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6E090" w14:textId="77777777" w:rsidR="00783E92" w:rsidRPr="00FC518E" w:rsidRDefault="00783E92" w:rsidP="00783E92">
      <w:pPr>
        <w:pStyle w:val="IndexHeading1"/>
        <w:spacing w:after="0" w:line="240" w:lineRule="atLeast"/>
        <w:ind w:left="1100" w:hanging="1100"/>
        <w:outlineLvl w:val="0"/>
        <w:rPr>
          <w:rFonts w:cstheme="minorBidi"/>
          <w:cs/>
          <w:lang w:bidi="th-TH"/>
        </w:rPr>
      </w:pPr>
      <w:r w:rsidRPr="00715D3E">
        <w:rPr>
          <w:rFonts w:cs="Times New Roman"/>
        </w:rPr>
        <w:t>Note</w:t>
      </w:r>
      <w:r w:rsidRPr="00715D3E">
        <w:rPr>
          <w:rFonts w:cs="Times New Roman"/>
        </w:rPr>
        <w:tab/>
      </w:r>
      <w:r w:rsidRPr="00715D3E">
        <w:rPr>
          <w:rFonts w:cs="Times New Roman"/>
          <w:shd w:val="clear" w:color="auto" w:fill="FFFFFF"/>
        </w:rPr>
        <w:t xml:space="preserve">Contents </w:t>
      </w:r>
    </w:p>
    <w:p w14:paraId="3E11EE39" w14:textId="77777777" w:rsidR="00783E92" w:rsidRPr="00715D3E" w:rsidRDefault="00783E92" w:rsidP="00783E92">
      <w:pPr>
        <w:pStyle w:val="IndexHeading1"/>
        <w:spacing w:after="0" w:line="240" w:lineRule="atLeast"/>
        <w:outlineLvl w:val="0"/>
        <w:rPr>
          <w:rFonts w:cs="Times New Roman"/>
        </w:rPr>
      </w:pPr>
    </w:p>
    <w:p w14:paraId="26D71D92" w14:textId="3874C972" w:rsidR="00973AED" w:rsidRDefault="00783E92" w:rsidP="008F185D">
      <w:pPr>
        <w:pStyle w:val="index"/>
        <w:numPr>
          <w:ilvl w:val="0"/>
          <w:numId w:val="2"/>
        </w:numPr>
        <w:tabs>
          <w:tab w:val="left" w:pos="1100"/>
        </w:tabs>
        <w:spacing w:after="0" w:line="240" w:lineRule="atLeast"/>
        <w:ind w:left="1100" w:hanging="990"/>
        <w:outlineLvl w:val="0"/>
        <w:rPr>
          <w:rFonts w:cs="Times New Roman"/>
        </w:rPr>
      </w:pPr>
      <w:r w:rsidRPr="00715D3E">
        <w:rPr>
          <w:rFonts w:cs="Times New Roman"/>
        </w:rPr>
        <w:t xml:space="preserve">Basis of preparation of the </w:t>
      </w:r>
      <w:r w:rsidR="00FA4DAE" w:rsidRPr="00715D3E">
        <w:rPr>
          <w:rFonts w:cs="Times New Roman"/>
        </w:rPr>
        <w:t xml:space="preserve">interim </w:t>
      </w:r>
      <w:r w:rsidRPr="00715D3E">
        <w:rPr>
          <w:rFonts w:cs="Times New Roman"/>
        </w:rPr>
        <w:t>financial statements</w:t>
      </w:r>
    </w:p>
    <w:p w14:paraId="0F63AFAD" w14:textId="77777777" w:rsidR="00783E92" w:rsidRPr="00715D3E" w:rsidRDefault="00783E92" w:rsidP="00783E92">
      <w:pPr>
        <w:pStyle w:val="index"/>
        <w:numPr>
          <w:ilvl w:val="0"/>
          <w:numId w:val="2"/>
        </w:numPr>
        <w:tabs>
          <w:tab w:val="clear" w:pos="2770"/>
          <w:tab w:val="left" w:pos="1100"/>
          <w:tab w:val="num" w:pos="2500"/>
        </w:tabs>
        <w:spacing w:after="0" w:line="240" w:lineRule="atLeast"/>
        <w:ind w:left="1100" w:hanging="990"/>
        <w:outlineLvl w:val="0"/>
        <w:rPr>
          <w:rFonts w:cs="Times New Roman"/>
          <w:szCs w:val="22"/>
        </w:rPr>
      </w:pPr>
      <w:r w:rsidRPr="00715D3E">
        <w:rPr>
          <w:rFonts w:cs="Times New Roman"/>
          <w:szCs w:val="22"/>
        </w:rPr>
        <w:t xml:space="preserve">Related parties </w:t>
      </w:r>
    </w:p>
    <w:p w14:paraId="7E57266F" w14:textId="77777777" w:rsidR="00783E92" w:rsidRPr="00715D3E" w:rsidRDefault="00783E92" w:rsidP="00783E92">
      <w:pPr>
        <w:pStyle w:val="index"/>
        <w:numPr>
          <w:ilvl w:val="0"/>
          <w:numId w:val="2"/>
        </w:numPr>
        <w:tabs>
          <w:tab w:val="left" w:pos="1100"/>
        </w:tabs>
        <w:spacing w:after="0" w:line="240" w:lineRule="atLeast"/>
        <w:ind w:left="1100" w:hanging="990"/>
        <w:outlineLvl w:val="0"/>
        <w:rPr>
          <w:rFonts w:cs="Times New Roman"/>
        </w:rPr>
      </w:pPr>
      <w:r w:rsidRPr="00715D3E">
        <w:rPr>
          <w:rFonts w:cs="Times New Roman"/>
        </w:rPr>
        <w:t>Trade accounts receivable</w:t>
      </w:r>
    </w:p>
    <w:p w14:paraId="706A5F11" w14:textId="066A0D4F" w:rsidR="0019519F" w:rsidRPr="00715D3E" w:rsidRDefault="0019519F" w:rsidP="0019519F">
      <w:pPr>
        <w:pStyle w:val="index"/>
        <w:numPr>
          <w:ilvl w:val="0"/>
          <w:numId w:val="2"/>
        </w:numPr>
        <w:tabs>
          <w:tab w:val="left" w:pos="1100"/>
        </w:tabs>
        <w:spacing w:after="0" w:line="240" w:lineRule="atLeast"/>
        <w:ind w:left="1100" w:hanging="990"/>
        <w:outlineLvl w:val="0"/>
        <w:rPr>
          <w:rFonts w:cs="Times New Roman"/>
        </w:rPr>
      </w:pPr>
      <w:r w:rsidRPr="00715D3E">
        <w:rPr>
          <w:rFonts w:cs="Times New Roman"/>
        </w:rPr>
        <w:t>Other</w:t>
      </w:r>
      <w:r w:rsidR="00205666">
        <w:rPr>
          <w:rFonts w:cs="Times New Roman"/>
        </w:rPr>
        <w:t xml:space="preserve"> current</w:t>
      </w:r>
      <w:r w:rsidRPr="00715D3E">
        <w:rPr>
          <w:rFonts w:cs="Times New Roman"/>
        </w:rPr>
        <w:t xml:space="preserve"> receivable</w:t>
      </w:r>
      <w:r w:rsidR="00E27665" w:rsidRPr="00715D3E">
        <w:rPr>
          <w:rFonts w:cs="Times New Roman"/>
        </w:rPr>
        <w:t>s</w:t>
      </w:r>
    </w:p>
    <w:p w14:paraId="3BCDFB00" w14:textId="77777777" w:rsidR="00783E92" w:rsidRPr="00D95659" w:rsidRDefault="00783E92" w:rsidP="00783E92">
      <w:pPr>
        <w:pStyle w:val="index"/>
        <w:numPr>
          <w:ilvl w:val="0"/>
          <w:numId w:val="2"/>
        </w:numPr>
        <w:tabs>
          <w:tab w:val="left" w:pos="1100"/>
        </w:tabs>
        <w:spacing w:after="0" w:line="240" w:lineRule="atLeast"/>
        <w:ind w:left="1100" w:hanging="990"/>
        <w:outlineLvl w:val="0"/>
        <w:rPr>
          <w:rFonts w:cs="Times New Roman"/>
        </w:rPr>
      </w:pPr>
      <w:r w:rsidRPr="00715D3E">
        <w:rPr>
          <w:rFonts w:cs="Times New Roman"/>
        </w:rPr>
        <w:t>Inventories</w:t>
      </w:r>
    </w:p>
    <w:p w14:paraId="694172C0" w14:textId="47874F52" w:rsidR="00751246" w:rsidRDefault="000D7241" w:rsidP="00BA3D8F">
      <w:pPr>
        <w:pStyle w:val="index"/>
        <w:numPr>
          <w:ilvl w:val="0"/>
          <w:numId w:val="2"/>
        </w:numPr>
        <w:tabs>
          <w:tab w:val="left" w:pos="1100"/>
        </w:tabs>
        <w:spacing w:after="0" w:line="240" w:lineRule="atLeast"/>
        <w:ind w:left="1100" w:hanging="990"/>
        <w:outlineLvl w:val="0"/>
        <w:rPr>
          <w:rFonts w:cs="Times New Roman"/>
        </w:rPr>
      </w:pPr>
      <w:r w:rsidRPr="00751246">
        <w:rPr>
          <w:rFonts w:cs="Times New Roman"/>
        </w:rPr>
        <w:t>Investment in subsidiaries</w:t>
      </w:r>
      <w:r w:rsidR="00D33FEC" w:rsidRPr="00751246">
        <w:rPr>
          <w:rFonts w:cstheme="minorBidi" w:hint="cs"/>
          <w:cs/>
          <w:lang w:bidi="th-TH"/>
        </w:rPr>
        <w:t xml:space="preserve"> </w:t>
      </w:r>
      <w:r w:rsidR="00D33FEC" w:rsidRPr="00751246">
        <w:rPr>
          <w:rFonts w:cstheme="minorBidi"/>
          <w:lang w:bidi="th-TH"/>
        </w:rPr>
        <w:t xml:space="preserve">and </w:t>
      </w:r>
      <w:r w:rsidR="00751246" w:rsidRPr="00D262BF">
        <w:rPr>
          <w:rFonts w:cs="Times New Roman"/>
          <w:szCs w:val="24"/>
        </w:rPr>
        <w:t xml:space="preserve">in </w:t>
      </w:r>
      <w:r w:rsidR="00751246">
        <w:rPr>
          <w:rFonts w:cs="Times New Roman"/>
          <w:szCs w:val="24"/>
        </w:rPr>
        <w:t>associates</w:t>
      </w:r>
    </w:p>
    <w:p w14:paraId="235B833C" w14:textId="2F7CFEA3" w:rsidR="00783E92" w:rsidRPr="00751246" w:rsidRDefault="00783E92" w:rsidP="00BA3D8F">
      <w:pPr>
        <w:pStyle w:val="index"/>
        <w:numPr>
          <w:ilvl w:val="0"/>
          <w:numId w:val="2"/>
        </w:numPr>
        <w:tabs>
          <w:tab w:val="left" w:pos="1100"/>
        </w:tabs>
        <w:spacing w:after="0" w:line="240" w:lineRule="atLeast"/>
        <w:ind w:left="1100" w:hanging="990"/>
        <w:outlineLvl w:val="0"/>
        <w:rPr>
          <w:rFonts w:cs="Times New Roman"/>
        </w:rPr>
      </w:pPr>
      <w:r w:rsidRPr="00751246">
        <w:rPr>
          <w:rFonts w:cs="Times New Roman"/>
        </w:rPr>
        <w:t xml:space="preserve">Property, </w:t>
      </w:r>
      <w:proofErr w:type="gramStart"/>
      <w:r w:rsidRPr="00751246">
        <w:rPr>
          <w:rFonts w:cs="Times New Roman"/>
        </w:rPr>
        <w:t>plant</w:t>
      </w:r>
      <w:proofErr w:type="gramEnd"/>
      <w:r w:rsidRPr="00751246">
        <w:rPr>
          <w:rFonts w:cs="Times New Roman"/>
        </w:rPr>
        <w:t xml:space="preserve"> and equipment</w:t>
      </w:r>
    </w:p>
    <w:p w14:paraId="3B30719D" w14:textId="77777777" w:rsidR="00783E92" w:rsidRPr="00715D3E" w:rsidRDefault="000E7581" w:rsidP="00783E92">
      <w:pPr>
        <w:pStyle w:val="index"/>
        <w:numPr>
          <w:ilvl w:val="0"/>
          <w:numId w:val="2"/>
        </w:numPr>
        <w:tabs>
          <w:tab w:val="left" w:pos="1100"/>
        </w:tabs>
        <w:spacing w:after="0" w:line="240" w:lineRule="atLeast"/>
        <w:ind w:left="1100" w:hanging="990"/>
        <w:outlineLvl w:val="0"/>
        <w:rPr>
          <w:rFonts w:cs="Times New Roman"/>
        </w:rPr>
      </w:pPr>
      <w:r w:rsidRPr="00715D3E">
        <w:rPr>
          <w:rFonts w:cs="Times New Roman"/>
          <w:szCs w:val="24"/>
        </w:rPr>
        <w:t>S</w:t>
      </w:r>
      <w:r w:rsidR="00237E29" w:rsidRPr="00715D3E">
        <w:rPr>
          <w:rFonts w:cs="Times New Roman"/>
          <w:szCs w:val="24"/>
        </w:rPr>
        <w:t>egment</w:t>
      </w:r>
      <w:r w:rsidRPr="00715D3E">
        <w:rPr>
          <w:rFonts w:cs="Times New Roman"/>
          <w:szCs w:val="24"/>
        </w:rPr>
        <w:t xml:space="preserve"> information</w:t>
      </w:r>
    </w:p>
    <w:p w14:paraId="4C83646F" w14:textId="110F6051" w:rsidR="00783E92" w:rsidRDefault="007E57BF" w:rsidP="00783E92">
      <w:pPr>
        <w:pStyle w:val="index"/>
        <w:numPr>
          <w:ilvl w:val="0"/>
          <w:numId w:val="2"/>
        </w:numPr>
        <w:tabs>
          <w:tab w:val="left" w:pos="1100"/>
        </w:tabs>
        <w:spacing w:after="0" w:line="240" w:lineRule="atLeast"/>
        <w:ind w:left="1100" w:hanging="990"/>
        <w:outlineLvl w:val="0"/>
        <w:rPr>
          <w:rFonts w:cs="Times New Roman"/>
        </w:rPr>
      </w:pPr>
      <w:r w:rsidRPr="00715D3E">
        <w:rPr>
          <w:rFonts w:cs="Times New Roman"/>
        </w:rPr>
        <w:t>Income tax</w:t>
      </w:r>
    </w:p>
    <w:p w14:paraId="67B0CC57" w14:textId="77777777" w:rsidR="00783E92" w:rsidRPr="00715D3E" w:rsidRDefault="00D703E6" w:rsidP="00783E92">
      <w:pPr>
        <w:pStyle w:val="index"/>
        <w:numPr>
          <w:ilvl w:val="0"/>
          <w:numId w:val="2"/>
        </w:numPr>
        <w:tabs>
          <w:tab w:val="left" w:pos="1100"/>
        </w:tabs>
        <w:spacing w:after="0" w:line="240" w:lineRule="atLeast"/>
        <w:ind w:left="1100" w:hanging="990"/>
        <w:outlineLvl w:val="0"/>
        <w:rPr>
          <w:rFonts w:cs="Times New Roman"/>
        </w:rPr>
      </w:pPr>
      <w:r w:rsidRPr="00D703E6">
        <w:rPr>
          <w:rFonts w:cs="Times New Roman"/>
        </w:rPr>
        <w:t>Financial instrument</w:t>
      </w:r>
      <w:r>
        <w:rPr>
          <w:rFonts w:cs="Times New Roman"/>
        </w:rPr>
        <w:t>s</w:t>
      </w:r>
    </w:p>
    <w:p w14:paraId="049C1387" w14:textId="77777777" w:rsidR="00783E92" w:rsidRDefault="00783E92" w:rsidP="00783E92">
      <w:pPr>
        <w:pStyle w:val="index"/>
        <w:numPr>
          <w:ilvl w:val="0"/>
          <w:numId w:val="2"/>
        </w:numPr>
        <w:tabs>
          <w:tab w:val="left" w:pos="1100"/>
        </w:tabs>
        <w:spacing w:after="0" w:line="240" w:lineRule="atLeast"/>
        <w:ind w:left="1100" w:hanging="990"/>
        <w:outlineLvl w:val="0"/>
        <w:rPr>
          <w:rFonts w:cs="Times New Roman"/>
        </w:rPr>
      </w:pPr>
      <w:r w:rsidRPr="00715D3E">
        <w:rPr>
          <w:rFonts w:cs="Times New Roman"/>
        </w:rPr>
        <w:t>Commitments with non-related parties</w:t>
      </w:r>
    </w:p>
    <w:p w14:paraId="7103B089" w14:textId="06874AC5" w:rsidR="00FE0881" w:rsidRDefault="00153C89" w:rsidP="00FE0881">
      <w:pPr>
        <w:pStyle w:val="index"/>
        <w:numPr>
          <w:ilvl w:val="0"/>
          <w:numId w:val="2"/>
        </w:numPr>
        <w:tabs>
          <w:tab w:val="left" w:pos="1100"/>
        </w:tabs>
        <w:spacing w:after="0" w:line="240" w:lineRule="atLeast"/>
        <w:ind w:left="1100" w:hanging="990"/>
        <w:outlineLvl w:val="0"/>
        <w:rPr>
          <w:rFonts w:cs="Times New Roman"/>
        </w:rPr>
      </w:pPr>
      <w:r>
        <w:rPr>
          <w:rFonts w:cs="Times New Roman"/>
        </w:rPr>
        <w:t>Events after the reporting period</w:t>
      </w:r>
    </w:p>
    <w:p w14:paraId="61AC2214" w14:textId="29A719A2" w:rsidR="00FE0881" w:rsidRPr="0041063C" w:rsidRDefault="00FE0881" w:rsidP="00FE0881">
      <w:pPr>
        <w:pStyle w:val="index"/>
        <w:tabs>
          <w:tab w:val="clear" w:pos="567"/>
          <w:tab w:val="left" w:pos="1100"/>
        </w:tabs>
        <w:spacing w:after="0" w:line="240" w:lineRule="atLeast"/>
        <w:ind w:left="1100" w:firstLine="0"/>
        <w:outlineLvl w:val="0"/>
        <w:rPr>
          <w:rFonts w:cstheme="minorBidi"/>
          <w:cs/>
          <w:lang w:bidi="th-TH"/>
        </w:rPr>
        <w:sectPr w:rsidR="00FE0881" w:rsidRPr="0041063C" w:rsidSect="00B83E6D">
          <w:headerReference w:type="default" r:id="rId11"/>
          <w:footerReference w:type="default" r:id="rId12"/>
          <w:pgSz w:w="11907" w:h="16840"/>
          <w:pgMar w:top="691" w:right="1152" w:bottom="576" w:left="1152" w:header="720" w:footer="720" w:gutter="0"/>
          <w:pgNumType w:start="13"/>
          <w:cols w:space="720"/>
        </w:sectPr>
      </w:pPr>
    </w:p>
    <w:p w14:paraId="23A43F3F" w14:textId="0C1897E0" w:rsidR="00783E92" w:rsidRPr="00715D3E" w:rsidRDefault="00783E92" w:rsidP="00783E92">
      <w:pPr>
        <w:spacing w:line="240" w:lineRule="atLeast"/>
        <w:ind w:firstLine="540"/>
        <w:rPr>
          <w:rFonts w:cs="Times New Roman"/>
        </w:rPr>
      </w:pPr>
      <w:r w:rsidRPr="00715D3E">
        <w:rPr>
          <w:rFonts w:cs="Times New Roman"/>
        </w:rPr>
        <w:lastRenderedPageBreak/>
        <w:t xml:space="preserve">These notes form an integral part of the </w:t>
      </w:r>
      <w:r w:rsidR="00735EC3">
        <w:rPr>
          <w:rFonts w:cs="Times New Roman"/>
        </w:rPr>
        <w:t xml:space="preserve">interim </w:t>
      </w:r>
      <w:r w:rsidRPr="00715D3E">
        <w:rPr>
          <w:rFonts w:cs="Times New Roman"/>
        </w:rPr>
        <w:t>financial statements.</w:t>
      </w:r>
    </w:p>
    <w:p w14:paraId="6F1B0F87" w14:textId="77777777" w:rsidR="00783E92" w:rsidRPr="0078616C" w:rsidRDefault="00783E92" w:rsidP="00783E92">
      <w:pPr>
        <w:spacing w:line="240" w:lineRule="atLeast"/>
        <w:ind w:left="540"/>
        <w:rPr>
          <w:rFonts w:cs="Times New Roman"/>
          <w:szCs w:val="22"/>
        </w:rPr>
      </w:pPr>
    </w:p>
    <w:p w14:paraId="49DB140D" w14:textId="723EA731" w:rsidR="00783E92" w:rsidRPr="00715D3E" w:rsidRDefault="0000446B" w:rsidP="0091735C">
      <w:pPr>
        <w:spacing w:line="240" w:lineRule="atLeast"/>
        <w:ind w:left="540"/>
        <w:jc w:val="both"/>
        <w:rPr>
          <w:rFonts w:cs="Times New Roman"/>
        </w:rPr>
      </w:pPr>
      <w:r w:rsidRPr="00715D3E">
        <w:t xml:space="preserve">The interim financial statements </w:t>
      </w:r>
      <w:r w:rsidR="00250175" w:rsidRPr="00250175">
        <w:t xml:space="preserve">issued for Thai regulatory reporting purposes are prepared in the Thai language. These English language financial statements have been prepared from the Thai language </w:t>
      </w:r>
      <w:r w:rsidR="00BA4502">
        <w:t xml:space="preserve">statutory </w:t>
      </w:r>
      <w:r w:rsidR="00250175" w:rsidRPr="00250175">
        <w:t xml:space="preserve">financial statements and </w:t>
      </w:r>
      <w:r w:rsidRPr="00715D3E">
        <w:t>were approved and authori</w:t>
      </w:r>
      <w:r w:rsidR="005B48C8" w:rsidRPr="00715D3E">
        <w:t>s</w:t>
      </w:r>
      <w:r w:rsidRPr="00715D3E">
        <w:t>ed for issue by the Board of Directors</w:t>
      </w:r>
      <w:r w:rsidR="00B93857">
        <w:br/>
      </w:r>
      <w:r w:rsidRPr="00715D3E">
        <w:t>o</w:t>
      </w:r>
      <w:r w:rsidR="0033681F">
        <w:rPr>
          <w:rFonts w:cs="Times New Roman"/>
        </w:rPr>
        <w:t>n</w:t>
      </w:r>
      <w:r w:rsidR="00B93857">
        <w:rPr>
          <w:rFonts w:cstheme="minorBidi" w:hint="cs"/>
          <w:cs/>
          <w:lang w:bidi="th-TH"/>
        </w:rPr>
        <w:t xml:space="preserve"> </w:t>
      </w:r>
      <w:r w:rsidR="00FC518E">
        <w:rPr>
          <w:rFonts w:cstheme="minorBidi"/>
          <w:lang w:val="en-US" w:bidi="th-TH"/>
        </w:rPr>
        <w:t>7</w:t>
      </w:r>
      <w:r w:rsidR="00476AC3">
        <w:rPr>
          <w:rFonts w:cstheme="minorBidi"/>
          <w:lang w:val="en-US" w:bidi="th-TH"/>
        </w:rPr>
        <w:t xml:space="preserve"> May 202</w:t>
      </w:r>
      <w:r w:rsidR="008435D9">
        <w:rPr>
          <w:rFonts w:cstheme="minorBidi"/>
          <w:lang w:val="en-US" w:bidi="th-TH"/>
        </w:rPr>
        <w:t>4</w:t>
      </w:r>
      <w:r w:rsidR="00476AC3">
        <w:rPr>
          <w:rFonts w:cs="Times New Roman"/>
        </w:rPr>
        <w:t>.</w:t>
      </w:r>
    </w:p>
    <w:p w14:paraId="154818FF" w14:textId="77777777" w:rsidR="00916BDA" w:rsidRPr="0078616C" w:rsidRDefault="00916BDA" w:rsidP="00916BDA">
      <w:pPr>
        <w:pStyle w:val="BodyText"/>
        <w:spacing w:after="0" w:line="240" w:lineRule="atLeast"/>
        <w:ind w:left="540"/>
        <w:jc w:val="thaiDistribute"/>
        <w:rPr>
          <w:rFonts w:cs="Times New Roman"/>
          <w:szCs w:val="22"/>
          <w:lang w:val="en-GB" w:bidi="th-TH"/>
        </w:rPr>
      </w:pPr>
    </w:p>
    <w:p w14:paraId="09F3B047" w14:textId="7D3D4498" w:rsidR="00783E92" w:rsidRPr="00715D3E" w:rsidRDefault="00783E92" w:rsidP="001A05EE">
      <w:pPr>
        <w:pStyle w:val="Heading1"/>
        <w:numPr>
          <w:ilvl w:val="0"/>
          <w:numId w:val="3"/>
        </w:numPr>
        <w:spacing w:before="0" w:after="0" w:line="240" w:lineRule="atLeast"/>
        <w:ind w:left="540"/>
        <w:rPr>
          <w:rFonts w:cs="Times New Roman"/>
          <w:szCs w:val="24"/>
        </w:rPr>
      </w:pPr>
      <w:r w:rsidRPr="00715D3E">
        <w:rPr>
          <w:rFonts w:cs="Times New Roman"/>
          <w:szCs w:val="24"/>
        </w:rPr>
        <w:t xml:space="preserve">Basis of preparation of the </w:t>
      </w:r>
      <w:r w:rsidR="00367056" w:rsidRPr="00715D3E">
        <w:rPr>
          <w:rFonts w:cs="Times New Roman"/>
          <w:szCs w:val="24"/>
        </w:rPr>
        <w:t xml:space="preserve">interim </w:t>
      </w:r>
      <w:r w:rsidRPr="00715D3E">
        <w:rPr>
          <w:rFonts w:cs="Times New Roman"/>
          <w:szCs w:val="24"/>
        </w:rPr>
        <w:t>financial statements</w:t>
      </w:r>
    </w:p>
    <w:p w14:paraId="47D4447D" w14:textId="77777777" w:rsidR="00783E92" w:rsidRPr="005B4DD2" w:rsidRDefault="00783E92" w:rsidP="0091735C">
      <w:pPr>
        <w:pStyle w:val="BodyText"/>
        <w:spacing w:after="0" w:line="240" w:lineRule="atLeast"/>
        <w:ind w:left="540"/>
        <w:jc w:val="thaiDistribute"/>
        <w:rPr>
          <w:rFonts w:cs="Times New Roman"/>
          <w:szCs w:val="22"/>
          <w:lang w:val="en-GB"/>
        </w:rPr>
      </w:pPr>
    </w:p>
    <w:p w14:paraId="39FEB429" w14:textId="2B8C619B" w:rsidR="0033681F" w:rsidRDefault="00EA6F24" w:rsidP="0091735C">
      <w:pPr>
        <w:pStyle w:val="BodyText"/>
        <w:spacing w:after="0" w:line="240" w:lineRule="atLeast"/>
        <w:ind w:left="540"/>
        <w:jc w:val="thaiDistribute"/>
      </w:pPr>
      <w:r w:rsidRPr="00EA6F24">
        <w:t xml:space="preserve">The </w:t>
      </w:r>
      <w:r w:rsidR="00BA4502">
        <w:t xml:space="preserve">condensed </w:t>
      </w:r>
      <w:r w:rsidRPr="00EA6F24">
        <w:t xml:space="preserve">interim financial statements are presented in the same format as the annual financial statements </w:t>
      </w:r>
      <w:r w:rsidR="00BA4502">
        <w:t>together with</w:t>
      </w:r>
      <w:r w:rsidRPr="00EA6F24">
        <w:t xml:space="preserve"> notes to the interim financial statements on a condensed basis (“interim financial statements”) in accordance with Thai Accounting Standard (TAS) No. 34 </w:t>
      </w:r>
      <w:r w:rsidRPr="00250175">
        <w:rPr>
          <w:i/>
          <w:iCs/>
        </w:rPr>
        <w:t>Interim Financial Reporting</w:t>
      </w:r>
      <w:r w:rsidRPr="00EA6F24">
        <w:t>, guidelines promulgated by the Federation of Accounting Professions and applicable rules and regulations of the Thai Securities and Exchange Commission</w:t>
      </w:r>
      <w:r w:rsidR="0033681F" w:rsidRPr="00610BA4">
        <w:t xml:space="preserve">. </w:t>
      </w:r>
      <w:r w:rsidRPr="00EA6F24">
        <w:t xml:space="preserve">The interim financial statements focus on new activities, </w:t>
      </w:r>
      <w:proofErr w:type="gramStart"/>
      <w:r w:rsidRPr="00EA6F24">
        <w:t>events</w:t>
      </w:r>
      <w:proofErr w:type="gramEnd"/>
      <w:r w:rsidRPr="00EA6F24">
        <w:t xml:space="preserve"> and circumstances to avoid repetition of information previously reported</w:t>
      </w:r>
      <w:r w:rsidR="00BA4502">
        <w:t xml:space="preserve"> in annual financial statement</w:t>
      </w:r>
      <w:r w:rsidR="00AC6A2C">
        <w:t>s</w:t>
      </w:r>
      <w:r w:rsidRPr="00EA6F24">
        <w:t>. Accordingly, these interim financial statements should be read in conjunction with the financial statements of the Company and its subsidiaries for the year ended 31 December 20</w:t>
      </w:r>
      <w:r w:rsidR="0037702B">
        <w:t>2</w:t>
      </w:r>
      <w:r w:rsidR="00A0122C">
        <w:rPr>
          <w:lang w:val="en-US" w:bidi="th-TH"/>
        </w:rPr>
        <w:t>3</w:t>
      </w:r>
      <w:r w:rsidRPr="00EA6F24">
        <w:t>.</w:t>
      </w:r>
    </w:p>
    <w:p w14:paraId="1BF274C6" w14:textId="77777777" w:rsidR="00003629" w:rsidRPr="0078616C" w:rsidRDefault="00003629" w:rsidP="00003629">
      <w:pPr>
        <w:pStyle w:val="BodyText"/>
        <w:spacing w:after="0" w:line="240" w:lineRule="atLeast"/>
        <w:ind w:left="540"/>
        <w:jc w:val="thaiDistribute"/>
        <w:rPr>
          <w:szCs w:val="22"/>
        </w:rPr>
      </w:pPr>
    </w:p>
    <w:p w14:paraId="1FF9D5FE" w14:textId="77777777" w:rsidR="00783E92" w:rsidRPr="009F2DA4" w:rsidRDefault="00783E92" w:rsidP="009F2DA4">
      <w:pPr>
        <w:pStyle w:val="block"/>
        <w:tabs>
          <w:tab w:val="left" w:pos="630"/>
        </w:tabs>
        <w:spacing w:after="0" w:line="240" w:lineRule="atLeast"/>
        <w:ind w:left="630"/>
        <w:jc w:val="both"/>
        <w:rPr>
          <w:rFonts w:cs="Times New Roman"/>
          <w:sz w:val="18"/>
          <w:szCs w:val="22"/>
          <w:cs/>
          <w:lang w:bidi="th-TH"/>
        </w:rPr>
      </w:pPr>
    </w:p>
    <w:p w14:paraId="4E933994" w14:textId="026BB97A" w:rsidR="00C66F45" w:rsidRDefault="00EA6F24" w:rsidP="00C66F45">
      <w:pPr>
        <w:pStyle w:val="BodyText"/>
        <w:spacing w:after="0" w:line="240" w:lineRule="atLeast"/>
        <w:ind w:left="540"/>
        <w:jc w:val="thaiDistribute"/>
        <w:rPr>
          <w:szCs w:val="22"/>
        </w:rPr>
      </w:pPr>
      <w:r w:rsidRPr="00EA6F24">
        <w:rPr>
          <w:szCs w:val="22"/>
        </w:rPr>
        <w:t>In preparing these interim financial statements, judgements and estimates are made by management in applying the Group’s</w:t>
      </w:r>
      <w:r>
        <w:rPr>
          <w:szCs w:val="22"/>
        </w:rPr>
        <w:t xml:space="preserve"> a</w:t>
      </w:r>
      <w:r w:rsidRPr="00EA6F24">
        <w:rPr>
          <w:szCs w:val="22"/>
        </w:rPr>
        <w:t>ccounting policies. Actual results may differ from these estimates.</w:t>
      </w:r>
      <w:r w:rsidR="00C12B1D">
        <w:rPr>
          <w:szCs w:val="22"/>
        </w:rPr>
        <w:t xml:space="preserve"> </w:t>
      </w:r>
      <w:r w:rsidRPr="00EA6F24">
        <w:rPr>
          <w:szCs w:val="22"/>
        </w:rPr>
        <w:t xml:space="preserve">The accounting policies, methods of computation and the key sources of estimation uncertainty were the same as those that described in the financial statements for the </w:t>
      </w:r>
      <w:r w:rsidRPr="008433D0">
        <w:rPr>
          <w:szCs w:val="22"/>
        </w:rPr>
        <w:t>year ended 31 December 20</w:t>
      </w:r>
      <w:r w:rsidR="0037702B" w:rsidRPr="008433D0">
        <w:rPr>
          <w:szCs w:val="22"/>
        </w:rPr>
        <w:t>2</w:t>
      </w:r>
      <w:r w:rsidR="00A0122C">
        <w:rPr>
          <w:szCs w:val="22"/>
        </w:rPr>
        <w:t>3</w:t>
      </w:r>
      <w:r w:rsidR="008433D0">
        <w:rPr>
          <w:szCs w:val="22"/>
        </w:rPr>
        <w:t>.</w:t>
      </w:r>
    </w:p>
    <w:p w14:paraId="0114C779" w14:textId="77777777" w:rsidR="00FC79EB" w:rsidRPr="0078616C" w:rsidRDefault="00FC79EB" w:rsidP="00E573B0">
      <w:pPr>
        <w:pStyle w:val="BodyText"/>
        <w:spacing w:after="0" w:line="240" w:lineRule="atLeast"/>
        <w:ind w:left="540"/>
        <w:jc w:val="thaiDistribute"/>
        <w:rPr>
          <w:szCs w:val="22"/>
        </w:rPr>
      </w:pPr>
    </w:p>
    <w:p w14:paraId="171924B8" w14:textId="77777777" w:rsidR="00783E92" w:rsidRPr="00715D3E" w:rsidRDefault="00783E92" w:rsidP="001A05EE">
      <w:pPr>
        <w:pStyle w:val="Heading1"/>
        <w:numPr>
          <w:ilvl w:val="0"/>
          <w:numId w:val="3"/>
        </w:numPr>
        <w:spacing w:before="0" w:after="0" w:line="240" w:lineRule="atLeast"/>
        <w:ind w:left="540"/>
        <w:rPr>
          <w:rFonts w:cs="Times New Roman"/>
          <w:sz w:val="22"/>
          <w:szCs w:val="22"/>
        </w:rPr>
      </w:pPr>
      <w:r w:rsidRPr="00715D3E">
        <w:rPr>
          <w:rFonts w:cs="Times New Roman"/>
          <w:szCs w:val="24"/>
        </w:rPr>
        <w:t>Related parties</w:t>
      </w:r>
    </w:p>
    <w:p w14:paraId="702FD376" w14:textId="77777777" w:rsidR="00C12B1D" w:rsidRPr="0078616C" w:rsidRDefault="00C12B1D" w:rsidP="00B426BE">
      <w:pPr>
        <w:spacing w:line="240" w:lineRule="atLeast"/>
        <w:jc w:val="thaiDistribute"/>
        <w:rPr>
          <w:szCs w:val="22"/>
        </w:rPr>
      </w:pPr>
    </w:p>
    <w:p w14:paraId="5EEEAA8A" w14:textId="170D8ED4" w:rsidR="00E573B0" w:rsidRDefault="00E573B0" w:rsidP="00E573B0">
      <w:pPr>
        <w:spacing w:line="240" w:lineRule="atLeast"/>
        <w:ind w:left="547"/>
        <w:jc w:val="thaiDistribute"/>
      </w:pPr>
      <w:r w:rsidRPr="00715D3E">
        <w:t xml:space="preserve">Significant transactions for the </w:t>
      </w:r>
      <w:r w:rsidR="007B6FF1">
        <w:t>three</w:t>
      </w:r>
      <w:r>
        <w:t xml:space="preserve">-month </w:t>
      </w:r>
      <w:r w:rsidRPr="00715D3E">
        <w:t>perio</w:t>
      </w:r>
      <w:r>
        <w:t>d ended 3</w:t>
      </w:r>
      <w:r w:rsidR="007B6FF1">
        <w:t xml:space="preserve">1 March </w:t>
      </w:r>
      <w:r w:rsidRPr="00715D3E">
        <w:t>with related parties</w:t>
      </w:r>
      <w:r>
        <w:t xml:space="preserve"> </w:t>
      </w:r>
      <w:r w:rsidRPr="00715D3E">
        <w:t>were as</w:t>
      </w:r>
      <w:r>
        <w:rPr>
          <w:rFonts w:hint="cs"/>
          <w:cs/>
          <w:lang w:bidi="th-TH"/>
        </w:rPr>
        <w:t xml:space="preserve"> </w:t>
      </w:r>
      <w:proofErr w:type="gramStart"/>
      <w:r w:rsidRPr="00715D3E">
        <w:t>follows;</w:t>
      </w:r>
      <w:proofErr w:type="gramEnd"/>
      <w:r w:rsidRPr="00715D3E">
        <w:t xml:space="preserve"> </w:t>
      </w:r>
    </w:p>
    <w:p w14:paraId="7E2D226B" w14:textId="09674E1A" w:rsidR="007B6FF1" w:rsidRDefault="007B6FF1" w:rsidP="00E573B0">
      <w:pPr>
        <w:spacing w:line="240" w:lineRule="atLeast"/>
        <w:ind w:left="547"/>
        <w:jc w:val="thaiDistribute"/>
      </w:pPr>
    </w:p>
    <w:tbl>
      <w:tblPr>
        <w:tblW w:w="9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170"/>
        <w:gridCol w:w="180"/>
        <w:gridCol w:w="1176"/>
        <w:gridCol w:w="180"/>
        <w:gridCol w:w="1164"/>
        <w:gridCol w:w="183"/>
        <w:gridCol w:w="1167"/>
      </w:tblGrid>
      <w:tr w:rsidR="007B6FF1" w:rsidRPr="00715D3E" w14:paraId="36152BC1" w14:textId="77777777" w:rsidTr="00126ACE">
        <w:trPr>
          <w:cantSplit/>
          <w:trHeight w:val="270"/>
          <w:tblHeader/>
        </w:trPr>
        <w:tc>
          <w:tcPr>
            <w:tcW w:w="4500" w:type="dxa"/>
            <w:shd w:val="clear" w:color="auto" w:fill="FFFFFF"/>
            <w:vAlign w:val="bottom"/>
          </w:tcPr>
          <w:p w14:paraId="661E7848" w14:textId="3F3D69DB" w:rsidR="007B6FF1" w:rsidRPr="00126ACE" w:rsidRDefault="00126ACE" w:rsidP="00126ACE">
            <w:pPr>
              <w:pStyle w:val="acctfourfigures"/>
              <w:tabs>
                <w:tab w:val="clear" w:pos="765"/>
                <w:tab w:val="left" w:pos="460"/>
              </w:tabs>
              <w:spacing w:line="240" w:lineRule="atLeast"/>
              <w:rPr>
                <w:rFonts w:cs="Times New Roman"/>
                <w:i/>
                <w:iCs/>
              </w:rPr>
            </w:pPr>
            <w:r w:rsidRPr="00126ACE">
              <w:rPr>
                <w:b/>
                <w:bCs/>
                <w:i/>
                <w:iCs/>
                <w:lang w:val="en-US" w:bidi="th-TH"/>
              </w:rPr>
              <w:t xml:space="preserve">    </w:t>
            </w:r>
            <w:r w:rsidRPr="00126ACE">
              <w:rPr>
                <w:b/>
                <w:bCs/>
                <w:i/>
                <w:iCs/>
                <w:lang w:val="en-US" w:bidi="th-TH"/>
              </w:rPr>
              <w:tab/>
              <w:t xml:space="preserve">For the three-month period                   </w:t>
            </w:r>
          </w:p>
        </w:tc>
        <w:tc>
          <w:tcPr>
            <w:tcW w:w="2526" w:type="dxa"/>
            <w:gridSpan w:val="3"/>
          </w:tcPr>
          <w:p w14:paraId="39F9583E" w14:textId="77777777" w:rsidR="007B6FF1" w:rsidRPr="00715D3E" w:rsidRDefault="007B6FF1" w:rsidP="007B6FF1">
            <w:pPr>
              <w:pStyle w:val="acctmergecolhdg"/>
              <w:spacing w:line="240" w:lineRule="atLeast"/>
              <w:rPr>
                <w:rFonts w:cs="Times New Roman"/>
              </w:rPr>
            </w:pPr>
            <w:r w:rsidRPr="00715D3E">
              <w:rPr>
                <w:rFonts w:cs="Times New Roman"/>
              </w:rPr>
              <w:t xml:space="preserve">Consolidated  </w:t>
            </w:r>
          </w:p>
          <w:p w14:paraId="2DBB268E" w14:textId="77777777" w:rsidR="007B6FF1" w:rsidRPr="00715D3E" w:rsidRDefault="007B6FF1" w:rsidP="007B6FF1">
            <w:pPr>
              <w:pStyle w:val="acctmergecolhdg"/>
              <w:spacing w:line="240" w:lineRule="atLeast"/>
              <w:rPr>
                <w:rFonts w:cs="Times New Roman"/>
              </w:rPr>
            </w:pPr>
            <w:r w:rsidRPr="00715D3E">
              <w:rPr>
                <w:rFonts w:cs="Times New Roman"/>
              </w:rPr>
              <w:t>financial statements</w:t>
            </w:r>
          </w:p>
        </w:tc>
        <w:tc>
          <w:tcPr>
            <w:tcW w:w="180" w:type="dxa"/>
          </w:tcPr>
          <w:p w14:paraId="7FC2DBDD" w14:textId="77777777" w:rsidR="007B6FF1" w:rsidRPr="00715D3E" w:rsidRDefault="007B6FF1" w:rsidP="007B6FF1">
            <w:pPr>
              <w:pStyle w:val="acctmergecolhdg"/>
              <w:spacing w:line="240" w:lineRule="atLeast"/>
              <w:rPr>
                <w:rFonts w:cs="Times New Roman"/>
              </w:rPr>
            </w:pPr>
          </w:p>
        </w:tc>
        <w:tc>
          <w:tcPr>
            <w:tcW w:w="2514" w:type="dxa"/>
            <w:gridSpan w:val="3"/>
          </w:tcPr>
          <w:p w14:paraId="7179BC05" w14:textId="77777777" w:rsidR="007B6FF1" w:rsidRPr="00715D3E" w:rsidRDefault="007B6FF1" w:rsidP="007B6FF1">
            <w:pPr>
              <w:pStyle w:val="acctmergecolhdg"/>
              <w:spacing w:line="240" w:lineRule="atLeast"/>
              <w:rPr>
                <w:rFonts w:cs="Times New Roman"/>
              </w:rPr>
            </w:pPr>
            <w:r w:rsidRPr="00715D3E">
              <w:rPr>
                <w:rFonts w:cs="Times New Roman"/>
              </w:rPr>
              <w:t xml:space="preserve">Separate </w:t>
            </w:r>
          </w:p>
          <w:p w14:paraId="662F0D11" w14:textId="77777777" w:rsidR="007B6FF1" w:rsidRPr="00715D3E" w:rsidRDefault="007B6FF1" w:rsidP="007B6FF1">
            <w:pPr>
              <w:pStyle w:val="acctmergecolhdg"/>
              <w:spacing w:line="240" w:lineRule="atLeast"/>
              <w:rPr>
                <w:rFonts w:cs="Times New Roman"/>
              </w:rPr>
            </w:pPr>
            <w:r w:rsidRPr="00715D3E">
              <w:rPr>
                <w:rFonts w:cs="Times New Roman"/>
              </w:rPr>
              <w:t>financial statements</w:t>
            </w:r>
          </w:p>
        </w:tc>
      </w:tr>
      <w:tr w:rsidR="007B6FF1" w:rsidRPr="00715D3E" w14:paraId="6CFAA272" w14:textId="77777777" w:rsidTr="007B6FF1">
        <w:trPr>
          <w:cantSplit/>
          <w:tblHeader/>
        </w:trPr>
        <w:tc>
          <w:tcPr>
            <w:tcW w:w="4500" w:type="dxa"/>
          </w:tcPr>
          <w:p w14:paraId="653C5823" w14:textId="7179FEAB" w:rsidR="007B6FF1" w:rsidRPr="00126ACE" w:rsidRDefault="00126ACE" w:rsidP="007B6FF1">
            <w:pPr>
              <w:spacing w:line="240" w:lineRule="atLeast"/>
              <w:ind w:left="540" w:hanging="78"/>
              <w:rPr>
                <w:b/>
                <w:bCs/>
                <w:i/>
                <w:iCs/>
                <w:lang w:val="en-US" w:bidi="th-TH"/>
              </w:rPr>
            </w:pPr>
            <w:r w:rsidRPr="00126ACE">
              <w:rPr>
                <w:b/>
                <w:bCs/>
                <w:i/>
                <w:iCs/>
                <w:lang w:val="en-US" w:bidi="th-TH"/>
              </w:rPr>
              <w:t xml:space="preserve">   </w:t>
            </w:r>
            <w:r w:rsidR="009A6786" w:rsidRPr="00126ACE">
              <w:rPr>
                <w:b/>
                <w:bCs/>
                <w:i/>
                <w:iCs/>
                <w:lang w:val="en-US" w:bidi="th-TH"/>
              </w:rPr>
              <w:t>ended</w:t>
            </w:r>
            <w:r w:rsidR="00A10B5B" w:rsidRPr="00126ACE">
              <w:rPr>
                <w:b/>
                <w:bCs/>
                <w:i/>
                <w:iCs/>
                <w:lang w:val="en-US" w:bidi="th-TH"/>
              </w:rPr>
              <w:t xml:space="preserve"> 31 March</w:t>
            </w:r>
          </w:p>
        </w:tc>
        <w:tc>
          <w:tcPr>
            <w:tcW w:w="1170" w:type="dxa"/>
            <w:vAlign w:val="bottom"/>
          </w:tcPr>
          <w:p w14:paraId="570E2C6D" w14:textId="13176AC5" w:rsidR="007B6FF1" w:rsidRPr="00715D3E" w:rsidRDefault="007B6FF1" w:rsidP="007B6FF1">
            <w:pPr>
              <w:pStyle w:val="acctfourfigures"/>
              <w:tabs>
                <w:tab w:val="clear" w:pos="765"/>
              </w:tabs>
              <w:spacing w:line="240" w:lineRule="atLeast"/>
              <w:ind w:left="-440" w:right="190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 w:rsidR="00FC518E">
              <w:rPr>
                <w:rFonts w:cs="Times New Roman"/>
              </w:rPr>
              <w:t>4</w:t>
            </w:r>
          </w:p>
        </w:tc>
        <w:tc>
          <w:tcPr>
            <w:tcW w:w="180" w:type="dxa"/>
          </w:tcPr>
          <w:p w14:paraId="55CB3926" w14:textId="77777777" w:rsidR="007B6FF1" w:rsidRPr="00715D3E" w:rsidRDefault="007B6FF1" w:rsidP="007B6FF1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76" w:type="dxa"/>
            <w:vAlign w:val="bottom"/>
          </w:tcPr>
          <w:p w14:paraId="705C41B1" w14:textId="19DB8E0B" w:rsidR="007B6FF1" w:rsidRPr="00715D3E" w:rsidRDefault="007B6FF1" w:rsidP="007B6FF1">
            <w:pPr>
              <w:pStyle w:val="acctfourfigures"/>
              <w:tabs>
                <w:tab w:val="clear" w:pos="765"/>
              </w:tabs>
              <w:spacing w:line="240" w:lineRule="atLeast"/>
              <w:ind w:left="-79" w:right="269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 w:rsidR="00FC518E">
              <w:rPr>
                <w:rFonts w:cs="Times New Roman"/>
              </w:rPr>
              <w:t>3</w:t>
            </w:r>
          </w:p>
        </w:tc>
        <w:tc>
          <w:tcPr>
            <w:tcW w:w="180" w:type="dxa"/>
          </w:tcPr>
          <w:p w14:paraId="1E5109CE" w14:textId="77777777" w:rsidR="007B6FF1" w:rsidRPr="00715D3E" w:rsidRDefault="007B6FF1" w:rsidP="007B6FF1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64" w:type="dxa"/>
          </w:tcPr>
          <w:p w14:paraId="25F1E9E5" w14:textId="4336B6F9" w:rsidR="007B6FF1" w:rsidRPr="00715D3E" w:rsidRDefault="007B6FF1" w:rsidP="007B6FF1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left="-79" w:right="-79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 w:rsidR="00FC518E">
              <w:rPr>
                <w:rFonts w:cs="Times New Roman"/>
              </w:rPr>
              <w:t>4</w:t>
            </w:r>
          </w:p>
        </w:tc>
        <w:tc>
          <w:tcPr>
            <w:tcW w:w="183" w:type="dxa"/>
          </w:tcPr>
          <w:p w14:paraId="4CA6C9A9" w14:textId="77777777" w:rsidR="007B6FF1" w:rsidRPr="00715D3E" w:rsidRDefault="007B6FF1" w:rsidP="007B6FF1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67" w:type="dxa"/>
          </w:tcPr>
          <w:p w14:paraId="35933F92" w14:textId="6489CA24" w:rsidR="007B6FF1" w:rsidRPr="00FC518E" w:rsidRDefault="007B6FF1" w:rsidP="007B6FF1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left="-90" w:right="-79" w:firstLine="11"/>
              <w:rPr>
                <w:rFonts w:cs="Times New Roman"/>
                <w:lang w:val="en-US"/>
              </w:rPr>
            </w:pPr>
            <w:r>
              <w:rPr>
                <w:rFonts w:cs="Times New Roman"/>
              </w:rPr>
              <w:t>202</w:t>
            </w:r>
            <w:r w:rsidR="00FC518E">
              <w:rPr>
                <w:rFonts w:cs="Times New Roman"/>
              </w:rPr>
              <w:t>3</w:t>
            </w:r>
          </w:p>
        </w:tc>
      </w:tr>
      <w:tr w:rsidR="007B6FF1" w:rsidRPr="00715D3E" w14:paraId="380F153C" w14:textId="77777777" w:rsidTr="007B6FF1">
        <w:trPr>
          <w:cantSplit/>
          <w:tblHeader/>
        </w:trPr>
        <w:tc>
          <w:tcPr>
            <w:tcW w:w="4500" w:type="dxa"/>
          </w:tcPr>
          <w:p w14:paraId="6636EA85" w14:textId="77777777" w:rsidR="007B6FF1" w:rsidRPr="00715D3E" w:rsidRDefault="007B6FF1" w:rsidP="007B6FF1">
            <w:pPr>
              <w:pStyle w:val="acctfourfigures"/>
              <w:tabs>
                <w:tab w:val="clear" w:pos="765"/>
              </w:tabs>
              <w:spacing w:line="240" w:lineRule="atLeast"/>
              <w:ind w:left="540" w:hanging="78"/>
              <w:rPr>
                <w:rFonts w:cs="Times New Roman"/>
              </w:rPr>
            </w:pPr>
          </w:p>
        </w:tc>
        <w:tc>
          <w:tcPr>
            <w:tcW w:w="5220" w:type="dxa"/>
            <w:gridSpan w:val="7"/>
          </w:tcPr>
          <w:p w14:paraId="63CFDAF0" w14:textId="77777777" w:rsidR="007B6FF1" w:rsidRPr="00715D3E" w:rsidRDefault="007B6FF1" w:rsidP="007B6FF1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left="-79" w:right="-79"/>
              <w:jc w:val="center"/>
              <w:rPr>
                <w:rFonts w:cs="Times New Roman"/>
              </w:rPr>
            </w:pPr>
            <w:r w:rsidRPr="00715D3E">
              <w:rPr>
                <w:rFonts w:cs="Times New Roman"/>
                <w:i/>
                <w:iCs/>
              </w:rPr>
              <w:t>(in million Baht)</w:t>
            </w:r>
          </w:p>
        </w:tc>
      </w:tr>
      <w:tr w:rsidR="007B6FF1" w:rsidRPr="00F1347A" w14:paraId="318659DD" w14:textId="77777777" w:rsidTr="00BA3D8F">
        <w:trPr>
          <w:cantSplit/>
        </w:trPr>
        <w:tc>
          <w:tcPr>
            <w:tcW w:w="4500" w:type="dxa"/>
          </w:tcPr>
          <w:p w14:paraId="35AE75CA" w14:textId="50EF1270" w:rsidR="007B6FF1" w:rsidRPr="0041063C" w:rsidRDefault="007B6FF1" w:rsidP="007B6FF1">
            <w:pPr>
              <w:spacing w:line="240" w:lineRule="atLeast"/>
              <w:ind w:left="540" w:hanging="78"/>
              <w:rPr>
                <w:b/>
                <w:bCs/>
                <w:lang w:val="en-US" w:bidi="th-TH"/>
              </w:rPr>
            </w:pPr>
            <w:r w:rsidRPr="00715D3E">
              <w:rPr>
                <w:rFonts w:cs="Times New Roman"/>
                <w:b/>
                <w:bCs/>
              </w:rPr>
              <w:t xml:space="preserve">Parent </w:t>
            </w:r>
            <w:r w:rsidR="0041063C">
              <w:rPr>
                <w:b/>
                <w:bCs/>
                <w:lang w:val="en-US" w:bidi="th-TH"/>
              </w:rPr>
              <w:t xml:space="preserve">of the </w:t>
            </w:r>
            <w:r w:rsidR="009A6786">
              <w:rPr>
                <w:b/>
                <w:bCs/>
                <w:lang w:val="en-US" w:bidi="th-TH"/>
              </w:rPr>
              <w:t>Group</w:t>
            </w:r>
          </w:p>
        </w:tc>
        <w:tc>
          <w:tcPr>
            <w:tcW w:w="1170" w:type="dxa"/>
          </w:tcPr>
          <w:p w14:paraId="00E99BCE" w14:textId="77777777" w:rsidR="007B6FF1" w:rsidRPr="00715D3E" w:rsidRDefault="007B6FF1" w:rsidP="007B6FF1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80" w:type="dxa"/>
          </w:tcPr>
          <w:p w14:paraId="1D0AE403" w14:textId="77777777" w:rsidR="007B6FF1" w:rsidRPr="00715D3E" w:rsidRDefault="007B6FF1" w:rsidP="007B6FF1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76" w:type="dxa"/>
          </w:tcPr>
          <w:p w14:paraId="45DA0714" w14:textId="77777777" w:rsidR="007B6FF1" w:rsidRPr="00F1347A" w:rsidRDefault="007B6FF1" w:rsidP="007B6FF1">
            <w:pPr>
              <w:tabs>
                <w:tab w:val="decimal" w:pos="644"/>
              </w:tabs>
              <w:spacing w:line="240" w:lineRule="atLeast"/>
              <w:ind w:left="-79" w:right="-79"/>
            </w:pPr>
          </w:p>
        </w:tc>
        <w:tc>
          <w:tcPr>
            <w:tcW w:w="180" w:type="dxa"/>
          </w:tcPr>
          <w:p w14:paraId="584E7440" w14:textId="77777777" w:rsidR="007B6FF1" w:rsidRPr="00715D3E" w:rsidRDefault="007B6FF1" w:rsidP="007B6FF1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64" w:type="dxa"/>
          </w:tcPr>
          <w:p w14:paraId="54CEA5A6" w14:textId="77777777" w:rsidR="007B6FF1" w:rsidRPr="00715D3E" w:rsidRDefault="007B6FF1" w:rsidP="007B6FF1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83" w:type="dxa"/>
          </w:tcPr>
          <w:p w14:paraId="16B5A873" w14:textId="77777777" w:rsidR="007B6FF1" w:rsidRPr="00715D3E" w:rsidRDefault="007B6FF1" w:rsidP="007B6FF1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67" w:type="dxa"/>
          </w:tcPr>
          <w:p w14:paraId="520C00C5" w14:textId="77777777" w:rsidR="007B6FF1" w:rsidRPr="00F1347A" w:rsidRDefault="007B6FF1" w:rsidP="007B6FF1">
            <w:pPr>
              <w:tabs>
                <w:tab w:val="decimal" w:pos="644"/>
              </w:tabs>
              <w:spacing w:line="240" w:lineRule="atLeast"/>
              <w:ind w:left="-79" w:right="-79"/>
            </w:pPr>
          </w:p>
        </w:tc>
      </w:tr>
      <w:tr w:rsidR="00FC518E" w:rsidRPr="00A429D2" w14:paraId="174F8F48" w14:textId="77777777" w:rsidTr="00BA3D8F">
        <w:trPr>
          <w:cantSplit/>
          <w:trHeight w:val="252"/>
        </w:trPr>
        <w:tc>
          <w:tcPr>
            <w:tcW w:w="4500" w:type="dxa"/>
          </w:tcPr>
          <w:p w14:paraId="0A323407" w14:textId="77777777" w:rsidR="00FC518E" w:rsidRPr="00715D3E" w:rsidRDefault="00FC518E" w:rsidP="00FC518E">
            <w:pPr>
              <w:spacing w:line="240" w:lineRule="atLeast"/>
              <w:ind w:left="540" w:hanging="78"/>
              <w:rPr>
                <w:rFonts w:cs="Times New Roman"/>
              </w:rPr>
            </w:pPr>
            <w:r w:rsidRPr="00715D3E">
              <w:rPr>
                <w:rFonts w:cs="Times New Roman"/>
              </w:rPr>
              <w:t>Sales of goods</w:t>
            </w:r>
          </w:p>
        </w:tc>
        <w:tc>
          <w:tcPr>
            <w:tcW w:w="1170" w:type="dxa"/>
          </w:tcPr>
          <w:p w14:paraId="4302A19F" w14:textId="4CEE7171" w:rsidR="00FC518E" w:rsidRPr="00FC518E" w:rsidRDefault="00FC518E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FC518E">
              <w:rPr>
                <w:rFonts w:cs="Times New Roman"/>
                <w:szCs w:val="22"/>
              </w:rPr>
              <w:t>2,504.01</w:t>
            </w:r>
          </w:p>
        </w:tc>
        <w:tc>
          <w:tcPr>
            <w:tcW w:w="180" w:type="dxa"/>
          </w:tcPr>
          <w:p w14:paraId="56FF29A0" w14:textId="77777777" w:rsidR="00FC518E" w:rsidRPr="00FC518E" w:rsidRDefault="00FC518E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176" w:type="dxa"/>
          </w:tcPr>
          <w:p w14:paraId="15ECC94D" w14:textId="1F182BBA" w:rsidR="00FC518E" w:rsidRPr="00FC518E" w:rsidRDefault="00FC518E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FC518E">
              <w:rPr>
                <w:rFonts w:cs="Times New Roman"/>
                <w:szCs w:val="22"/>
                <w:cs/>
              </w:rPr>
              <w:t>2,473.14</w:t>
            </w:r>
          </w:p>
        </w:tc>
        <w:tc>
          <w:tcPr>
            <w:tcW w:w="180" w:type="dxa"/>
          </w:tcPr>
          <w:p w14:paraId="37F35136" w14:textId="77777777" w:rsidR="00FC518E" w:rsidRPr="00FC518E" w:rsidRDefault="00FC518E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164" w:type="dxa"/>
          </w:tcPr>
          <w:p w14:paraId="0C7F4DFA" w14:textId="59F712BF" w:rsidR="00FC518E" w:rsidRPr="00FC518E" w:rsidRDefault="00FC518E" w:rsidP="006B32C8">
            <w:pPr>
              <w:tabs>
                <w:tab w:val="decimal" w:pos="644"/>
              </w:tabs>
              <w:spacing w:line="240" w:lineRule="atLeast"/>
              <w:ind w:left="-79" w:right="98"/>
              <w:jc w:val="center"/>
              <w:rPr>
                <w:rFonts w:cs="Times New Roman"/>
                <w:szCs w:val="22"/>
              </w:rPr>
            </w:pPr>
            <w:r w:rsidRPr="00FC518E">
              <w:rPr>
                <w:rFonts w:cs="Times New Roman"/>
                <w:szCs w:val="22"/>
              </w:rPr>
              <w:t>2,208.27</w:t>
            </w:r>
          </w:p>
        </w:tc>
        <w:tc>
          <w:tcPr>
            <w:tcW w:w="183" w:type="dxa"/>
          </w:tcPr>
          <w:p w14:paraId="0ADF1CA2" w14:textId="77777777" w:rsidR="00FC518E" w:rsidRPr="00FC518E" w:rsidRDefault="00FC518E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167" w:type="dxa"/>
          </w:tcPr>
          <w:p w14:paraId="2C5A17CB" w14:textId="1E9C691E" w:rsidR="00FC518E" w:rsidRPr="00FC518E" w:rsidRDefault="00FC518E" w:rsidP="00FC518E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jc w:val="center"/>
              <w:rPr>
                <w:rFonts w:cs="Times New Roman"/>
                <w:szCs w:val="22"/>
              </w:rPr>
            </w:pPr>
            <w:r w:rsidRPr="00FC518E">
              <w:rPr>
                <w:rFonts w:cs="Times New Roman"/>
                <w:szCs w:val="22"/>
                <w:cs/>
              </w:rPr>
              <w:t>-</w:t>
            </w:r>
          </w:p>
        </w:tc>
      </w:tr>
      <w:tr w:rsidR="00FC518E" w:rsidRPr="00A429D2" w14:paraId="38F54C19" w14:textId="77777777" w:rsidTr="00BA3D8F">
        <w:trPr>
          <w:cantSplit/>
        </w:trPr>
        <w:tc>
          <w:tcPr>
            <w:tcW w:w="4500" w:type="dxa"/>
          </w:tcPr>
          <w:p w14:paraId="62386A09" w14:textId="77777777" w:rsidR="00FC518E" w:rsidRPr="00715D3E" w:rsidRDefault="00FC518E" w:rsidP="00FC518E">
            <w:pPr>
              <w:spacing w:line="240" w:lineRule="atLeast"/>
              <w:ind w:left="540" w:hanging="78"/>
              <w:rPr>
                <w:rFonts w:cs="Times New Roman"/>
              </w:rPr>
            </w:pPr>
            <w:r w:rsidRPr="00715D3E">
              <w:rPr>
                <w:rFonts w:cs="Times New Roman"/>
              </w:rPr>
              <w:t>Purchases of goods</w:t>
            </w:r>
          </w:p>
        </w:tc>
        <w:tc>
          <w:tcPr>
            <w:tcW w:w="1170" w:type="dxa"/>
          </w:tcPr>
          <w:p w14:paraId="2948D3E8" w14:textId="5A8F27B7" w:rsidR="00FC518E" w:rsidRPr="00FC518E" w:rsidRDefault="00FC518E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FC518E">
              <w:rPr>
                <w:rFonts w:cs="Times New Roman"/>
                <w:szCs w:val="22"/>
              </w:rPr>
              <w:t>6.25</w:t>
            </w:r>
          </w:p>
        </w:tc>
        <w:tc>
          <w:tcPr>
            <w:tcW w:w="180" w:type="dxa"/>
          </w:tcPr>
          <w:p w14:paraId="69F62FB0" w14:textId="77777777" w:rsidR="00FC518E" w:rsidRPr="00FC518E" w:rsidRDefault="00FC518E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176" w:type="dxa"/>
          </w:tcPr>
          <w:p w14:paraId="24906CEC" w14:textId="55C52EAB" w:rsidR="00FC518E" w:rsidRPr="00FC518E" w:rsidRDefault="00FC518E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FC518E">
              <w:rPr>
                <w:rFonts w:cs="Times New Roman"/>
                <w:szCs w:val="22"/>
                <w:cs/>
              </w:rPr>
              <w:t>24.63</w:t>
            </w:r>
          </w:p>
        </w:tc>
        <w:tc>
          <w:tcPr>
            <w:tcW w:w="180" w:type="dxa"/>
          </w:tcPr>
          <w:p w14:paraId="53AF687C" w14:textId="77777777" w:rsidR="00FC518E" w:rsidRPr="00FC518E" w:rsidRDefault="00FC518E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164" w:type="dxa"/>
          </w:tcPr>
          <w:p w14:paraId="0B483338" w14:textId="6BBD7877" w:rsidR="00FC518E" w:rsidRPr="00FC518E" w:rsidRDefault="00FC518E" w:rsidP="00FC518E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jc w:val="center"/>
              <w:rPr>
                <w:rFonts w:cs="Times New Roman"/>
                <w:szCs w:val="22"/>
              </w:rPr>
            </w:pPr>
            <w:r w:rsidRPr="00FC518E">
              <w:rPr>
                <w:rFonts w:cs="Times New Roman"/>
                <w:szCs w:val="22"/>
              </w:rPr>
              <w:t>-</w:t>
            </w:r>
          </w:p>
        </w:tc>
        <w:tc>
          <w:tcPr>
            <w:tcW w:w="183" w:type="dxa"/>
          </w:tcPr>
          <w:p w14:paraId="6BE19A79" w14:textId="77777777" w:rsidR="00FC518E" w:rsidRPr="00FC518E" w:rsidRDefault="00FC518E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167" w:type="dxa"/>
          </w:tcPr>
          <w:p w14:paraId="48EFF776" w14:textId="0A838A7D" w:rsidR="00FC518E" w:rsidRPr="00FC518E" w:rsidRDefault="00FC518E" w:rsidP="00FC518E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jc w:val="center"/>
              <w:rPr>
                <w:rFonts w:cs="Times New Roman"/>
                <w:szCs w:val="22"/>
              </w:rPr>
            </w:pPr>
            <w:r w:rsidRPr="00FC518E">
              <w:rPr>
                <w:rFonts w:cs="Times New Roman"/>
                <w:szCs w:val="22"/>
                <w:cs/>
              </w:rPr>
              <w:t>-</w:t>
            </w:r>
          </w:p>
        </w:tc>
      </w:tr>
      <w:tr w:rsidR="00FC518E" w:rsidRPr="00A429D2" w14:paraId="350AA76D" w14:textId="77777777" w:rsidTr="00BA3D8F">
        <w:trPr>
          <w:cantSplit/>
        </w:trPr>
        <w:tc>
          <w:tcPr>
            <w:tcW w:w="4500" w:type="dxa"/>
          </w:tcPr>
          <w:p w14:paraId="70CFD945" w14:textId="354A6C49" w:rsidR="00FC518E" w:rsidRPr="00FC518E" w:rsidRDefault="00FC518E" w:rsidP="00FC518E">
            <w:pPr>
              <w:spacing w:line="240" w:lineRule="atLeast"/>
              <w:ind w:left="540" w:hanging="78"/>
              <w:rPr>
                <w:rFonts w:cs="Times New Roman"/>
                <w:lang w:val="en-US"/>
              </w:rPr>
            </w:pPr>
            <w:r w:rsidRPr="00715D3E">
              <w:rPr>
                <w:rFonts w:cs="Times New Roman"/>
              </w:rPr>
              <w:t>Other income</w:t>
            </w:r>
          </w:p>
        </w:tc>
        <w:tc>
          <w:tcPr>
            <w:tcW w:w="1170" w:type="dxa"/>
          </w:tcPr>
          <w:p w14:paraId="70CF0F92" w14:textId="736491B5" w:rsidR="00FC518E" w:rsidRPr="00FC518E" w:rsidRDefault="00FC518E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FC518E">
              <w:rPr>
                <w:rFonts w:cs="Times New Roman"/>
                <w:szCs w:val="22"/>
                <w:cs/>
              </w:rPr>
              <w:t>4.14</w:t>
            </w:r>
          </w:p>
        </w:tc>
        <w:tc>
          <w:tcPr>
            <w:tcW w:w="180" w:type="dxa"/>
          </w:tcPr>
          <w:p w14:paraId="52953645" w14:textId="77777777" w:rsidR="00FC518E" w:rsidRPr="00FC518E" w:rsidRDefault="00FC518E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176" w:type="dxa"/>
          </w:tcPr>
          <w:p w14:paraId="414FD400" w14:textId="7436C4B6" w:rsidR="00FC518E" w:rsidRPr="00FC518E" w:rsidRDefault="00FC518E" w:rsidP="00FC518E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jc w:val="center"/>
              <w:rPr>
                <w:rFonts w:cs="Times New Roman"/>
                <w:szCs w:val="22"/>
              </w:rPr>
            </w:pPr>
            <w:r w:rsidRPr="00FC518E">
              <w:rPr>
                <w:rFonts w:cs="Times New Roman"/>
                <w:szCs w:val="22"/>
                <w:cs/>
              </w:rPr>
              <w:t>-</w:t>
            </w:r>
          </w:p>
        </w:tc>
        <w:tc>
          <w:tcPr>
            <w:tcW w:w="180" w:type="dxa"/>
          </w:tcPr>
          <w:p w14:paraId="2E84E329" w14:textId="77777777" w:rsidR="00FC518E" w:rsidRPr="00FC518E" w:rsidRDefault="00FC518E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164" w:type="dxa"/>
          </w:tcPr>
          <w:p w14:paraId="3B0B6999" w14:textId="742572F9" w:rsidR="00FC518E" w:rsidRPr="00FC518E" w:rsidRDefault="00FC518E" w:rsidP="006B32C8">
            <w:pPr>
              <w:tabs>
                <w:tab w:val="decimal" w:pos="644"/>
              </w:tabs>
              <w:spacing w:line="240" w:lineRule="atLeast"/>
              <w:ind w:left="-79" w:right="98"/>
              <w:jc w:val="center"/>
              <w:rPr>
                <w:rFonts w:cs="Times New Roman"/>
                <w:szCs w:val="22"/>
              </w:rPr>
            </w:pPr>
            <w:r w:rsidRPr="00FC518E">
              <w:rPr>
                <w:rFonts w:cs="Times New Roman"/>
                <w:szCs w:val="22"/>
                <w:cs/>
              </w:rPr>
              <w:t>4.14</w:t>
            </w:r>
          </w:p>
        </w:tc>
        <w:tc>
          <w:tcPr>
            <w:tcW w:w="183" w:type="dxa"/>
          </w:tcPr>
          <w:p w14:paraId="3FDED3EB" w14:textId="77777777" w:rsidR="00FC518E" w:rsidRPr="00FC518E" w:rsidRDefault="00FC518E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167" w:type="dxa"/>
          </w:tcPr>
          <w:p w14:paraId="6274C732" w14:textId="5BB8BA35" w:rsidR="00FC518E" w:rsidRPr="00FC518E" w:rsidRDefault="00FC518E" w:rsidP="00FC518E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jc w:val="center"/>
              <w:rPr>
                <w:rFonts w:cs="Times New Roman"/>
                <w:szCs w:val="22"/>
              </w:rPr>
            </w:pPr>
            <w:r w:rsidRPr="00FC518E">
              <w:rPr>
                <w:rFonts w:cs="Times New Roman"/>
                <w:szCs w:val="22"/>
                <w:cs/>
              </w:rPr>
              <w:t>-</w:t>
            </w:r>
          </w:p>
        </w:tc>
      </w:tr>
      <w:tr w:rsidR="00FC518E" w14:paraId="525CF1B5" w14:textId="77777777" w:rsidTr="00BA3D8F">
        <w:trPr>
          <w:cantSplit/>
        </w:trPr>
        <w:tc>
          <w:tcPr>
            <w:tcW w:w="4500" w:type="dxa"/>
          </w:tcPr>
          <w:p w14:paraId="357539F1" w14:textId="77777777" w:rsidR="00FC518E" w:rsidRPr="00572758" w:rsidRDefault="00FC518E" w:rsidP="00FC518E">
            <w:pPr>
              <w:spacing w:line="240" w:lineRule="atLeast"/>
              <w:ind w:left="540" w:hanging="78"/>
              <w:rPr>
                <w:rFonts w:cstheme="minorBidi"/>
                <w:cs/>
                <w:lang w:bidi="th-TH"/>
              </w:rPr>
            </w:pPr>
            <w:r w:rsidRPr="00715D3E">
              <w:rPr>
                <w:rFonts w:cs="Times New Roman"/>
              </w:rPr>
              <w:t>Other expense</w:t>
            </w:r>
            <w:r>
              <w:rPr>
                <w:rFonts w:cs="Times New Roman"/>
              </w:rPr>
              <w:t>s</w:t>
            </w:r>
          </w:p>
        </w:tc>
        <w:tc>
          <w:tcPr>
            <w:tcW w:w="1170" w:type="dxa"/>
          </w:tcPr>
          <w:p w14:paraId="6D3CAABD" w14:textId="37214518" w:rsidR="00FC518E" w:rsidRPr="00FC518E" w:rsidRDefault="00FC518E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  <w:cs/>
                <w:lang w:bidi="th-TH"/>
              </w:rPr>
            </w:pPr>
            <w:r w:rsidRPr="00FC518E">
              <w:rPr>
                <w:rFonts w:cs="Times New Roman"/>
                <w:szCs w:val="22"/>
              </w:rPr>
              <w:t>8.03</w:t>
            </w:r>
          </w:p>
        </w:tc>
        <w:tc>
          <w:tcPr>
            <w:tcW w:w="180" w:type="dxa"/>
          </w:tcPr>
          <w:p w14:paraId="4B6F0CD8" w14:textId="77777777" w:rsidR="00FC518E" w:rsidRPr="00FC518E" w:rsidRDefault="00FC518E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176" w:type="dxa"/>
          </w:tcPr>
          <w:p w14:paraId="7E4CA1CB" w14:textId="3265F5A9" w:rsidR="00FC518E" w:rsidRPr="00FC518E" w:rsidRDefault="00FC518E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FC518E">
              <w:rPr>
                <w:rFonts w:cs="Times New Roman"/>
                <w:szCs w:val="22"/>
                <w:cs/>
              </w:rPr>
              <w:t>8.34</w:t>
            </w:r>
          </w:p>
        </w:tc>
        <w:tc>
          <w:tcPr>
            <w:tcW w:w="180" w:type="dxa"/>
          </w:tcPr>
          <w:p w14:paraId="5CE7D517" w14:textId="77777777" w:rsidR="00FC518E" w:rsidRPr="00FC518E" w:rsidRDefault="00FC518E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164" w:type="dxa"/>
          </w:tcPr>
          <w:p w14:paraId="44E6C65F" w14:textId="443D54BB" w:rsidR="00FC518E" w:rsidRPr="00FC518E" w:rsidRDefault="00FC518E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FC518E">
              <w:rPr>
                <w:rFonts w:cs="Times New Roman"/>
                <w:szCs w:val="22"/>
              </w:rPr>
              <w:t>7.32</w:t>
            </w:r>
          </w:p>
        </w:tc>
        <w:tc>
          <w:tcPr>
            <w:tcW w:w="183" w:type="dxa"/>
          </w:tcPr>
          <w:p w14:paraId="6454FD61" w14:textId="77777777" w:rsidR="00FC518E" w:rsidRPr="00FC518E" w:rsidRDefault="00FC518E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167" w:type="dxa"/>
          </w:tcPr>
          <w:p w14:paraId="2B896E65" w14:textId="0F5A0AD9" w:rsidR="00FC518E" w:rsidRPr="00FC518E" w:rsidRDefault="00FC518E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FC518E">
              <w:rPr>
                <w:rFonts w:cs="Times New Roman"/>
                <w:szCs w:val="22"/>
                <w:cs/>
              </w:rPr>
              <w:t>7.52</w:t>
            </w:r>
          </w:p>
        </w:tc>
      </w:tr>
      <w:tr w:rsidR="007B6FF1" w:rsidRPr="00A0144A" w14:paraId="6D4DFAC2" w14:textId="77777777" w:rsidTr="00BA3D8F">
        <w:trPr>
          <w:cantSplit/>
          <w:trHeight w:val="213"/>
        </w:trPr>
        <w:tc>
          <w:tcPr>
            <w:tcW w:w="4500" w:type="dxa"/>
          </w:tcPr>
          <w:p w14:paraId="52B17E80" w14:textId="77777777" w:rsidR="007B6FF1" w:rsidRPr="00A0144A" w:rsidRDefault="007B6FF1" w:rsidP="007B6FF1">
            <w:pPr>
              <w:spacing w:line="240" w:lineRule="atLeast"/>
              <w:ind w:left="540" w:hanging="7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7E4ED4DB" w14:textId="77777777" w:rsidR="007B6FF1" w:rsidRPr="00FC518E" w:rsidRDefault="007B6FF1" w:rsidP="007B6FF1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  <w:cs/>
              </w:rPr>
            </w:pPr>
          </w:p>
        </w:tc>
        <w:tc>
          <w:tcPr>
            <w:tcW w:w="180" w:type="dxa"/>
          </w:tcPr>
          <w:p w14:paraId="3148C607" w14:textId="77777777" w:rsidR="007B6FF1" w:rsidRPr="00FC518E" w:rsidRDefault="007B6FF1" w:rsidP="007B6FF1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76" w:type="dxa"/>
          </w:tcPr>
          <w:p w14:paraId="4FE1C6BF" w14:textId="77777777" w:rsidR="007B6FF1" w:rsidRPr="00FC518E" w:rsidRDefault="007B6FF1" w:rsidP="007B6FF1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cs/>
                <w:lang w:val="en-GB"/>
              </w:rPr>
            </w:pPr>
          </w:p>
        </w:tc>
        <w:tc>
          <w:tcPr>
            <w:tcW w:w="180" w:type="dxa"/>
          </w:tcPr>
          <w:p w14:paraId="23925CD0" w14:textId="77777777" w:rsidR="007B6FF1" w:rsidRPr="00FC518E" w:rsidRDefault="007B6FF1" w:rsidP="007B6FF1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64" w:type="dxa"/>
            <w:vAlign w:val="bottom"/>
          </w:tcPr>
          <w:p w14:paraId="40FF5FB8" w14:textId="77777777" w:rsidR="007B6FF1" w:rsidRPr="00FC518E" w:rsidRDefault="007B6FF1" w:rsidP="007B6FF1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83" w:type="dxa"/>
          </w:tcPr>
          <w:p w14:paraId="2007EC9D" w14:textId="77777777" w:rsidR="007B6FF1" w:rsidRPr="00FC518E" w:rsidRDefault="007B6FF1" w:rsidP="007B6FF1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67" w:type="dxa"/>
            <w:vAlign w:val="bottom"/>
          </w:tcPr>
          <w:p w14:paraId="6B0D038C" w14:textId="77777777" w:rsidR="007B6FF1" w:rsidRPr="00FC518E" w:rsidRDefault="007B6FF1" w:rsidP="007B6FF1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cs/>
                <w:lang w:val="en-GB"/>
              </w:rPr>
            </w:pPr>
          </w:p>
        </w:tc>
      </w:tr>
      <w:tr w:rsidR="007B6FF1" w:rsidRPr="00715D3E" w14:paraId="05B0EB90" w14:textId="77777777" w:rsidTr="00BA3D8F">
        <w:trPr>
          <w:cantSplit/>
        </w:trPr>
        <w:tc>
          <w:tcPr>
            <w:tcW w:w="4500" w:type="dxa"/>
          </w:tcPr>
          <w:p w14:paraId="6399C9B4" w14:textId="77777777" w:rsidR="007B6FF1" w:rsidRPr="00715D3E" w:rsidRDefault="007B6FF1" w:rsidP="007B6FF1">
            <w:pPr>
              <w:spacing w:line="240" w:lineRule="atLeast"/>
              <w:ind w:left="540" w:hanging="78"/>
              <w:rPr>
                <w:rFonts w:cs="Times New Roman"/>
                <w:b/>
                <w:bCs/>
              </w:rPr>
            </w:pPr>
            <w:proofErr w:type="gramStart"/>
            <w:r w:rsidRPr="00715D3E">
              <w:rPr>
                <w:rFonts w:cs="Times New Roman"/>
                <w:b/>
                <w:bCs/>
              </w:rPr>
              <w:t>Other</w:t>
            </w:r>
            <w:proofErr w:type="gramEnd"/>
            <w:r w:rsidRPr="00715D3E">
              <w:rPr>
                <w:rFonts w:cs="Times New Roman"/>
                <w:b/>
                <w:bCs/>
              </w:rPr>
              <w:t xml:space="preserve"> shareholder</w:t>
            </w:r>
          </w:p>
        </w:tc>
        <w:tc>
          <w:tcPr>
            <w:tcW w:w="1170" w:type="dxa"/>
          </w:tcPr>
          <w:p w14:paraId="1DDBE784" w14:textId="77777777" w:rsidR="007B6FF1" w:rsidRPr="00FC518E" w:rsidRDefault="007B6FF1" w:rsidP="007B6FF1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  <w:cs/>
              </w:rPr>
            </w:pPr>
          </w:p>
        </w:tc>
        <w:tc>
          <w:tcPr>
            <w:tcW w:w="180" w:type="dxa"/>
          </w:tcPr>
          <w:p w14:paraId="184D86BA" w14:textId="77777777" w:rsidR="007B6FF1" w:rsidRPr="00FC518E" w:rsidRDefault="007B6FF1" w:rsidP="007B6FF1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76" w:type="dxa"/>
          </w:tcPr>
          <w:p w14:paraId="713643E4" w14:textId="77777777" w:rsidR="007B6FF1" w:rsidRPr="00FC518E" w:rsidRDefault="007B6FF1" w:rsidP="007B6FF1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cs/>
                <w:lang w:val="en-GB"/>
              </w:rPr>
            </w:pPr>
          </w:p>
        </w:tc>
        <w:tc>
          <w:tcPr>
            <w:tcW w:w="180" w:type="dxa"/>
          </w:tcPr>
          <w:p w14:paraId="49D7761E" w14:textId="77777777" w:rsidR="007B6FF1" w:rsidRPr="00FC518E" w:rsidRDefault="007B6FF1" w:rsidP="007B6FF1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64" w:type="dxa"/>
            <w:vAlign w:val="bottom"/>
          </w:tcPr>
          <w:p w14:paraId="69DB3324" w14:textId="77777777" w:rsidR="007B6FF1" w:rsidRPr="00FC518E" w:rsidRDefault="007B6FF1" w:rsidP="007B6FF1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83" w:type="dxa"/>
          </w:tcPr>
          <w:p w14:paraId="1945C88B" w14:textId="77777777" w:rsidR="007B6FF1" w:rsidRPr="00FC518E" w:rsidRDefault="007B6FF1" w:rsidP="007B6FF1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67" w:type="dxa"/>
            <w:vAlign w:val="bottom"/>
          </w:tcPr>
          <w:p w14:paraId="252B3585" w14:textId="77777777" w:rsidR="007B6FF1" w:rsidRPr="00FC518E" w:rsidRDefault="007B6FF1" w:rsidP="007B6FF1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cs/>
                <w:lang w:val="en-GB"/>
              </w:rPr>
            </w:pPr>
          </w:p>
        </w:tc>
      </w:tr>
      <w:tr w:rsidR="00FC518E" w:rsidRPr="00F1347A" w14:paraId="2822D0A3" w14:textId="77777777" w:rsidTr="00BA3D8F">
        <w:trPr>
          <w:cantSplit/>
        </w:trPr>
        <w:tc>
          <w:tcPr>
            <w:tcW w:w="4500" w:type="dxa"/>
          </w:tcPr>
          <w:p w14:paraId="6F49A849" w14:textId="77777777" w:rsidR="00FC518E" w:rsidRPr="00715D3E" w:rsidRDefault="00FC518E" w:rsidP="00FC518E">
            <w:pPr>
              <w:spacing w:line="240" w:lineRule="atLeast"/>
              <w:ind w:left="540" w:hanging="78"/>
              <w:rPr>
                <w:rFonts w:cs="Times New Roman"/>
              </w:rPr>
            </w:pPr>
            <w:r w:rsidRPr="00715D3E">
              <w:rPr>
                <w:rFonts w:cs="Times New Roman"/>
              </w:rPr>
              <w:t>Purchases of goods</w:t>
            </w:r>
          </w:p>
        </w:tc>
        <w:tc>
          <w:tcPr>
            <w:tcW w:w="1170" w:type="dxa"/>
          </w:tcPr>
          <w:p w14:paraId="77C9E277" w14:textId="42CC4D4C" w:rsidR="00FC518E" w:rsidRPr="00FC518E" w:rsidRDefault="00FC518E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FC518E">
              <w:rPr>
                <w:rFonts w:cs="Times New Roman"/>
                <w:szCs w:val="22"/>
              </w:rPr>
              <w:t>501.46</w:t>
            </w:r>
          </w:p>
        </w:tc>
        <w:tc>
          <w:tcPr>
            <w:tcW w:w="180" w:type="dxa"/>
          </w:tcPr>
          <w:p w14:paraId="1701E971" w14:textId="77777777" w:rsidR="00FC518E" w:rsidRPr="00FC518E" w:rsidRDefault="00FC518E" w:rsidP="00FC518E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76" w:type="dxa"/>
          </w:tcPr>
          <w:p w14:paraId="3F65516B" w14:textId="45E56F54" w:rsidR="00FC518E" w:rsidRPr="00FC518E" w:rsidRDefault="00FC518E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FC518E">
              <w:rPr>
                <w:rFonts w:cs="Times New Roman"/>
                <w:szCs w:val="22"/>
              </w:rPr>
              <w:t>249.77</w:t>
            </w:r>
          </w:p>
        </w:tc>
        <w:tc>
          <w:tcPr>
            <w:tcW w:w="180" w:type="dxa"/>
          </w:tcPr>
          <w:p w14:paraId="2CF146A5" w14:textId="77777777" w:rsidR="00FC518E" w:rsidRPr="00FC518E" w:rsidRDefault="00FC518E" w:rsidP="00FC518E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64" w:type="dxa"/>
          </w:tcPr>
          <w:p w14:paraId="3F2FFA70" w14:textId="5045BDC3" w:rsidR="00FC518E" w:rsidRPr="00FC518E" w:rsidRDefault="00FC518E" w:rsidP="00FC518E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jc w:val="center"/>
              <w:rPr>
                <w:rFonts w:cs="Times New Roman"/>
                <w:szCs w:val="22"/>
              </w:rPr>
            </w:pPr>
            <w:r w:rsidRPr="00FC518E">
              <w:rPr>
                <w:rFonts w:cs="Times New Roman"/>
                <w:szCs w:val="22"/>
              </w:rPr>
              <w:t>-</w:t>
            </w:r>
          </w:p>
        </w:tc>
        <w:tc>
          <w:tcPr>
            <w:tcW w:w="183" w:type="dxa"/>
          </w:tcPr>
          <w:p w14:paraId="2EA77401" w14:textId="77777777" w:rsidR="00FC518E" w:rsidRPr="00FC518E" w:rsidRDefault="00FC518E" w:rsidP="00FC518E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691A119E" w14:textId="409EFA47" w:rsidR="00FC518E" w:rsidRPr="00FC518E" w:rsidRDefault="00FC518E" w:rsidP="00FC518E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  <w:rPr>
                <w:rFonts w:cs="Times New Roman"/>
                <w:szCs w:val="22"/>
              </w:rPr>
            </w:pPr>
            <w:r w:rsidRPr="00FC518E">
              <w:rPr>
                <w:rFonts w:cs="Times New Roman"/>
                <w:szCs w:val="22"/>
              </w:rPr>
              <w:t>-</w:t>
            </w:r>
          </w:p>
        </w:tc>
      </w:tr>
      <w:tr w:rsidR="00FC518E" w:rsidRPr="00F1347A" w14:paraId="79DB46A3" w14:textId="77777777" w:rsidTr="00BA3D8F">
        <w:trPr>
          <w:cantSplit/>
        </w:trPr>
        <w:tc>
          <w:tcPr>
            <w:tcW w:w="4500" w:type="dxa"/>
          </w:tcPr>
          <w:p w14:paraId="5AAAC8D1" w14:textId="77777777" w:rsidR="00FC518E" w:rsidRPr="00715D3E" w:rsidRDefault="00FC518E" w:rsidP="00FC518E">
            <w:pPr>
              <w:spacing w:line="240" w:lineRule="atLeast"/>
              <w:ind w:left="540" w:hanging="78"/>
              <w:rPr>
                <w:rFonts w:cs="Times New Roman"/>
              </w:rPr>
            </w:pPr>
            <w:r w:rsidRPr="00715D3E">
              <w:rPr>
                <w:rFonts w:cs="Times New Roman"/>
              </w:rPr>
              <w:t>Other expense</w:t>
            </w:r>
            <w:r>
              <w:rPr>
                <w:rFonts w:cs="Times New Roman"/>
              </w:rPr>
              <w:t>s</w:t>
            </w:r>
          </w:p>
        </w:tc>
        <w:tc>
          <w:tcPr>
            <w:tcW w:w="1170" w:type="dxa"/>
          </w:tcPr>
          <w:p w14:paraId="64E6DE54" w14:textId="0F01DE26" w:rsidR="00FC518E" w:rsidRPr="00FC518E" w:rsidRDefault="00FC518E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FC518E">
              <w:rPr>
                <w:rFonts w:cs="Times New Roman"/>
                <w:szCs w:val="22"/>
              </w:rPr>
              <w:t>0.16</w:t>
            </w:r>
          </w:p>
        </w:tc>
        <w:tc>
          <w:tcPr>
            <w:tcW w:w="180" w:type="dxa"/>
          </w:tcPr>
          <w:p w14:paraId="07EC25A5" w14:textId="77777777" w:rsidR="00FC518E" w:rsidRPr="00FC518E" w:rsidRDefault="00FC518E" w:rsidP="00FC518E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76" w:type="dxa"/>
          </w:tcPr>
          <w:p w14:paraId="096CD85A" w14:textId="79C23C90" w:rsidR="00FC518E" w:rsidRPr="00FC518E" w:rsidRDefault="00FC518E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FC518E">
              <w:rPr>
                <w:rFonts w:cs="Times New Roman"/>
                <w:szCs w:val="22"/>
              </w:rPr>
              <w:t>0.17</w:t>
            </w:r>
          </w:p>
        </w:tc>
        <w:tc>
          <w:tcPr>
            <w:tcW w:w="180" w:type="dxa"/>
          </w:tcPr>
          <w:p w14:paraId="2FB4AB05" w14:textId="77777777" w:rsidR="00FC518E" w:rsidRPr="00FC518E" w:rsidRDefault="00FC518E" w:rsidP="00FC518E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64" w:type="dxa"/>
          </w:tcPr>
          <w:p w14:paraId="4111ACBE" w14:textId="5B9B0387" w:rsidR="00FC518E" w:rsidRPr="00FC518E" w:rsidRDefault="00FC518E" w:rsidP="00FC518E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jc w:val="center"/>
              <w:rPr>
                <w:rFonts w:cs="Times New Roman"/>
                <w:szCs w:val="22"/>
              </w:rPr>
            </w:pPr>
            <w:r w:rsidRPr="00FC518E">
              <w:rPr>
                <w:rFonts w:cs="Times New Roman"/>
                <w:szCs w:val="22"/>
              </w:rPr>
              <w:t>-</w:t>
            </w:r>
          </w:p>
        </w:tc>
        <w:tc>
          <w:tcPr>
            <w:tcW w:w="183" w:type="dxa"/>
          </w:tcPr>
          <w:p w14:paraId="5E1CCB44" w14:textId="77777777" w:rsidR="00FC518E" w:rsidRPr="00FC518E" w:rsidRDefault="00FC518E" w:rsidP="00FC518E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11AECC2B" w14:textId="7C02D8A8" w:rsidR="00FC518E" w:rsidRPr="00FC518E" w:rsidRDefault="00FC518E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FC518E">
              <w:rPr>
                <w:rFonts w:cs="Times New Roman"/>
                <w:szCs w:val="22"/>
              </w:rPr>
              <w:t>0.02</w:t>
            </w:r>
          </w:p>
        </w:tc>
      </w:tr>
      <w:tr w:rsidR="007B6FF1" w:rsidRPr="00A0144A" w14:paraId="6544D137" w14:textId="77777777" w:rsidTr="00BA3D8F">
        <w:trPr>
          <w:cantSplit/>
        </w:trPr>
        <w:tc>
          <w:tcPr>
            <w:tcW w:w="4500" w:type="dxa"/>
          </w:tcPr>
          <w:p w14:paraId="6C31E42E" w14:textId="77777777" w:rsidR="007B6FF1" w:rsidRPr="00A0144A" w:rsidRDefault="007B6FF1" w:rsidP="007B6FF1">
            <w:pPr>
              <w:spacing w:line="240" w:lineRule="atLeast"/>
              <w:ind w:left="540" w:hanging="7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510BBA69" w14:textId="77777777" w:rsidR="007B6FF1" w:rsidRPr="00FC518E" w:rsidRDefault="007B6FF1" w:rsidP="007B6FF1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49FB382B" w14:textId="77777777" w:rsidR="007B6FF1" w:rsidRPr="00FC518E" w:rsidRDefault="007B6FF1" w:rsidP="007B6FF1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76" w:type="dxa"/>
          </w:tcPr>
          <w:p w14:paraId="45A6A449" w14:textId="77777777" w:rsidR="007B6FF1" w:rsidRPr="00FC518E" w:rsidRDefault="007B6FF1" w:rsidP="007B6FF1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80" w:type="dxa"/>
          </w:tcPr>
          <w:p w14:paraId="24F9561E" w14:textId="77777777" w:rsidR="007B6FF1" w:rsidRPr="00FC518E" w:rsidRDefault="007B6FF1" w:rsidP="007B6FF1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64" w:type="dxa"/>
            <w:vAlign w:val="bottom"/>
          </w:tcPr>
          <w:p w14:paraId="0C698F53" w14:textId="77777777" w:rsidR="007B6FF1" w:rsidRPr="00FC518E" w:rsidRDefault="007B6FF1" w:rsidP="007B6FF1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83" w:type="dxa"/>
          </w:tcPr>
          <w:p w14:paraId="48AC0F23" w14:textId="77777777" w:rsidR="007B6FF1" w:rsidRPr="00FC518E" w:rsidRDefault="007B6FF1" w:rsidP="007B6FF1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67" w:type="dxa"/>
            <w:vAlign w:val="bottom"/>
          </w:tcPr>
          <w:p w14:paraId="0BCD7D19" w14:textId="77777777" w:rsidR="007B6FF1" w:rsidRPr="00FC518E" w:rsidRDefault="007B6FF1" w:rsidP="007B6FF1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</w:tr>
      <w:tr w:rsidR="007B6FF1" w:rsidRPr="005408A4" w14:paraId="26A40F44" w14:textId="77777777" w:rsidTr="00BA3D8F">
        <w:trPr>
          <w:cantSplit/>
        </w:trPr>
        <w:tc>
          <w:tcPr>
            <w:tcW w:w="4500" w:type="dxa"/>
          </w:tcPr>
          <w:p w14:paraId="1C1B2078" w14:textId="77777777" w:rsidR="007B6FF1" w:rsidRPr="00715D3E" w:rsidRDefault="007B6FF1" w:rsidP="007B6FF1">
            <w:pPr>
              <w:spacing w:line="240" w:lineRule="atLeast"/>
              <w:ind w:left="540" w:hanging="78"/>
              <w:rPr>
                <w:rFonts w:cs="Times New Roman"/>
              </w:rPr>
            </w:pPr>
            <w:r w:rsidRPr="00715D3E">
              <w:rPr>
                <w:rFonts w:cs="Times New Roman"/>
                <w:b/>
                <w:bCs/>
              </w:rPr>
              <w:t>Subsidiaries</w:t>
            </w:r>
          </w:p>
        </w:tc>
        <w:tc>
          <w:tcPr>
            <w:tcW w:w="1170" w:type="dxa"/>
          </w:tcPr>
          <w:p w14:paraId="57B96E3D" w14:textId="77777777" w:rsidR="007B6FF1" w:rsidRPr="00FC518E" w:rsidRDefault="007B6FF1" w:rsidP="007B6FF1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7FC70168" w14:textId="77777777" w:rsidR="007B6FF1" w:rsidRPr="00FC518E" w:rsidRDefault="007B6FF1" w:rsidP="007B6FF1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76" w:type="dxa"/>
          </w:tcPr>
          <w:p w14:paraId="108DFE87" w14:textId="77777777" w:rsidR="007B6FF1" w:rsidRPr="00FC518E" w:rsidRDefault="007B6FF1" w:rsidP="007B6FF1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80" w:type="dxa"/>
          </w:tcPr>
          <w:p w14:paraId="326A2B61" w14:textId="77777777" w:rsidR="007B6FF1" w:rsidRPr="00FC518E" w:rsidRDefault="007B6FF1" w:rsidP="007B6FF1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64" w:type="dxa"/>
            <w:vAlign w:val="bottom"/>
          </w:tcPr>
          <w:p w14:paraId="2E0EF3C4" w14:textId="77777777" w:rsidR="007B6FF1" w:rsidRPr="00FC518E" w:rsidRDefault="007B6FF1" w:rsidP="007B6FF1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83" w:type="dxa"/>
          </w:tcPr>
          <w:p w14:paraId="0EAA83A4" w14:textId="77777777" w:rsidR="007B6FF1" w:rsidRPr="00FC518E" w:rsidRDefault="007B6FF1" w:rsidP="007B6FF1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67" w:type="dxa"/>
            <w:vAlign w:val="bottom"/>
          </w:tcPr>
          <w:p w14:paraId="3E88F176" w14:textId="77777777" w:rsidR="007B6FF1" w:rsidRPr="00FC518E" w:rsidRDefault="007B6FF1" w:rsidP="007B6FF1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</w:tr>
      <w:tr w:rsidR="008E6132" w:rsidRPr="005408A4" w14:paraId="787D2176" w14:textId="77777777" w:rsidTr="00BA3D8F">
        <w:trPr>
          <w:cantSplit/>
        </w:trPr>
        <w:tc>
          <w:tcPr>
            <w:tcW w:w="4500" w:type="dxa"/>
          </w:tcPr>
          <w:p w14:paraId="6A39F47A" w14:textId="6E7564CD" w:rsidR="008E6132" w:rsidRPr="00715D3E" w:rsidRDefault="008E6132" w:rsidP="008E6132">
            <w:pPr>
              <w:spacing w:line="240" w:lineRule="atLeast"/>
              <w:ind w:left="540" w:hanging="78"/>
              <w:rPr>
                <w:rFonts w:cs="Times New Roman"/>
                <w:b/>
                <w:bCs/>
              </w:rPr>
            </w:pPr>
            <w:r w:rsidRPr="00715D3E">
              <w:rPr>
                <w:rFonts w:cs="Times New Roman"/>
              </w:rPr>
              <w:t>Sales of goods</w:t>
            </w:r>
          </w:p>
        </w:tc>
        <w:tc>
          <w:tcPr>
            <w:tcW w:w="1170" w:type="dxa"/>
          </w:tcPr>
          <w:p w14:paraId="4C64C961" w14:textId="36B3FE3D" w:rsidR="008E6132" w:rsidRPr="00FC518E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  <w:rPr>
                <w:rFonts w:cs="Times New Roman"/>
                <w:szCs w:val="22"/>
              </w:rPr>
            </w:pPr>
            <w:r w:rsidRPr="00FC518E">
              <w:rPr>
                <w:rFonts w:cs="Times New Roman"/>
                <w:szCs w:val="22"/>
                <w:cs/>
              </w:rPr>
              <w:t>-</w:t>
            </w:r>
          </w:p>
        </w:tc>
        <w:tc>
          <w:tcPr>
            <w:tcW w:w="180" w:type="dxa"/>
          </w:tcPr>
          <w:p w14:paraId="518E7F01" w14:textId="77777777" w:rsidR="008E6132" w:rsidRPr="00FC518E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76" w:type="dxa"/>
          </w:tcPr>
          <w:p w14:paraId="62AB315D" w14:textId="05CA1F88" w:rsidR="008E6132" w:rsidRPr="00FC518E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jc w:val="center"/>
              <w:rPr>
                <w:rFonts w:cs="Times New Roman"/>
                <w:szCs w:val="22"/>
                <w:lang w:val="en-GB"/>
              </w:rPr>
            </w:pPr>
            <w:r w:rsidRPr="00FC518E">
              <w:rPr>
                <w:rFonts w:cs="Times New Roman"/>
                <w:szCs w:val="22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5C919B1E" w14:textId="77777777" w:rsidR="008E6132" w:rsidRPr="00FC518E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64" w:type="dxa"/>
          </w:tcPr>
          <w:p w14:paraId="58F8C209" w14:textId="555C258E" w:rsidR="008E6132" w:rsidRPr="008E6132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  <w:lang w:val="en-US"/>
              </w:rPr>
            </w:pPr>
            <w:r w:rsidRPr="008E6132">
              <w:rPr>
                <w:rFonts w:cs="Times New Roman" w:hint="cs"/>
                <w:szCs w:val="22"/>
                <w:cs/>
              </w:rPr>
              <w:t>1,473.02</w:t>
            </w:r>
          </w:p>
        </w:tc>
        <w:tc>
          <w:tcPr>
            <w:tcW w:w="183" w:type="dxa"/>
          </w:tcPr>
          <w:p w14:paraId="5A38C1F0" w14:textId="77777777" w:rsidR="008E6132" w:rsidRPr="00FC518E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4E74F8E4" w14:textId="4B199C17" w:rsidR="008E6132" w:rsidRPr="00FC518E" w:rsidRDefault="008E6132" w:rsidP="006B32C8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  <w:rPr>
                <w:rFonts w:cs="Times New Roman"/>
                <w:szCs w:val="22"/>
              </w:rPr>
            </w:pPr>
            <w:r w:rsidRPr="008E6132">
              <w:rPr>
                <w:rFonts w:cs="Times New Roman" w:hint="cs"/>
                <w:szCs w:val="22"/>
                <w:cs/>
              </w:rPr>
              <w:t>-</w:t>
            </w:r>
          </w:p>
        </w:tc>
      </w:tr>
      <w:tr w:rsidR="008E6132" w:rsidRPr="005408A4" w14:paraId="02FE6A8C" w14:textId="77777777" w:rsidTr="00BA3D8F">
        <w:trPr>
          <w:cantSplit/>
        </w:trPr>
        <w:tc>
          <w:tcPr>
            <w:tcW w:w="4500" w:type="dxa"/>
          </w:tcPr>
          <w:p w14:paraId="20480BC9" w14:textId="3855C880" w:rsidR="008E6132" w:rsidRPr="00715D3E" w:rsidRDefault="008E6132" w:rsidP="008E6132">
            <w:pPr>
              <w:spacing w:line="240" w:lineRule="atLeast"/>
              <w:ind w:left="540" w:hanging="78"/>
              <w:rPr>
                <w:rFonts w:cs="Times New Roman"/>
                <w:b/>
                <w:bCs/>
              </w:rPr>
            </w:pPr>
            <w:r w:rsidRPr="00715D3E">
              <w:rPr>
                <w:rFonts w:cs="Times New Roman"/>
              </w:rPr>
              <w:t>Purchases of goods</w:t>
            </w:r>
          </w:p>
        </w:tc>
        <w:tc>
          <w:tcPr>
            <w:tcW w:w="1170" w:type="dxa"/>
          </w:tcPr>
          <w:p w14:paraId="06F8DED6" w14:textId="4C7DC0AA" w:rsidR="008E6132" w:rsidRPr="00FC518E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  <w:rPr>
                <w:rFonts w:cs="Times New Roman"/>
                <w:szCs w:val="22"/>
              </w:rPr>
            </w:pPr>
            <w:r w:rsidRPr="00FC518E">
              <w:rPr>
                <w:rFonts w:cs="Times New Roman"/>
                <w:szCs w:val="22"/>
                <w:cs/>
              </w:rPr>
              <w:t>-</w:t>
            </w:r>
          </w:p>
        </w:tc>
        <w:tc>
          <w:tcPr>
            <w:tcW w:w="180" w:type="dxa"/>
          </w:tcPr>
          <w:p w14:paraId="14896FCB" w14:textId="77777777" w:rsidR="008E6132" w:rsidRPr="00FC518E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jc w:val="center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76" w:type="dxa"/>
          </w:tcPr>
          <w:p w14:paraId="77926D20" w14:textId="0F552968" w:rsidR="008E6132" w:rsidRPr="00FC518E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jc w:val="center"/>
              <w:rPr>
                <w:rFonts w:cs="Times New Roman"/>
                <w:szCs w:val="22"/>
                <w:lang w:val="en-GB"/>
              </w:rPr>
            </w:pPr>
            <w:r w:rsidRPr="00FC518E">
              <w:rPr>
                <w:rFonts w:cs="Times New Roman"/>
                <w:szCs w:val="22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47714F2C" w14:textId="77777777" w:rsidR="008E6132" w:rsidRPr="00FC518E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64" w:type="dxa"/>
          </w:tcPr>
          <w:p w14:paraId="60F73036" w14:textId="5122379F" w:rsidR="008E6132" w:rsidRPr="00FC518E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FC518E">
              <w:rPr>
                <w:rFonts w:cs="Times New Roman"/>
                <w:szCs w:val="22"/>
                <w:cs/>
              </w:rPr>
              <w:t>1,698.12</w:t>
            </w:r>
          </w:p>
        </w:tc>
        <w:tc>
          <w:tcPr>
            <w:tcW w:w="183" w:type="dxa"/>
          </w:tcPr>
          <w:p w14:paraId="060170AC" w14:textId="77777777" w:rsidR="008E6132" w:rsidRPr="00FC518E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004C1CED" w14:textId="28BCBB7C" w:rsidR="008E6132" w:rsidRPr="00FC518E" w:rsidRDefault="008E6132" w:rsidP="006B32C8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  <w:rPr>
                <w:rFonts w:cs="Times New Roman"/>
                <w:szCs w:val="22"/>
              </w:rPr>
            </w:pPr>
            <w:r w:rsidRPr="00FC518E">
              <w:rPr>
                <w:rFonts w:cs="Times New Roman"/>
                <w:szCs w:val="22"/>
                <w:cs/>
              </w:rPr>
              <w:t>-</w:t>
            </w:r>
          </w:p>
        </w:tc>
      </w:tr>
      <w:tr w:rsidR="008E6132" w:rsidRPr="004D3039" w14:paraId="59B44C82" w14:textId="77777777" w:rsidTr="00BA3D8F">
        <w:trPr>
          <w:cantSplit/>
        </w:trPr>
        <w:tc>
          <w:tcPr>
            <w:tcW w:w="4500" w:type="dxa"/>
          </w:tcPr>
          <w:p w14:paraId="7EEA5D8B" w14:textId="77777777" w:rsidR="008E6132" w:rsidRPr="00715D3E" w:rsidRDefault="008E6132" w:rsidP="008E6132">
            <w:pPr>
              <w:spacing w:line="240" w:lineRule="atLeast"/>
              <w:ind w:left="540" w:hanging="78"/>
              <w:rPr>
                <w:rFonts w:cs="Times New Roman"/>
              </w:rPr>
            </w:pPr>
            <w:r w:rsidRPr="00715D3E">
              <w:rPr>
                <w:rFonts w:cs="Times New Roman"/>
              </w:rPr>
              <w:t>Other income</w:t>
            </w:r>
          </w:p>
        </w:tc>
        <w:tc>
          <w:tcPr>
            <w:tcW w:w="1170" w:type="dxa"/>
          </w:tcPr>
          <w:p w14:paraId="0013A665" w14:textId="74A4DC3B" w:rsidR="008E6132" w:rsidRPr="00FC518E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  <w:rPr>
                <w:rFonts w:cs="Times New Roman"/>
                <w:szCs w:val="22"/>
              </w:rPr>
            </w:pPr>
            <w:r w:rsidRPr="00FC518E">
              <w:rPr>
                <w:rFonts w:cs="Times New Roman"/>
                <w:szCs w:val="22"/>
                <w:cs/>
              </w:rPr>
              <w:t>-</w:t>
            </w:r>
          </w:p>
        </w:tc>
        <w:tc>
          <w:tcPr>
            <w:tcW w:w="180" w:type="dxa"/>
          </w:tcPr>
          <w:p w14:paraId="0CE31EC7" w14:textId="77777777" w:rsidR="008E6132" w:rsidRPr="00FC518E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76" w:type="dxa"/>
          </w:tcPr>
          <w:p w14:paraId="0020609C" w14:textId="20C6CB5C" w:rsidR="008E6132" w:rsidRPr="00FC518E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  <w:rPr>
                <w:rFonts w:cs="Times New Roman"/>
                <w:szCs w:val="22"/>
              </w:rPr>
            </w:pPr>
            <w:r w:rsidRPr="00FC518E">
              <w:rPr>
                <w:rFonts w:cs="Times New Roman"/>
                <w:szCs w:val="22"/>
                <w:cs/>
              </w:rPr>
              <w:t>-</w:t>
            </w:r>
          </w:p>
        </w:tc>
        <w:tc>
          <w:tcPr>
            <w:tcW w:w="180" w:type="dxa"/>
          </w:tcPr>
          <w:p w14:paraId="7526F729" w14:textId="77777777" w:rsidR="008E6132" w:rsidRPr="00FC518E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64" w:type="dxa"/>
          </w:tcPr>
          <w:p w14:paraId="72E4DA45" w14:textId="5941602C" w:rsidR="008E6132" w:rsidRPr="00FC518E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FC518E">
              <w:rPr>
                <w:rFonts w:cs="Times New Roman"/>
                <w:szCs w:val="22"/>
                <w:cs/>
              </w:rPr>
              <w:t>11.57</w:t>
            </w:r>
          </w:p>
        </w:tc>
        <w:tc>
          <w:tcPr>
            <w:tcW w:w="183" w:type="dxa"/>
          </w:tcPr>
          <w:p w14:paraId="50968153" w14:textId="77777777" w:rsidR="008E6132" w:rsidRPr="00FC518E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38EC3B86" w14:textId="4C425CCE" w:rsidR="008E6132" w:rsidRPr="00FC518E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FC518E">
              <w:rPr>
                <w:rFonts w:cs="Times New Roman"/>
                <w:szCs w:val="22"/>
                <w:cs/>
              </w:rPr>
              <w:t>9.44</w:t>
            </w:r>
          </w:p>
        </w:tc>
      </w:tr>
      <w:tr w:rsidR="008E6132" w14:paraId="05BD774A" w14:textId="77777777" w:rsidTr="00BA3D8F">
        <w:trPr>
          <w:cantSplit/>
        </w:trPr>
        <w:tc>
          <w:tcPr>
            <w:tcW w:w="4500" w:type="dxa"/>
          </w:tcPr>
          <w:p w14:paraId="74E80658" w14:textId="77777777" w:rsidR="008E6132" w:rsidRPr="009C1ED1" w:rsidRDefault="008E6132" w:rsidP="008E6132">
            <w:pPr>
              <w:spacing w:line="240" w:lineRule="atLeast"/>
              <w:ind w:left="540" w:hanging="78"/>
              <w:rPr>
                <w:rFonts w:cs="Times New Roman"/>
                <w:highlight w:val="cyan"/>
              </w:rPr>
            </w:pPr>
            <w:r w:rsidRPr="008E128C">
              <w:rPr>
                <w:rFonts w:cs="Times New Roman"/>
              </w:rPr>
              <w:t>Interest income</w:t>
            </w:r>
          </w:p>
        </w:tc>
        <w:tc>
          <w:tcPr>
            <w:tcW w:w="1170" w:type="dxa"/>
          </w:tcPr>
          <w:p w14:paraId="04484620" w14:textId="7C94ED87" w:rsidR="008E6132" w:rsidRPr="00FC518E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  <w:rPr>
                <w:rFonts w:cs="Times New Roman"/>
                <w:szCs w:val="22"/>
              </w:rPr>
            </w:pPr>
            <w:r w:rsidRPr="00FC518E">
              <w:rPr>
                <w:rFonts w:cs="Times New Roman"/>
                <w:szCs w:val="22"/>
                <w:cs/>
              </w:rPr>
              <w:t>-</w:t>
            </w:r>
          </w:p>
        </w:tc>
        <w:tc>
          <w:tcPr>
            <w:tcW w:w="180" w:type="dxa"/>
          </w:tcPr>
          <w:p w14:paraId="63B6D951" w14:textId="77777777" w:rsidR="008E6132" w:rsidRPr="00FC518E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76" w:type="dxa"/>
          </w:tcPr>
          <w:p w14:paraId="78BBF242" w14:textId="7D58B50B" w:rsidR="008E6132" w:rsidRPr="00FC518E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  <w:rPr>
                <w:rFonts w:cs="Times New Roman"/>
                <w:szCs w:val="22"/>
              </w:rPr>
            </w:pPr>
            <w:r w:rsidRPr="00FC518E">
              <w:rPr>
                <w:rFonts w:cs="Times New Roman"/>
                <w:szCs w:val="22"/>
                <w:cs/>
              </w:rPr>
              <w:t>-</w:t>
            </w:r>
          </w:p>
        </w:tc>
        <w:tc>
          <w:tcPr>
            <w:tcW w:w="180" w:type="dxa"/>
          </w:tcPr>
          <w:p w14:paraId="5D49B527" w14:textId="77777777" w:rsidR="008E6132" w:rsidRPr="00FC518E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64" w:type="dxa"/>
          </w:tcPr>
          <w:p w14:paraId="6FB777A6" w14:textId="0CCDFE3F" w:rsidR="008E6132" w:rsidRPr="00FC518E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FC518E">
              <w:rPr>
                <w:rFonts w:cs="Times New Roman"/>
                <w:szCs w:val="22"/>
                <w:cs/>
              </w:rPr>
              <w:t>20.73</w:t>
            </w:r>
          </w:p>
        </w:tc>
        <w:tc>
          <w:tcPr>
            <w:tcW w:w="183" w:type="dxa"/>
          </w:tcPr>
          <w:p w14:paraId="6C761D61" w14:textId="77777777" w:rsidR="008E6132" w:rsidRPr="00FC518E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0A51F8AB" w14:textId="61165411" w:rsidR="008E6132" w:rsidRPr="00FC518E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FC518E">
              <w:rPr>
                <w:rFonts w:cs="Times New Roman"/>
                <w:szCs w:val="22"/>
                <w:cs/>
              </w:rPr>
              <w:t>11.53</w:t>
            </w:r>
          </w:p>
        </w:tc>
      </w:tr>
      <w:tr w:rsidR="008E6132" w:rsidRPr="004D3039" w14:paraId="30C2508C" w14:textId="77777777" w:rsidTr="00BA3D8F">
        <w:trPr>
          <w:cantSplit/>
        </w:trPr>
        <w:tc>
          <w:tcPr>
            <w:tcW w:w="4500" w:type="dxa"/>
          </w:tcPr>
          <w:p w14:paraId="50960A14" w14:textId="75C32944" w:rsidR="008E6132" w:rsidRPr="00715D3E" w:rsidRDefault="008E6132" w:rsidP="008E6132">
            <w:pPr>
              <w:spacing w:line="240" w:lineRule="atLeast"/>
              <w:ind w:left="540" w:hanging="7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270D83F3" w14:textId="0C2EAD83" w:rsidR="008E6132" w:rsidRPr="001C3DCD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</w:pPr>
          </w:p>
        </w:tc>
        <w:tc>
          <w:tcPr>
            <w:tcW w:w="180" w:type="dxa"/>
          </w:tcPr>
          <w:p w14:paraId="4C8BBD38" w14:textId="77777777" w:rsidR="008E6132" w:rsidRPr="00715D3E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</w:tc>
        <w:tc>
          <w:tcPr>
            <w:tcW w:w="1176" w:type="dxa"/>
          </w:tcPr>
          <w:p w14:paraId="27E6F32C" w14:textId="7E9A9AB9" w:rsidR="008E6132" w:rsidRPr="0058056D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</w:pPr>
          </w:p>
        </w:tc>
        <w:tc>
          <w:tcPr>
            <w:tcW w:w="180" w:type="dxa"/>
            <w:vAlign w:val="bottom"/>
          </w:tcPr>
          <w:p w14:paraId="620BB30D" w14:textId="77777777" w:rsidR="008E6132" w:rsidRPr="00715D3E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</w:tc>
        <w:tc>
          <w:tcPr>
            <w:tcW w:w="1164" w:type="dxa"/>
          </w:tcPr>
          <w:p w14:paraId="75E0F248" w14:textId="74F88F33" w:rsidR="008E6132" w:rsidRPr="006B4CAE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</w:pPr>
          </w:p>
        </w:tc>
        <w:tc>
          <w:tcPr>
            <w:tcW w:w="183" w:type="dxa"/>
            <w:vAlign w:val="bottom"/>
          </w:tcPr>
          <w:p w14:paraId="51BB97F6" w14:textId="77777777" w:rsidR="008E6132" w:rsidRPr="00715D3E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</w:tc>
        <w:tc>
          <w:tcPr>
            <w:tcW w:w="1167" w:type="dxa"/>
            <w:vAlign w:val="bottom"/>
          </w:tcPr>
          <w:p w14:paraId="24C1901C" w14:textId="0F4C161A" w:rsidR="008E6132" w:rsidRPr="004D3039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</w:pPr>
          </w:p>
        </w:tc>
      </w:tr>
      <w:tr w:rsidR="008E6132" w:rsidRPr="004D3039" w14:paraId="67A4602B" w14:textId="77777777" w:rsidTr="00BA3D8F">
        <w:trPr>
          <w:cantSplit/>
        </w:trPr>
        <w:tc>
          <w:tcPr>
            <w:tcW w:w="4500" w:type="dxa"/>
          </w:tcPr>
          <w:p w14:paraId="4BBD2FA9" w14:textId="77777777" w:rsidR="008E6132" w:rsidRPr="00715D3E" w:rsidRDefault="008E6132" w:rsidP="008E6132">
            <w:pPr>
              <w:spacing w:line="240" w:lineRule="atLeast"/>
              <w:ind w:left="540" w:hanging="7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33DA32BF" w14:textId="77777777" w:rsidR="008E6132" w:rsidRPr="001C3DCD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</w:pPr>
          </w:p>
        </w:tc>
        <w:tc>
          <w:tcPr>
            <w:tcW w:w="180" w:type="dxa"/>
          </w:tcPr>
          <w:p w14:paraId="54D9A6BF" w14:textId="77777777" w:rsidR="008E6132" w:rsidRPr="00715D3E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</w:tc>
        <w:tc>
          <w:tcPr>
            <w:tcW w:w="1176" w:type="dxa"/>
          </w:tcPr>
          <w:p w14:paraId="3CDED3AA" w14:textId="77777777" w:rsidR="008E6132" w:rsidRPr="0058056D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</w:pPr>
          </w:p>
        </w:tc>
        <w:tc>
          <w:tcPr>
            <w:tcW w:w="180" w:type="dxa"/>
            <w:vAlign w:val="bottom"/>
          </w:tcPr>
          <w:p w14:paraId="4B6AF846" w14:textId="77777777" w:rsidR="008E6132" w:rsidRPr="00715D3E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</w:tc>
        <w:tc>
          <w:tcPr>
            <w:tcW w:w="1164" w:type="dxa"/>
          </w:tcPr>
          <w:p w14:paraId="61C37543" w14:textId="77777777" w:rsidR="008E6132" w:rsidRPr="006B4CAE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</w:pPr>
          </w:p>
        </w:tc>
        <w:tc>
          <w:tcPr>
            <w:tcW w:w="183" w:type="dxa"/>
            <w:vAlign w:val="bottom"/>
          </w:tcPr>
          <w:p w14:paraId="22767165" w14:textId="77777777" w:rsidR="008E6132" w:rsidRPr="00715D3E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</w:tc>
        <w:tc>
          <w:tcPr>
            <w:tcW w:w="1167" w:type="dxa"/>
            <w:vAlign w:val="bottom"/>
          </w:tcPr>
          <w:p w14:paraId="34E8F24E" w14:textId="77777777" w:rsidR="008E6132" w:rsidRPr="004D3039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</w:pPr>
          </w:p>
        </w:tc>
      </w:tr>
      <w:tr w:rsidR="008E6132" w:rsidRPr="004D3039" w14:paraId="6E19267F" w14:textId="77777777" w:rsidTr="00BA3D8F">
        <w:trPr>
          <w:cantSplit/>
        </w:trPr>
        <w:tc>
          <w:tcPr>
            <w:tcW w:w="4500" w:type="dxa"/>
          </w:tcPr>
          <w:p w14:paraId="2BE2B8B6" w14:textId="77777777" w:rsidR="008E6132" w:rsidRPr="00715D3E" w:rsidRDefault="008E6132" w:rsidP="008E6132">
            <w:pPr>
              <w:spacing w:line="240" w:lineRule="atLeast"/>
              <w:ind w:left="540" w:hanging="7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33D4E66D" w14:textId="77777777" w:rsidR="008E6132" w:rsidRPr="001C3DCD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</w:pPr>
          </w:p>
        </w:tc>
        <w:tc>
          <w:tcPr>
            <w:tcW w:w="180" w:type="dxa"/>
          </w:tcPr>
          <w:p w14:paraId="0998A1F1" w14:textId="77777777" w:rsidR="008E6132" w:rsidRPr="00715D3E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</w:tc>
        <w:tc>
          <w:tcPr>
            <w:tcW w:w="1176" w:type="dxa"/>
          </w:tcPr>
          <w:p w14:paraId="3F8952D3" w14:textId="77777777" w:rsidR="008E6132" w:rsidRPr="0058056D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</w:pPr>
          </w:p>
        </w:tc>
        <w:tc>
          <w:tcPr>
            <w:tcW w:w="180" w:type="dxa"/>
            <w:vAlign w:val="bottom"/>
          </w:tcPr>
          <w:p w14:paraId="123B2BF1" w14:textId="77777777" w:rsidR="008E6132" w:rsidRPr="00715D3E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</w:tc>
        <w:tc>
          <w:tcPr>
            <w:tcW w:w="1164" w:type="dxa"/>
          </w:tcPr>
          <w:p w14:paraId="03117460" w14:textId="77777777" w:rsidR="008E6132" w:rsidRPr="006B4CAE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</w:pPr>
          </w:p>
        </w:tc>
        <w:tc>
          <w:tcPr>
            <w:tcW w:w="183" w:type="dxa"/>
            <w:vAlign w:val="bottom"/>
          </w:tcPr>
          <w:p w14:paraId="4FAA46B7" w14:textId="77777777" w:rsidR="008E6132" w:rsidRPr="00715D3E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</w:tc>
        <w:tc>
          <w:tcPr>
            <w:tcW w:w="1167" w:type="dxa"/>
            <w:vAlign w:val="bottom"/>
          </w:tcPr>
          <w:p w14:paraId="5267AB08" w14:textId="77777777" w:rsidR="008E6132" w:rsidRPr="004D3039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</w:pPr>
          </w:p>
        </w:tc>
      </w:tr>
      <w:tr w:rsidR="00124B09" w:rsidRPr="004D3039" w14:paraId="5959D690" w14:textId="77777777" w:rsidTr="00BA3D8F">
        <w:trPr>
          <w:cantSplit/>
        </w:trPr>
        <w:tc>
          <w:tcPr>
            <w:tcW w:w="4500" w:type="dxa"/>
          </w:tcPr>
          <w:p w14:paraId="0A93BB77" w14:textId="77777777" w:rsidR="00124B09" w:rsidRPr="00715D3E" w:rsidRDefault="00124B09" w:rsidP="008E6132">
            <w:pPr>
              <w:spacing w:line="240" w:lineRule="atLeast"/>
              <w:ind w:left="540" w:hanging="7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608B7D40" w14:textId="77777777" w:rsidR="00124B09" w:rsidRPr="001C3DCD" w:rsidRDefault="00124B09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</w:pPr>
          </w:p>
        </w:tc>
        <w:tc>
          <w:tcPr>
            <w:tcW w:w="180" w:type="dxa"/>
          </w:tcPr>
          <w:p w14:paraId="6250E2DB" w14:textId="77777777" w:rsidR="00124B09" w:rsidRPr="00715D3E" w:rsidRDefault="00124B09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</w:tc>
        <w:tc>
          <w:tcPr>
            <w:tcW w:w="1176" w:type="dxa"/>
          </w:tcPr>
          <w:p w14:paraId="541BC6E5" w14:textId="77777777" w:rsidR="00124B09" w:rsidRPr="0058056D" w:rsidRDefault="00124B09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</w:pPr>
          </w:p>
        </w:tc>
        <w:tc>
          <w:tcPr>
            <w:tcW w:w="180" w:type="dxa"/>
            <w:vAlign w:val="bottom"/>
          </w:tcPr>
          <w:p w14:paraId="48AA2924" w14:textId="77777777" w:rsidR="00124B09" w:rsidRPr="00715D3E" w:rsidRDefault="00124B09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</w:tc>
        <w:tc>
          <w:tcPr>
            <w:tcW w:w="1164" w:type="dxa"/>
          </w:tcPr>
          <w:p w14:paraId="42F91DC6" w14:textId="77777777" w:rsidR="00124B09" w:rsidRPr="006B4CAE" w:rsidRDefault="00124B09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</w:pPr>
          </w:p>
        </w:tc>
        <w:tc>
          <w:tcPr>
            <w:tcW w:w="183" w:type="dxa"/>
            <w:vAlign w:val="bottom"/>
          </w:tcPr>
          <w:p w14:paraId="69F80AA5" w14:textId="77777777" w:rsidR="00124B09" w:rsidRPr="00715D3E" w:rsidRDefault="00124B09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</w:tc>
        <w:tc>
          <w:tcPr>
            <w:tcW w:w="1167" w:type="dxa"/>
            <w:vAlign w:val="bottom"/>
          </w:tcPr>
          <w:p w14:paraId="6BBD5459" w14:textId="77777777" w:rsidR="00124B09" w:rsidRPr="004D3039" w:rsidRDefault="00124B09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</w:pPr>
          </w:p>
        </w:tc>
      </w:tr>
      <w:tr w:rsidR="00D615A4" w:rsidRPr="004D3039" w14:paraId="2890E047" w14:textId="77777777" w:rsidTr="00BA3D8F">
        <w:trPr>
          <w:cantSplit/>
        </w:trPr>
        <w:tc>
          <w:tcPr>
            <w:tcW w:w="4500" w:type="dxa"/>
          </w:tcPr>
          <w:p w14:paraId="034027B4" w14:textId="77777777" w:rsidR="00D615A4" w:rsidRPr="00715D3E" w:rsidRDefault="00D615A4" w:rsidP="008E6132">
            <w:pPr>
              <w:spacing w:line="240" w:lineRule="atLeast"/>
              <w:ind w:left="540" w:hanging="7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4F3FCBCD" w14:textId="77777777" w:rsidR="00D615A4" w:rsidRPr="001C3DCD" w:rsidRDefault="00D615A4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</w:pPr>
          </w:p>
        </w:tc>
        <w:tc>
          <w:tcPr>
            <w:tcW w:w="180" w:type="dxa"/>
          </w:tcPr>
          <w:p w14:paraId="5D7A6625" w14:textId="77777777" w:rsidR="00D615A4" w:rsidRPr="00715D3E" w:rsidRDefault="00D615A4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</w:tc>
        <w:tc>
          <w:tcPr>
            <w:tcW w:w="1176" w:type="dxa"/>
          </w:tcPr>
          <w:p w14:paraId="3BAD6EC9" w14:textId="77777777" w:rsidR="00D615A4" w:rsidRPr="0058056D" w:rsidRDefault="00D615A4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</w:pPr>
          </w:p>
        </w:tc>
        <w:tc>
          <w:tcPr>
            <w:tcW w:w="180" w:type="dxa"/>
            <w:vAlign w:val="bottom"/>
          </w:tcPr>
          <w:p w14:paraId="077FEA97" w14:textId="77777777" w:rsidR="00D615A4" w:rsidRPr="00715D3E" w:rsidRDefault="00D615A4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</w:tc>
        <w:tc>
          <w:tcPr>
            <w:tcW w:w="1164" w:type="dxa"/>
          </w:tcPr>
          <w:p w14:paraId="515766F7" w14:textId="77777777" w:rsidR="00D615A4" w:rsidRPr="006B4CAE" w:rsidRDefault="00D615A4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</w:pPr>
          </w:p>
        </w:tc>
        <w:tc>
          <w:tcPr>
            <w:tcW w:w="183" w:type="dxa"/>
            <w:vAlign w:val="bottom"/>
          </w:tcPr>
          <w:p w14:paraId="2115EFD8" w14:textId="77777777" w:rsidR="00D615A4" w:rsidRPr="00715D3E" w:rsidRDefault="00D615A4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</w:tc>
        <w:tc>
          <w:tcPr>
            <w:tcW w:w="1167" w:type="dxa"/>
            <w:vAlign w:val="bottom"/>
          </w:tcPr>
          <w:p w14:paraId="619EEA56" w14:textId="77777777" w:rsidR="00D615A4" w:rsidRPr="004D3039" w:rsidRDefault="00D615A4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</w:pPr>
          </w:p>
        </w:tc>
      </w:tr>
      <w:tr w:rsidR="008E6132" w:rsidRPr="005408A4" w14:paraId="1F0A0785" w14:textId="77777777" w:rsidTr="00BA3D8F">
        <w:trPr>
          <w:cantSplit/>
        </w:trPr>
        <w:tc>
          <w:tcPr>
            <w:tcW w:w="4500" w:type="dxa"/>
          </w:tcPr>
          <w:p w14:paraId="2FACC866" w14:textId="77777777" w:rsidR="008E6132" w:rsidRPr="00715D3E" w:rsidRDefault="008E6132" w:rsidP="008E6132">
            <w:pPr>
              <w:spacing w:line="240" w:lineRule="atLeast"/>
              <w:ind w:left="540" w:hanging="78"/>
              <w:rPr>
                <w:rFonts w:cs="Times New Roman"/>
                <w:b/>
                <w:bCs/>
              </w:rPr>
            </w:pPr>
            <w:r w:rsidRPr="00715D3E">
              <w:rPr>
                <w:rFonts w:cs="Times New Roman"/>
                <w:b/>
                <w:bCs/>
              </w:rPr>
              <w:lastRenderedPageBreak/>
              <w:t>Other related parties</w:t>
            </w:r>
          </w:p>
        </w:tc>
        <w:tc>
          <w:tcPr>
            <w:tcW w:w="1170" w:type="dxa"/>
          </w:tcPr>
          <w:p w14:paraId="1290B9E3" w14:textId="77777777" w:rsidR="008E6132" w:rsidRPr="001C3DCD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rPr>
                <w:cs/>
              </w:rPr>
            </w:pPr>
          </w:p>
        </w:tc>
        <w:tc>
          <w:tcPr>
            <w:tcW w:w="180" w:type="dxa"/>
          </w:tcPr>
          <w:p w14:paraId="55380238" w14:textId="77777777" w:rsidR="008E6132" w:rsidRPr="00715D3E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76" w:type="dxa"/>
            <w:vAlign w:val="bottom"/>
          </w:tcPr>
          <w:p w14:paraId="60BA067E" w14:textId="77777777" w:rsidR="008E6132" w:rsidRPr="00715D3E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B97FC0B" w14:textId="77777777" w:rsidR="008E6132" w:rsidRPr="00715D3E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64" w:type="dxa"/>
            <w:vAlign w:val="bottom"/>
          </w:tcPr>
          <w:p w14:paraId="70AD1DE4" w14:textId="77777777" w:rsidR="008E6132" w:rsidRPr="001C3DCD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rPr>
                <w:cs/>
              </w:rPr>
            </w:pPr>
          </w:p>
        </w:tc>
        <w:tc>
          <w:tcPr>
            <w:tcW w:w="183" w:type="dxa"/>
            <w:vAlign w:val="bottom"/>
          </w:tcPr>
          <w:p w14:paraId="3C60A33F" w14:textId="77777777" w:rsidR="008E6132" w:rsidRPr="00715D3E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67" w:type="dxa"/>
            <w:vAlign w:val="bottom"/>
          </w:tcPr>
          <w:p w14:paraId="6263859F" w14:textId="77777777" w:rsidR="008E6132" w:rsidRPr="005408A4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rPr>
                <w:cs/>
              </w:rPr>
            </w:pPr>
          </w:p>
        </w:tc>
      </w:tr>
      <w:tr w:rsidR="008E6132" w:rsidRPr="00F1347A" w14:paraId="1E752273" w14:textId="77777777" w:rsidTr="00BA3D8F">
        <w:trPr>
          <w:cantSplit/>
        </w:trPr>
        <w:tc>
          <w:tcPr>
            <w:tcW w:w="4500" w:type="dxa"/>
          </w:tcPr>
          <w:p w14:paraId="5ECF3C3A" w14:textId="77777777" w:rsidR="008E6132" w:rsidRPr="00715D3E" w:rsidRDefault="008E6132" w:rsidP="008E6132">
            <w:pPr>
              <w:spacing w:line="240" w:lineRule="atLeast"/>
              <w:ind w:left="540" w:hanging="78"/>
              <w:rPr>
                <w:rFonts w:cs="Times New Roman"/>
              </w:rPr>
            </w:pPr>
            <w:r w:rsidRPr="00715D3E">
              <w:rPr>
                <w:rFonts w:cs="Times New Roman"/>
              </w:rPr>
              <w:t xml:space="preserve">Sales of goods </w:t>
            </w:r>
          </w:p>
        </w:tc>
        <w:tc>
          <w:tcPr>
            <w:tcW w:w="1170" w:type="dxa"/>
          </w:tcPr>
          <w:p w14:paraId="4F465EC7" w14:textId="424CC7E5" w:rsidR="008E6132" w:rsidRPr="001C3DCD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rPr>
                <w:cs/>
              </w:rPr>
            </w:pPr>
            <w:r w:rsidRPr="007C08FC">
              <w:t>2,196.79</w:t>
            </w:r>
          </w:p>
        </w:tc>
        <w:tc>
          <w:tcPr>
            <w:tcW w:w="180" w:type="dxa"/>
          </w:tcPr>
          <w:p w14:paraId="59AECCBC" w14:textId="77777777" w:rsidR="008E6132" w:rsidRPr="00715D3E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76" w:type="dxa"/>
          </w:tcPr>
          <w:p w14:paraId="21F13D56" w14:textId="33698FB3" w:rsidR="008E6132" w:rsidRPr="00F1347A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</w:pPr>
            <w:r w:rsidRPr="007C08FC">
              <w:t>3.61</w:t>
            </w:r>
          </w:p>
        </w:tc>
        <w:tc>
          <w:tcPr>
            <w:tcW w:w="180" w:type="dxa"/>
          </w:tcPr>
          <w:p w14:paraId="3ECADB71" w14:textId="77777777" w:rsidR="008E6132" w:rsidRPr="00715D3E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64" w:type="dxa"/>
          </w:tcPr>
          <w:p w14:paraId="075157AB" w14:textId="5594875C" w:rsidR="008E6132" w:rsidRPr="001C3DCD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  <w:rPr>
                <w:cs/>
              </w:rPr>
            </w:pPr>
            <w:r w:rsidRPr="007C08FC">
              <w:t>-</w:t>
            </w:r>
          </w:p>
        </w:tc>
        <w:tc>
          <w:tcPr>
            <w:tcW w:w="183" w:type="dxa"/>
          </w:tcPr>
          <w:p w14:paraId="569CF7E3" w14:textId="77777777" w:rsidR="008E6132" w:rsidRPr="00715D3E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67" w:type="dxa"/>
          </w:tcPr>
          <w:p w14:paraId="5EDEA537" w14:textId="7B98027D" w:rsidR="008E6132" w:rsidRPr="00FC518E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  <w:rPr>
                <w:rFonts w:cs="Times New Roman"/>
                <w:szCs w:val="22"/>
              </w:rPr>
            </w:pPr>
            <w:r w:rsidRPr="00FC518E">
              <w:rPr>
                <w:rFonts w:cs="Times New Roman"/>
                <w:szCs w:val="22"/>
              </w:rPr>
              <w:t>-</w:t>
            </w:r>
          </w:p>
        </w:tc>
      </w:tr>
      <w:tr w:rsidR="008E6132" w:rsidRPr="00F1347A" w14:paraId="32A97DCE" w14:textId="77777777" w:rsidTr="00BA3D8F">
        <w:trPr>
          <w:cantSplit/>
        </w:trPr>
        <w:tc>
          <w:tcPr>
            <w:tcW w:w="4500" w:type="dxa"/>
          </w:tcPr>
          <w:p w14:paraId="0EB745BC" w14:textId="77777777" w:rsidR="008E6132" w:rsidRPr="00715D3E" w:rsidRDefault="008E6132" w:rsidP="008E6132">
            <w:pPr>
              <w:spacing w:line="240" w:lineRule="atLeast"/>
              <w:ind w:left="540" w:hanging="78"/>
              <w:rPr>
                <w:rFonts w:cs="Times New Roman"/>
              </w:rPr>
            </w:pPr>
            <w:r w:rsidRPr="00715D3E">
              <w:rPr>
                <w:rFonts w:cs="Times New Roman"/>
              </w:rPr>
              <w:t>Purchases of goods</w:t>
            </w:r>
          </w:p>
        </w:tc>
        <w:tc>
          <w:tcPr>
            <w:tcW w:w="1170" w:type="dxa"/>
          </w:tcPr>
          <w:p w14:paraId="27FAFA5D" w14:textId="02AC330D" w:rsidR="008E6132" w:rsidRPr="001C3DCD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</w:pPr>
            <w:r w:rsidRPr="007C08FC">
              <w:t>3</w:t>
            </w:r>
            <w:r w:rsidR="00035442">
              <w:t>61.78</w:t>
            </w:r>
          </w:p>
        </w:tc>
        <w:tc>
          <w:tcPr>
            <w:tcW w:w="180" w:type="dxa"/>
          </w:tcPr>
          <w:p w14:paraId="62639D0C" w14:textId="77777777" w:rsidR="008E6132" w:rsidRPr="00715D3E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76" w:type="dxa"/>
          </w:tcPr>
          <w:p w14:paraId="228CB857" w14:textId="09DB43B3" w:rsidR="008E6132" w:rsidRPr="00F1347A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</w:pPr>
            <w:r w:rsidRPr="007C08FC">
              <w:t>356.49</w:t>
            </w:r>
          </w:p>
        </w:tc>
        <w:tc>
          <w:tcPr>
            <w:tcW w:w="180" w:type="dxa"/>
          </w:tcPr>
          <w:p w14:paraId="0B88B96D" w14:textId="77777777" w:rsidR="008E6132" w:rsidRPr="00715D3E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64" w:type="dxa"/>
          </w:tcPr>
          <w:p w14:paraId="173E3995" w14:textId="64B1E604" w:rsidR="008E6132" w:rsidRPr="001F4939" w:rsidRDefault="0003544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  <w:rPr>
                <w:lang w:val="en-US"/>
              </w:rPr>
            </w:pPr>
            <w:r>
              <w:t>-</w:t>
            </w:r>
          </w:p>
        </w:tc>
        <w:tc>
          <w:tcPr>
            <w:tcW w:w="183" w:type="dxa"/>
          </w:tcPr>
          <w:p w14:paraId="4933B855" w14:textId="77777777" w:rsidR="008E6132" w:rsidRPr="00715D3E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67" w:type="dxa"/>
          </w:tcPr>
          <w:p w14:paraId="60337F5A" w14:textId="27AA1CE0" w:rsidR="008E6132" w:rsidRPr="00FC518E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  <w:rPr>
                <w:rFonts w:cs="Times New Roman"/>
                <w:szCs w:val="22"/>
              </w:rPr>
            </w:pPr>
            <w:r w:rsidRPr="00FC518E">
              <w:rPr>
                <w:rFonts w:cs="Times New Roman"/>
                <w:szCs w:val="22"/>
              </w:rPr>
              <w:t>-</w:t>
            </w:r>
          </w:p>
        </w:tc>
      </w:tr>
      <w:tr w:rsidR="008E6132" w14:paraId="46C9C520" w14:textId="77777777" w:rsidTr="00BA3D8F">
        <w:trPr>
          <w:cantSplit/>
        </w:trPr>
        <w:tc>
          <w:tcPr>
            <w:tcW w:w="4500" w:type="dxa"/>
          </w:tcPr>
          <w:p w14:paraId="42FE8F80" w14:textId="43A60257" w:rsidR="008E6132" w:rsidRPr="00456C3E" w:rsidRDefault="008E6132" w:rsidP="008E6132">
            <w:pPr>
              <w:spacing w:line="240" w:lineRule="atLeast"/>
              <w:ind w:left="540" w:hanging="78"/>
              <w:rPr>
                <w:rFonts w:cs="Times New Roman"/>
                <w:highlight w:val="cyan"/>
              </w:rPr>
            </w:pPr>
            <w:r w:rsidRPr="00715D3E">
              <w:rPr>
                <w:rFonts w:cs="Times New Roman"/>
              </w:rPr>
              <w:t>Other expense</w:t>
            </w:r>
            <w:r>
              <w:rPr>
                <w:rFonts w:cs="Times New Roman"/>
              </w:rPr>
              <w:t>s</w:t>
            </w:r>
          </w:p>
        </w:tc>
        <w:tc>
          <w:tcPr>
            <w:tcW w:w="1170" w:type="dxa"/>
          </w:tcPr>
          <w:p w14:paraId="3AD3F69F" w14:textId="79BA5C92" w:rsidR="008E6132" w:rsidRPr="001C3DCD" w:rsidRDefault="008E6132" w:rsidP="006B32C8">
            <w:pPr>
              <w:tabs>
                <w:tab w:val="decimal" w:pos="644"/>
              </w:tabs>
              <w:spacing w:line="240" w:lineRule="atLeast"/>
              <w:ind w:left="-79" w:right="102"/>
              <w:jc w:val="center"/>
              <w:rPr>
                <w:cs/>
              </w:rPr>
            </w:pPr>
            <w:r w:rsidRPr="007C08FC">
              <w:t>8.42</w:t>
            </w:r>
          </w:p>
        </w:tc>
        <w:tc>
          <w:tcPr>
            <w:tcW w:w="180" w:type="dxa"/>
          </w:tcPr>
          <w:p w14:paraId="70A8F26C" w14:textId="77777777" w:rsidR="008E6132" w:rsidRPr="00715D3E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76" w:type="dxa"/>
          </w:tcPr>
          <w:p w14:paraId="1C691013" w14:textId="6E41397B" w:rsidR="008E6132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</w:pPr>
            <w:r w:rsidRPr="007C08FC">
              <w:t>-</w:t>
            </w:r>
          </w:p>
        </w:tc>
        <w:tc>
          <w:tcPr>
            <w:tcW w:w="180" w:type="dxa"/>
          </w:tcPr>
          <w:p w14:paraId="059A5FAE" w14:textId="77777777" w:rsidR="008E6132" w:rsidRPr="00715D3E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64" w:type="dxa"/>
          </w:tcPr>
          <w:p w14:paraId="0E554139" w14:textId="5AE8BEDF" w:rsidR="008E6132" w:rsidRPr="001C3DCD" w:rsidRDefault="008E6132" w:rsidP="006B32C8">
            <w:pPr>
              <w:tabs>
                <w:tab w:val="decimal" w:pos="644"/>
              </w:tabs>
              <w:spacing w:line="240" w:lineRule="atLeast"/>
              <w:ind w:left="-79" w:right="98"/>
              <w:jc w:val="center"/>
              <w:rPr>
                <w:cs/>
              </w:rPr>
            </w:pPr>
            <w:r w:rsidRPr="007C08FC">
              <w:t>0.06</w:t>
            </w:r>
          </w:p>
        </w:tc>
        <w:tc>
          <w:tcPr>
            <w:tcW w:w="183" w:type="dxa"/>
          </w:tcPr>
          <w:p w14:paraId="77B3E538" w14:textId="77777777" w:rsidR="008E6132" w:rsidRPr="00715D3E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67" w:type="dxa"/>
          </w:tcPr>
          <w:p w14:paraId="4B6D9A6B" w14:textId="52816310" w:rsidR="008E6132" w:rsidRPr="00FC518E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  <w:rPr>
                <w:rFonts w:cs="Times New Roman"/>
                <w:szCs w:val="22"/>
              </w:rPr>
            </w:pPr>
            <w:r w:rsidRPr="00FC518E">
              <w:rPr>
                <w:rFonts w:cs="Times New Roman"/>
                <w:szCs w:val="22"/>
              </w:rPr>
              <w:t>-</w:t>
            </w:r>
          </w:p>
        </w:tc>
      </w:tr>
      <w:tr w:rsidR="008E6132" w14:paraId="24B31EBC" w14:textId="77777777" w:rsidTr="00BA3D8F">
        <w:trPr>
          <w:cantSplit/>
        </w:trPr>
        <w:tc>
          <w:tcPr>
            <w:tcW w:w="4500" w:type="dxa"/>
          </w:tcPr>
          <w:p w14:paraId="459C36B0" w14:textId="77777777" w:rsidR="008E6132" w:rsidRPr="00715D3E" w:rsidRDefault="008E6132" w:rsidP="008E6132">
            <w:pPr>
              <w:spacing w:line="240" w:lineRule="atLeast"/>
              <w:ind w:left="540" w:hanging="7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14EAE484" w14:textId="77777777" w:rsidR="008E6132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</w:pPr>
          </w:p>
        </w:tc>
        <w:tc>
          <w:tcPr>
            <w:tcW w:w="180" w:type="dxa"/>
          </w:tcPr>
          <w:p w14:paraId="124D68FC" w14:textId="77777777" w:rsidR="008E6132" w:rsidRPr="00715D3E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76" w:type="dxa"/>
          </w:tcPr>
          <w:p w14:paraId="3EC13488" w14:textId="77777777" w:rsidR="008E6132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</w:pPr>
          </w:p>
        </w:tc>
        <w:tc>
          <w:tcPr>
            <w:tcW w:w="180" w:type="dxa"/>
            <w:vAlign w:val="bottom"/>
          </w:tcPr>
          <w:p w14:paraId="15092CF6" w14:textId="77777777" w:rsidR="008E6132" w:rsidRPr="00715D3E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64" w:type="dxa"/>
            <w:vAlign w:val="bottom"/>
          </w:tcPr>
          <w:p w14:paraId="1C0E8DE5" w14:textId="77777777" w:rsidR="008E6132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</w:pPr>
          </w:p>
        </w:tc>
        <w:tc>
          <w:tcPr>
            <w:tcW w:w="183" w:type="dxa"/>
            <w:vAlign w:val="bottom"/>
          </w:tcPr>
          <w:p w14:paraId="75664A54" w14:textId="77777777" w:rsidR="008E6132" w:rsidRPr="00715D3E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67" w:type="dxa"/>
            <w:vAlign w:val="bottom"/>
          </w:tcPr>
          <w:p w14:paraId="703E64EF" w14:textId="77777777" w:rsidR="008E6132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</w:pPr>
          </w:p>
        </w:tc>
      </w:tr>
      <w:tr w:rsidR="008E6132" w:rsidRPr="005408A4" w14:paraId="7FCA619A" w14:textId="77777777" w:rsidTr="00BA3D8F">
        <w:trPr>
          <w:cantSplit/>
        </w:trPr>
        <w:tc>
          <w:tcPr>
            <w:tcW w:w="4500" w:type="dxa"/>
          </w:tcPr>
          <w:p w14:paraId="06AEDA28" w14:textId="77777777" w:rsidR="008E6132" w:rsidRPr="00715D3E" w:rsidRDefault="008E6132" w:rsidP="008E6132">
            <w:pPr>
              <w:spacing w:line="240" w:lineRule="atLeast"/>
              <w:ind w:left="540" w:hanging="78"/>
              <w:rPr>
                <w:rFonts w:cs="Times New Roman"/>
                <w:b/>
                <w:bCs/>
              </w:rPr>
            </w:pPr>
            <w:r w:rsidRPr="00715D3E">
              <w:rPr>
                <w:rFonts w:cs="Univers 45 Light"/>
                <w:b/>
                <w:bCs/>
                <w:color w:val="000000"/>
                <w:lang w:val="en-US" w:bidi="th-TH"/>
              </w:rPr>
              <w:t xml:space="preserve">Key </w:t>
            </w:r>
            <w:r w:rsidRPr="00413EDE">
              <w:rPr>
                <w:rFonts w:cs="Times New Roman"/>
                <w:b/>
                <w:bCs/>
              </w:rPr>
              <w:t>management</w:t>
            </w:r>
            <w:r w:rsidRPr="00715D3E">
              <w:rPr>
                <w:rFonts w:cs="Univers 45 Light"/>
                <w:b/>
                <w:bCs/>
                <w:color w:val="000000"/>
                <w:lang w:val="en-US" w:bidi="th-TH"/>
              </w:rPr>
              <w:t xml:space="preserve"> personnel</w:t>
            </w:r>
          </w:p>
        </w:tc>
        <w:tc>
          <w:tcPr>
            <w:tcW w:w="1170" w:type="dxa"/>
          </w:tcPr>
          <w:p w14:paraId="7CF3EB6C" w14:textId="77777777" w:rsidR="008E6132" w:rsidRPr="001C3DCD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</w:pPr>
          </w:p>
        </w:tc>
        <w:tc>
          <w:tcPr>
            <w:tcW w:w="180" w:type="dxa"/>
          </w:tcPr>
          <w:p w14:paraId="349B8599" w14:textId="77777777" w:rsidR="008E6132" w:rsidRPr="00715D3E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76" w:type="dxa"/>
          </w:tcPr>
          <w:p w14:paraId="4D60FFB2" w14:textId="77777777" w:rsidR="008E6132" w:rsidRPr="00715D3E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80" w:type="dxa"/>
          </w:tcPr>
          <w:p w14:paraId="1D3E2396" w14:textId="77777777" w:rsidR="008E6132" w:rsidRPr="00715D3E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64" w:type="dxa"/>
          </w:tcPr>
          <w:p w14:paraId="73E7F5C0" w14:textId="77777777" w:rsidR="008E6132" w:rsidRPr="001C3DCD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</w:pPr>
          </w:p>
        </w:tc>
        <w:tc>
          <w:tcPr>
            <w:tcW w:w="183" w:type="dxa"/>
          </w:tcPr>
          <w:p w14:paraId="24CBB2CC" w14:textId="77777777" w:rsidR="008E6132" w:rsidRPr="00715D3E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67" w:type="dxa"/>
          </w:tcPr>
          <w:p w14:paraId="35971340" w14:textId="77777777" w:rsidR="008E6132" w:rsidRPr="005408A4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</w:pPr>
          </w:p>
        </w:tc>
      </w:tr>
      <w:tr w:rsidR="008E6132" w:rsidRPr="005408A4" w14:paraId="46901D35" w14:textId="77777777" w:rsidTr="00BA3D8F">
        <w:trPr>
          <w:cantSplit/>
        </w:trPr>
        <w:tc>
          <w:tcPr>
            <w:tcW w:w="4500" w:type="dxa"/>
          </w:tcPr>
          <w:p w14:paraId="120F4B9B" w14:textId="77777777" w:rsidR="008E6132" w:rsidRPr="00715D3E" w:rsidRDefault="008E6132" w:rsidP="008E6132">
            <w:pPr>
              <w:spacing w:line="240" w:lineRule="atLeast"/>
              <w:ind w:left="540" w:hanging="78"/>
              <w:rPr>
                <w:rFonts w:cs="Univers 45 Light"/>
                <w:b/>
                <w:bCs/>
                <w:color w:val="000000"/>
                <w:lang w:val="en-US" w:bidi="th-TH"/>
              </w:rPr>
            </w:pPr>
            <w:r w:rsidRPr="00715D3E">
              <w:rPr>
                <w:rFonts w:cs="Univers 45 Light"/>
                <w:color w:val="000000"/>
                <w:lang w:val="en-US" w:bidi="th-TH"/>
              </w:rPr>
              <w:t>Key management personnel compensation</w:t>
            </w:r>
          </w:p>
        </w:tc>
        <w:tc>
          <w:tcPr>
            <w:tcW w:w="1170" w:type="dxa"/>
          </w:tcPr>
          <w:p w14:paraId="6FD43A1E" w14:textId="77777777" w:rsidR="008E6132" w:rsidRPr="001C3DCD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</w:pPr>
          </w:p>
        </w:tc>
        <w:tc>
          <w:tcPr>
            <w:tcW w:w="180" w:type="dxa"/>
          </w:tcPr>
          <w:p w14:paraId="3BC695AC" w14:textId="77777777" w:rsidR="008E6132" w:rsidRPr="00715D3E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76" w:type="dxa"/>
          </w:tcPr>
          <w:p w14:paraId="4C68BC3A" w14:textId="77777777" w:rsidR="008E6132" w:rsidRPr="00715D3E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80" w:type="dxa"/>
          </w:tcPr>
          <w:p w14:paraId="6909E79E" w14:textId="77777777" w:rsidR="008E6132" w:rsidRPr="00715D3E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64" w:type="dxa"/>
          </w:tcPr>
          <w:p w14:paraId="3C077D7A" w14:textId="77777777" w:rsidR="008E6132" w:rsidRPr="001C3DCD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</w:pPr>
          </w:p>
        </w:tc>
        <w:tc>
          <w:tcPr>
            <w:tcW w:w="183" w:type="dxa"/>
          </w:tcPr>
          <w:p w14:paraId="06658C70" w14:textId="77777777" w:rsidR="008E6132" w:rsidRPr="00715D3E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67" w:type="dxa"/>
          </w:tcPr>
          <w:p w14:paraId="00C9535F" w14:textId="77777777" w:rsidR="008E6132" w:rsidRPr="005408A4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</w:pPr>
          </w:p>
        </w:tc>
      </w:tr>
      <w:tr w:rsidR="008E6132" w:rsidRPr="008E128C" w14:paraId="3C606AE8" w14:textId="77777777" w:rsidTr="00BA3D8F">
        <w:trPr>
          <w:cantSplit/>
        </w:trPr>
        <w:tc>
          <w:tcPr>
            <w:tcW w:w="4500" w:type="dxa"/>
          </w:tcPr>
          <w:p w14:paraId="21BD4EDA" w14:textId="77777777" w:rsidR="008E6132" w:rsidRPr="00715D3E" w:rsidRDefault="008E6132" w:rsidP="008E6132">
            <w:pPr>
              <w:spacing w:line="240" w:lineRule="atLeast"/>
              <w:ind w:left="910" w:hanging="78"/>
              <w:rPr>
                <w:rFonts w:cs="Univers 45 Light"/>
                <w:color w:val="000000"/>
                <w:lang w:val="en-US" w:bidi="th-TH"/>
              </w:rPr>
            </w:pPr>
            <w:r w:rsidRPr="00715D3E">
              <w:rPr>
                <w:rFonts w:cs="Univers 45 Light"/>
                <w:color w:val="000000"/>
                <w:lang w:val="en-US" w:bidi="th-TH"/>
              </w:rPr>
              <w:t>Short-term employee benefits</w:t>
            </w:r>
          </w:p>
        </w:tc>
        <w:tc>
          <w:tcPr>
            <w:tcW w:w="1170" w:type="dxa"/>
          </w:tcPr>
          <w:p w14:paraId="7686C2E8" w14:textId="3B3E4593" w:rsidR="008E6132" w:rsidRPr="001C3DCD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</w:pPr>
            <w:r w:rsidRPr="005D64D2">
              <w:t>13.50</w:t>
            </w:r>
          </w:p>
        </w:tc>
        <w:tc>
          <w:tcPr>
            <w:tcW w:w="180" w:type="dxa"/>
          </w:tcPr>
          <w:p w14:paraId="2AF02396" w14:textId="77777777" w:rsidR="008E6132" w:rsidRPr="00715D3E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</w:tc>
        <w:tc>
          <w:tcPr>
            <w:tcW w:w="1176" w:type="dxa"/>
          </w:tcPr>
          <w:p w14:paraId="5991FB25" w14:textId="1C89DFDC" w:rsidR="008E6132" w:rsidRPr="005408A4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</w:pPr>
            <w:r w:rsidRPr="005D64D2">
              <w:t>15.44</w:t>
            </w:r>
          </w:p>
        </w:tc>
        <w:tc>
          <w:tcPr>
            <w:tcW w:w="180" w:type="dxa"/>
          </w:tcPr>
          <w:p w14:paraId="505CA97C" w14:textId="77777777" w:rsidR="008E6132" w:rsidRPr="00715D3E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</w:tc>
        <w:tc>
          <w:tcPr>
            <w:tcW w:w="1164" w:type="dxa"/>
          </w:tcPr>
          <w:p w14:paraId="0DDEDB3B" w14:textId="5922C0BF" w:rsidR="008E6132" w:rsidRPr="001C3DCD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</w:pPr>
            <w:r w:rsidRPr="005D64D2">
              <w:t>8.36</w:t>
            </w:r>
          </w:p>
        </w:tc>
        <w:tc>
          <w:tcPr>
            <w:tcW w:w="183" w:type="dxa"/>
          </w:tcPr>
          <w:p w14:paraId="398D3077" w14:textId="77777777" w:rsidR="008E6132" w:rsidRPr="00715D3E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</w:tc>
        <w:tc>
          <w:tcPr>
            <w:tcW w:w="1167" w:type="dxa"/>
          </w:tcPr>
          <w:p w14:paraId="78890A63" w14:textId="05EE6EB1" w:rsidR="008E6132" w:rsidRPr="008E128C" w:rsidRDefault="008E6132" w:rsidP="006B32C8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5D64D2">
              <w:t>9.22</w:t>
            </w:r>
          </w:p>
        </w:tc>
      </w:tr>
      <w:tr w:rsidR="008E6132" w:rsidRPr="008E128C" w14:paraId="76047456" w14:textId="77777777" w:rsidTr="00BA3D8F">
        <w:trPr>
          <w:cantSplit/>
        </w:trPr>
        <w:tc>
          <w:tcPr>
            <w:tcW w:w="4500" w:type="dxa"/>
          </w:tcPr>
          <w:p w14:paraId="59F21255" w14:textId="77777777" w:rsidR="008E6132" w:rsidRPr="00715D3E" w:rsidRDefault="008E6132" w:rsidP="008E6132">
            <w:pPr>
              <w:spacing w:line="240" w:lineRule="atLeast"/>
              <w:ind w:left="910" w:hanging="78"/>
              <w:rPr>
                <w:rFonts w:cs="Univers 45 Light"/>
                <w:color w:val="000000"/>
                <w:lang w:val="en-US" w:bidi="th-TH"/>
              </w:rPr>
            </w:pPr>
            <w:r w:rsidRPr="00715D3E">
              <w:rPr>
                <w:rFonts w:cs="Univers 45 Light"/>
                <w:color w:val="000000"/>
                <w:lang w:val="en-US" w:bidi="th-TH"/>
              </w:rPr>
              <w:t xml:space="preserve">Post-employment benefits and other </w:t>
            </w:r>
          </w:p>
          <w:p w14:paraId="36B62EBB" w14:textId="77777777" w:rsidR="008E6132" w:rsidRPr="00715D3E" w:rsidRDefault="008E6132" w:rsidP="008E6132">
            <w:pPr>
              <w:spacing w:line="240" w:lineRule="atLeast"/>
              <w:ind w:left="1090" w:hanging="78"/>
              <w:rPr>
                <w:rFonts w:cs="Univers 45 Light"/>
                <w:color w:val="000000"/>
                <w:lang w:val="en-US" w:bidi="th-TH"/>
              </w:rPr>
            </w:pPr>
            <w:r w:rsidRPr="00715D3E">
              <w:rPr>
                <w:rFonts w:cs="Univers 45 Light"/>
                <w:color w:val="000000"/>
                <w:lang w:val="en-US" w:bidi="th-TH"/>
              </w:rPr>
              <w:t xml:space="preserve"> long-term benefits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BA4D56" w14:textId="77777777" w:rsidR="008E6132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</w:pPr>
          </w:p>
          <w:p w14:paraId="062B8C56" w14:textId="03B548E6" w:rsidR="008E6132" w:rsidRPr="007D4BC3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rPr>
                <w:lang w:val="en-US" w:bidi="th-TH"/>
              </w:rPr>
            </w:pPr>
            <w:r w:rsidRPr="00E67012">
              <w:t>1.28</w:t>
            </w:r>
          </w:p>
        </w:tc>
        <w:tc>
          <w:tcPr>
            <w:tcW w:w="180" w:type="dxa"/>
          </w:tcPr>
          <w:p w14:paraId="4FB36EE5" w14:textId="77777777" w:rsidR="008E6132" w:rsidRPr="00715D3E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117D3678" w14:textId="77777777" w:rsidR="008E6132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</w:pPr>
          </w:p>
          <w:p w14:paraId="31B2351D" w14:textId="7235B567" w:rsidR="008E6132" w:rsidRPr="005408A4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</w:pPr>
            <w:r w:rsidRPr="00E67012">
              <w:t>0.26</w:t>
            </w:r>
          </w:p>
        </w:tc>
        <w:tc>
          <w:tcPr>
            <w:tcW w:w="180" w:type="dxa"/>
          </w:tcPr>
          <w:p w14:paraId="1CAC5EEC" w14:textId="77777777" w:rsidR="008E6132" w:rsidRPr="00715D3E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D400E" w14:textId="77777777" w:rsidR="008E6132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</w:pPr>
          </w:p>
          <w:p w14:paraId="1BC23EDB" w14:textId="0B9F4B6D" w:rsidR="008E6132" w:rsidRPr="001C3DCD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</w:pPr>
            <w:r w:rsidRPr="00E67012">
              <w:t>1.15</w:t>
            </w:r>
          </w:p>
        </w:tc>
        <w:tc>
          <w:tcPr>
            <w:tcW w:w="183" w:type="dxa"/>
          </w:tcPr>
          <w:p w14:paraId="05F2171A" w14:textId="77777777" w:rsidR="008E6132" w:rsidRPr="00715D3E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19C6E892" w14:textId="77777777" w:rsidR="008E6132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</w:pPr>
          </w:p>
          <w:p w14:paraId="336CF51F" w14:textId="722F4069" w:rsidR="008E6132" w:rsidRPr="008E128C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E67012">
              <w:t>0.14</w:t>
            </w:r>
          </w:p>
        </w:tc>
      </w:tr>
      <w:tr w:rsidR="008E6132" w:rsidRPr="008E128C" w14:paraId="2CE26F06" w14:textId="77777777" w:rsidTr="00BA3D8F">
        <w:trPr>
          <w:cantSplit/>
        </w:trPr>
        <w:tc>
          <w:tcPr>
            <w:tcW w:w="4500" w:type="dxa"/>
          </w:tcPr>
          <w:p w14:paraId="23EFEB6C" w14:textId="77777777" w:rsidR="008E6132" w:rsidRPr="00715D3E" w:rsidRDefault="008E6132" w:rsidP="008E6132">
            <w:pPr>
              <w:spacing w:line="240" w:lineRule="atLeast"/>
              <w:ind w:left="460"/>
            </w:pPr>
            <w:r w:rsidRPr="00715D3E">
              <w:rPr>
                <w:b/>
                <w:bCs/>
              </w:rPr>
              <w:t xml:space="preserve">Total </w:t>
            </w:r>
            <w:r w:rsidRPr="00715D3E">
              <w:rPr>
                <w:rFonts w:cs="Univers 45 Light"/>
                <w:b/>
                <w:bCs/>
                <w:color w:val="000000"/>
                <w:lang w:val="en-US" w:bidi="th-TH"/>
              </w:rPr>
              <w:t>key management personnel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6276287" w14:textId="77777777" w:rsidR="008E6132" w:rsidRPr="00715D3E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80" w:type="dxa"/>
          </w:tcPr>
          <w:p w14:paraId="6FFBBC24" w14:textId="77777777" w:rsidR="008E6132" w:rsidRPr="00715D3E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276DAEE2" w14:textId="77777777" w:rsidR="008E6132" w:rsidRPr="00715D3E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80" w:type="dxa"/>
          </w:tcPr>
          <w:p w14:paraId="35DAED0B" w14:textId="77777777" w:rsidR="008E6132" w:rsidRPr="00715D3E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2AC489C7" w14:textId="77777777" w:rsidR="008E6132" w:rsidRPr="008E128C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</w:pPr>
          </w:p>
        </w:tc>
        <w:tc>
          <w:tcPr>
            <w:tcW w:w="183" w:type="dxa"/>
          </w:tcPr>
          <w:p w14:paraId="50E65568" w14:textId="77777777" w:rsidR="008E6132" w:rsidRPr="00715D3E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2F6766E0" w14:textId="77777777" w:rsidR="008E6132" w:rsidRPr="008E128C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</w:tr>
      <w:tr w:rsidR="008E6132" w:rsidRPr="008E128C" w14:paraId="61848BF3" w14:textId="77777777" w:rsidTr="00BA3D8F">
        <w:trPr>
          <w:cantSplit/>
        </w:trPr>
        <w:tc>
          <w:tcPr>
            <w:tcW w:w="4500" w:type="dxa"/>
          </w:tcPr>
          <w:p w14:paraId="05CA163F" w14:textId="77777777" w:rsidR="008E6132" w:rsidRPr="00715D3E" w:rsidRDefault="008E6132" w:rsidP="008E6132">
            <w:pPr>
              <w:spacing w:line="240" w:lineRule="atLeast"/>
              <w:ind w:left="910" w:hanging="78"/>
              <w:rPr>
                <w:b/>
                <w:bCs/>
              </w:rPr>
            </w:pPr>
            <w:r w:rsidRPr="00715D3E">
              <w:rPr>
                <w:b/>
                <w:bCs/>
              </w:rPr>
              <w:t>compensation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4C412EE" w14:textId="7711DF7C" w:rsidR="008E6132" w:rsidRPr="00FC518E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b/>
                <w:bCs/>
                <w:lang w:val="en-GB"/>
              </w:rPr>
            </w:pPr>
            <w:r w:rsidRPr="00FC518E">
              <w:rPr>
                <w:b/>
                <w:bCs/>
              </w:rPr>
              <w:t>14.78</w:t>
            </w:r>
          </w:p>
        </w:tc>
        <w:tc>
          <w:tcPr>
            <w:tcW w:w="180" w:type="dxa"/>
          </w:tcPr>
          <w:p w14:paraId="6116F619" w14:textId="77777777" w:rsidR="008E6132" w:rsidRPr="00FC518E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b/>
                <w:bCs/>
                <w:lang w:val="en-GB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48EBFB6B" w14:textId="33DA5246" w:rsidR="008E6132" w:rsidRPr="00FC518E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b/>
                <w:bCs/>
                <w:lang w:val="en-GB"/>
              </w:rPr>
            </w:pPr>
            <w:r w:rsidRPr="00FC518E">
              <w:rPr>
                <w:b/>
                <w:bCs/>
              </w:rPr>
              <w:t>15.70</w:t>
            </w:r>
          </w:p>
        </w:tc>
        <w:tc>
          <w:tcPr>
            <w:tcW w:w="180" w:type="dxa"/>
          </w:tcPr>
          <w:p w14:paraId="201905A6" w14:textId="77777777" w:rsidR="008E6132" w:rsidRPr="00FC518E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b/>
                <w:bCs/>
                <w:lang w:val="en-GB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</w:tcPr>
          <w:p w14:paraId="7AFA799B" w14:textId="7A5C5DA9" w:rsidR="008E6132" w:rsidRPr="00FC518E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rPr>
                <w:b/>
                <w:bCs/>
              </w:rPr>
            </w:pPr>
            <w:r w:rsidRPr="00FC518E">
              <w:rPr>
                <w:b/>
                <w:bCs/>
              </w:rPr>
              <w:t>9.51</w:t>
            </w:r>
          </w:p>
        </w:tc>
        <w:tc>
          <w:tcPr>
            <w:tcW w:w="183" w:type="dxa"/>
          </w:tcPr>
          <w:p w14:paraId="76183A5F" w14:textId="77777777" w:rsidR="008E6132" w:rsidRPr="00FC518E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b/>
                <w:bCs/>
                <w:lang w:val="en-GB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</w:tcPr>
          <w:p w14:paraId="1A845383" w14:textId="4DC3D46F" w:rsidR="008E6132" w:rsidRPr="00FC518E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  <w:r w:rsidRPr="00FC518E">
              <w:rPr>
                <w:b/>
                <w:bCs/>
              </w:rPr>
              <w:t>9.36</w:t>
            </w:r>
          </w:p>
        </w:tc>
      </w:tr>
    </w:tbl>
    <w:p w14:paraId="69B2BEFE" w14:textId="77777777" w:rsidR="007B6FF1" w:rsidRDefault="007B6FF1" w:rsidP="00E573B0">
      <w:pPr>
        <w:spacing w:line="240" w:lineRule="atLeast"/>
        <w:ind w:left="547"/>
        <w:jc w:val="thaiDistribute"/>
      </w:pPr>
    </w:p>
    <w:p w14:paraId="30734F20" w14:textId="567825A1" w:rsidR="009523C8" w:rsidRPr="00715D3E" w:rsidRDefault="00CC51D8" w:rsidP="00D42E0F">
      <w:pPr>
        <w:spacing w:line="240" w:lineRule="atLeast"/>
        <w:ind w:firstLine="540"/>
        <w:jc w:val="both"/>
      </w:pPr>
      <w:r>
        <w:t xml:space="preserve">Balances as </w:t>
      </w:r>
      <w:proofErr w:type="gramStart"/>
      <w:r>
        <w:t>at</w:t>
      </w:r>
      <w:proofErr w:type="gramEnd"/>
      <w:r>
        <w:t xml:space="preserve"> </w:t>
      </w:r>
      <w:r w:rsidR="00E573B0">
        <w:t>3</w:t>
      </w:r>
      <w:r w:rsidR="007B6FF1">
        <w:t>1</w:t>
      </w:r>
      <w:r w:rsidR="00E573B0">
        <w:t xml:space="preserve"> </w:t>
      </w:r>
      <w:r w:rsidR="007B6FF1">
        <w:t xml:space="preserve">March </w:t>
      </w:r>
      <w:r w:rsidR="00E72878">
        <w:t>202</w:t>
      </w:r>
      <w:r w:rsidR="00FC518E">
        <w:t>4</w:t>
      </w:r>
      <w:r>
        <w:t xml:space="preserve"> and 31 December 20</w:t>
      </w:r>
      <w:r w:rsidR="007B6FF1">
        <w:t>2</w:t>
      </w:r>
      <w:r w:rsidR="00FC518E">
        <w:t>3</w:t>
      </w:r>
      <w:r w:rsidR="007B6FF1">
        <w:t xml:space="preserve"> </w:t>
      </w:r>
      <w:r w:rsidR="009523C8" w:rsidRPr="00715D3E">
        <w:t>with related parties were as follows:</w:t>
      </w:r>
    </w:p>
    <w:p w14:paraId="52AF4A14" w14:textId="2AD9B8B7" w:rsidR="00FA318F" w:rsidRDefault="00FA318F" w:rsidP="009523C8">
      <w:pPr>
        <w:spacing w:line="240" w:lineRule="atLeast"/>
        <w:ind w:left="540"/>
        <w:jc w:val="both"/>
        <w:rPr>
          <w:rFonts w:cs="Times New Roman"/>
          <w:szCs w:val="22"/>
        </w:rPr>
      </w:pPr>
    </w:p>
    <w:tbl>
      <w:tblPr>
        <w:tblW w:w="9292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21"/>
        <w:gridCol w:w="1080"/>
        <w:gridCol w:w="180"/>
        <w:gridCol w:w="1080"/>
        <w:gridCol w:w="180"/>
        <w:gridCol w:w="1080"/>
        <w:gridCol w:w="180"/>
        <w:gridCol w:w="1091"/>
      </w:tblGrid>
      <w:tr w:rsidR="00E30E53" w:rsidRPr="00D262BF" w14:paraId="32147561" w14:textId="77777777" w:rsidTr="00BA3D8F">
        <w:trPr>
          <w:cantSplit/>
        </w:trPr>
        <w:tc>
          <w:tcPr>
            <w:tcW w:w="4421" w:type="dxa"/>
          </w:tcPr>
          <w:p w14:paraId="00CFBDF1" w14:textId="77777777" w:rsidR="00E30E53" w:rsidRPr="00D262BF" w:rsidRDefault="00E30E53" w:rsidP="00BA3D8F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3CB67562" w14:textId="77777777" w:rsidR="00E30E53" w:rsidRPr="00D262BF" w:rsidRDefault="00E30E53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D262BF"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180" w:type="dxa"/>
          </w:tcPr>
          <w:p w14:paraId="3EC1F83C" w14:textId="77777777" w:rsidR="00E30E53" w:rsidRPr="00D262BF" w:rsidRDefault="00E30E53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90"/>
              <w:jc w:val="center"/>
              <w:rPr>
                <w:rFonts w:cs="Times New Roman"/>
              </w:rPr>
            </w:pPr>
          </w:p>
        </w:tc>
        <w:tc>
          <w:tcPr>
            <w:tcW w:w="2351" w:type="dxa"/>
            <w:gridSpan w:val="3"/>
          </w:tcPr>
          <w:p w14:paraId="325CED9D" w14:textId="77777777" w:rsidR="00E30E53" w:rsidRPr="00D262BF" w:rsidRDefault="00E30E53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D262BF">
              <w:rPr>
                <w:rFonts w:cs="Times New Roman"/>
                <w:b/>
                <w:bCs/>
              </w:rPr>
              <w:t>Separate</w:t>
            </w:r>
          </w:p>
        </w:tc>
      </w:tr>
      <w:tr w:rsidR="00E30E53" w:rsidRPr="00D262BF" w14:paraId="02199B12" w14:textId="77777777" w:rsidTr="00BA3D8F">
        <w:trPr>
          <w:cantSplit/>
        </w:trPr>
        <w:tc>
          <w:tcPr>
            <w:tcW w:w="4421" w:type="dxa"/>
          </w:tcPr>
          <w:p w14:paraId="55E7DFCE" w14:textId="77777777" w:rsidR="00E30E53" w:rsidRPr="00D262BF" w:rsidRDefault="00E30E53" w:rsidP="00BA3D8F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3B81CC4F" w14:textId="77777777" w:rsidR="00E30E53" w:rsidRPr="00D262BF" w:rsidRDefault="00E30E53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D262BF"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180" w:type="dxa"/>
          </w:tcPr>
          <w:p w14:paraId="7D87D0CE" w14:textId="77777777" w:rsidR="00E30E53" w:rsidRPr="00D262BF" w:rsidRDefault="00E30E53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90"/>
              <w:jc w:val="center"/>
              <w:rPr>
                <w:rFonts w:cs="Times New Roman"/>
              </w:rPr>
            </w:pPr>
          </w:p>
        </w:tc>
        <w:tc>
          <w:tcPr>
            <w:tcW w:w="2351" w:type="dxa"/>
            <w:gridSpan w:val="3"/>
          </w:tcPr>
          <w:p w14:paraId="5E62746E" w14:textId="77777777" w:rsidR="00E30E53" w:rsidRPr="00D262BF" w:rsidRDefault="00E30E53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D262BF">
              <w:rPr>
                <w:rFonts w:cs="Times New Roman"/>
                <w:b/>
                <w:bCs/>
              </w:rPr>
              <w:t>financial statements</w:t>
            </w:r>
          </w:p>
        </w:tc>
      </w:tr>
      <w:tr w:rsidR="00E30E53" w:rsidRPr="00D262BF" w14:paraId="2291A44D" w14:textId="77777777" w:rsidTr="00BA3D8F">
        <w:trPr>
          <w:cantSplit/>
        </w:trPr>
        <w:tc>
          <w:tcPr>
            <w:tcW w:w="4421" w:type="dxa"/>
          </w:tcPr>
          <w:p w14:paraId="3413A08A" w14:textId="77777777" w:rsidR="00E30E53" w:rsidRPr="00D262BF" w:rsidRDefault="00E30E53" w:rsidP="00E30E53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7002A6D8" w14:textId="5BF2C233" w:rsidR="00E30E53" w:rsidRPr="00D262BF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lang w:val="en-US" w:bidi="th-TH"/>
              </w:rPr>
            </w:pPr>
            <w:r>
              <w:rPr>
                <w:rFonts w:cs="Times New Roman"/>
                <w:lang w:val="en-US" w:bidi="th-TH"/>
              </w:rPr>
              <w:t>31</w:t>
            </w:r>
          </w:p>
        </w:tc>
        <w:tc>
          <w:tcPr>
            <w:tcW w:w="180" w:type="dxa"/>
          </w:tcPr>
          <w:p w14:paraId="30C7AF12" w14:textId="77777777" w:rsidR="00E30E53" w:rsidRPr="00D262BF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77941017" w14:textId="2DA1F1D3" w:rsidR="00E30E53" w:rsidRPr="00D262BF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>
              <w:rPr>
                <w:rFonts w:cs="Times New Roman"/>
                <w:szCs w:val="22"/>
                <w:lang w:bidi="th-TH"/>
              </w:rPr>
              <w:t>31</w:t>
            </w:r>
          </w:p>
        </w:tc>
        <w:tc>
          <w:tcPr>
            <w:tcW w:w="180" w:type="dxa"/>
          </w:tcPr>
          <w:p w14:paraId="063A384C" w14:textId="77777777" w:rsidR="00E30E53" w:rsidRPr="00D262BF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028E6B7E" w14:textId="7835CF7C" w:rsidR="00E30E53" w:rsidRPr="00D262BF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en-US" w:bidi="th-TH"/>
              </w:rPr>
              <w:t>31</w:t>
            </w:r>
          </w:p>
        </w:tc>
        <w:tc>
          <w:tcPr>
            <w:tcW w:w="180" w:type="dxa"/>
          </w:tcPr>
          <w:p w14:paraId="2CBE76E0" w14:textId="77777777" w:rsidR="00E30E53" w:rsidRPr="00D262BF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91" w:type="dxa"/>
          </w:tcPr>
          <w:p w14:paraId="21E32866" w14:textId="4365C58D" w:rsidR="00E30E53" w:rsidRPr="00D262BF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>
              <w:rPr>
                <w:rFonts w:cs="Times New Roman"/>
                <w:szCs w:val="22"/>
                <w:lang w:bidi="th-TH"/>
              </w:rPr>
              <w:t>31</w:t>
            </w:r>
          </w:p>
        </w:tc>
      </w:tr>
      <w:tr w:rsidR="00E30E53" w:rsidRPr="00D262BF" w14:paraId="410CC39D" w14:textId="77777777" w:rsidTr="00BA3D8F">
        <w:trPr>
          <w:cantSplit/>
        </w:trPr>
        <w:tc>
          <w:tcPr>
            <w:tcW w:w="4421" w:type="dxa"/>
          </w:tcPr>
          <w:p w14:paraId="25761C40" w14:textId="77777777" w:rsidR="00E30E53" w:rsidRPr="00D262BF" w:rsidRDefault="00E30E53" w:rsidP="00E30E53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3F267E72" w14:textId="33A8D215" w:rsidR="00E30E53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lang w:val="en-US" w:bidi="th-TH"/>
              </w:rPr>
            </w:pPr>
            <w:r>
              <w:rPr>
                <w:rFonts w:cs="Times New Roman"/>
                <w:lang w:val="en-US" w:bidi="th-TH"/>
              </w:rPr>
              <w:t>March</w:t>
            </w:r>
          </w:p>
        </w:tc>
        <w:tc>
          <w:tcPr>
            <w:tcW w:w="180" w:type="dxa"/>
          </w:tcPr>
          <w:p w14:paraId="42CDA1EC" w14:textId="77777777" w:rsidR="00E30E53" w:rsidRPr="00D262BF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65C9B1A6" w14:textId="38F9EA31" w:rsidR="00E30E53" w:rsidRPr="00D262BF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>
              <w:rPr>
                <w:rFonts w:cs="Times New Roman"/>
                <w:szCs w:val="22"/>
                <w:lang w:bidi="th-TH"/>
              </w:rPr>
              <w:t>December</w:t>
            </w:r>
          </w:p>
        </w:tc>
        <w:tc>
          <w:tcPr>
            <w:tcW w:w="180" w:type="dxa"/>
          </w:tcPr>
          <w:p w14:paraId="05B1221F" w14:textId="77777777" w:rsidR="00E30E53" w:rsidRPr="00D262BF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7776B98E" w14:textId="325895A7" w:rsidR="00E30E53" w:rsidRPr="00D262BF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en-US" w:bidi="th-TH"/>
              </w:rPr>
              <w:t>March</w:t>
            </w:r>
          </w:p>
        </w:tc>
        <w:tc>
          <w:tcPr>
            <w:tcW w:w="180" w:type="dxa"/>
          </w:tcPr>
          <w:p w14:paraId="20B96291" w14:textId="77777777" w:rsidR="00E30E53" w:rsidRPr="00D262BF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91" w:type="dxa"/>
          </w:tcPr>
          <w:p w14:paraId="03071066" w14:textId="0B7202EF" w:rsidR="00E30E53" w:rsidRPr="00D262BF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>
              <w:rPr>
                <w:rFonts w:cs="Times New Roman"/>
                <w:szCs w:val="22"/>
                <w:lang w:bidi="th-TH"/>
              </w:rPr>
              <w:t>December</w:t>
            </w:r>
          </w:p>
        </w:tc>
      </w:tr>
      <w:tr w:rsidR="00FC518E" w:rsidRPr="00D262BF" w14:paraId="1C2B021D" w14:textId="77777777" w:rsidTr="00BA3D8F">
        <w:trPr>
          <w:cantSplit/>
        </w:trPr>
        <w:tc>
          <w:tcPr>
            <w:tcW w:w="4421" w:type="dxa"/>
          </w:tcPr>
          <w:p w14:paraId="2B5EC5BA" w14:textId="77777777" w:rsidR="00FC518E" w:rsidRPr="00D262BF" w:rsidRDefault="00FC518E" w:rsidP="00FC518E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DD42F49" w14:textId="30BA30E5" w:rsidR="00FC518E" w:rsidRPr="00D262BF" w:rsidRDefault="00FC518E" w:rsidP="00FC518E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lang w:val="en-US" w:bidi="th-TH"/>
              </w:rPr>
            </w:pPr>
            <w:r>
              <w:rPr>
                <w:rFonts w:cs="Times New Roman"/>
              </w:rPr>
              <w:t>2024</w:t>
            </w:r>
          </w:p>
        </w:tc>
        <w:tc>
          <w:tcPr>
            <w:tcW w:w="180" w:type="dxa"/>
          </w:tcPr>
          <w:p w14:paraId="0026F5A4" w14:textId="77777777" w:rsidR="00FC518E" w:rsidRPr="00D262BF" w:rsidRDefault="00FC518E" w:rsidP="00FC518E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  <w:vAlign w:val="bottom"/>
          </w:tcPr>
          <w:p w14:paraId="71AA3A44" w14:textId="02F0368F" w:rsidR="00FC518E" w:rsidRPr="00D262BF" w:rsidRDefault="00FC518E" w:rsidP="00FC518E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180" w:type="dxa"/>
          </w:tcPr>
          <w:p w14:paraId="2A8A2A8F" w14:textId="77777777" w:rsidR="00FC518E" w:rsidRPr="00D262BF" w:rsidRDefault="00FC518E" w:rsidP="00FC518E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118F6860" w14:textId="74C82DF6" w:rsidR="00FC518E" w:rsidRPr="00D262BF" w:rsidRDefault="00FC518E" w:rsidP="00FC518E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2024</w:t>
            </w:r>
          </w:p>
        </w:tc>
        <w:tc>
          <w:tcPr>
            <w:tcW w:w="180" w:type="dxa"/>
          </w:tcPr>
          <w:p w14:paraId="45A3D5BC" w14:textId="77777777" w:rsidR="00FC518E" w:rsidRPr="00D262BF" w:rsidRDefault="00FC518E" w:rsidP="00FC518E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91" w:type="dxa"/>
          </w:tcPr>
          <w:p w14:paraId="394B633E" w14:textId="71CE210F" w:rsidR="00FC518E" w:rsidRPr="00D262BF" w:rsidRDefault="00FC518E" w:rsidP="00FC518E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>
              <w:rPr>
                <w:rFonts w:cs="Times New Roman"/>
              </w:rPr>
              <w:t>2023</w:t>
            </w:r>
          </w:p>
        </w:tc>
      </w:tr>
      <w:tr w:rsidR="00E30E53" w:rsidRPr="00D262BF" w14:paraId="2296D816" w14:textId="77777777" w:rsidTr="00BA3D8F">
        <w:trPr>
          <w:cantSplit/>
        </w:trPr>
        <w:tc>
          <w:tcPr>
            <w:tcW w:w="4421" w:type="dxa"/>
          </w:tcPr>
          <w:p w14:paraId="38FCDC0A" w14:textId="77777777" w:rsidR="00E30E53" w:rsidRPr="00D262BF" w:rsidRDefault="00E30E53" w:rsidP="00E30E53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4871" w:type="dxa"/>
            <w:gridSpan w:val="7"/>
          </w:tcPr>
          <w:p w14:paraId="57924CBD" w14:textId="77777777" w:rsidR="00E30E53" w:rsidRPr="00D262BF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  <w:rtl/>
                <w:cs/>
              </w:rPr>
            </w:pPr>
            <w:r w:rsidRPr="00D262BF">
              <w:rPr>
                <w:rFonts w:cs="Times New Roman"/>
                <w:i/>
                <w:iCs/>
                <w:szCs w:val="22"/>
              </w:rPr>
              <w:t>(in million Baht)</w:t>
            </w:r>
          </w:p>
        </w:tc>
      </w:tr>
      <w:tr w:rsidR="00E30E53" w:rsidRPr="00D262BF" w14:paraId="2F011585" w14:textId="77777777" w:rsidTr="00BA3D8F">
        <w:trPr>
          <w:cantSplit/>
        </w:trPr>
        <w:tc>
          <w:tcPr>
            <w:tcW w:w="4421" w:type="dxa"/>
          </w:tcPr>
          <w:p w14:paraId="0FEC8D46" w14:textId="77777777" w:rsidR="00E30E53" w:rsidRPr="00D262BF" w:rsidRDefault="00E30E53" w:rsidP="00E30E53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  <w:r w:rsidRPr="00D262BF"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  <w:t xml:space="preserve">Trade accounts receivable </w:t>
            </w:r>
          </w:p>
        </w:tc>
        <w:tc>
          <w:tcPr>
            <w:tcW w:w="1080" w:type="dxa"/>
          </w:tcPr>
          <w:p w14:paraId="00F482A3" w14:textId="77777777" w:rsidR="00E30E53" w:rsidRPr="00D262BF" w:rsidRDefault="00E30E53" w:rsidP="00E30E5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ind w:left="-80" w:right="-8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3F445047" w14:textId="77777777" w:rsidR="00E30E53" w:rsidRPr="00D262BF" w:rsidRDefault="00E30E53" w:rsidP="00E30E53">
            <w:pPr>
              <w:pStyle w:val="nineptnormalheadingcentred"/>
              <w:tabs>
                <w:tab w:val="decimal" w:pos="602"/>
              </w:tabs>
              <w:spacing w:line="240" w:lineRule="atLeast"/>
              <w:ind w:left="-80" w:right="-80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AC87BF3" w14:textId="77777777" w:rsidR="00E30E53" w:rsidRPr="00D262BF" w:rsidRDefault="00E30E53" w:rsidP="00E30E5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ind w:left="-80" w:right="-8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3847FB82" w14:textId="77777777" w:rsidR="00E30E53" w:rsidRPr="00D262BF" w:rsidRDefault="00E30E53" w:rsidP="00E30E53">
            <w:pPr>
              <w:pStyle w:val="nineptnormalheadingcentred"/>
              <w:tabs>
                <w:tab w:val="decimal" w:pos="602"/>
              </w:tabs>
              <w:spacing w:line="240" w:lineRule="atLeast"/>
              <w:ind w:left="-80" w:right="-80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888916" w14:textId="77777777" w:rsidR="00E30E53" w:rsidRPr="00D262BF" w:rsidRDefault="00E30E53" w:rsidP="00E30E53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  <w:rtl/>
                <w:cs/>
              </w:rPr>
            </w:pPr>
          </w:p>
        </w:tc>
        <w:tc>
          <w:tcPr>
            <w:tcW w:w="180" w:type="dxa"/>
          </w:tcPr>
          <w:p w14:paraId="5CFFE92E" w14:textId="77777777" w:rsidR="00E30E53" w:rsidRPr="00D262BF" w:rsidRDefault="00E30E53" w:rsidP="00E30E53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</w:rPr>
            </w:pPr>
          </w:p>
        </w:tc>
        <w:tc>
          <w:tcPr>
            <w:tcW w:w="1091" w:type="dxa"/>
          </w:tcPr>
          <w:p w14:paraId="60A181E5" w14:textId="77777777" w:rsidR="00E30E53" w:rsidRPr="00D262BF" w:rsidRDefault="00E30E53" w:rsidP="00E30E53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  <w:rtl/>
                <w:cs/>
              </w:rPr>
            </w:pPr>
          </w:p>
        </w:tc>
      </w:tr>
      <w:tr w:rsidR="00FC518E" w:rsidRPr="00D262BF" w14:paraId="1B47C629" w14:textId="77777777" w:rsidTr="00BA3D8F">
        <w:trPr>
          <w:cantSplit/>
          <w:trHeight w:val="87"/>
        </w:trPr>
        <w:tc>
          <w:tcPr>
            <w:tcW w:w="4421" w:type="dxa"/>
          </w:tcPr>
          <w:p w14:paraId="57A3554C" w14:textId="5CCBD3BE" w:rsidR="00FC518E" w:rsidRPr="00D262BF" w:rsidRDefault="00FC518E" w:rsidP="00FC518E">
            <w:pPr>
              <w:spacing w:line="240" w:lineRule="atLeast"/>
              <w:rPr>
                <w:rFonts w:cs="Times New Roman"/>
                <w:szCs w:val="22"/>
              </w:rPr>
            </w:pPr>
            <w:r w:rsidRPr="00D262BF">
              <w:rPr>
                <w:rFonts w:cs="Times New Roman"/>
                <w:szCs w:val="22"/>
              </w:rPr>
              <w:t xml:space="preserve">Parent </w:t>
            </w:r>
            <w:r w:rsidR="00AA4857" w:rsidRPr="00AA4857">
              <w:rPr>
                <w:rFonts w:cs="Times New Roman"/>
                <w:szCs w:val="22"/>
              </w:rPr>
              <w:t>of the Group</w:t>
            </w:r>
          </w:p>
        </w:tc>
        <w:tc>
          <w:tcPr>
            <w:tcW w:w="1080" w:type="dxa"/>
          </w:tcPr>
          <w:p w14:paraId="300C377A" w14:textId="3A909E57" w:rsidR="00FC518E" w:rsidRPr="00D262BF" w:rsidRDefault="00FC518E" w:rsidP="006B32C8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</w:rPr>
            </w:pPr>
            <w:r w:rsidRPr="003448FD">
              <w:t>526.87</w:t>
            </w:r>
          </w:p>
        </w:tc>
        <w:tc>
          <w:tcPr>
            <w:tcW w:w="180" w:type="dxa"/>
          </w:tcPr>
          <w:p w14:paraId="5FB90841" w14:textId="77777777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587E83A6" w14:textId="6C3B99AA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</w:rPr>
            </w:pPr>
            <w:r w:rsidRPr="003448FD">
              <w:t>998.02</w:t>
            </w:r>
          </w:p>
        </w:tc>
        <w:tc>
          <w:tcPr>
            <w:tcW w:w="180" w:type="dxa"/>
          </w:tcPr>
          <w:p w14:paraId="088D4F93" w14:textId="77777777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30326CD5" w14:textId="4BABD589" w:rsidR="00FC518E" w:rsidRPr="006B32C8" w:rsidRDefault="00FC518E" w:rsidP="006B32C8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</w:pPr>
            <w:r w:rsidRPr="003448FD">
              <w:t>460.71</w:t>
            </w:r>
          </w:p>
        </w:tc>
        <w:tc>
          <w:tcPr>
            <w:tcW w:w="180" w:type="dxa"/>
          </w:tcPr>
          <w:p w14:paraId="1985E439" w14:textId="77777777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91" w:type="dxa"/>
          </w:tcPr>
          <w:p w14:paraId="40912511" w14:textId="1D653A5F" w:rsidR="00FC518E" w:rsidRPr="00D262BF" w:rsidRDefault="00FC518E" w:rsidP="006A38BC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jc w:val="center"/>
              <w:rPr>
                <w:rFonts w:cs="Times New Roman"/>
                <w:szCs w:val="22"/>
                <w:lang w:bidi="th-TH"/>
              </w:rPr>
            </w:pPr>
            <w:r w:rsidRPr="003448FD">
              <w:t>-</w:t>
            </w:r>
          </w:p>
        </w:tc>
      </w:tr>
      <w:tr w:rsidR="00FC518E" w:rsidRPr="00D262BF" w14:paraId="0075E9C4" w14:textId="77777777" w:rsidTr="00BA3D8F">
        <w:trPr>
          <w:cantSplit/>
          <w:trHeight w:val="87"/>
        </w:trPr>
        <w:tc>
          <w:tcPr>
            <w:tcW w:w="4421" w:type="dxa"/>
          </w:tcPr>
          <w:p w14:paraId="2B89C33A" w14:textId="77777777" w:rsidR="00FC518E" w:rsidRPr="00D262BF" w:rsidRDefault="00FC518E" w:rsidP="00FC518E">
            <w:pPr>
              <w:spacing w:line="240" w:lineRule="atLeast"/>
              <w:rPr>
                <w:rFonts w:cs="Times New Roman"/>
              </w:rPr>
            </w:pPr>
            <w:r w:rsidRPr="00D262BF">
              <w:rPr>
                <w:rFonts w:cs="Times New Roman"/>
              </w:rPr>
              <w:t>Subsidiaries</w:t>
            </w:r>
          </w:p>
        </w:tc>
        <w:tc>
          <w:tcPr>
            <w:tcW w:w="1080" w:type="dxa"/>
          </w:tcPr>
          <w:p w14:paraId="5F13419D" w14:textId="0A1574D6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jc w:val="center"/>
              <w:rPr>
                <w:rFonts w:cs="Times New Roman"/>
                <w:szCs w:val="22"/>
              </w:rPr>
            </w:pPr>
            <w:r w:rsidRPr="003448FD">
              <w:t>-</w:t>
            </w:r>
          </w:p>
        </w:tc>
        <w:tc>
          <w:tcPr>
            <w:tcW w:w="180" w:type="dxa"/>
          </w:tcPr>
          <w:p w14:paraId="00C9110F" w14:textId="77777777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3CA02AF1" w14:textId="6C58036B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jc w:val="center"/>
              <w:rPr>
                <w:rFonts w:cs="Times New Roman"/>
                <w:szCs w:val="22"/>
              </w:rPr>
            </w:pPr>
            <w:r w:rsidRPr="003448FD">
              <w:t>-</w:t>
            </w:r>
          </w:p>
        </w:tc>
        <w:tc>
          <w:tcPr>
            <w:tcW w:w="180" w:type="dxa"/>
          </w:tcPr>
          <w:p w14:paraId="679C25C2" w14:textId="77777777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6C617058" w14:textId="0C1B0C77" w:rsidR="00FC518E" w:rsidRPr="006B32C8" w:rsidRDefault="00FC518E" w:rsidP="006B32C8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</w:pPr>
            <w:r w:rsidRPr="003448FD">
              <w:t>590.76</w:t>
            </w:r>
          </w:p>
        </w:tc>
        <w:tc>
          <w:tcPr>
            <w:tcW w:w="180" w:type="dxa"/>
          </w:tcPr>
          <w:p w14:paraId="711FDD3F" w14:textId="77777777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91" w:type="dxa"/>
          </w:tcPr>
          <w:p w14:paraId="6E77AEB3" w14:textId="68A7BB05" w:rsidR="00FC518E" w:rsidRPr="00637447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</w:rPr>
            </w:pPr>
            <w:r w:rsidRPr="003448FD">
              <w:t>68.76</w:t>
            </w:r>
          </w:p>
        </w:tc>
      </w:tr>
      <w:tr w:rsidR="00FC518E" w:rsidRPr="00D262BF" w14:paraId="5FE6D1A0" w14:textId="77777777" w:rsidTr="00BA3D8F">
        <w:trPr>
          <w:cantSplit/>
          <w:trHeight w:val="87"/>
        </w:trPr>
        <w:tc>
          <w:tcPr>
            <w:tcW w:w="4421" w:type="dxa"/>
          </w:tcPr>
          <w:p w14:paraId="4695A47F" w14:textId="77777777" w:rsidR="00FC518E" w:rsidRPr="00D262BF" w:rsidRDefault="00FC518E" w:rsidP="00FC518E">
            <w:pPr>
              <w:spacing w:line="240" w:lineRule="atLeast"/>
              <w:rPr>
                <w:rFonts w:cs="Times New Roman"/>
                <w:szCs w:val="22"/>
              </w:rPr>
            </w:pPr>
            <w:r w:rsidRPr="00D262BF">
              <w:rPr>
                <w:rFonts w:cs="Times New Roman"/>
              </w:rPr>
              <w:t>Other related parties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D480FD" w14:textId="7EE2C945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</w:rPr>
            </w:pPr>
            <w:r w:rsidRPr="003448FD">
              <w:t>831.26</w:t>
            </w:r>
          </w:p>
        </w:tc>
        <w:tc>
          <w:tcPr>
            <w:tcW w:w="180" w:type="dxa"/>
          </w:tcPr>
          <w:p w14:paraId="746561F1" w14:textId="77777777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6B5A73" w14:textId="6EB9F731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</w:rPr>
            </w:pPr>
            <w:r w:rsidRPr="003448FD">
              <w:t>173.87</w:t>
            </w:r>
          </w:p>
        </w:tc>
        <w:tc>
          <w:tcPr>
            <w:tcW w:w="180" w:type="dxa"/>
          </w:tcPr>
          <w:p w14:paraId="6179F060" w14:textId="77777777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0783CB" w14:textId="7B09FD3E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jc w:val="center"/>
              <w:rPr>
                <w:rFonts w:cs="Times New Roman"/>
                <w:szCs w:val="22"/>
                <w:lang w:bidi="th-TH"/>
              </w:rPr>
            </w:pPr>
            <w:r w:rsidRPr="003448FD">
              <w:t>-</w:t>
            </w:r>
          </w:p>
        </w:tc>
        <w:tc>
          <w:tcPr>
            <w:tcW w:w="180" w:type="dxa"/>
          </w:tcPr>
          <w:p w14:paraId="2157D252" w14:textId="77777777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412C69E2" w14:textId="7D62C962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jc w:val="center"/>
              <w:rPr>
                <w:rFonts w:cs="Times New Roman"/>
                <w:szCs w:val="22"/>
                <w:lang w:bidi="th-TH"/>
              </w:rPr>
            </w:pPr>
            <w:r w:rsidRPr="003448FD">
              <w:t>-</w:t>
            </w:r>
          </w:p>
        </w:tc>
      </w:tr>
      <w:tr w:rsidR="00FC518E" w:rsidRPr="00D262BF" w14:paraId="4A7CB290" w14:textId="77777777" w:rsidTr="00BA3D8F">
        <w:trPr>
          <w:cantSplit/>
        </w:trPr>
        <w:tc>
          <w:tcPr>
            <w:tcW w:w="4421" w:type="dxa"/>
          </w:tcPr>
          <w:p w14:paraId="3504CEC0" w14:textId="77777777" w:rsidR="00FC518E" w:rsidRPr="00D262BF" w:rsidRDefault="00FC518E" w:rsidP="00FC518E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D262BF">
              <w:rPr>
                <w:rFonts w:cs="Times New Roman"/>
                <w:b/>
                <w:bCs/>
                <w:szCs w:val="22"/>
              </w:rPr>
              <w:t>Total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7C7D9C" w14:textId="6A2B9D82" w:rsidR="00FC518E" w:rsidRPr="00FC518E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  <w:szCs w:val="22"/>
              </w:rPr>
            </w:pPr>
            <w:r w:rsidRPr="00FC518E">
              <w:rPr>
                <w:b/>
                <w:bCs/>
              </w:rPr>
              <w:t>1,358.13</w:t>
            </w:r>
          </w:p>
        </w:tc>
        <w:tc>
          <w:tcPr>
            <w:tcW w:w="180" w:type="dxa"/>
          </w:tcPr>
          <w:p w14:paraId="06EB85B1" w14:textId="77777777" w:rsidR="00FC518E" w:rsidRPr="00FC518E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749DBD" w14:textId="75489BB2" w:rsidR="00FC518E" w:rsidRPr="00FC518E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  <w:szCs w:val="22"/>
              </w:rPr>
            </w:pPr>
            <w:r w:rsidRPr="00FC518E">
              <w:rPr>
                <w:b/>
                <w:bCs/>
              </w:rPr>
              <w:t>1,171.89</w:t>
            </w:r>
          </w:p>
        </w:tc>
        <w:tc>
          <w:tcPr>
            <w:tcW w:w="180" w:type="dxa"/>
          </w:tcPr>
          <w:p w14:paraId="58D4053F" w14:textId="77777777" w:rsidR="00FC518E" w:rsidRPr="00FC518E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DA1475" w14:textId="32D516B5" w:rsidR="00FC518E" w:rsidRPr="00FC518E" w:rsidRDefault="00FC518E" w:rsidP="006B32C8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19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FC518E">
              <w:rPr>
                <w:b/>
                <w:bCs/>
              </w:rPr>
              <w:t>1,051.47</w:t>
            </w:r>
          </w:p>
        </w:tc>
        <w:tc>
          <w:tcPr>
            <w:tcW w:w="180" w:type="dxa"/>
          </w:tcPr>
          <w:p w14:paraId="414FACC9" w14:textId="77777777" w:rsidR="00FC518E" w:rsidRPr="00FC518E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28A48485" w14:textId="0B50DDB9" w:rsidR="00FC518E" w:rsidRPr="00FC518E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  <w:szCs w:val="22"/>
                <w:lang w:bidi="th-TH"/>
              </w:rPr>
            </w:pPr>
            <w:r w:rsidRPr="00FC518E">
              <w:rPr>
                <w:b/>
                <w:bCs/>
              </w:rPr>
              <w:t>68.76</w:t>
            </w:r>
          </w:p>
        </w:tc>
      </w:tr>
      <w:tr w:rsidR="00FC518E" w:rsidRPr="00D262BF" w14:paraId="4A8FB75B" w14:textId="77777777" w:rsidTr="00BA3D8F">
        <w:trPr>
          <w:cantSplit/>
        </w:trPr>
        <w:tc>
          <w:tcPr>
            <w:tcW w:w="4421" w:type="dxa"/>
            <w:vAlign w:val="bottom"/>
          </w:tcPr>
          <w:p w14:paraId="2CDB2CC2" w14:textId="77777777" w:rsidR="00FC518E" w:rsidRPr="00D262BF" w:rsidRDefault="00FC518E" w:rsidP="00FC518E">
            <w:pPr>
              <w:spacing w:line="240" w:lineRule="atLeast"/>
              <w:rPr>
                <w:rFonts w:cs="Times New Roman"/>
                <w:szCs w:val="22"/>
              </w:rPr>
            </w:pPr>
            <w:r w:rsidRPr="00D262BF">
              <w:rPr>
                <w:rFonts w:cs="Times New Roman"/>
                <w:i/>
                <w:iCs/>
                <w:szCs w:val="22"/>
              </w:rPr>
              <w:t>Less</w:t>
            </w:r>
            <w:r w:rsidRPr="00D262BF">
              <w:rPr>
                <w:rFonts w:cs="Times New Roman"/>
                <w:szCs w:val="22"/>
              </w:rPr>
              <w:t xml:space="preserve"> allowance for </w:t>
            </w:r>
            <w:r>
              <w:rPr>
                <w:rFonts w:cs="Times New Roman"/>
                <w:szCs w:val="22"/>
              </w:rPr>
              <w:t>expected credit loss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50DE46" w14:textId="72650228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jc w:val="center"/>
              <w:rPr>
                <w:rFonts w:cs="Times New Roman"/>
                <w:szCs w:val="22"/>
              </w:rPr>
            </w:pPr>
            <w:r w:rsidRPr="003448FD">
              <w:t>-</w:t>
            </w:r>
          </w:p>
        </w:tc>
        <w:tc>
          <w:tcPr>
            <w:tcW w:w="180" w:type="dxa"/>
          </w:tcPr>
          <w:p w14:paraId="0C6C0E6E" w14:textId="77777777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725420" w14:textId="224CEFE9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jc w:val="center"/>
              <w:rPr>
                <w:rFonts w:cs="Times New Roman"/>
                <w:szCs w:val="22"/>
              </w:rPr>
            </w:pPr>
            <w:r w:rsidRPr="003448FD">
              <w:t>-</w:t>
            </w:r>
          </w:p>
        </w:tc>
        <w:tc>
          <w:tcPr>
            <w:tcW w:w="180" w:type="dxa"/>
          </w:tcPr>
          <w:p w14:paraId="45121203" w14:textId="77777777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49D461" w14:textId="1C6F789D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jc w:val="center"/>
              <w:rPr>
                <w:rFonts w:cs="Times New Roman"/>
                <w:szCs w:val="22"/>
                <w:lang w:bidi="th-TH"/>
              </w:rPr>
            </w:pPr>
            <w:r w:rsidRPr="003448FD">
              <w:t>-</w:t>
            </w:r>
          </w:p>
        </w:tc>
        <w:tc>
          <w:tcPr>
            <w:tcW w:w="180" w:type="dxa"/>
          </w:tcPr>
          <w:p w14:paraId="68657E87" w14:textId="77777777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18B3F376" w14:textId="7F087D00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jc w:val="center"/>
              <w:rPr>
                <w:rFonts w:cs="Times New Roman"/>
                <w:szCs w:val="22"/>
                <w:lang w:bidi="th-TH"/>
              </w:rPr>
            </w:pPr>
            <w:r w:rsidRPr="003448FD">
              <w:t>-</w:t>
            </w:r>
          </w:p>
        </w:tc>
      </w:tr>
      <w:tr w:rsidR="00FC518E" w:rsidRPr="00D262BF" w14:paraId="7526A18B" w14:textId="77777777" w:rsidTr="00BA3D8F">
        <w:trPr>
          <w:cantSplit/>
        </w:trPr>
        <w:tc>
          <w:tcPr>
            <w:tcW w:w="4421" w:type="dxa"/>
            <w:vAlign w:val="bottom"/>
          </w:tcPr>
          <w:p w14:paraId="0679EE76" w14:textId="77777777" w:rsidR="00FC518E" w:rsidRPr="00D262BF" w:rsidRDefault="00FC518E" w:rsidP="00FC518E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D262BF">
              <w:rPr>
                <w:rFonts w:cs="Times New Roman"/>
                <w:b/>
                <w:bCs/>
                <w:szCs w:val="22"/>
              </w:rPr>
              <w:t>Net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BDD486" w14:textId="207350A4" w:rsidR="00FC518E" w:rsidRPr="00FC518E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  <w:szCs w:val="22"/>
              </w:rPr>
            </w:pPr>
            <w:r w:rsidRPr="00FC518E">
              <w:rPr>
                <w:b/>
                <w:bCs/>
              </w:rPr>
              <w:t>1,358.13</w:t>
            </w:r>
          </w:p>
        </w:tc>
        <w:tc>
          <w:tcPr>
            <w:tcW w:w="180" w:type="dxa"/>
          </w:tcPr>
          <w:p w14:paraId="238EE03D" w14:textId="77777777" w:rsidR="00FC518E" w:rsidRPr="00FC518E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3D498B" w14:textId="505DFBFC" w:rsidR="00FC518E" w:rsidRPr="00FC518E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  <w:szCs w:val="22"/>
              </w:rPr>
            </w:pPr>
            <w:r w:rsidRPr="00FC518E">
              <w:rPr>
                <w:b/>
                <w:bCs/>
              </w:rPr>
              <w:t>1,171.89</w:t>
            </w:r>
          </w:p>
        </w:tc>
        <w:tc>
          <w:tcPr>
            <w:tcW w:w="180" w:type="dxa"/>
          </w:tcPr>
          <w:p w14:paraId="393B3AFB" w14:textId="77777777" w:rsidR="00FC518E" w:rsidRPr="00FC518E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526EB9" w14:textId="4292275F" w:rsidR="00FC518E" w:rsidRPr="00FC518E" w:rsidRDefault="00FC518E" w:rsidP="006B32C8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19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FC518E">
              <w:rPr>
                <w:b/>
                <w:bCs/>
              </w:rPr>
              <w:t>1,051.47</w:t>
            </w:r>
          </w:p>
        </w:tc>
        <w:tc>
          <w:tcPr>
            <w:tcW w:w="180" w:type="dxa"/>
          </w:tcPr>
          <w:p w14:paraId="656E8A3E" w14:textId="77777777" w:rsidR="00FC518E" w:rsidRPr="00FC518E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5CBA60F6" w14:textId="3C4B3C2E" w:rsidR="00FC518E" w:rsidRPr="00FC518E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  <w:szCs w:val="22"/>
                <w:lang w:bidi="th-TH"/>
              </w:rPr>
            </w:pPr>
            <w:r w:rsidRPr="00FC518E">
              <w:rPr>
                <w:b/>
                <w:bCs/>
              </w:rPr>
              <w:t>68.76</w:t>
            </w:r>
          </w:p>
        </w:tc>
      </w:tr>
      <w:tr w:rsidR="00637447" w:rsidRPr="00D262BF" w14:paraId="42874534" w14:textId="77777777" w:rsidTr="00BA3D8F">
        <w:trPr>
          <w:cantSplit/>
        </w:trPr>
        <w:tc>
          <w:tcPr>
            <w:tcW w:w="4421" w:type="dxa"/>
          </w:tcPr>
          <w:p w14:paraId="66104C14" w14:textId="77777777" w:rsidR="00637447" w:rsidRPr="00D262BF" w:rsidRDefault="00637447" w:rsidP="00637447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A437B67" w14:textId="77777777" w:rsidR="00637447" w:rsidRPr="00D262BF" w:rsidRDefault="00637447" w:rsidP="0063744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29E1D39E" w14:textId="77777777" w:rsidR="00637447" w:rsidRPr="00D262BF" w:rsidRDefault="00637447" w:rsidP="0063744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7802CE3" w14:textId="77777777" w:rsidR="00637447" w:rsidRPr="00D262BF" w:rsidRDefault="00637447" w:rsidP="0063744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6B46EE28" w14:textId="77777777" w:rsidR="00637447" w:rsidRPr="00D262BF" w:rsidRDefault="00637447" w:rsidP="0063744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B2B71BD" w14:textId="59EEB992" w:rsidR="00637447" w:rsidRPr="00D262BF" w:rsidRDefault="00637447" w:rsidP="0063744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6CB72737" w14:textId="77777777" w:rsidR="00637447" w:rsidRPr="00D262BF" w:rsidRDefault="00637447" w:rsidP="0063744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</w:tcPr>
          <w:p w14:paraId="496854BA" w14:textId="77777777" w:rsidR="00637447" w:rsidRPr="00D262BF" w:rsidRDefault="00637447" w:rsidP="0063744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</w:rPr>
            </w:pPr>
          </w:p>
        </w:tc>
      </w:tr>
      <w:tr w:rsidR="00637447" w:rsidRPr="00D262BF" w14:paraId="1B2BBA64" w14:textId="77777777" w:rsidTr="00BA3D8F">
        <w:trPr>
          <w:cantSplit/>
        </w:trPr>
        <w:tc>
          <w:tcPr>
            <w:tcW w:w="4421" w:type="dxa"/>
          </w:tcPr>
          <w:p w14:paraId="5A76A95D" w14:textId="77777777" w:rsidR="00637447" w:rsidRPr="00D262BF" w:rsidRDefault="00637447" w:rsidP="00637447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  <w:r w:rsidRPr="00D262BF">
              <w:rPr>
                <w:rFonts w:cs="Times New Roman"/>
                <w:b/>
                <w:bCs/>
                <w:i/>
                <w:iCs/>
                <w:szCs w:val="22"/>
              </w:rPr>
              <w:t>Other receivables</w:t>
            </w:r>
          </w:p>
        </w:tc>
        <w:tc>
          <w:tcPr>
            <w:tcW w:w="1080" w:type="dxa"/>
          </w:tcPr>
          <w:p w14:paraId="154C4DF2" w14:textId="77777777" w:rsidR="00637447" w:rsidRPr="00D262BF" w:rsidRDefault="00637447" w:rsidP="0063744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B570BBD" w14:textId="77777777" w:rsidR="00637447" w:rsidRPr="00D262BF" w:rsidRDefault="00637447" w:rsidP="0063744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456A2ECC" w14:textId="77777777" w:rsidR="00637447" w:rsidRPr="00D262BF" w:rsidRDefault="00637447" w:rsidP="0063744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592197C" w14:textId="77777777" w:rsidR="00637447" w:rsidRPr="00D262BF" w:rsidRDefault="00637447" w:rsidP="0063744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20E86791" w14:textId="77777777" w:rsidR="00637447" w:rsidRPr="00D262BF" w:rsidRDefault="00637447" w:rsidP="0063744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ED9DE06" w14:textId="77777777" w:rsidR="00637447" w:rsidRPr="00D262BF" w:rsidRDefault="00637447" w:rsidP="0063744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</w:rPr>
            </w:pPr>
          </w:p>
        </w:tc>
        <w:tc>
          <w:tcPr>
            <w:tcW w:w="1091" w:type="dxa"/>
          </w:tcPr>
          <w:p w14:paraId="5727566F" w14:textId="77777777" w:rsidR="00637447" w:rsidRPr="00D262BF" w:rsidRDefault="00637447" w:rsidP="0063744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  <w:lang w:bidi="th-TH"/>
              </w:rPr>
            </w:pPr>
          </w:p>
        </w:tc>
      </w:tr>
      <w:tr w:rsidR="00FC518E" w:rsidRPr="00D262BF" w14:paraId="1CE9AAE3" w14:textId="77777777" w:rsidTr="00BA3D8F">
        <w:trPr>
          <w:cantSplit/>
        </w:trPr>
        <w:tc>
          <w:tcPr>
            <w:tcW w:w="4421" w:type="dxa"/>
          </w:tcPr>
          <w:p w14:paraId="779A4E8A" w14:textId="77777777" w:rsidR="00FC518E" w:rsidRPr="00D262BF" w:rsidRDefault="00FC518E" w:rsidP="00FC518E">
            <w:pPr>
              <w:spacing w:line="240" w:lineRule="atLeast"/>
              <w:rPr>
                <w:rFonts w:cs="Times New Roman"/>
              </w:rPr>
            </w:pPr>
            <w:r w:rsidRPr="00D262BF">
              <w:rPr>
                <w:rFonts w:cs="Times New Roman"/>
                <w:szCs w:val="22"/>
              </w:rPr>
              <w:t>Subsidiaries</w:t>
            </w:r>
          </w:p>
        </w:tc>
        <w:tc>
          <w:tcPr>
            <w:tcW w:w="1080" w:type="dxa"/>
          </w:tcPr>
          <w:p w14:paraId="75C3F785" w14:textId="4916C0E9" w:rsidR="00FC518E" w:rsidRPr="00637447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jc w:val="center"/>
            </w:pPr>
            <w:r w:rsidRPr="00800C36">
              <w:t>-</w:t>
            </w:r>
          </w:p>
        </w:tc>
        <w:tc>
          <w:tcPr>
            <w:tcW w:w="180" w:type="dxa"/>
          </w:tcPr>
          <w:p w14:paraId="79FB9F07" w14:textId="77777777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4510B72B" w14:textId="03F73AA6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jc w:val="center"/>
              <w:rPr>
                <w:rFonts w:cs="Times New Roman"/>
                <w:szCs w:val="22"/>
                <w:lang w:bidi="th-TH"/>
              </w:rPr>
            </w:pPr>
            <w:r w:rsidRPr="00800C36">
              <w:t>-</w:t>
            </w:r>
          </w:p>
        </w:tc>
        <w:tc>
          <w:tcPr>
            <w:tcW w:w="180" w:type="dxa"/>
          </w:tcPr>
          <w:p w14:paraId="2D4FCE8E" w14:textId="77777777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69B3E092" w14:textId="7691644E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</w:rPr>
            </w:pPr>
            <w:r w:rsidRPr="00800C36">
              <w:t>12.76</w:t>
            </w:r>
          </w:p>
        </w:tc>
        <w:tc>
          <w:tcPr>
            <w:tcW w:w="180" w:type="dxa"/>
          </w:tcPr>
          <w:p w14:paraId="34BB29B7" w14:textId="77777777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</w:rPr>
            </w:pPr>
          </w:p>
        </w:tc>
        <w:tc>
          <w:tcPr>
            <w:tcW w:w="1091" w:type="dxa"/>
          </w:tcPr>
          <w:p w14:paraId="0B3C21CF" w14:textId="27717CAD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lang w:bidi="th-TH"/>
              </w:rPr>
            </w:pPr>
            <w:r w:rsidRPr="00800C36">
              <w:t>3.06</w:t>
            </w:r>
          </w:p>
        </w:tc>
      </w:tr>
      <w:tr w:rsidR="00FC518E" w:rsidRPr="00D262BF" w14:paraId="5CD468D7" w14:textId="77777777" w:rsidTr="00BA3D8F">
        <w:trPr>
          <w:cantSplit/>
        </w:trPr>
        <w:tc>
          <w:tcPr>
            <w:tcW w:w="4421" w:type="dxa"/>
          </w:tcPr>
          <w:p w14:paraId="4B4D9224" w14:textId="77777777" w:rsidR="00FC518E" w:rsidRPr="00D262BF" w:rsidRDefault="00FC518E" w:rsidP="00FC518E">
            <w:pPr>
              <w:spacing w:line="240" w:lineRule="atLeast"/>
              <w:rPr>
                <w:rFonts w:cs="Times New Roman"/>
                <w:szCs w:val="22"/>
              </w:rPr>
            </w:pPr>
            <w:r w:rsidRPr="00D262BF">
              <w:rPr>
                <w:rFonts w:cs="Times New Roman"/>
                <w:szCs w:val="22"/>
              </w:rPr>
              <w:t>Joint venture</w:t>
            </w:r>
          </w:p>
        </w:tc>
        <w:tc>
          <w:tcPr>
            <w:tcW w:w="1080" w:type="dxa"/>
          </w:tcPr>
          <w:p w14:paraId="79EC5A72" w14:textId="7B423E65" w:rsidR="00FC518E" w:rsidRPr="00637447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</w:pPr>
            <w:r w:rsidRPr="00800C36">
              <w:t>0.41</w:t>
            </w:r>
          </w:p>
        </w:tc>
        <w:tc>
          <w:tcPr>
            <w:tcW w:w="180" w:type="dxa"/>
          </w:tcPr>
          <w:p w14:paraId="7B56D2C7" w14:textId="77777777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4CE116CD" w14:textId="1192927F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jc w:val="center"/>
              <w:rPr>
                <w:rFonts w:cs="Times New Roman"/>
                <w:szCs w:val="22"/>
                <w:lang w:bidi="th-TH"/>
              </w:rPr>
            </w:pPr>
            <w:r w:rsidRPr="00800C36">
              <w:t>-</w:t>
            </w:r>
          </w:p>
        </w:tc>
        <w:tc>
          <w:tcPr>
            <w:tcW w:w="180" w:type="dxa"/>
          </w:tcPr>
          <w:p w14:paraId="72348FB6" w14:textId="77777777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657A1FC4" w14:textId="1D2BF41D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</w:rPr>
            </w:pPr>
            <w:r w:rsidRPr="00800C36">
              <w:t>0.41</w:t>
            </w:r>
          </w:p>
        </w:tc>
        <w:tc>
          <w:tcPr>
            <w:tcW w:w="180" w:type="dxa"/>
          </w:tcPr>
          <w:p w14:paraId="19219CB7" w14:textId="77777777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</w:rPr>
            </w:pPr>
          </w:p>
        </w:tc>
        <w:tc>
          <w:tcPr>
            <w:tcW w:w="1091" w:type="dxa"/>
          </w:tcPr>
          <w:p w14:paraId="3985CB48" w14:textId="5EF51187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jc w:val="center"/>
              <w:rPr>
                <w:rFonts w:cs="Times New Roman"/>
                <w:lang w:bidi="th-TH"/>
              </w:rPr>
            </w:pPr>
            <w:r w:rsidRPr="00800C36">
              <w:t>-</w:t>
            </w:r>
          </w:p>
        </w:tc>
      </w:tr>
      <w:tr w:rsidR="00FC518E" w:rsidRPr="00D262BF" w14:paraId="4C491A67" w14:textId="77777777" w:rsidTr="00BA3D8F">
        <w:trPr>
          <w:cantSplit/>
        </w:trPr>
        <w:tc>
          <w:tcPr>
            <w:tcW w:w="4421" w:type="dxa"/>
          </w:tcPr>
          <w:p w14:paraId="57E853F3" w14:textId="6AB4880A" w:rsidR="00FC518E" w:rsidRPr="00D262BF" w:rsidRDefault="00FC518E" w:rsidP="00FC518E">
            <w:pPr>
              <w:spacing w:line="240" w:lineRule="atLeast"/>
              <w:rPr>
                <w:rFonts w:cs="Times New Roman"/>
                <w:szCs w:val="22"/>
              </w:rPr>
            </w:pPr>
            <w:proofErr w:type="gramStart"/>
            <w:r w:rsidRPr="00FC518E">
              <w:rPr>
                <w:rFonts w:cs="Times New Roman"/>
                <w:szCs w:val="22"/>
              </w:rPr>
              <w:t>Other</w:t>
            </w:r>
            <w:proofErr w:type="gramEnd"/>
            <w:r w:rsidRPr="00FC518E">
              <w:rPr>
                <w:rFonts w:cs="Times New Roman"/>
                <w:szCs w:val="22"/>
              </w:rPr>
              <w:t xml:space="preserve"> shareholder</w:t>
            </w:r>
          </w:p>
        </w:tc>
        <w:tc>
          <w:tcPr>
            <w:tcW w:w="1080" w:type="dxa"/>
          </w:tcPr>
          <w:p w14:paraId="06E9881E" w14:textId="7AAE4D7E" w:rsidR="00FC518E" w:rsidRPr="00637447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</w:pPr>
            <w:r w:rsidRPr="00800C36">
              <w:t>37.33</w:t>
            </w:r>
          </w:p>
        </w:tc>
        <w:tc>
          <w:tcPr>
            <w:tcW w:w="180" w:type="dxa"/>
          </w:tcPr>
          <w:p w14:paraId="48179D85" w14:textId="77777777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4D02E11D" w14:textId="7EDD159C" w:rsidR="00FC518E" w:rsidRPr="001F4939" w:rsidRDefault="001F4939" w:rsidP="001F4939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</w:pPr>
            <w:r>
              <w:t>115.22</w:t>
            </w:r>
          </w:p>
        </w:tc>
        <w:tc>
          <w:tcPr>
            <w:tcW w:w="180" w:type="dxa"/>
          </w:tcPr>
          <w:p w14:paraId="028301A9" w14:textId="77777777" w:rsidR="00FC518E" w:rsidRPr="001F4939" w:rsidRDefault="00FC518E" w:rsidP="001F4939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</w:pPr>
          </w:p>
        </w:tc>
        <w:tc>
          <w:tcPr>
            <w:tcW w:w="1080" w:type="dxa"/>
          </w:tcPr>
          <w:p w14:paraId="76E367FD" w14:textId="258A3E73" w:rsidR="00FC518E" w:rsidRPr="006A38BC" w:rsidRDefault="00FC518E" w:rsidP="006A38BC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jc w:val="center"/>
            </w:pPr>
            <w:r w:rsidRPr="00800C36">
              <w:t>-</w:t>
            </w:r>
          </w:p>
        </w:tc>
        <w:tc>
          <w:tcPr>
            <w:tcW w:w="180" w:type="dxa"/>
          </w:tcPr>
          <w:p w14:paraId="0D194C94" w14:textId="77777777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</w:rPr>
            </w:pPr>
          </w:p>
        </w:tc>
        <w:tc>
          <w:tcPr>
            <w:tcW w:w="1091" w:type="dxa"/>
          </w:tcPr>
          <w:p w14:paraId="1E9B70F5" w14:textId="438A8450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 w:rsidRPr="00800C36">
              <w:t>-</w:t>
            </w:r>
          </w:p>
        </w:tc>
      </w:tr>
      <w:tr w:rsidR="00FC518E" w:rsidRPr="00D262BF" w14:paraId="6193E615" w14:textId="77777777" w:rsidTr="00BA3D8F">
        <w:trPr>
          <w:cantSplit/>
        </w:trPr>
        <w:tc>
          <w:tcPr>
            <w:tcW w:w="4421" w:type="dxa"/>
          </w:tcPr>
          <w:p w14:paraId="5BC6D838" w14:textId="77777777" w:rsidR="00FC518E" w:rsidRPr="00D262BF" w:rsidRDefault="00FC518E" w:rsidP="00FC518E">
            <w:pPr>
              <w:spacing w:line="240" w:lineRule="atLeast"/>
              <w:rPr>
                <w:rFonts w:cs="Times New Roman"/>
              </w:rPr>
            </w:pPr>
            <w:r w:rsidRPr="00D262BF">
              <w:rPr>
                <w:rFonts w:cs="Times New Roman"/>
                <w:szCs w:val="22"/>
              </w:rPr>
              <w:t>Other related parties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61CD8F" w14:textId="6BE3BDEE" w:rsidR="00FC518E" w:rsidRPr="00637447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cs/>
                <w:lang w:bidi="th-TH"/>
              </w:rPr>
            </w:pPr>
            <w:r w:rsidRPr="00800C36">
              <w:t>52.36</w:t>
            </w:r>
          </w:p>
        </w:tc>
        <w:tc>
          <w:tcPr>
            <w:tcW w:w="180" w:type="dxa"/>
          </w:tcPr>
          <w:p w14:paraId="2117D266" w14:textId="77777777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EF58D1" w14:textId="3A12B4C7" w:rsidR="00FC518E" w:rsidRPr="00D262BF" w:rsidRDefault="001F4939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cs/>
                <w:lang w:val="en-US" w:bidi="th-TH"/>
              </w:rPr>
            </w:pPr>
            <w:r>
              <w:t>97.49</w:t>
            </w:r>
          </w:p>
        </w:tc>
        <w:tc>
          <w:tcPr>
            <w:tcW w:w="180" w:type="dxa"/>
          </w:tcPr>
          <w:p w14:paraId="5E2F0185" w14:textId="77777777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5A42FA" w14:textId="0BF39489" w:rsidR="00FC518E" w:rsidRPr="006A38BC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jc w:val="center"/>
              <w:rPr>
                <w:cs/>
                <w:lang w:bidi="th-TH"/>
              </w:rPr>
            </w:pPr>
            <w:r w:rsidRPr="00800C36">
              <w:t>-</w:t>
            </w:r>
          </w:p>
        </w:tc>
        <w:tc>
          <w:tcPr>
            <w:tcW w:w="180" w:type="dxa"/>
          </w:tcPr>
          <w:p w14:paraId="3DC84DBB" w14:textId="77777777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485AE1C4" w14:textId="05379F0A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jc w:val="center"/>
              <w:rPr>
                <w:rFonts w:cs="Times New Roman"/>
                <w:szCs w:val="22"/>
                <w:cs/>
                <w:lang w:bidi="th-TH"/>
              </w:rPr>
            </w:pPr>
            <w:r w:rsidRPr="00800C36">
              <w:t>-</w:t>
            </w:r>
          </w:p>
        </w:tc>
      </w:tr>
      <w:tr w:rsidR="00FC518E" w:rsidRPr="00D262BF" w14:paraId="37EE1B10" w14:textId="77777777" w:rsidTr="00BA3D8F">
        <w:trPr>
          <w:cantSplit/>
        </w:trPr>
        <w:tc>
          <w:tcPr>
            <w:tcW w:w="4421" w:type="dxa"/>
          </w:tcPr>
          <w:p w14:paraId="01EE9138" w14:textId="77777777" w:rsidR="00FC518E" w:rsidRPr="00D262BF" w:rsidRDefault="00FC518E" w:rsidP="00FC518E">
            <w:pPr>
              <w:spacing w:line="240" w:lineRule="atLeast"/>
              <w:rPr>
                <w:rFonts w:cs="Times New Roman"/>
                <w:b/>
                <w:bCs/>
              </w:rPr>
            </w:pPr>
            <w:r w:rsidRPr="00D262BF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45BFCD" w14:textId="55B7B7E2" w:rsidR="00FC518E" w:rsidRPr="00FC518E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602" w:right="-80" w:hanging="602"/>
              <w:rPr>
                <w:rFonts w:cs="Times New Roman"/>
                <w:b/>
                <w:bCs/>
                <w:cs/>
                <w:lang w:bidi="th-TH"/>
              </w:rPr>
            </w:pPr>
            <w:r w:rsidRPr="00FC518E">
              <w:rPr>
                <w:b/>
                <w:bCs/>
              </w:rPr>
              <w:t>90.10</w:t>
            </w:r>
          </w:p>
        </w:tc>
        <w:tc>
          <w:tcPr>
            <w:tcW w:w="180" w:type="dxa"/>
          </w:tcPr>
          <w:p w14:paraId="66DBE6A0" w14:textId="77777777" w:rsidR="00FC518E" w:rsidRPr="00FC518E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2B8016" w14:textId="66CC09C2" w:rsidR="00FC518E" w:rsidRPr="00FC518E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  <w:lang w:bidi="th-TH"/>
              </w:rPr>
            </w:pPr>
            <w:r w:rsidRPr="00FC518E">
              <w:rPr>
                <w:b/>
                <w:bCs/>
              </w:rPr>
              <w:t>212.71</w:t>
            </w:r>
          </w:p>
        </w:tc>
        <w:tc>
          <w:tcPr>
            <w:tcW w:w="180" w:type="dxa"/>
          </w:tcPr>
          <w:p w14:paraId="28DD9E6A" w14:textId="77777777" w:rsidR="00FC518E" w:rsidRPr="00FC518E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131ADA" w14:textId="45727CB9" w:rsidR="00FC518E" w:rsidRPr="00FC518E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  <w:szCs w:val="22"/>
                <w:cs/>
                <w:lang w:bidi="th-TH"/>
              </w:rPr>
            </w:pPr>
            <w:r w:rsidRPr="00FC518E">
              <w:rPr>
                <w:b/>
                <w:bCs/>
              </w:rPr>
              <w:t>13.17</w:t>
            </w:r>
          </w:p>
        </w:tc>
        <w:tc>
          <w:tcPr>
            <w:tcW w:w="180" w:type="dxa"/>
          </w:tcPr>
          <w:p w14:paraId="4CFA0EF0" w14:textId="77777777" w:rsidR="00FC518E" w:rsidRPr="00FC518E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301BDCB0" w14:textId="0EBA04C9" w:rsidR="00FC518E" w:rsidRPr="00FC518E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  <w:szCs w:val="22"/>
                <w:lang w:bidi="th-TH"/>
              </w:rPr>
            </w:pPr>
            <w:r w:rsidRPr="00FC518E">
              <w:rPr>
                <w:b/>
                <w:bCs/>
              </w:rPr>
              <w:t>3.06</w:t>
            </w:r>
          </w:p>
        </w:tc>
      </w:tr>
      <w:tr w:rsidR="00FC518E" w:rsidRPr="00D262BF" w14:paraId="1FDAB6DD" w14:textId="77777777" w:rsidTr="00BA3D8F">
        <w:trPr>
          <w:cantSplit/>
        </w:trPr>
        <w:tc>
          <w:tcPr>
            <w:tcW w:w="4421" w:type="dxa"/>
          </w:tcPr>
          <w:p w14:paraId="44910775" w14:textId="77777777" w:rsidR="00FC518E" w:rsidRPr="00D262BF" w:rsidRDefault="00FC518E" w:rsidP="00FC518E">
            <w:pPr>
              <w:spacing w:line="240" w:lineRule="atLeast"/>
              <w:rPr>
                <w:rFonts w:cs="Times New Roman"/>
              </w:rPr>
            </w:pPr>
            <w:proofErr w:type="gramStart"/>
            <w:r w:rsidRPr="00D262BF">
              <w:rPr>
                <w:rFonts w:cs="Times New Roman"/>
                <w:i/>
                <w:iCs/>
              </w:rPr>
              <w:t>Less</w:t>
            </w:r>
            <w:r w:rsidRPr="00D262BF">
              <w:rPr>
                <w:rFonts w:cs="Times New Roman"/>
              </w:rPr>
              <w:t xml:space="preserve">  allowance</w:t>
            </w:r>
            <w:proofErr w:type="gramEnd"/>
            <w:r w:rsidRPr="00D262BF">
              <w:rPr>
                <w:rFonts w:cs="Times New Roman"/>
              </w:rPr>
              <w:t xml:space="preserve"> for expected credit loss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D7FAC2" w14:textId="3673A0F5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602" w:right="-80" w:hanging="602"/>
              <w:jc w:val="center"/>
              <w:rPr>
                <w:rFonts w:cs="Times New Roman"/>
                <w:cs/>
                <w:lang w:bidi="th-TH"/>
              </w:rPr>
            </w:pPr>
            <w:r w:rsidRPr="00800C36">
              <w:t>-</w:t>
            </w:r>
          </w:p>
        </w:tc>
        <w:tc>
          <w:tcPr>
            <w:tcW w:w="180" w:type="dxa"/>
          </w:tcPr>
          <w:p w14:paraId="1ABBA37E" w14:textId="77777777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7BE966" w14:textId="51696ED4" w:rsidR="00FC518E" w:rsidRPr="00425AD7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jc w:val="center"/>
              <w:rPr>
                <w:rFonts w:cs="Times New Roman"/>
                <w:lang w:val="en-US" w:bidi="th-TH"/>
              </w:rPr>
            </w:pPr>
            <w:r w:rsidRPr="00800C36">
              <w:t>-</w:t>
            </w:r>
          </w:p>
        </w:tc>
        <w:tc>
          <w:tcPr>
            <w:tcW w:w="180" w:type="dxa"/>
          </w:tcPr>
          <w:p w14:paraId="4BB5B29D" w14:textId="77777777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921298" w14:textId="6C7E569E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jc w:val="center"/>
              <w:rPr>
                <w:rFonts w:cs="Times New Roman"/>
                <w:szCs w:val="22"/>
                <w:cs/>
                <w:lang w:bidi="th-TH"/>
              </w:rPr>
            </w:pPr>
            <w:r w:rsidRPr="00800C36">
              <w:t>-</w:t>
            </w:r>
          </w:p>
        </w:tc>
        <w:tc>
          <w:tcPr>
            <w:tcW w:w="180" w:type="dxa"/>
          </w:tcPr>
          <w:p w14:paraId="42E017BA" w14:textId="77777777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29FB117D" w14:textId="0683F3E7" w:rsidR="00FC518E" w:rsidRPr="00D262BF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jc w:val="center"/>
              <w:rPr>
                <w:rFonts w:cs="Times New Roman"/>
                <w:szCs w:val="22"/>
                <w:lang w:bidi="th-TH"/>
              </w:rPr>
            </w:pPr>
            <w:r w:rsidRPr="00800C36">
              <w:t>-</w:t>
            </w:r>
          </w:p>
        </w:tc>
      </w:tr>
      <w:tr w:rsidR="00FC518E" w:rsidRPr="00D262BF" w14:paraId="1207F3EA" w14:textId="77777777" w:rsidTr="00BA3D8F">
        <w:trPr>
          <w:cantSplit/>
        </w:trPr>
        <w:tc>
          <w:tcPr>
            <w:tcW w:w="4421" w:type="dxa"/>
          </w:tcPr>
          <w:p w14:paraId="24A5F695" w14:textId="2D92BF55" w:rsidR="00FC518E" w:rsidRPr="00D262BF" w:rsidRDefault="00AA4857" w:rsidP="00FC518E">
            <w:pPr>
              <w:spacing w:line="240" w:lineRule="atLeast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Net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F171BF" w14:textId="55DD51AA" w:rsidR="00FC518E" w:rsidRPr="00FC518E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602" w:right="-80" w:hanging="602"/>
              <w:rPr>
                <w:rFonts w:cs="Times New Roman"/>
                <w:b/>
                <w:bCs/>
                <w:cs/>
                <w:lang w:bidi="th-TH"/>
              </w:rPr>
            </w:pPr>
            <w:r w:rsidRPr="00FC518E">
              <w:rPr>
                <w:b/>
                <w:bCs/>
              </w:rPr>
              <w:t>90.10</w:t>
            </w:r>
          </w:p>
        </w:tc>
        <w:tc>
          <w:tcPr>
            <w:tcW w:w="180" w:type="dxa"/>
          </w:tcPr>
          <w:p w14:paraId="02A56809" w14:textId="77777777" w:rsidR="00FC518E" w:rsidRPr="00FC518E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94C4DD" w14:textId="69354542" w:rsidR="00FC518E" w:rsidRPr="00FC518E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  <w:cs/>
                <w:lang w:bidi="th-TH"/>
              </w:rPr>
            </w:pPr>
            <w:r w:rsidRPr="00FC518E">
              <w:rPr>
                <w:b/>
                <w:bCs/>
              </w:rPr>
              <w:t>212.71</w:t>
            </w:r>
          </w:p>
        </w:tc>
        <w:tc>
          <w:tcPr>
            <w:tcW w:w="180" w:type="dxa"/>
          </w:tcPr>
          <w:p w14:paraId="4C51107A" w14:textId="77777777" w:rsidR="00FC518E" w:rsidRPr="00FC518E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F20005" w14:textId="3E887F58" w:rsidR="00FC518E" w:rsidRPr="00FC518E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  <w:szCs w:val="22"/>
                <w:cs/>
                <w:lang w:bidi="th-TH"/>
              </w:rPr>
            </w:pPr>
            <w:r w:rsidRPr="00FC518E">
              <w:rPr>
                <w:b/>
                <w:bCs/>
              </w:rPr>
              <w:t>13.17</w:t>
            </w:r>
          </w:p>
        </w:tc>
        <w:tc>
          <w:tcPr>
            <w:tcW w:w="180" w:type="dxa"/>
          </w:tcPr>
          <w:p w14:paraId="4AF7A8A4" w14:textId="77777777" w:rsidR="00FC518E" w:rsidRPr="00FC518E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1A0D79D7" w14:textId="71F126D7" w:rsidR="00FC518E" w:rsidRPr="00FC518E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  <w:szCs w:val="22"/>
                <w:cs/>
                <w:lang w:bidi="th-TH"/>
              </w:rPr>
            </w:pPr>
            <w:r w:rsidRPr="00FC518E">
              <w:rPr>
                <w:b/>
                <w:bCs/>
              </w:rPr>
              <w:t>3.06</w:t>
            </w:r>
          </w:p>
        </w:tc>
      </w:tr>
    </w:tbl>
    <w:p w14:paraId="25BBD786" w14:textId="3247E3AE" w:rsidR="00E30E53" w:rsidRDefault="00E30E53" w:rsidP="009523C8">
      <w:pPr>
        <w:spacing w:line="240" w:lineRule="atLeast"/>
        <w:ind w:left="540"/>
        <w:jc w:val="both"/>
        <w:rPr>
          <w:rFonts w:cs="Times New Roman"/>
          <w:szCs w:val="22"/>
        </w:rPr>
      </w:pP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4497"/>
        <w:gridCol w:w="1169"/>
        <w:gridCol w:w="262"/>
        <w:gridCol w:w="1080"/>
        <w:gridCol w:w="236"/>
        <w:gridCol w:w="1119"/>
        <w:gridCol w:w="284"/>
        <w:gridCol w:w="1276"/>
      </w:tblGrid>
      <w:tr w:rsidR="00E30E53" w:rsidRPr="00572758" w14:paraId="1F00F79D" w14:textId="77777777" w:rsidTr="002F352D">
        <w:trPr>
          <w:trHeight w:val="179"/>
        </w:trPr>
        <w:tc>
          <w:tcPr>
            <w:tcW w:w="2266" w:type="pct"/>
            <w:vAlign w:val="bottom"/>
          </w:tcPr>
          <w:p w14:paraId="42B3CCF3" w14:textId="77777777" w:rsidR="00E30E53" w:rsidRPr="00572758" w:rsidRDefault="00E30E53" w:rsidP="00E30E53">
            <w:pPr>
              <w:jc w:val="center"/>
              <w:rPr>
                <w:rFonts w:cs="Times New Roman"/>
                <w:color w:val="000000" w:themeColor="text1"/>
                <w:szCs w:val="22"/>
                <w:highlight w:val="yellow"/>
              </w:rPr>
            </w:pPr>
          </w:p>
        </w:tc>
        <w:tc>
          <w:tcPr>
            <w:tcW w:w="2734" w:type="pct"/>
            <w:gridSpan w:val="7"/>
            <w:vAlign w:val="bottom"/>
          </w:tcPr>
          <w:p w14:paraId="06CA6E95" w14:textId="77777777" w:rsidR="00E30E53" w:rsidRPr="00572758" w:rsidRDefault="00E30E53" w:rsidP="00E30E53">
            <w:pPr>
              <w:jc w:val="center"/>
              <w:rPr>
                <w:rFonts w:cs="Times New Roman"/>
                <w:b/>
                <w:bCs/>
                <w:color w:val="000000" w:themeColor="text1"/>
                <w:szCs w:val="22"/>
                <w:highlight w:val="yellow"/>
                <w:cs/>
              </w:rPr>
            </w:pPr>
            <w:r w:rsidRPr="00572758">
              <w:rPr>
                <w:rFonts w:cs="Times New Roman"/>
                <w:b/>
                <w:bCs/>
                <w:szCs w:val="22"/>
              </w:rPr>
              <w:t xml:space="preserve">Separate financial statements </w:t>
            </w:r>
          </w:p>
        </w:tc>
      </w:tr>
      <w:tr w:rsidR="00E30E53" w:rsidRPr="00572758" w14:paraId="76C01CD0" w14:textId="77777777" w:rsidTr="002F352D">
        <w:trPr>
          <w:trHeight w:val="340"/>
        </w:trPr>
        <w:tc>
          <w:tcPr>
            <w:tcW w:w="2266" w:type="pct"/>
            <w:vAlign w:val="bottom"/>
          </w:tcPr>
          <w:p w14:paraId="0327FF55" w14:textId="77777777" w:rsidR="00E30E53" w:rsidRPr="00572758" w:rsidRDefault="00E30E53" w:rsidP="00E30E53">
            <w:pPr>
              <w:pStyle w:val="acctfourfigures"/>
              <w:tabs>
                <w:tab w:val="clear" w:pos="765"/>
              </w:tabs>
              <w:spacing w:line="240" w:lineRule="auto"/>
              <w:ind w:firstLine="429"/>
              <w:rPr>
                <w:rFonts w:cs="Times New Roman"/>
                <w:b/>
                <w:bCs/>
                <w:i/>
                <w:iCs/>
                <w:szCs w:val="22"/>
                <w:highlight w:val="cyan"/>
              </w:rPr>
            </w:pPr>
          </w:p>
          <w:p w14:paraId="307B0352" w14:textId="77777777" w:rsidR="00E30E53" w:rsidRPr="00572758" w:rsidRDefault="00E30E53" w:rsidP="00E30E53">
            <w:pPr>
              <w:ind w:firstLine="429"/>
              <w:rPr>
                <w:rFonts w:cs="Times New Roman"/>
                <w:b/>
                <w:bCs/>
                <w:i/>
                <w:iCs/>
                <w:color w:val="000000" w:themeColor="text1"/>
                <w:szCs w:val="22"/>
                <w:highlight w:val="yellow"/>
                <w:cs/>
              </w:rPr>
            </w:pPr>
          </w:p>
        </w:tc>
        <w:tc>
          <w:tcPr>
            <w:tcW w:w="589" w:type="pct"/>
          </w:tcPr>
          <w:p w14:paraId="7A3B3768" w14:textId="77777777" w:rsidR="00E30E53" w:rsidRPr="00572758" w:rsidRDefault="00E30E53" w:rsidP="00E30E53">
            <w:pPr>
              <w:pStyle w:val="acctmergecolhdg"/>
              <w:spacing w:line="240" w:lineRule="auto"/>
              <w:ind w:left="-83" w:right="-79" w:firstLine="4"/>
              <w:rPr>
                <w:rFonts w:cs="Times New Roman"/>
                <w:b w:val="0"/>
                <w:bCs/>
                <w:szCs w:val="22"/>
              </w:rPr>
            </w:pPr>
            <w:r w:rsidRPr="00572758">
              <w:rPr>
                <w:rFonts w:cs="Times New Roman"/>
                <w:b w:val="0"/>
                <w:bCs/>
                <w:szCs w:val="22"/>
              </w:rPr>
              <w:t xml:space="preserve">1 </w:t>
            </w:r>
          </w:p>
          <w:p w14:paraId="4CC980B9" w14:textId="77777777" w:rsidR="00E30E53" w:rsidRPr="00572758" w:rsidRDefault="00E30E53" w:rsidP="00E30E53">
            <w:pPr>
              <w:jc w:val="center"/>
              <w:rPr>
                <w:rFonts w:cs="Times New Roman"/>
                <w:bCs/>
                <w:szCs w:val="22"/>
              </w:rPr>
            </w:pPr>
            <w:r w:rsidRPr="00572758">
              <w:rPr>
                <w:rFonts w:cs="Times New Roman"/>
                <w:bCs/>
                <w:szCs w:val="22"/>
              </w:rPr>
              <w:t>January</w:t>
            </w:r>
          </w:p>
          <w:p w14:paraId="695C216E" w14:textId="546808CE" w:rsidR="00E30E53" w:rsidRPr="00572758" w:rsidRDefault="00E30E53" w:rsidP="00E30E53">
            <w:pPr>
              <w:jc w:val="center"/>
              <w:rPr>
                <w:rFonts w:cs="Times New Roman"/>
                <w:bCs/>
                <w:szCs w:val="22"/>
                <w:cs/>
              </w:rPr>
            </w:pPr>
            <w:r w:rsidRPr="00572758">
              <w:rPr>
                <w:rFonts w:cs="Times New Roman"/>
                <w:bCs/>
                <w:szCs w:val="22"/>
              </w:rPr>
              <w:t>202</w:t>
            </w:r>
            <w:r w:rsidR="002F352D">
              <w:rPr>
                <w:rFonts w:cs="Times New Roman"/>
                <w:bCs/>
                <w:szCs w:val="22"/>
              </w:rPr>
              <w:t>4</w:t>
            </w:r>
          </w:p>
        </w:tc>
        <w:tc>
          <w:tcPr>
            <w:tcW w:w="132" w:type="pct"/>
            <w:vAlign w:val="bottom"/>
          </w:tcPr>
          <w:p w14:paraId="0E7B6C34" w14:textId="77777777" w:rsidR="00E30E53" w:rsidRPr="00572758" w:rsidRDefault="00E30E53" w:rsidP="00E30E53">
            <w:pPr>
              <w:ind w:left="-202" w:firstLine="68"/>
              <w:jc w:val="center"/>
              <w:rPr>
                <w:rFonts w:cs="Times New Roman"/>
                <w:bCs/>
                <w:color w:val="000000" w:themeColor="text1"/>
                <w:szCs w:val="22"/>
                <w:highlight w:val="yellow"/>
              </w:rPr>
            </w:pPr>
          </w:p>
        </w:tc>
        <w:tc>
          <w:tcPr>
            <w:tcW w:w="544" w:type="pct"/>
            <w:vAlign w:val="bottom"/>
          </w:tcPr>
          <w:p w14:paraId="2FF2C84E" w14:textId="77777777" w:rsidR="00E30E53" w:rsidRPr="00572758" w:rsidRDefault="00E30E53" w:rsidP="00E30E53">
            <w:pPr>
              <w:jc w:val="center"/>
              <w:rPr>
                <w:rFonts w:cs="Times New Roman"/>
                <w:bCs/>
                <w:color w:val="000000" w:themeColor="text1"/>
                <w:szCs w:val="22"/>
                <w:highlight w:val="yellow"/>
              </w:rPr>
            </w:pPr>
            <w:r w:rsidRPr="00572758">
              <w:rPr>
                <w:rFonts w:cs="Times New Roman"/>
                <w:bCs/>
                <w:szCs w:val="22"/>
              </w:rPr>
              <w:t>Increase</w:t>
            </w:r>
          </w:p>
        </w:tc>
        <w:tc>
          <w:tcPr>
            <w:tcW w:w="119" w:type="pct"/>
            <w:vAlign w:val="bottom"/>
          </w:tcPr>
          <w:p w14:paraId="0FFB21C5" w14:textId="77777777" w:rsidR="00E30E53" w:rsidRPr="00572758" w:rsidRDefault="00E30E53" w:rsidP="00E30E53">
            <w:pPr>
              <w:jc w:val="center"/>
              <w:rPr>
                <w:rFonts w:cs="Times New Roman"/>
                <w:bCs/>
                <w:color w:val="000000" w:themeColor="text1"/>
                <w:szCs w:val="22"/>
                <w:highlight w:val="yellow"/>
              </w:rPr>
            </w:pPr>
          </w:p>
        </w:tc>
        <w:tc>
          <w:tcPr>
            <w:tcW w:w="564" w:type="pct"/>
            <w:vAlign w:val="bottom"/>
          </w:tcPr>
          <w:p w14:paraId="304B3658" w14:textId="77777777" w:rsidR="00E30E53" w:rsidRPr="00572758" w:rsidRDefault="00E30E53" w:rsidP="002F352D">
            <w:pPr>
              <w:ind w:right="-104" w:hanging="74"/>
              <w:jc w:val="center"/>
              <w:rPr>
                <w:rFonts w:cs="Times New Roman"/>
                <w:bCs/>
                <w:color w:val="000000" w:themeColor="text1"/>
                <w:szCs w:val="22"/>
                <w:highlight w:val="yellow"/>
              </w:rPr>
            </w:pPr>
            <w:r w:rsidRPr="00572758">
              <w:rPr>
                <w:rFonts w:cs="Times New Roman"/>
                <w:bCs/>
                <w:szCs w:val="22"/>
              </w:rPr>
              <w:t>Decrease</w:t>
            </w:r>
          </w:p>
        </w:tc>
        <w:tc>
          <w:tcPr>
            <w:tcW w:w="143" w:type="pct"/>
            <w:vAlign w:val="bottom"/>
          </w:tcPr>
          <w:p w14:paraId="50709526" w14:textId="77777777" w:rsidR="00E30E53" w:rsidRPr="00572758" w:rsidRDefault="00E30E53" w:rsidP="00E30E53">
            <w:pPr>
              <w:jc w:val="center"/>
              <w:rPr>
                <w:rFonts w:cs="Times New Roman"/>
                <w:bCs/>
                <w:color w:val="000000" w:themeColor="text1"/>
                <w:szCs w:val="22"/>
                <w:highlight w:val="yellow"/>
                <w:cs/>
              </w:rPr>
            </w:pPr>
          </w:p>
        </w:tc>
        <w:tc>
          <w:tcPr>
            <w:tcW w:w="643" w:type="pct"/>
            <w:vAlign w:val="bottom"/>
          </w:tcPr>
          <w:p w14:paraId="0A16C214" w14:textId="77777777" w:rsidR="00E30E53" w:rsidRPr="00572758" w:rsidRDefault="00E30E53" w:rsidP="00E30E53">
            <w:pPr>
              <w:pStyle w:val="acctmergecolhdg"/>
              <w:spacing w:line="240" w:lineRule="auto"/>
              <w:ind w:left="-83" w:right="-79" w:firstLine="4"/>
              <w:rPr>
                <w:rFonts w:cs="Times New Roman"/>
                <w:b w:val="0"/>
                <w:bCs/>
                <w:szCs w:val="22"/>
              </w:rPr>
            </w:pPr>
            <w:r w:rsidRPr="00572758">
              <w:rPr>
                <w:rFonts w:cs="Times New Roman"/>
                <w:b w:val="0"/>
                <w:bCs/>
                <w:szCs w:val="22"/>
              </w:rPr>
              <w:t xml:space="preserve">31 </w:t>
            </w:r>
          </w:p>
          <w:p w14:paraId="262022A1" w14:textId="77777777" w:rsidR="00E30E53" w:rsidRPr="00572758" w:rsidRDefault="00E30E53" w:rsidP="00E30E53">
            <w:pPr>
              <w:pStyle w:val="acctmergecolhdg"/>
              <w:spacing w:line="240" w:lineRule="auto"/>
              <w:ind w:left="-83" w:right="-79" w:firstLine="4"/>
              <w:rPr>
                <w:rFonts w:cs="Times New Roman"/>
                <w:b w:val="0"/>
                <w:bCs/>
                <w:szCs w:val="22"/>
              </w:rPr>
            </w:pPr>
            <w:r w:rsidRPr="00572758">
              <w:rPr>
                <w:rFonts w:cs="Times New Roman"/>
                <w:b w:val="0"/>
                <w:bCs/>
                <w:szCs w:val="22"/>
              </w:rPr>
              <w:t xml:space="preserve">March </w:t>
            </w:r>
          </w:p>
          <w:p w14:paraId="39DD3828" w14:textId="0697F45D" w:rsidR="00E30E53" w:rsidRPr="00572758" w:rsidRDefault="00E30E53" w:rsidP="00E30E53">
            <w:pPr>
              <w:jc w:val="center"/>
              <w:rPr>
                <w:rFonts w:cs="Times New Roman"/>
                <w:color w:val="000000" w:themeColor="text1"/>
                <w:szCs w:val="22"/>
                <w:highlight w:val="yellow"/>
                <w:cs/>
              </w:rPr>
            </w:pPr>
            <w:r w:rsidRPr="00572758">
              <w:rPr>
                <w:rFonts w:cs="Times New Roman"/>
                <w:szCs w:val="22"/>
              </w:rPr>
              <w:t>202</w:t>
            </w:r>
            <w:r w:rsidR="002F352D">
              <w:rPr>
                <w:rFonts w:cs="Times New Roman"/>
                <w:szCs w:val="22"/>
              </w:rPr>
              <w:t>4</w:t>
            </w:r>
          </w:p>
        </w:tc>
      </w:tr>
      <w:tr w:rsidR="00E30E53" w:rsidRPr="00572758" w14:paraId="433A8068" w14:textId="77777777" w:rsidTr="002F352D">
        <w:trPr>
          <w:trHeight w:val="80"/>
        </w:trPr>
        <w:tc>
          <w:tcPr>
            <w:tcW w:w="2266" w:type="pct"/>
            <w:vAlign w:val="bottom"/>
          </w:tcPr>
          <w:p w14:paraId="431E3FF0" w14:textId="77777777" w:rsidR="00E30E53" w:rsidRPr="00572758" w:rsidRDefault="00E30E53" w:rsidP="00E30E53">
            <w:pPr>
              <w:spacing w:line="240" w:lineRule="auto"/>
              <w:ind w:firstLine="429"/>
              <w:rPr>
                <w:rFonts w:cs="Times New Roman"/>
                <w:b/>
                <w:bCs/>
                <w:i/>
                <w:iCs/>
                <w:color w:val="000000" w:themeColor="text1"/>
                <w:szCs w:val="22"/>
                <w:highlight w:val="yellow"/>
                <w:cs/>
              </w:rPr>
            </w:pPr>
          </w:p>
        </w:tc>
        <w:tc>
          <w:tcPr>
            <w:tcW w:w="2734" w:type="pct"/>
            <w:gridSpan w:val="7"/>
          </w:tcPr>
          <w:p w14:paraId="7A87B513" w14:textId="77777777" w:rsidR="00E30E53" w:rsidRPr="00572758" w:rsidRDefault="00E30E53" w:rsidP="002F352D">
            <w:pPr>
              <w:spacing w:line="240" w:lineRule="auto"/>
              <w:ind w:right="-104"/>
              <w:jc w:val="center"/>
              <w:rPr>
                <w:rFonts w:cs="Times New Roman"/>
                <w:i/>
                <w:iCs/>
                <w:color w:val="000000" w:themeColor="text1"/>
                <w:szCs w:val="22"/>
                <w:highlight w:val="yellow"/>
              </w:rPr>
            </w:pPr>
            <w:r w:rsidRPr="00572758">
              <w:rPr>
                <w:rFonts w:cs="Times New Roman"/>
                <w:i/>
                <w:iCs/>
                <w:szCs w:val="22"/>
              </w:rPr>
              <w:t>(in million Baht)</w:t>
            </w:r>
          </w:p>
        </w:tc>
      </w:tr>
      <w:tr w:rsidR="00E30E53" w:rsidRPr="00572758" w14:paraId="7825A4CA" w14:textId="77777777" w:rsidTr="002F352D">
        <w:tblPrEx>
          <w:tblLook w:val="04A0" w:firstRow="1" w:lastRow="0" w:firstColumn="1" w:lastColumn="0" w:noHBand="0" w:noVBand="1"/>
        </w:tblPrEx>
        <w:tc>
          <w:tcPr>
            <w:tcW w:w="2266" w:type="pct"/>
          </w:tcPr>
          <w:p w14:paraId="365CDBD7" w14:textId="687B1958" w:rsidR="00E30E53" w:rsidRPr="00572758" w:rsidRDefault="00153C89" w:rsidP="00E30E53">
            <w:pPr>
              <w:ind w:firstLine="429"/>
              <w:rPr>
                <w:rFonts w:cs="Times New Roman"/>
                <w:b/>
                <w:bCs/>
                <w:color w:val="000000" w:themeColor="text1"/>
                <w:szCs w:val="22"/>
                <w:highlight w:val="yellow"/>
                <w:cs/>
              </w:rPr>
            </w:pPr>
            <w:r>
              <w:rPr>
                <w:rFonts w:cs="Times New Roman"/>
                <w:b/>
                <w:bCs/>
                <w:i/>
                <w:iCs/>
                <w:szCs w:val="22"/>
              </w:rPr>
              <w:t>Short-term l</w:t>
            </w:r>
            <w:r w:rsidR="00E30E53" w:rsidRPr="00572758">
              <w:rPr>
                <w:rFonts w:cs="Times New Roman"/>
                <w:b/>
                <w:bCs/>
                <w:i/>
                <w:iCs/>
                <w:szCs w:val="22"/>
              </w:rPr>
              <w:t>oans to</w:t>
            </w:r>
          </w:p>
        </w:tc>
        <w:tc>
          <w:tcPr>
            <w:tcW w:w="589" w:type="pct"/>
          </w:tcPr>
          <w:p w14:paraId="236A9A94" w14:textId="77777777" w:rsidR="00E30E53" w:rsidRPr="00572758" w:rsidRDefault="00E30E53" w:rsidP="00E30E53">
            <w:pPr>
              <w:tabs>
                <w:tab w:val="decimal" w:pos="780"/>
              </w:tabs>
              <w:spacing w:line="240" w:lineRule="auto"/>
              <w:rPr>
                <w:rFonts w:cs="Times New Roman"/>
                <w:color w:val="000000" w:themeColor="text1"/>
                <w:szCs w:val="22"/>
                <w:highlight w:val="yellow"/>
                <w:cs/>
              </w:rPr>
            </w:pPr>
          </w:p>
        </w:tc>
        <w:tc>
          <w:tcPr>
            <w:tcW w:w="132" w:type="pct"/>
          </w:tcPr>
          <w:p w14:paraId="4BB8E094" w14:textId="77777777" w:rsidR="00E30E53" w:rsidRPr="00572758" w:rsidRDefault="00E30E53" w:rsidP="00E30E53">
            <w:pPr>
              <w:tabs>
                <w:tab w:val="decimal" w:pos="780"/>
              </w:tabs>
              <w:spacing w:line="240" w:lineRule="auto"/>
              <w:rPr>
                <w:rFonts w:cs="Times New Roman"/>
                <w:color w:val="000000" w:themeColor="text1"/>
                <w:szCs w:val="22"/>
                <w:highlight w:val="yellow"/>
                <w:cs/>
              </w:rPr>
            </w:pPr>
          </w:p>
        </w:tc>
        <w:tc>
          <w:tcPr>
            <w:tcW w:w="544" w:type="pct"/>
          </w:tcPr>
          <w:p w14:paraId="0E8C6C2E" w14:textId="77777777" w:rsidR="00E30E53" w:rsidRPr="00572758" w:rsidRDefault="00E30E53" w:rsidP="00E30E53">
            <w:pPr>
              <w:tabs>
                <w:tab w:val="decimal" w:pos="780"/>
              </w:tabs>
              <w:spacing w:line="240" w:lineRule="auto"/>
              <w:rPr>
                <w:rFonts w:cs="Times New Roman"/>
                <w:color w:val="000000" w:themeColor="text1"/>
                <w:szCs w:val="22"/>
                <w:highlight w:val="yellow"/>
                <w:cs/>
              </w:rPr>
            </w:pPr>
          </w:p>
        </w:tc>
        <w:tc>
          <w:tcPr>
            <w:tcW w:w="119" w:type="pct"/>
          </w:tcPr>
          <w:p w14:paraId="3C1ECF18" w14:textId="77777777" w:rsidR="00E30E53" w:rsidRPr="00572758" w:rsidRDefault="00E30E53" w:rsidP="00E30E53">
            <w:pPr>
              <w:tabs>
                <w:tab w:val="decimal" w:pos="780"/>
              </w:tabs>
              <w:spacing w:line="240" w:lineRule="auto"/>
              <w:rPr>
                <w:rFonts w:cs="Times New Roman"/>
                <w:color w:val="000000" w:themeColor="text1"/>
                <w:szCs w:val="22"/>
                <w:highlight w:val="yellow"/>
                <w:cs/>
              </w:rPr>
            </w:pPr>
          </w:p>
        </w:tc>
        <w:tc>
          <w:tcPr>
            <w:tcW w:w="564" w:type="pct"/>
          </w:tcPr>
          <w:p w14:paraId="04FB8FE8" w14:textId="77777777" w:rsidR="00E30E53" w:rsidRPr="00572758" w:rsidRDefault="00E30E53" w:rsidP="002F352D">
            <w:pPr>
              <w:tabs>
                <w:tab w:val="decimal" w:pos="780"/>
              </w:tabs>
              <w:spacing w:line="240" w:lineRule="auto"/>
              <w:ind w:right="-104"/>
              <w:rPr>
                <w:rFonts w:cs="Times New Roman"/>
                <w:color w:val="000000" w:themeColor="text1"/>
                <w:szCs w:val="22"/>
                <w:highlight w:val="yellow"/>
                <w:cs/>
              </w:rPr>
            </w:pPr>
          </w:p>
        </w:tc>
        <w:tc>
          <w:tcPr>
            <w:tcW w:w="143" w:type="pct"/>
          </w:tcPr>
          <w:p w14:paraId="41CC75FF" w14:textId="77777777" w:rsidR="00E30E53" w:rsidRPr="00572758" w:rsidRDefault="00E30E53" w:rsidP="00E30E53">
            <w:pPr>
              <w:tabs>
                <w:tab w:val="decimal" w:pos="780"/>
              </w:tabs>
              <w:spacing w:line="240" w:lineRule="auto"/>
              <w:rPr>
                <w:rFonts w:cs="Times New Roman"/>
                <w:color w:val="000000" w:themeColor="text1"/>
                <w:szCs w:val="22"/>
                <w:highlight w:val="yellow"/>
                <w:cs/>
              </w:rPr>
            </w:pPr>
          </w:p>
        </w:tc>
        <w:tc>
          <w:tcPr>
            <w:tcW w:w="643" w:type="pct"/>
          </w:tcPr>
          <w:p w14:paraId="5BD792C0" w14:textId="77777777" w:rsidR="00E30E53" w:rsidRPr="00572758" w:rsidRDefault="00E30E53" w:rsidP="00E30E53">
            <w:pPr>
              <w:tabs>
                <w:tab w:val="decimal" w:pos="780"/>
              </w:tabs>
              <w:spacing w:line="240" w:lineRule="auto"/>
              <w:rPr>
                <w:rFonts w:cs="Times New Roman"/>
                <w:color w:val="000000" w:themeColor="text1"/>
                <w:szCs w:val="22"/>
                <w:highlight w:val="yellow"/>
                <w:cs/>
              </w:rPr>
            </w:pPr>
          </w:p>
        </w:tc>
      </w:tr>
      <w:tr w:rsidR="002F352D" w:rsidRPr="00572758" w14:paraId="6E1D06D3" w14:textId="77777777" w:rsidTr="002F352D">
        <w:tblPrEx>
          <w:tblLook w:val="04A0" w:firstRow="1" w:lastRow="0" w:firstColumn="1" w:lastColumn="0" w:noHBand="0" w:noVBand="1"/>
        </w:tblPrEx>
        <w:tc>
          <w:tcPr>
            <w:tcW w:w="2266" w:type="pct"/>
          </w:tcPr>
          <w:p w14:paraId="572FDFCE" w14:textId="77777777" w:rsidR="002F352D" w:rsidRPr="00572758" w:rsidRDefault="002F352D" w:rsidP="002F352D">
            <w:pPr>
              <w:ind w:firstLine="429"/>
              <w:rPr>
                <w:rFonts w:cs="Times New Roman"/>
                <w:szCs w:val="22"/>
              </w:rPr>
            </w:pPr>
            <w:r w:rsidRPr="00572758">
              <w:rPr>
                <w:rFonts w:cs="Times New Roman"/>
                <w:szCs w:val="22"/>
              </w:rPr>
              <w:t>Subsidiaries</w:t>
            </w:r>
          </w:p>
        </w:tc>
        <w:tc>
          <w:tcPr>
            <w:tcW w:w="589" w:type="pct"/>
          </w:tcPr>
          <w:p w14:paraId="62A9B694" w14:textId="19105B40" w:rsidR="002F352D" w:rsidRPr="00572758" w:rsidRDefault="002F352D" w:rsidP="002F352D">
            <w:pPr>
              <w:jc w:val="right"/>
              <w:rPr>
                <w:rFonts w:cs="Times New Roman"/>
                <w:szCs w:val="22"/>
                <w:cs/>
              </w:rPr>
            </w:pPr>
            <w:r w:rsidRPr="00C115E0">
              <w:t>2,384</w:t>
            </w:r>
            <w:r w:rsidR="00425AD7">
              <w:rPr>
                <w:rFonts w:cs="Times New Roman"/>
                <w:szCs w:val="22"/>
              </w:rPr>
              <w:t>.00</w:t>
            </w:r>
          </w:p>
        </w:tc>
        <w:tc>
          <w:tcPr>
            <w:tcW w:w="132" w:type="pct"/>
          </w:tcPr>
          <w:p w14:paraId="23CE3651" w14:textId="77777777" w:rsidR="002F352D" w:rsidRPr="00572758" w:rsidRDefault="002F352D" w:rsidP="002F352D">
            <w:pPr>
              <w:tabs>
                <w:tab w:val="decimal" w:pos="780"/>
              </w:tabs>
              <w:spacing w:line="240" w:lineRule="auto"/>
              <w:rPr>
                <w:rFonts w:cs="Times New Roman"/>
                <w:color w:val="000000" w:themeColor="text1"/>
                <w:szCs w:val="22"/>
                <w:highlight w:val="yellow"/>
                <w:cs/>
              </w:rPr>
            </w:pPr>
          </w:p>
        </w:tc>
        <w:tc>
          <w:tcPr>
            <w:tcW w:w="544" w:type="pct"/>
          </w:tcPr>
          <w:p w14:paraId="39068024" w14:textId="340A9DBF" w:rsidR="002F352D" w:rsidRPr="00572758" w:rsidRDefault="002F352D" w:rsidP="002F352D">
            <w:pPr>
              <w:jc w:val="right"/>
              <w:rPr>
                <w:rFonts w:cs="Times New Roman"/>
                <w:color w:val="000000" w:themeColor="text1"/>
                <w:szCs w:val="22"/>
                <w:highlight w:val="yellow"/>
                <w:cs/>
              </w:rPr>
            </w:pPr>
            <w:r w:rsidRPr="00C115E0">
              <w:t>1,849.95</w:t>
            </w:r>
          </w:p>
        </w:tc>
        <w:tc>
          <w:tcPr>
            <w:tcW w:w="119" w:type="pct"/>
          </w:tcPr>
          <w:p w14:paraId="496EC031" w14:textId="77777777" w:rsidR="002F352D" w:rsidRPr="00572758" w:rsidRDefault="002F352D" w:rsidP="002F352D">
            <w:pPr>
              <w:tabs>
                <w:tab w:val="decimal" w:pos="780"/>
              </w:tabs>
              <w:spacing w:line="240" w:lineRule="auto"/>
              <w:rPr>
                <w:rFonts w:cs="Times New Roman"/>
                <w:color w:val="000000" w:themeColor="text1"/>
                <w:szCs w:val="22"/>
                <w:highlight w:val="yellow"/>
                <w:cs/>
              </w:rPr>
            </w:pPr>
          </w:p>
        </w:tc>
        <w:tc>
          <w:tcPr>
            <w:tcW w:w="564" w:type="pct"/>
          </w:tcPr>
          <w:p w14:paraId="38CFECD8" w14:textId="755248A3" w:rsidR="002F352D" w:rsidRPr="00637447" w:rsidRDefault="002F352D" w:rsidP="002F352D">
            <w:pPr>
              <w:ind w:left="-126" w:right="-104" w:firstLine="126"/>
              <w:jc w:val="right"/>
              <w:rPr>
                <w:cs/>
              </w:rPr>
            </w:pPr>
            <w:r w:rsidRPr="00C115E0">
              <w:t>(1,570.00)</w:t>
            </w:r>
          </w:p>
        </w:tc>
        <w:tc>
          <w:tcPr>
            <w:tcW w:w="143" w:type="pct"/>
          </w:tcPr>
          <w:p w14:paraId="1BBDFA88" w14:textId="77777777" w:rsidR="002F352D" w:rsidRPr="00572758" w:rsidRDefault="002F352D" w:rsidP="002F352D">
            <w:pPr>
              <w:tabs>
                <w:tab w:val="decimal" w:pos="780"/>
              </w:tabs>
              <w:spacing w:line="240" w:lineRule="auto"/>
              <w:rPr>
                <w:rFonts w:cs="Times New Roman"/>
                <w:color w:val="000000" w:themeColor="text1"/>
                <w:szCs w:val="22"/>
                <w:highlight w:val="yellow"/>
                <w:cs/>
              </w:rPr>
            </w:pPr>
          </w:p>
        </w:tc>
        <w:tc>
          <w:tcPr>
            <w:tcW w:w="643" w:type="pct"/>
          </w:tcPr>
          <w:p w14:paraId="6240E1A3" w14:textId="19E84428" w:rsidR="002F352D" w:rsidRPr="00572758" w:rsidRDefault="002F352D" w:rsidP="002F352D">
            <w:pPr>
              <w:jc w:val="right"/>
              <w:rPr>
                <w:rFonts w:cs="Times New Roman"/>
                <w:szCs w:val="22"/>
                <w:cs/>
              </w:rPr>
            </w:pPr>
            <w:r w:rsidRPr="00C115E0">
              <w:t>2,663.95</w:t>
            </w:r>
          </w:p>
        </w:tc>
      </w:tr>
      <w:tr w:rsidR="00637447" w:rsidRPr="00572758" w14:paraId="130ABFFD" w14:textId="77777777" w:rsidTr="002F352D">
        <w:tblPrEx>
          <w:tblLook w:val="04A0" w:firstRow="1" w:lastRow="0" w:firstColumn="1" w:lastColumn="0" w:noHBand="0" w:noVBand="1"/>
        </w:tblPrEx>
        <w:trPr>
          <w:trHeight w:val="136"/>
        </w:trPr>
        <w:tc>
          <w:tcPr>
            <w:tcW w:w="2266" w:type="pct"/>
          </w:tcPr>
          <w:p w14:paraId="6A9BB9F8" w14:textId="77777777" w:rsidR="00637447" w:rsidRPr="00572758" w:rsidRDefault="00637447" w:rsidP="00637447">
            <w:pPr>
              <w:spacing w:line="240" w:lineRule="auto"/>
              <w:ind w:left="609" w:hanging="180"/>
              <w:rPr>
                <w:rFonts w:cs="Times New Roman"/>
                <w:b/>
                <w:bCs/>
                <w:szCs w:val="22"/>
              </w:rPr>
            </w:pPr>
            <w:r w:rsidRPr="00572758">
              <w:rPr>
                <w:rFonts w:cs="Times New Roman"/>
                <w:i/>
                <w:iCs/>
                <w:szCs w:val="22"/>
              </w:rPr>
              <w:t>Less</w:t>
            </w:r>
            <w:r w:rsidRPr="00572758">
              <w:rPr>
                <w:rFonts w:cs="Times New Roman"/>
                <w:szCs w:val="22"/>
              </w:rPr>
              <w:t xml:space="preserve"> allowance for expected credit loss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733A5FE5" w14:textId="1D1B17D4" w:rsidR="00637447" w:rsidRPr="00572758" w:rsidRDefault="00637447" w:rsidP="00637447">
            <w:pPr>
              <w:ind w:right="96"/>
              <w:jc w:val="right"/>
              <w:rPr>
                <w:rFonts w:cs="Times New Roman"/>
                <w:szCs w:val="22"/>
              </w:rPr>
            </w:pPr>
            <w:r w:rsidRPr="009705DE">
              <w:t>-</w:t>
            </w:r>
          </w:p>
        </w:tc>
        <w:tc>
          <w:tcPr>
            <w:tcW w:w="132" w:type="pct"/>
          </w:tcPr>
          <w:p w14:paraId="217DB740" w14:textId="77777777" w:rsidR="00637447" w:rsidRPr="00572758" w:rsidRDefault="00637447" w:rsidP="00637447">
            <w:pPr>
              <w:tabs>
                <w:tab w:val="decimal" w:pos="780"/>
              </w:tabs>
              <w:spacing w:line="240" w:lineRule="auto"/>
              <w:rPr>
                <w:rFonts w:cs="Times New Roman"/>
                <w:color w:val="000000" w:themeColor="text1"/>
                <w:szCs w:val="22"/>
                <w:highlight w:val="yellow"/>
                <w:cs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6EEBCAD1" w14:textId="336DCFD2" w:rsidR="00637447" w:rsidRPr="00572758" w:rsidRDefault="00637447" w:rsidP="00637447">
            <w:pPr>
              <w:ind w:right="90"/>
              <w:jc w:val="right"/>
              <w:rPr>
                <w:rFonts w:cs="Times New Roman"/>
                <w:color w:val="000000" w:themeColor="text1"/>
                <w:szCs w:val="22"/>
                <w:cs/>
              </w:rPr>
            </w:pPr>
            <w:r w:rsidRPr="009705DE">
              <w:t>-</w:t>
            </w:r>
          </w:p>
        </w:tc>
        <w:tc>
          <w:tcPr>
            <w:tcW w:w="119" w:type="pct"/>
          </w:tcPr>
          <w:p w14:paraId="66D0B972" w14:textId="77777777" w:rsidR="00637447" w:rsidRPr="00572758" w:rsidRDefault="00637447" w:rsidP="00637447">
            <w:pPr>
              <w:tabs>
                <w:tab w:val="decimal" w:pos="780"/>
              </w:tabs>
              <w:spacing w:line="240" w:lineRule="auto"/>
              <w:rPr>
                <w:rFonts w:cs="Times New Roman"/>
                <w:color w:val="000000" w:themeColor="text1"/>
                <w:szCs w:val="22"/>
                <w:cs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70673EA0" w14:textId="6844D6FB" w:rsidR="00637447" w:rsidRPr="00637447" w:rsidRDefault="00637447" w:rsidP="00924CA4">
            <w:pPr>
              <w:jc w:val="right"/>
              <w:rPr>
                <w:cs/>
              </w:rPr>
            </w:pPr>
            <w:r w:rsidRPr="009705DE">
              <w:t>-</w:t>
            </w:r>
          </w:p>
        </w:tc>
        <w:tc>
          <w:tcPr>
            <w:tcW w:w="143" w:type="pct"/>
          </w:tcPr>
          <w:p w14:paraId="43DA75C3" w14:textId="77777777" w:rsidR="00637447" w:rsidRPr="00572758" w:rsidRDefault="00637447" w:rsidP="00637447">
            <w:pPr>
              <w:tabs>
                <w:tab w:val="decimal" w:pos="780"/>
              </w:tabs>
              <w:spacing w:line="240" w:lineRule="auto"/>
              <w:rPr>
                <w:rFonts w:cs="Times New Roman"/>
                <w:color w:val="000000" w:themeColor="text1"/>
                <w:szCs w:val="22"/>
                <w:cs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2EE49A93" w14:textId="71BB5C29" w:rsidR="00637447" w:rsidRPr="00572758" w:rsidRDefault="00637447" w:rsidP="00637447">
            <w:pPr>
              <w:ind w:right="90"/>
              <w:jc w:val="right"/>
              <w:rPr>
                <w:rFonts w:cs="Times New Roman"/>
                <w:szCs w:val="22"/>
                <w:cs/>
              </w:rPr>
            </w:pPr>
            <w:r w:rsidRPr="009705DE">
              <w:t>-</w:t>
            </w:r>
          </w:p>
        </w:tc>
      </w:tr>
      <w:tr w:rsidR="002F352D" w:rsidRPr="00637447" w14:paraId="3858E3B7" w14:textId="77777777" w:rsidTr="002F352D">
        <w:tblPrEx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2266" w:type="pct"/>
          </w:tcPr>
          <w:p w14:paraId="1E74046F" w14:textId="77777777" w:rsidR="002F352D" w:rsidRPr="00572758" w:rsidRDefault="002F352D" w:rsidP="002F352D">
            <w:pPr>
              <w:spacing w:line="240" w:lineRule="auto"/>
              <w:ind w:left="429"/>
              <w:rPr>
                <w:rFonts w:cs="Times New Roman"/>
                <w:i/>
                <w:iCs/>
                <w:szCs w:val="22"/>
              </w:rPr>
            </w:pPr>
            <w:r w:rsidRPr="00572758">
              <w:rPr>
                <w:rFonts w:cs="Times New Roman"/>
                <w:b/>
                <w:bCs/>
                <w:szCs w:val="22"/>
              </w:rPr>
              <w:t>Net</w:t>
            </w: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63DAE0A7" w14:textId="3B20C2B8" w:rsidR="002F352D" w:rsidRPr="0090358A" w:rsidRDefault="002F352D" w:rsidP="002F352D">
            <w:pPr>
              <w:jc w:val="right"/>
              <w:rPr>
                <w:rFonts w:cs="Times New Roman"/>
                <w:b/>
                <w:bCs/>
                <w:szCs w:val="22"/>
                <w:lang w:val="en-US"/>
              </w:rPr>
            </w:pPr>
            <w:r w:rsidRPr="002F352D">
              <w:rPr>
                <w:b/>
                <w:bCs/>
              </w:rPr>
              <w:t>2,384</w:t>
            </w:r>
            <w:r w:rsidR="00425AD7">
              <w:rPr>
                <w:rFonts w:cs="Times New Roman"/>
                <w:b/>
                <w:bCs/>
                <w:szCs w:val="22"/>
              </w:rPr>
              <w:t>.00</w:t>
            </w:r>
          </w:p>
        </w:tc>
        <w:tc>
          <w:tcPr>
            <w:tcW w:w="132" w:type="pct"/>
          </w:tcPr>
          <w:p w14:paraId="5EE947B3" w14:textId="77777777" w:rsidR="002F352D" w:rsidRPr="002F352D" w:rsidRDefault="002F352D" w:rsidP="002F352D">
            <w:pPr>
              <w:tabs>
                <w:tab w:val="decimal" w:pos="880"/>
              </w:tabs>
              <w:spacing w:line="240" w:lineRule="auto"/>
              <w:rPr>
                <w:rFonts w:cs="Times New Roman"/>
                <w:b/>
                <w:bCs/>
                <w:color w:val="000000" w:themeColor="text1"/>
                <w:szCs w:val="22"/>
                <w:highlight w:val="yellow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</w:tcPr>
          <w:p w14:paraId="3670807C" w14:textId="2D0C1BE5" w:rsidR="002F352D" w:rsidRPr="002F352D" w:rsidRDefault="002F352D" w:rsidP="002F352D">
            <w:pPr>
              <w:jc w:val="right"/>
              <w:rPr>
                <w:rFonts w:cs="Times New Roman"/>
                <w:b/>
                <w:bCs/>
                <w:color w:val="000000" w:themeColor="text1"/>
                <w:szCs w:val="22"/>
              </w:rPr>
            </w:pPr>
            <w:r w:rsidRPr="002F352D">
              <w:rPr>
                <w:b/>
                <w:bCs/>
              </w:rPr>
              <w:t>1,849.95</w:t>
            </w:r>
          </w:p>
        </w:tc>
        <w:tc>
          <w:tcPr>
            <w:tcW w:w="119" w:type="pct"/>
          </w:tcPr>
          <w:p w14:paraId="14FDE273" w14:textId="77777777" w:rsidR="002F352D" w:rsidRPr="002F352D" w:rsidRDefault="002F352D" w:rsidP="002F352D">
            <w:pPr>
              <w:tabs>
                <w:tab w:val="decimal" w:pos="878"/>
              </w:tabs>
              <w:spacing w:line="240" w:lineRule="auto"/>
              <w:rPr>
                <w:rFonts w:cs="Times New Roman"/>
                <w:b/>
                <w:bCs/>
                <w:color w:val="000000" w:themeColor="text1"/>
                <w:szCs w:val="22"/>
                <w:highlight w:val="yellow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</w:tcPr>
          <w:p w14:paraId="6AE5219A" w14:textId="6F5ED270" w:rsidR="002F352D" w:rsidRPr="002F352D" w:rsidRDefault="002F352D" w:rsidP="002F352D">
            <w:pPr>
              <w:ind w:left="-126" w:right="-104" w:firstLine="126"/>
              <w:jc w:val="right"/>
              <w:rPr>
                <w:b/>
                <w:bCs/>
              </w:rPr>
            </w:pPr>
            <w:r w:rsidRPr="002F352D">
              <w:rPr>
                <w:b/>
                <w:bCs/>
              </w:rPr>
              <w:t>(1,570.00)</w:t>
            </w:r>
          </w:p>
        </w:tc>
        <w:tc>
          <w:tcPr>
            <w:tcW w:w="143" w:type="pct"/>
          </w:tcPr>
          <w:p w14:paraId="73470A40" w14:textId="77777777" w:rsidR="002F352D" w:rsidRPr="002F352D" w:rsidRDefault="002F352D" w:rsidP="002F352D">
            <w:pPr>
              <w:tabs>
                <w:tab w:val="decimal" w:pos="796"/>
              </w:tabs>
              <w:spacing w:line="240" w:lineRule="auto"/>
              <w:rPr>
                <w:rFonts w:cs="Times New Roman"/>
                <w:b/>
                <w:bCs/>
                <w:color w:val="000000" w:themeColor="text1"/>
                <w:szCs w:val="22"/>
                <w:highlight w:val="yellow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07613C74" w14:textId="7E986451" w:rsidR="002F352D" w:rsidRPr="002F352D" w:rsidRDefault="002F352D" w:rsidP="002F352D">
            <w:pPr>
              <w:jc w:val="right"/>
              <w:rPr>
                <w:rFonts w:cs="Times New Roman"/>
                <w:b/>
                <w:bCs/>
                <w:szCs w:val="22"/>
              </w:rPr>
            </w:pPr>
            <w:r w:rsidRPr="002F352D">
              <w:rPr>
                <w:b/>
                <w:bCs/>
              </w:rPr>
              <w:t>2,663.95</w:t>
            </w:r>
          </w:p>
        </w:tc>
      </w:tr>
    </w:tbl>
    <w:p w14:paraId="2F41D9BA" w14:textId="77777777" w:rsidR="00FE0881" w:rsidRDefault="00FE0881">
      <w:r>
        <w:br w:type="page"/>
      </w:r>
    </w:p>
    <w:tbl>
      <w:tblPr>
        <w:tblW w:w="9292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21"/>
        <w:gridCol w:w="1080"/>
        <w:gridCol w:w="180"/>
        <w:gridCol w:w="1080"/>
        <w:gridCol w:w="180"/>
        <w:gridCol w:w="1080"/>
        <w:gridCol w:w="180"/>
        <w:gridCol w:w="1091"/>
      </w:tblGrid>
      <w:tr w:rsidR="00E30E53" w:rsidRPr="00D262BF" w14:paraId="768E00F6" w14:textId="77777777" w:rsidTr="00BA3D8F">
        <w:trPr>
          <w:cantSplit/>
        </w:trPr>
        <w:tc>
          <w:tcPr>
            <w:tcW w:w="4421" w:type="dxa"/>
          </w:tcPr>
          <w:p w14:paraId="645E09D8" w14:textId="77777777" w:rsidR="00E30E53" w:rsidRPr="00D262BF" w:rsidRDefault="00E30E53" w:rsidP="00BA3D8F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  <w:r w:rsidRPr="00D262BF">
              <w:rPr>
                <w:rFonts w:cs="Times New Roman"/>
              </w:rPr>
              <w:lastRenderedPageBreak/>
              <w:br w:type="page"/>
            </w:r>
          </w:p>
        </w:tc>
        <w:tc>
          <w:tcPr>
            <w:tcW w:w="2340" w:type="dxa"/>
            <w:gridSpan w:val="3"/>
          </w:tcPr>
          <w:p w14:paraId="06AC98F6" w14:textId="77777777" w:rsidR="00E30E53" w:rsidRPr="00D262BF" w:rsidRDefault="00E30E53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D262BF"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180" w:type="dxa"/>
          </w:tcPr>
          <w:p w14:paraId="2674C1A7" w14:textId="77777777" w:rsidR="00E30E53" w:rsidRPr="00D262BF" w:rsidRDefault="00E30E53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90"/>
              <w:jc w:val="center"/>
              <w:rPr>
                <w:rFonts w:cs="Times New Roman"/>
              </w:rPr>
            </w:pPr>
          </w:p>
        </w:tc>
        <w:tc>
          <w:tcPr>
            <w:tcW w:w="2351" w:type="dxa"/>
            <w:gridSpan w:val="3"/>
          </w:tcPr>
          <w:p w14:paraId="6835E48E" w14:textId="77777777" w:rsidR="00E30E53" w:rsidRPr="00D262BF" w:rsidRDefault="00E30E53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D262BF">
              <w:rPr>
                <w:rFonts w:cs="Times New Roman"/>
                <w:b/>
                <w:bCs/>
              </w:rPr>
              <w:t>Separate</w:t>
            </w:r>
          </w:p>
        </w:tc>
      </w:tr>
      <w:tr w:rsidR="00E30E53" w:rsidRPr="00D262BF" w14:paraId="699E7694" w14:textId="77777777" w:rsidTr="00BA3D8F">
        <w:trPr>
          <w:cantSplit/>
        </w:trPr>
        <w:tc>
          <w:tcPr>
            <w:tcW w:w="4421" w:type="dxa"/>
          </w:tcPr>
          <w:p w14:paraId="40C7D45B" w14:textId="77777777" w:rsidR="00E30E53" w:rsidRPr="00D262BF" w:rsidRDefault="00E30E53" w:rsidP="00BA3D8F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4D2A6B9E" w14:textId="77777777" w:rsidR="00E30E53" w:rsidRPr="00D262BF" w:rsidRDefault="00E30E53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D262BF"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180" w:type="dxa"/>
          </w:tcPr>
          <w:p w14:paraId="6F6F6DF4" w14:textId="77777777" w:rsidR="00E30E53" w:rsidRPr="00D262BF" w:rsidRDefault="00E30E53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90"/>
              <w:jc w:val="center"/>
              <w:rPr>
                <w:rFonts w:cs="Times New Roman"/>
              </w:rPr>
            </w:pPr>
          </w:p>
        </w:tc>
        <w:tc>
          <w:tcPr>
            <w:tcW w:w="2351" w:type="dxa"/>
            <w:gridSpan w:val="3"/>
          </w:tcPr>
          <w:p w14:paraId="20DA1683" w14:textId="77777777" w:rsidR="00E30E53" w:rsidRPr="00D262BF" w:rsidRDefault="00E30E53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D262BF">
              <w:rPr>
                <w:rFonts w:cs="Times New Roman"/>
                <w:b/>
                <w:bCs/>
              </w:rPr>
              <w:t>financial statements</w:t>
            </w:r>
          </w:p>
        </w:tc>
      </w:tr>
      <w:tr w:rsidR="00E30E53" w:rsidRPr="00D262BF" w14:paraId="73B612E3" w14:textId="77777777" w:rsidTr="00BA3D8F">
        <w:trPr>
          <w:cantSplit/>
        </w:trPr>
        <w:tc>
          <w:tcPr>
            <w:tcW w:w="4421" w:type="dxa"/>
          </w:tcPr>
          <w:p w14:paraId="65EF65AB" w14:textId="77777777" w:rsidR="00E30E53" w:rsidRPr="00D262BF" w:rsidRDefault="00E30E53" w:rsidP="00E30E53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2C1C445D" w14:textId="06EF8CB8" w:rsidR="00E30E53" w:rsidRPr="00D262BF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lang w:val="en-US" w:bidi="th-TH"/>
              </w:rPr>
            </w:pPr>
            <w:r>
              <w:rPr>
                <w:rFonts w:cs="Times New Roman"/>
                <w:lang w:val="en-US" w:bidi="th-TH"/>
              </w:rPr>
              <w:t>31</w:t>
            </w:r>
          </w:p>
        </w:tc>
        <w:tc>
          <w:tcPr>
            <w:tcW w:w="180" w:type="dxa"/>
          </w:tcPr>
          <w:p w14:paraId="53776532" w14:textId="77777777" w:rsidR="00E30E53" w:rsidRPr="00D262BF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26721EF5" w14:textId="5357437A" w:rsidR="00E30E53" w:rsidRPr="00D262BF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>
              <w:rPr>
                <w:rFonts w:cs="Times New Roman"/>
                <w:szCs w:val="22"/>
                <w:lang w:bidi="th-TH"/>
              </w:rPr>
              <w:t>31</w:t>
            </w:r>
          </w:p>
        </w:tc>
        <w:tc>
          <w:tcPr>
            <w:tcW w:w="180" w:type="dxa"/>
          </w:tcPr>
          <w:p w14:paraId="031A7726" w14:textId="77777777" w:rsidR="00E30E53" w:rsidRPr="00D262BF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29598DA0" w14:textId="0E2AC7BD" w:rsidR="00E30E53" w:rsidRPr="00D262BF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en-US" w:bidi="th-TH"/>
              </w:rPr>
              <w:t>31</w:t>
            </w:r>
          </w:p>
        </w:tc>
        <w:tc>
          <w:tcPr>
            <w:tcW w:w="180" w:type="dxa"/>
          </w:tcPr>
          <w:p w14:paraId="6B9AFC08" w14:textId="77777777" w:rsidR="00E30E53" w:rsidRPr="00D262BF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91" w:type="dxa"/>
          </w:tcPr>
          <w:p w14:paraId="33C3A5A2" w14:textId="1A3D4D51" w:rsidR="00E30E53" w:rsidRPr="00D262BF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>
              <w:rPr>
                <w:rFonts w:cs="Times New Roman"/>
                <w:szCs w:val="22"/>
                <w:lang w:bidi="th-TH"/>
              </w:rPr>
              <w:t>31</w:t>
            </w:r>
          </w:p>
        </w:tc>
      </w:tr>
      <w:tr w:rsidR="00E30E53" w:rsidRPr="00D262BF" w14:paraId="46879041" w14:textId="77777777" w:rsidTr="00BA3D8F">
        <w:trPr>
          <w:cantSplit/>
        </w:trPr>
        <w:tc>
          <w:tcPr>
            <w:tcW w:w="4421" w:type="dxa"/>
          </w:tcPr>
          <w:p w14:paraId="09B6047D" w14:textId="77777777" w:rsidR="00E30E53" w:rsidRPr="00D262BF" w:rsidRDefault="00E30E53" w:rsidP="00E30E53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26D6DADF" w14:textId="52FF1986" w:rsidR="00E30E53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lang w:val="en-US" w:bidi="th-TH"/>
              </w:rPr>
            </w:pPr>
            <w:r>
              <w:rPr>
                <w:rFonts w:cs="Times New Roman"/>
                <w:lang w:val="en-US" w:bidi="th-TH"/>
              </w:rPr>
              <w:t>March</w:t>
            </w:r>
          </w:p>
        </w:tc>
        <w:tc>
          <w:tcPr>
            <w:tcW w:w="180" w:type="dxa"/>
          </w:tcPr>
          <w:p w14:paraId="1B975DFA" w14:textId="77777777" w:rsidR="00E30E53" w:rsidRPr="00D262BF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18FD05CE" w14:textId="3E4EEFD5" w:rsidR="00E30E53" w:rsidRPr="00D262BF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>
              <w:rPr>
                <w:rFonts w:cs="Times New Roman"/>
                <w:szCs w:val="22"/>
                <w:lang w:bidi="th-TH"/>
              </w:rPr>
              <w:t>December</w:t>
            </w:r>
          </w:p>
        </w:tc>
        <w:tc>
          <w:tcPr>
            <w:tcW w:w="180" w:type="dxa"/>
          </w:tcPr>
          <w:p w14:paraId="3DD47C57" w14:textId="77777777" w:rsidR="00E30E53" w:rsidRPr="00D262BF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1BB2DA8B" w14:textId="3CCBE3FC" w:rsidR="00E30E53" w:rsidRPr="00D262BF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en-US" w:bidi="th-TH"/>
              </w:rPr>
              <w:t>March</w:t>
            </w:r>
          </w:p>
        </w:tc>
        <w:tc>
          <w:tcPr>
            <w:tcW w:w="180" w:type="dxa"/>
          </w:tcPr>
          <w:p w14:paraId="3776BE2B" w14:textId="77777777" w:rsidR="00E30E53" w:rsidRPr="00D262BF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91" w:type="dxa"/>
          </w:tcPr>
          <w:p w14:paraId="616A4FE3" w14:textId="74F5FFED" w:rsidR="00E30E53" w:rsidRPr="00D262BF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>
              <w:rPr>
                <w:rFonts w:cs="Times New Roman"/>
                <w:szCs w:val="22"/>
                <w:lang w:bidi="th-TH"/>
              </w:rPr>
              <w:t>December</w:t>
            </w:r>
          </w:p>
        </w:tc>
      </w:tr>
      <w:tr w:rsidR="002F352D" w:rsidRPr="00D262BF" w14:paraId="56890436" w14:textId="77777777" w:rsidTr="00BA3D8F">
        <w:trPr>
          <w:cantSplit/>
        </w:trPr>
        <w:tc>
          <w:tcPr>
            <w:tcW w:w="4421" w:type="dxa"/>
          </w:tcPr>
          <w:p w14:paraId="7F38078B" w14:textId="77777777" w:rsidR="002F352D" w:rsidRPr="00D262BF" w:rsidRDefault="002F352D" w:rsidP="002F352D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3866266" w14:textId="25FBA242" w:rsidR="002F352D" w:rsidRPr="00D262BF" w:rsidRDefault="002F352D" w:rsidP="002F352D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lang w:val="en-US" w:bidi="th-TH"/>
              </w:rPr>
            </w:pPr>
            <w:r>
              <w:rPr>
                <w:rFonts w:cs="Times New Roman"/>
              </w:rPr>
              <w:t>2024</w:t>
            </w:r>
          </w:p>
        </w:tc>
        <w:tc>
          <w:tcPr>
            <w:tcW w:w="180" w:type="dxa"/>
          </w:tcPr>
          <w:p w14:paraId="7579A31E" w14:textId="77777777" w:rsidR="002F352D" w:rsidRPr="00D262BF" w:rsidRDefault="002F352D" w:rsidP="002F352D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  <w:vAlign w:val="bottom"/>
          </w:tcPr>
          <w:p w14:paraId="56739B5A" w14:textId="47CEB3F0" w:rsidR="002F352D" w:rsidRPr="00D262BF" w:rsidRDefault="002F352D" w:rsidP="002F352D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180" w:type="dxa"/>
          </w:tcPr>
          <w:p w14:paraId="2C1BA370" w14:textId="77777777" w:rsidR="002F352D" w:rsidRPr="00D262BF" w:rsidRDefault="002F352D" w:rsidP="002F352D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3B59CE10" w14:textId="419AC93A" w:rsidR="002F352D" w:rsidRPr="00D262BF" w:rsidRDefault="002F352D" w:rsidP="002F352D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2024</w:t>
            </w:r>
          </w:p>
        </w:tc>
        <w:tc>
          <w:tcPr>
            <w:tcW w:w="180" w:type="dxa"/>
          </w:tcPr>
          <w:p w14:paraId="7F431580" w14:textId="77777777" w:rsidR="002F352D" w:rsidRPr="00D262BF" w:rsidRDefault="002F352D" w:rsidP="002F352D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91" w:type="dxa"/>
          </w:tcPr>
          <w:p w14:paraId="4B9CB999" w14:textId="6326DDEE" w:rsidR="002F352D" w:rsidRPr="00D262BF" w:rsidRDefault="002F352D" w:rsidP="002F352D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>
              <w:rPr>
                <w:rFonts w:cs="Times New Roman"/>
              </w:rPr>
              <w:t>2023</w:t>
            </w:r>
          </w:p>
        </w:tc>
      </w:tr>
      <w:tr w:rsidR="00E30E53" w:rsidRPr="00D262BF" w14:paraId="00131ECD" w14:textId="77777777" w:rsidTr="00BA3D8F">
        <w:trPr>
          <w:cantSplit/>
        </w:trPr>
        <w:tc>
          <w:tcPr>
            <w:tcW w:w="4421" w:type="dxa"/>
          </w:tcPr>
          <w:p w14:paraId="61737F74" w14:textId="77777777" w:rsidR="00E30E53" w:rsidRPr="00D262BF" w:rsidRDefault="00E30E53" w:rsidP="00E30E53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4871" w:type="dxa"/>
            <w:gridSpan w:val="7"/>
          </w:tcPr>
          <w:p w14:paraId="26ED7E4D" w14:textId="77777777" w:rsidR="00E30E53" w:rsidRPr="00D262BF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  <w:rtl/>
                <w:cs/>
              </w:rPr>
            </w:pPr>
            <w:r w:rsidRPr="00D262BF">
              <w:rPr>
                <w:rFonts w:cs="Times New Roman"/>
                <w:i/>
                <w:iCs/>
                <w:szCs w:val="22"/>
              </w:rPr>
              <w:t>(in million Baht)</w:t>
            </w:r>
          </w:p>
        </w:tc>
      </w:tr>
      <w:tr w:rsidR="00E30E53" w:rsidRPr="00D262BF" w14:paraId="269D9E92" w14:textId="77777777" w:rsidTr="00BA3D8F">
        <w:trPr>
          <w:cantSplit/>
        </w:trPr>
        <w:tc>
          <w:tcPr>
            <w:tcW w:w="4421" w:type="dxa"/>
          </w:tcPr>
          <w:p w14:paraId="7891553E" w14:textId="77777777" w:rsidR="00E30E53" w:rsidRPr="00D262BF" w:rsidRDefault="00E30E53" w:rsidP="00E30E53">
            <w:pPr>
              <w:spacing w:line="240" w:lineRule="atLeast"/>
              <w:rPr>
                <w:rFonts w:cs="Times New Roman"/>
              </w:rPr>
            </w:pPr>
            <w:r w:rsidRPr="00D262BF"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  <w:t xml:space="preserve">Trade accounts payable </w:t>
            </w:r>
          </w:p>
        </w:tc>
        <w:tc>
          <w:tcPr>
            <w:tcW w:w="1080" w:type="dxa"/>
          </w:tcPr>
          <w:p w14:paraId="7A802342" w14:textId="77777777" w:rsidR="00E30E53" w:rsidRPr="00D262BF" w:rsidRDefault="00E30E53" w:rsidP="00E30E5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80" w:type="dxa"/>
          </w:tcPr>
          <w:p w14:paraId="20D58CA5" w14:textId="77777777" w:rsidR="00E30E53" w:rsidRPr="00D262BF" w:rsidRDefault="00E30E53" w:rsidP="00E30E5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3B815E8C" w14:textId="77777777" w:rsidR="00E30E53" w:rsidRPr="00D262BF" w:rsidRDefault="00E30E53" w:rsidP="00E30E5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80" w:type="dxa"/>
          </w:tcPr>
          <w:p w14:paraId="6D14FB12" w14:textId="77777777" w:rsidR="00E30E53" w:rsidRPr="00D262BF" w:rsidRDefault="00E30E53" w:rsidP="00E30E5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58F0D60D" w14:textId="77777777" w:rsidR="00E30E53" w:rsidRPr="00D262BF" w:rsidRDefault="00E30E53" w:rsidP="00E30E5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80" w:type="dxa"/>
          </w:tcPr>
          <w:p w14:paraId="2A509BF2" w14:textId="77777777" w:rsidR="00E30E53" w:rsidRPr="00D262BF" w:rsidRDefault="00E30E53" w:rsidP="00E30E5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91" w:type="dxa"/>
          </w:tcPr>
          <w:p w14:paraId="717B69FA" w14:textId="77777777" w:rsidR="00E30E53" w:rsidRPr="00D262BF" w:rsidRDefault="00E30E53" w:rsidP="00E30E5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</w:tr>
      <w:tr w:rsidR="00967392" w:rsidRPr="00D262BF" w14:paraId="154BB041" w14:textId="77777777" w:rsidTr="00153C89">
        <w:trPr>
          <w:cantSplit/>
        </w:trPr>
        <w:tc>
          <w:tcPr>
            <w:tcW w:w="4421" w:type="dxa"/>
          </w:tcPr>
          <w:p w14:paraId="07D91F88" w14:textId="24E59D70" w:rsidR="00967392" w:rsidRPr="00D262BF" w:rsidRDefault="00967392" w:rsidP="00967392">
            <w:pPr>
              <w:spacing w:line="240" w:lineRule="atLeast"/>
              <w:rPr>
                <w:rFonts w:cs="Times New Roman"/>
              </w:rPr>
            </w:pPr>
            <w:r w:rsidRPr="00D262BF">
              <w:rPr>
                <w:rFonts w:cs="Times New Roman"/>
              </w:rPr>
              <w:t xml:space="preserve">Parent </w:t>
            </w:r>
            <w:r w:rsidR="00C828AC" w:rsidRPr="00C828AC">
              <w:rPr>
                <w:rFonts w:cs="Times New Roman"/>
              </w:rPr>
              <w:t>of the Group</w:t>
            </w:r>
          </w:p>
        </w:tc>
        <w:tc>
          <w:tcPr>
            <w:tcW w:w="1080" w:type="dxa"/>
          </w:tcPr>
          <w:p w14:paraId="2F9B6BBD" w14:textId="2DC7D7D9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  <w:r w:rsidRPr="00F56066">
              <w:t>2.70</w:t>
            </w:r>
          </w:p>
        </w:tc>
        <w:tc>
          <w:tcPr>
            <w:tcW w:w="180" w:type="dxa"/>
          </w:tcPr>
          <w:p w14:paraId="78810880" w14:textId="77777777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09300459" w14:textId="19ABDF01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  <w:r w:rsidRPr="00F56066">
              <w:t>1.20</w:t>
            </w:r>
          </w:p>
        </w:tc>
        <w:tc>
          <w:tcPr>
            <w:tcW w:w="180" w:type="dxa"/>
          </w:tcPr>
          <w:p w14:paraId="122388E6" w14:textId="77777777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7847ACBA" w14:textId="484EBFFA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  <w:r w:rsidRPr="00F56066">
              <w:t>-</w:t>
            </w:r>
          </w:p>
        </w:tc>
        <w:tc>
          <w:tcPr>
            <w:tcW w:w="180" w:type="dxa"/>
          </w:tcPr>
          <w:p w14:paraId="70BA5F37" w14:textId="77777777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91" w:type="dxa"/>
          </w:tcPr>
          <w:p w14:paraId="38E3C6BA" w14:textId="47FE7444" w:rsidR="00967392" w:rsidRPr="00967392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</w:pPr>
            <w:r w:rsidRPr="00D646FB">
              <w:t>-</w:t>
            </w:r>
          </w:p>
        </w:tc>
      </w:tr>
      <w:tr w:rsidR="00967392" w:rsidRPr="00D262BF" w14:paraId="164F14F0" w14:textId="77777777" w:rsidTr="00BA3D8F">
        <w:trPr>
          <w:cantSplit/>
        </w:trPr>
        <w:tc>
          <w:tcPr>
            <w:tcW w:w="4421" w:type="dxa"/>
          </w:tcPr>
          <w:p w14:paraId="13B5698F" w14:textId="0A1D7586" w:rsidR="00967392" w:rsidRPr="00D262BF" w:rsidRDefault="00967392" w:rsidP="00967392">
            <w:pPr>
              <w:spacing w:line="240" w:lineRule="atLeast"/>
              <w:rPr>
                <w:rFonts w:cs="Times New Roman"/>
                <w:szCs w:val="22"/>
                <w:lang w:val="en-US"/>
              </w:rPr>
            </w:pPr>
            <w:r w:rsidRPr="00D262BF">
              <w:rPr>
                <w:rFonts w:cs="Times New Roman"/>
                <w:szCs w:val="22"/>
              </w:rPr>
              <w:t>Subsidiaries</w:t>
            </w:r>
          </w:p>
        </w:tc>
        <w:tc>
          <w:tcPr>
            <w:tcW w:w="1080" w:type="dxa"/>
          </w:tcPr>
          <w:p w14:paraId="319F526A" w14:textId="5FE497E4" w:rsidR="00967392" w:rsidRPr="00D262BF" w:rsidRDefault="00967392" w:rsidP="006B32C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cs="Times New Roman"/>
              </w:rPr>
            </w:pPr>
            <w:r w:rsidRPr="00F56066">
              <w:t>-</w:t>
            </w:r>
          </w:p>
        </w:tc>
        <w:tc>
          <w:tcPr>
            <w:tcW w:w="180" w:type="dxa"/>
          </w:tcPr>
          <w:p w14:paraId="48298094" w14:textId="77777777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7B367FF5" w14:textId="2E1BA589" w:rsidR="00967392" w:rsidRPr="00D262BF" w:rsidRDefault="00967392" w:rsidP="006B32C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cs="Times New Roman"/>
              </w:rPr>
            </w:pPr>
            <w:r w:rsidRPr="00F56066">
              <w:t>-</w:t>
            </w:r>
          </w:p>
        </w:tc>
        <w:tc>
          <w:tcPr>
            <w:tcW w:w="180" w:type="dxa"/>
          </w:tcPr>
          <w:p w14:paraId="74D7E42B" w14:textId="77777777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195943BA" w14:textId="1E3C29DE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  <w:r w:rsidRPr="00F56066">
              <w:t>670.53</w:t>
            </w:r>
          </w:p>
        </w:tc>
        <w:tc>
          <w:tcPr>
            <w:tcW w:w="180" w:type="dxa"/>
          </w:tcPr>
          <w:p w14:paraId="10880506" w14:textId="77777777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91" w:type="dxa"/>
          </w:tcPr>
          <w:p w14:paraId="4D357179" w14:textId="4B162B6E" w:rsidR="00967392" w:rsidRPr="00967392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</w:pPr>
            <w:r w:rsidRPr="00D646FB">
              <w:t>-</w:t>
            </w:r>
          </w:p>
        </w:tc>
      </w:tr>
      <w:tr w:rsidR="00967392" w:rsidRPr="00D262BF" w14:paraId="226CE466" w14:textId="77777777" w:rsidTr="00153C89">
        <w:trPr>
          <w:cantSplit/>
        </w:trPr>
        <w:tc>
          <w:tcPr>
            <w:tcW w:w="4421" w:type="dxa"/>
          </w:tcPr>
          <w:p w14:paraId="72E2F6D4" w14:textId="5032E96F" w:rsidR="00967392" w:rsidRPr="00D262BF" w:rsidRDefault="00967392" w:rsidP="00967392">
            <w:pPr>
              <w:spacing w:line="240" w:lineRule="atLeast"/>
              <w:rPr>
                <w:rFonts w:cs="Times New Roman"/>
              </w:rPr>
            </w:pPr>
            <w:r w:rsidRPr="00D262BF">
              <w:rPr>
                <w:rFonts w:cs="Times New Roman"/>
              </w:rPr>
              <w:t>Other shareholders</w:t>
            </w:r>
          </w:p>
        </w:tc>
        <w:tc>
          <w:tcPr>
            <w:tcW w:w="1080" w:type="dxa"/>
          </w:tcPr>
          <w:p w14:paraId="08241356" w14:textId="10B63105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  <w:r w:rsidRPr="00F56066">
              <w:t>214.73</w:t>
            </w:r>
          </w:p>
        </w:tc>
        <w:tc>
          <w:tcPr>
            <w:tcW w:w="180" w:type="dxa"/>
          </w:tcPr>
          <w:p w14:paraId="6B068881" w14:textId="77777777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74AFBAE4" w14:textId="1CB9A0C4" w:rsidR="00967392" w:rsidRPr="00D262BF" w:rsidRDefault="00967392" w:rsidP="006B32C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cs="Times New Roman"/>
              </w:rPr>
            </w:pPr>
            <w:r w:rsidRPr="00F56066">
              <w:t>-</w:t>
            </w:r>
          </w:p>
        </w:tc>
        <w:tc>
          <w:tcPr>
            <w:tcW w:w="180" w:type="dxa"/>
          </w:tcPr>
          <w:p w14:paraId="14A1AAC0" w14:textId="77777777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19204D36" w14:textId="35A5D916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  <w:r w:rsidRPr="00F56066">
              <w:t>-</w:t>
            </w:r>
          </w:p>
        </w:tc>
        <w:tc>
          <w:tcPr>
            <w:tcW w:w="180" w:type="dxa"/>
          </w:tcPr>
          <w:p w14:paraId="073ED2B5" w14:textId="77777777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91" w:type="dxa"/>
          </w:tcPr>
          <w:p w14:paraId="1026252D" w14:textId="34A9C464" w:rsidR="00967392" w:rsidRPr="00967392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</w:pPr>
            <w:r w:rsidRPr="00D646FB">
              <w:t>-</w:t>
            </w:r>
          </w:p>
        </w:tc>
      </w:tr>
      <w:tr w:rsidR="00967392" w:rsidRPr="00D262BF" w14:paraId="0DF89BAE" w14:textId="77777777" w:rsidTr="00153C89">
        <w:trPr>
          <w:cantSplit/>
        </w:trPr>
        <w:tc>
          <w:tcPr>
            <w:tcW w:w="4421" w:type="dxa"/>
          </w:tcPr>
          <w:p w14:paraId="1DF1BC3B" w14:textId="3FB3853A" w:rsidR="00967392" w:rsidRPr="00D262BF" w:rsidRDefault="00967392" w:rsidP="00967392">
            <w:pPr>
              <w:spacing w:line="240" w:lineRule="atLeast"/>
              <w:rPr>
                <w:rFonts w:cs="Times New Roman"/>
              </w:rPr>
            </w:pPr>
            <w:r>
              <w:rPr>
                <w:rFonts w:cs="Times New Roman"/>
              </w:rPr>
              <w:t>Other related parties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CEDE8D" w14:textId="48EF7D59" w:rsidR="00967392" w:rsidRPr="001258D2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</w:pPr>
            <w:r w:rsidRPr="00F56066">
              <w:t>69.64</w:t>
            </w:r>
          </w:p>
        </w:tc>
        <w:tc>
          <w:tcPr>
            <w:tcW w:w="180" w:type="dxa"/>
          </w:tcPr>
          <w:p w14:paraId="643CAD20" w14:textId="77777777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CA7FAB" w14:textId="2F98612C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  <w:r w:rsidRPr="00F56066">
              <w:t>6.68</w:t>
            </w:r>
          </w:p>
        </w:tc>
        <w:tc>
          <w:tcPr>
            <w:tcW w:w="180" w:type="dxa"/>
          </w:tcPr>
          <w:p w14:paraId="21906AD6" w14:textId="77777777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5F518F" w14:textId="0E5E07B2" w:rsidR="00967392" w:rsidRPr="00D646FB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</w:pPr>
            <w:r w:rsidRPr="00F56066">
              <w:t>-</w:t>
            </w:r>
          </w:p>
        </w:tc>
        <w:tc>
          <w:tcPr>
            <w:tcW w:w="180" w:type="dxa"/>
          </w:tcPr>
          <w:p w14:paraId="2FC8AF2C" w14:textId="77777777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40F4E4C1" w14:textId="7DDF48BA" w:rsidR="00967392" w:rsidRPr="00967392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</w:pPr>
            <w:r w:rsidRPr="00D646FB">
              <w:t>-</w:t>
            </w:r>
          </w:p>
        </w:tc>
      </w:tr>
      <w:tr w:rsidR="00967392" w:rsidRPr="00C9565F" w14:paraId="6D4F23AF" w14:textId="77777777" w:rsidTr="00BA3D8F">
        <w:trPr>
          <w:cantSplit/>
        </w:trPr>
        <w:tc>
          <w:tcPr>
            <w:tcW w:w="4421" w:type="dxa"/>
          </w:tcPr>
          <w:p w14:paraId="4682E79C" w14:textId="77777777" w:rsidR="00967392" w:rsidRPr="00E82B43" w:rsidRDefault="00967392" w:rsidP="00967392">
            <w:pPr>
              <w:spacing w:line="240" w:lineRule="atLeast"/>
              <w:rPr>
                <w:rFonts w:cs="Times New Roman"/>
                <w:b/>
                <w:bCs/>
              </w:rPr>
            </w:pPr>
            <w:r w:rsidRPr="00E82B43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FC1B3F" w14:textId="3AE9A968" w:rsidR="00967392" w:rsidRPr="009C3E07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b/>
                <w:bCs/>
              </w:rPr>
            </w:pPr>
            <w:r w:rsidRPr="009C3E07">
              <w:rPr>
                <w:b/>
                <w:bCs/>
              </w:rPr>
              <w:t>287.07</w:t>
            </w:r>
          </w:p>
        </w:tc>
        <w:tc>
          <w:tcPr>
            <w:tcW w:w="180" w:type="dxa"/>
          </w:tcPr>
          <w:p w14:paraId="30AE15FB" w14:textId="77777777" w:rsidR="00967392" w:rsidRPr="009C3E07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8E0CB6" w14:textId="08FF547D" w:rsidR="00967392" w:rsidRPr="009C3E07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b/>
                <w:bCs/>
              </w:rPr>
            </w:pPr>
            <w:r w:rsidRPr="009C3E07">
              <w:rPr>
                <w:b/>
                <w:bCs/>
              </w:rPr>
              <w:t>7.88</w:t>
            </w:r>
          </w:p>
        </w:tc>
        <w:tc>
          <w:tcPr>
            <w:tcW w:w="180" w:type="dxa"/>
          </w:tcPr>
          <w:p w14:paraId="618A6361" w14:textId="77777777" w:rsidR="00967392" w:rsidRPr="009C3E07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136219" w14:textId="5B095B8D" w:rsidR="00967392" w:rsidRPr="009C3E07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b/>
                <w:bCs/>
              </w:rPr>
            </w:pPr>
            <w:r w:rsidRPr="009C3E07">
              <w:rPr>
                <w:b/>
                <w:bCs/>
              </w:rPr>
              <w:t>670.53</w:t>
            </w:r>
          </w:p>
        </w:tc>
        <w:tc>
          <w:tcPr>
            <w:tcW w:w="180" w:type="dxa"/>
          </w:tcPr>
          <w:p w14:paraId="23A7151A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5BE14CE0" w14:textId="6B422EF4" w:rsidR="00967392" w:rsidRPr="00967392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b/>
                <w:bCs/>
              </w:rPr>
            </w:pPr>
            <w:r w:rsidRPr="00967392">
              <w:rPr>
                <w:b/>
                <w:bCs/>
              </w:rPr>
              <w:t>-</w:t>
            </w:r>
          </w:p>
        </w:tc>
      </w:tr>
      <w:tr w:rsidR="00E30E53" w:rsidRPr="00153C89" w14:paraId="3043CAED" w14:textId="77777777" w:rsidTr="00BA3D8F">
        <w:trPr>
          <w:cantSplit/>
        </w:trPr>
        <w:tc>
          <w:tcPr>
            <w:tcW w:w="4421" w:type="dxa"/>
          </w:tcPr>
          <w:p w14:paraId="1018E983" w14:textId="77777777" w:rsidR="00E30E53" w:rsidRPr="00153C89" w:rsidRDefault="00E30E53" w:rsidP="00E30E53">
            <w:pPr>
              <w:spacing w:line="240" w:lineRule="atLeast"/>
              <w:rPr>
                <w:rFonts w:cs="Times New Roman"/>
                <w:sz w:val="14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6C300A9" w14:textId="77777777" w:rsidR="00E30E53" w:rsidRPr="00153C89" w:rsidRDefault="00E30E53" w:rsidP="00E30E5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 w:val="14"/>
                <w:szCs w:val="12"/>
              </w:rPr>
            </w:pPr>
          </w:p>
        </w:tc>
        <w:tc>
          <w:tcPr>
            <w:tcW w:w="180" w:type="dxa"/>
          </w:tcPr>
          <w:p w14:paraId="21FD2478" w14:textId="77777777" w:rsidR="00E30E53" w:rsidRPr="00153C89" w:rsidRDefault="00E30E53" w:rsidP="00E30E5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 w:val="14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76CD79B" w14:textId="77777777" w:rsidR="00E30E53" w:rsidRPr="00153C89" w:rsidRDefault="00E30E53" w:rsidP="00E30E5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 w:val="14"/>
                <w:szCs w:val="12"/>
              </w:rPr>
            </w:pPr>
          </w:p>
        </w:tc>
        <w:tc>
          <w:tcPr>
            <w:tcW w:w="180" w:type="dxa"/>
          </w:tcPr>
          <w:p w14:paraId="7597F7C6" w14:textId="77777777" w:rsidR="00E30E53" w:rsidRPr="00153C89" w:rsidRDefault="00E30E53" w:rsidP="00E30E5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 w:val="14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209560C" w14:textId="77777777" w:rsidR="00E30E53" w:rsidRPr="00153C89" w:rsidRDefault="00E30E53" w:rsidP="00E30E5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 w:val="14"/>
                <w:szCs w:val="12"/>
              </w:rPr>
            </w:pPr>
          </w:p>
        </w:tc>
        <w:tc>
          <w:tcPr>
            <w:tcW w:w="180" w:type="dxa"/>
          </w:tcPr>
          <w:p w14:paraId="1B36F296" w14:textId="77777777" w:rsidR="00E30E53" w:rsidRPr="00153C89" w:rsidRDefault="00E30E53" w:rsidP="00E30E5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 w:val="14"/>
                <w:szCs w:val="12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</w:tcPr>
          <w:p w14:paraId="2605315F" w14:textId="77777777" w:rsidR="00E30E53" w:rsidRPr="00153C89" w:rsidRDefault="00E30E53" w:rsidP="00E30E5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 w:val="14"/>
                <w:szCs w:val="12"/>
              </w:rPr>
            </w:pPr>
          </w:p>
        </w:tc>
      </w:tr>
      <w:tr w:rsidR="00E30E53" w:rsidRPr="00D262BF" w14:paraId="36B964A3" w14:textId="77777777" w:rsidTr="00BA3D8F">
        <w:trPr>
          <w:cantSplit/>
          <w:trHeight w:val="87"/>
        </w:trPr>
        <w:tc>
          <w:tcPr>
            <w:tcW w:w="4421" w:type="dxa"/>
          </w:tcPr>
          <w:p w14:paraId="33CCAF87" w14:textId="77777777" w:rsidR="00E30E53" w:rsidRPr="00D262BF" w:rsidRDefault="00E30E53" w:rsidP="00E30E53">
            <w:pPr>
              <w:tabs>
                <w:tab w:val="right" w:pos="3352"/>
              </w:tabs>
              <w:spacing w:line="240" w:lineRule="atLeast"/>
              <w:rPr>
                <w:rFonts w:cs="Times New Roman"/>
                <w:b/>
                <w:bCs/>
                <w:i/>
                <w:iCs/>
                <w:lang w:val="en-US"/>
              </w:rPr>
            </w:pPr>
            <w:r w:rsidRPr="00D262BF"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  <w:t xml:space="preserve">Other accounts payable </w:t>
            </w:r>
          </w:p>
        </w:tc>
        <w:tc>
          <w:tcPr>
            <w:tcW w:w="1080" w:type="dxa"/>
          </w:tcPr>
          <w:p w14:paraId="4E76A82E" w14:textId="77777777" w:rsidR="00E30E53" w:rsidRPr="00D262BF" w:rsidRDefault="00E30E53" w:rsidP="00E30E5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80" w:type="dxa"/>
          </w:tcPr>
          <w:p w14:paraId="391EDA42" w14:textId="77777777" w:rsidR="00E30E53" w:rsidRPr="00D262BF" w:rsidRDefault="00E30E53" w:rsidP="00E30E5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6FA7DEE1" w14:textId="77777777" w:rsidR="00E30E53" w:rsidRPr="00D262BF" w:rsidRDefault="00E30E53" w:rsidP="00E30E5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80" w:type="dxa"/>
          </w:tcPr>
          <w:p w14:paraId="161E53D4" w14:textId="77777777" w:rsidR="00E30E53" w:rsidRPr="00D262BF" w:rsidRDefault="00E30E53" w:rsidP="00E30E5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2482A9AF" w14:textId="77777777" w:rsidR="00E30E53" w:rsidRPr="00D262BF" w:rsidRDefault="00E30E53" w:rsidP="00E30E5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80" w:type="dxa"/>
          </w:tcPr>
          <w:p w14:paraId="43B464DB" w14:textId="77777777" w:rsidR="00E30E53" w:rsidRPr="00D262BF" w:rsidRDefault="00E30E53" w:rsidP="00E30E5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91" w:type="dxa"/>
          </w:tcPr>
          <w:p w14:paraId="7A8E0DEE" w14:textId="77777777" w:rsidR="00E30E53" w:rsidRPr="00D262BF" w:rsidRDefault="00E30E53" w:rsidP="00E30E5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</w:tr>
      <w:tr w:rsidR="00967392" w:rsidRPr="00D262BF" w14:paraId="0A4B73D9" w14:textId="77777777" w:rsidTr="00BA3D8F">
        <w:trPr>
          <w:cantSplit/>
        </w:trPr>
        <w:tc>
          <w:tcPr>
            <w:tcW w:w="4421" w:type="dxa"/>
          </w:tcPr>
          <w:p w14:paraId="0156A0C1" w14:textId="6CB8EC6E" w:rsidR="00967392" w:rsidRPr="00D262BF" w:rsidRDefault="00967392" w:rsidP="00967392">
            <w:pPr>
              <w:tabs>
                <w:tab w:val="right" w:pos="3352"/>
              </w:tabs>
              <w:spacing w:line="240" w:lineRule="atLeast"/>
              <w:rPr>
                <w:rFonts w:cs="Times New Roman"/>
                <w:b/>
                <w:bCs/>
                <w:szCs w:val="22"/>
                <w:lang w:val="en-US"/>
              </w:rPr>
            </w:pPr>
            <w:r w:rsidRPr="00D262BF">
              <w:rPr>
                <w:rFonts w:cs="Times New Roman"/>
                <w:szCs w:val="22"/>
              </w:rPr>
              <w:t xml:space="preserve">Parent </w:t>
            </w:r>
            <w:r w:rsidR="00126ACE" w:rsidRPr="00C828AC">
              <w:rPr>
                <w:rFonts w:cs="Times New Roman"/>
              </w:rPr>
              <w:t>of the Group</w:t>
            </w:r>
          </w:p>
        </w:tc>
        <w:tc>
          <w:tcPr>
            <w:tcW w:w="1080" w:type="dxa"/>
          </w:tcPr>
          <w:p w14:paraId="7361AFED" w14:textId="2E051811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381978">
              <w:t>8.40</w:t>
            </w:r>
          </w:p>
        </w:tc>
        <w:tc>
          <w:tcPr>
            <w:tcW w:w="180" w:type="dxa"/>
          </w:tcPr>
          <w:p w14:paraId="05A71090" w14:textId="77777777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75330DE5" w14:textId="04C95968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381978">
              <w:t>2.56</w:t>
            </w:r>
          </w:p>
        </w:tc>
        <w:tc>
          <w:tcPr>
            <w:tcW w:w="180" w:type="dxa"/>
          </w:tcPr>
          <w:p w14:paraId="42A90320" w14:textId="77777777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68E9C30E" w14:textId="7635E4B3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lang w:bidi="th-TH"/>
              </w:rPr>
            </w:pPr>
            <w:r w:rsidRPr="00381978">
              <w:t>7.41</w:t>
            </w:r>
          </w:p>
        </w:tc>
        <w:tc>
          <w:tcPr>
            <w:tcW w:w="180" w:type="dxa"/>
          </w:tcPr>
          <w:p w14:paraId="6AECE785" w14:textId="77777777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091" w:type="dxa"/>
          </w:tcPr>
          <w:p w14:paraId="1D7AC7B0" w14:textId="14AEF4C6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lang w:bidi="th-TH"/>
              </w:rPr>
            </w:pPr>
            <w:r w:rsidRPr="00381978">
              <w:t>1.88</w:t>
            </w:r>
          </w:p>
        </w:tc>
      </w:tr>
      <w:tr w:rsidR="00967392" w:rsidRPr="00D262BF" w14:paraId="325D602F" w14:textId="77777777" w:rsidTr="00BA3D8F">
        <w:trPr>
          <w:cantSplit/>
        </w:trPr>
        <w:tc>
          <w:tcPr>
            <w:tcW w:w="4421" w:type="dxa"/>
          </w:tcPr>
          <w:p w14:paraId="3513E9F9" w14:textId="7C72DBB8" w:rsidR="00967392" w:rsidRPr="00D262BF" w:rsidRDefault="00967392" w:rsidP="00967392">
            <w:pPr>
              <w:tabs>
                <w:tab w:val="right" w:pos="3352"/>
              </w:tabs>
              <w:spacing w:line="240" w:lineRule="atLeast"/>
              <w:rPr>
                <w:rFonts w:cs="Times New Roman"/>
                <w:szCs w:val="22"/>
              </w:rPr>
            </w:pPr>
            <w:r w:rsidRPr="00D262BF">
              <w:rPr>
                <w:rFonts w:cs="Times New Roman"/>
                <w:szCs w:val="22"/>
              </w:rPr>
              <w:t>Subsidiaries</w:t>
            </w:r>
          </w:p>
        </w:tc>
        <w:tc>
          <w:tcPr>
            <w:tcW w:w="1080" w:type="dxa"/>
          </w:tcPr>
          <w:p w14:paraId="5803D597" w14:textId="16F10CA0" w:rsidR="00967392" w:rsidRPr="00876C88" w:rsidRDefault="00967392" w:rsidP="006B32C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</w:pPr>
            <w:r w:rsidRPr="00381978">
              <w:t>-</w:t>
            </w:r>
          </w:p>
        </w:tc>
        <w:tc>
          <w:tcPr>
            <w:tcW w:w="180" w:type="dxa"/>
          </w:tcPr>
          <w:p w14:paraId="2625DD6B" w14:textId="77777777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15AC2A5D" w14:textId="387E0E8C" w:rsidR="00967392" w:rsidRPr="00D262BF" w:rsidRDefault="00967392" w:rsidP="006B32C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cs="Times New Roman"/>
              </w:rPr>
            </w:pPr>
            <w:r w:rsidRPr="00381978">
              <w:t>-</w:t>
            </w:r>
          </w:p>
        </w:tc>
        <w:tc>
          <w:tcPr>
            <w:tcW w:w="180" w:type="dxa"/>
          </w:tcPr>
          <w:p w14:paraId="08E1F91F" w14:textId="77777777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601ECABD" w14:textId="5700E215" w:rsidR="00967392" w:rsidRPr="00CC7E6E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</w:pPr>
            <w:r w:rsidRPr="00381978">
              <w:t>-</w:t>
            </w:r>
          </w:p>
        </w:tc>
        <w:tc>
          <w:tcPr>
            <w:tcW w:w="180" w:type="dxa"/>
          </w:tcPr>
          <w:p w14:paraId="1854A282" w14:textId="77777777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091" w:type="dxa"/>
          </w:tcPr>
          <w:p w14:paraId="01EB13A5" w14:textId="57EE1592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  <w:r w:rsidRPr="00381978">
              <w:t>0.05</w:t>
            </w:r>
          </w:p>
        </w:tc>
      </w:tr>
      <w:tr w:rsidR="00967392" w:rsidRPr="00D262BF" w14:paraId="7C9C8E37" w14:textId="77777777" w:rsidTr="00BA3D8F">
        <w:trPr>
          <w:cantSplit/>
        </w:trPr>
        <w:tc>
          <w:tcPr>
            <w:tcW w:w="4421" w:type="dxa"/>
          </w:tcPr>
          <w:p w14:paraId="0BA7F532" w14:textId="77777777" w:rsidR="00967392" w:rsidRPr="00D262BF" w:rsidRDefault="00967392" w:rsidP="00967392">
            <w:pPr>
              <w:tabs>
                <w:tab w:val="right" w:pos="3352"/>
              </w:tabs>
              <w:spacing w:line="240" w:lineRule="atLeast"/>
              <w:rPr>
                <w:rFonts w:cs="Times New Roman"/>
                <w:b/>
                <w:bCs/>
                <w:szCs w:val="22"/>
                <w:lang w:val="en-US"/>
              </w:rPr>
            </w:pPr>
            <w:r w:rsidRPr="00D262BF">
              <w:rPr>
                <w:rFonts w:cs="Times New Roman"/>
              </w:rPr>
              <w:t>Other shareholders</w:t>
            </w:r>
          </w:p>
        </w:tc>
        <w:tc>
          <w:tcPr>
            <w:tcW w:w="1080" w:type="dxa"/>
          </w:tcPr>
          <w:p w14:paraId="45763CD4" w14:textId="1ACEA1C8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381978">
              <w:t>1.03</w:t>
            </w:r>
          </w:p>
        </w:tc>
        <w:tc>
          <w:tcPr>
            <w:tcW w:w="180" w:type="dxa"/>
          </w:tcPr>
          <w:p w14:paraId="64087DA9" w14:textId="77777777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34C9A4C5" w14:textId="084AA27C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381978">
              <w:t>0.10</w:t>
            </w:r>
          </w:p>
        </w:tc>
        <w:tc>
          <w:tcPr>
            <w:tcW w:w="180" w:type="dxa"/>
          </w:tcPr>
          <w:p w14:paraId="36C2F461" w14:textId="77777777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70260CC5" w14:textId="11E5FCF0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lang w:bidi="th-TH"/>
              </w:rPr>
            </w:pPr>
            <w:r w:rsidRPr="00381978">
              <w:t>-</w:t>
            </w:r>
          </w:p>
        </w:tc>
        <w:tc>
          <w:tcPr>
            <w:tcW w:w="180" w:type="dxa"/>
          </w:tcPr>
          <w:p w14:paraId="7EC4D21B" w14:textId="77777777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091" w:type="dxa"/>
          </w:tcPr>
          <w:p w14:paraId="5FBD4F6A" w14:textId="101F5B69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lang w:bidi="th-TH"/>
              </w:rPr>
            </w:pPr>
            <w:r w:rsidRPr="00381978">
              <w:t>-</w:t>
            </w:r>
          </w:p>
        </w:tc>
      </w:tr>
      <w:tr w:rsidR="00967392" w:rsidRPr="00D262BF" w14:paraId="501FE88D" w14:textId="77777777" w:rsidTr="00BA3D8F">
        <w:trPr>
          <w:cantSplit/>
        </w:trPr>
        <w:tc>
          <w:tcPr>
            <w:tcW w:w="4421" w:type="dxa"/>
          </w:tcPr>
          <w:p w14:paraId="1D08C5B9" w14:textId="77777777" w:rsidR="00967392" w:rsidRPr="00D262BF" w:rsidRDefault="00967392" w:rsidP="00967392">
            <w:pPr>
              <w:spacing w:line="240" w:lineRule="atLeast"/>
              <w:rPr>
                <w:rFonts w:cs="Times New Roman"/>
              </w:rPr>
            </w:pPr>
            <w:r w:rsidRPr="00D262BF">
              <w:rPr>
                <w:rFonts w:cs="Times New Roman"/>
                <w:szCs w:val="22"/>
              </w:rPr>
              <w:t>Other related parties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9619DA" w14:textId="604A90BC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381978">
              <w:t>29.33</w:t>
            </w:r>
          </w:p>
        </w:tc>
        <w:tc>
          <w:tcPr>
            <w:tcW w:w="180" w:type="dxa"/>
          </w:tcPr>
          <w:p w14:paraId="3D6AC39F" w14:textId="77777777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DF7551" w14:textId="28FA1465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381978">
              <w:t>7.73</w:t>
            </w:r>
          </w:p>
        </w:tc>
        <w:tc>
          <w:tcPr>
            <w:tcW w:w="180" w:type="dxa"/>
          </w:tcPr>
          <w:p w14:paraId="6EA473FF" w14:textId="77777777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02FA18" w14:textId="51593B0A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381978">
              <w:t>0.06</w:t>
            </w:r>
          </w:p>
        </w:tc>
        <w:tc>
          <w:tcPr>
            <w:tcW w:w="180" w:type="dxa"/>
          </w:tcPr>
          <w:p w14:paraId="2B413952" w14:textId="77777777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0040C706" w14:textId="5634EF9A" w:rsidR="00967392" w:rsidRPr="00D262BF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381978">
              <w:t>0.01</w:t>
            </w:r>
          </w:p>
        </w:tc>
      </w:tr>
      <w:tr w:rsidR="00967392" w:rsidRPr="00D262BF" w14:paraId="0628B4D3" w14:textId="77777777" w:rsidTr="00BA3D8F">
        <w:trPr>
          <w:cantSplit/>
        </w:trPr>
        <w:tc>
          <w:tcPr>
            <w:tcW w:w="4421" w:type="dxa"/>
          </w:tcPr>
          <w:p w14:paraId="73294BFA" w14:textId="77777777" w:rsidR="00967392" w:rsidRPr="00D262BF" w:rsidRDefault="00967392" w:rsidP="00967392">
            <w:pPr>
              <w:spacing w:line="240" w:lineRule="atLeast"/>
              <w:rPr>
                <w:rFonts w:cs="Times New Roman"/>
                <w:b/>
                <w:bCs/>
              </w:rPr>
            </w:pPr>
            <w:r w:rsidRPr="00D262BF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54AD7C" w14:textId="6165D0D2" w:rsidR="00967392" w:rsidRPr="00967392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  <w:r w:rsidRPr="00967392">
              <w:rPr>
                <w:b/>
                <w:bCs/>
              </w:rPr>
              <w:t>38.76</w:t>
            </w:r>
          </w:p>
        </w:tc>
        <w:tc>
          <w:tcPr>
            <w:tcW w:w="180" w:type="dxa"/>
          </w:tcPr>
          <w:p w14:paraId="559024AB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DB9DEC" w14:textId="6264B752" w:rsidR="00967392" w:rsidRPr="00967392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  <w:r w:rsidRPr="00967392">
              <w:rPr>
                <w:b/>
                <w:bCs/>
              </w:rPr>
              <w:t>10.39</w:t>
            </w:r>
          </w:p>
        </w:tc>
        <w:tc>
          <w:tcPr>
            <w:tcW w:w="180" w:type="dxa"/>
          </w:tcPr>
          <w:p w14:paraId="25462C7F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25BBBD" w14:textId="57D1C82E" w:rsidR="00967392" w:rsidRPr="00967392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  <w:r w:rsidRPr="00967392">
              <w:rPr>
                <w:b/>
                <w:bCs/>
              </w:rPr>
              <w:t>7.47</w:t>
            </w:r>
          </w:p>
        </w:tc>
        <w:tc>
          <w:tcPr>
            <w:tcW w:w="180" w:type="dxa"/>
          </w:tcPr>
          <w:p w14:paraId="129FEC99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1C446022" w14:textId="6CA657F8" w:rsidR="00967392" w:rsidRPr="00967392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  <w:r w:rsidRPr="00967392">
              <w:rPr>
                <w:b/>
                <w:bCs/>
              </w:rPr>
              <w:t>1.94</w:t>
            </w:r>
          </w:p>
        </w:tc>
      </w:tr>
    </w:tbl>
    <w:p w14:paraId="2D0202F5" w14:textId="77777777" w:rsidR="0003183A" w:rsidRDefault="0003183A">
      <w:pPr>
        <w:rPr>
          <w:sz w:val="10"/>
          <w:szCs w:val="8"/>
        </w:rPr>
      </w:pPr>
    </w:p>
    <w:p w14:paraId="49CB2B89" w14:textId="77777777" w:rsidR="002A42C1" w:rsidRPr="002A42C1" w:rsidRDefault="002A42C1" w:rsidP="002A42C1">
      <w:pPr>
        <w:keepNext/>
        <w:keepLines/>
        <w:spacing w:line="240" w:lineRule="atLeast"/>
        <w:ind w:firstLine="547"/>
        <w:outlineLvl w:val="1"/>
        <w:rPr>
          <w:rFonts w:cs="Times New Roman"/>
          <w:b/>
          <w:i/>
          <w:szCs w:val="22"/>
          <w:lang w:val="en-US"/>
        </w:rPr>
      </w:pPr>
      <w:r w:rsidRPr="002A42C1">
        <w:rPr>
          <w:rFonts w:cs="Times New Roman"/>
          <w:b/>
          <w:i/>
          <w:szCs w:val="22"/>
          <w:lang w:val="en-US"/>
        </w:rPr>
        <w:t>Significant agreements with related parties</w:t>
      </w:r>
    </w:p>
    <w:p w14:paraId="4EB0ADFC" w14:textId="77777777" w:rsidR="00531480" w:rsidRPr="00531480" w:rsidRDefault="00531480" w:rsidP="00531480">
      <w:pPr>
        <w:spacing w:line="240" w:lineRule="auto"/>
        <w:ind w:left="2" w:right="-45" w:firstLine="538"/>
        <w:rPr>
          <w:rFonts w:ascii="Angsana New" w:hAnsi="Angsana New"/>
          <w:b/>
          <w:bCs/>
          <w:i/>
          <w:iCs/>
          <w:sz w:val="30"/>
          <w:szCs w:val="30"/>
          <w:highlight w:val="yellow"/>
          <w:lang w:val="en-US" w:bidi="th-TH"/>
        </w:rPr>
      </w:pPr>
    </w:p>
    <w:p w14:paraId="5BCDD3ED" w14:textId="1A36D1B9" w:rsidR="00FE7E8D" w:rsidRPr="00D262BF" w:rsidRDefault="00411F01" w:rsidP="00FE7E8D">
      <w:pPr>
        <w:spacing w:line="240" w:lineRule="auto"/>
        <w:ind w:left="540"/>
        <w:jc w:val="both"/>
        <w:rPr>
          <w:rFonts w:cs="Times New Roman"/>
          <w:i/>
          <w:iCs/>
        </w:rPr>
      </w:pPr>
      <w:r>
        <w:rPr>
          <w:i/>
          <w:iCs/>
          <w:lang w:val="en-US" w:bidi="th-TH"/>
        </w:rPr>
        <w:t xml:space="preserve">Product </w:t>
      </w:r>
      <w:r w:rsidR="00FE7E8D" w:rsidRPr="00D262BF">
        <w:rPr>
          <w:rFonts w:cs="Times New Roman"/>
          <w:i/>
          <w:iCs/>
        </w:rPr>
        <w:t>Sales and Purchase Agreement</w:t>
      </w:r>
    </w:p>
    <w:p w14:paraId="660EAB48" w14:textId="02482516" w:rsidR="00FE7E8D" w:rsidRPr="00FE7E8D" w:rsidRDefault="00FE7E8D" w:rsidP="00531480">
      <w:pPr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highlight w:val="yellow"/>
          <w:lang w:bidi="th-TH"/>
        </w:rPr>
      </w:pPr>
    </w:p>
    <w:p w14:paraId="4BEBC936" w14:textId="1DA5835A" w:rsidR="00A02DB9" w:rsidRPr="00D262BF" w:rsidRDefault="00A02DB9" w:rsidP="00A02DB9">
      <w:pPr>
        <w:autoSpaceDE w:val="0"/>
        <w:autoSpaceDN w:val="0"/>
        <w:adjustRightInd w:val="0"/>
        <w:spacing w:line="240" w:lineRule="atLeast"/>
        <w:ind w:left="540"/>
        <w:jc w:val="both"/>
        <w:rPr>
          <w:rFonts w:cs="Times New Roman"/>
        </w:rPr>
      </w:pPr>
      <w:r w:rsidRPr="00D262BF">
        <w:rPr>
          <w:rFonts w:cs="Times New Roman"/>
        </w:rPr>
        <w:t xml:space="preserve">The </w:t>
      </w:r>
      <w:r>
        <w:rPr>
          <w:rFonts w:cs="Times New Roman"/>
        </w:rPr>
        <w:t>Company</w:t>
      </w:r>
      <w:r w:rsidR="00411F01">
        <w:rPr>
          <w:rFonts w:cs="Times New Roman"/>
        </w:rPr>
        <w:t xml:space="preserve"> together </w:t>
      </w:r>
      <w:r w:rsidR="00E60D1D">
        <w:rPr>
          <w:rFonts w:cs="Times New Roman"/>
        </w:rPr>
        <w:t>with a subsidiary,</w:t>
      </w:r>
      <w:r w:rsidRPr="00D262BF">
        <w:rPr>
          <w:rFonts w:cs="Times New Roman"/>
        </w:rPr>
        <w:t xml:space="preserve"> entered into a </w:t>
      </w:r>
      <w:r>
        <w:rPr>
          <w:rFonts w:cs="Times New Roman"/>
        </w:rPr>
        <w:t>Bio-diesel Sales and Purchase Agreement</w:t>
      </w:r>
      <w:r w:rsidR="00EF4BAE">
        <w:rPr>
          <w:rFonts w:cs="Times New Roman"/>
        </w:rPr>
        <w:t xml:space="preserve"> </w:t>
      </w:r>
      <w:r w:rsidR="00267BED" w:rsidRPr="00D262BF">
        <w:rPr>
          <w:rFonts w:cs="Times New Roman"/>
        </w:rPr>
        <w:t>with Parent</w:t>
      </w:r>
      <w:r w:rsidR="00C828AC">
        <w:rPr>
          <w:rFonts w:cs="Times New Roman"/>
        </w:rPr>
        <w:t xml:space="preserve"> </w:t>
      </w:r>
      <w:r w:rsidR="00C828AC" w:rsidRPr="00C828AC">
        <w:rPr>
          <w:rFonts w:cs="Times New Roman"/>
        </w:rPr>
        <w:t>of the Group</w:t>
      </w:r>
      <w:r w:rsidR="00CF1728">
        <w:rPr>
          <w:rFonts w:cs="Times New Roman"/>
        </w:rPr>
        <w:t>.</w:t>
      </w:r>
      <w:r w:rsidRPr="00D262BF">
        <w:rPr>
          <w:rFonts w:cs="Times New Roman"/>
        </w:rPr>
        <w:t xml:space="preserve"> Such agreement has been effective </w:t>
      </w:r>
      <w:r>
        <w:rPr>
          <w:rFonts w:cs="Times New Roman"/>
        </w:rPr>
        <w:t xml:space="preserve">since </w:t>
      </w:r>
      <w:r w:rsidR="00EF4BAE">
        <w:rPr>
          <w:rFonts w:cs="Times New Roman"/>
        </w:rPr>
        <w:t>January</w:t>
      </w:r>
      <w:r>
        <w:rPr>
          <w:rFonts w:cs="Times New Roman"/>
        </w:rPr>
        <w:t xml:space="preserve"> 202</w:t>
      </w:r>
      <w:r w:rsidR="00EF4BAE">
        <w:rPr>
          <w:rFonts w:cs="Times New Roman"/>
        </w:rPr>
        <w:t>4</w:t>
      </w:r>
      <w:r>
        <w:rPr>
          <w:rFonts w:cs="Times New Roman"/>
        </w:rPr>
        <w:t xml:space="preserve"> </w:t>
      </w:r>
      <w:r w:rsidR="00EA4A66">
        <w:rPr>
          <w:lang w:val="en-US" w:bidi="th-TH"/>
        </w:rPr>
        <w:t>until</w:t>
      </w:r>
      <w:r w:rsidR="00EF4BAE">
        <w:rPr>
          <w:rFonts w:cs="Times New Roman"/>
        </w:rPr>
        <w:t xml:space="preserve"> December</w:t>
      </w:r>
      <w:r>
        <w:rPr>
          <w:rFonts w:cs="Times New Roman"/>
        </w:rPr>
        <w:t xml:space="preserve"> 202</w:t>
      </w:r>
      <w:r w:rsidR="005C26AE">
        <w:rPr>
          <w:rFonts w:cs="Times New Roman"/>
        </w:rPr>
        <w:t>8</w:t>
      </w:r>
      <w:r>
        <w:rPr>
          <w:rFonts w:cs="Times New Roman"/>
        </w:rPr>
        <w:t>, t</w:t>
      </w:r>
      <w:r w:rsidRPr="00D262BF">
        <w:rPr>
          <w:rFonts w:cs="Times New Roman"/>
        </w:rPr>
        <w:t xml:space="preserve">he selling price </w:t>
      </w:r>
      <w:r w:rsidR="00267BED">
        <w:rPr>
          <w:rFonts w:cs="Times New Roman"/>
        </w:rPr>
        <w:t xml:space="preserve">is </w:t>
      </w:r>
      <w:r w:rsidR="00CF1728">
        <w:rPr>
          <w:rFonts w:cs="Times New Roman"/>
        </w:rPr>
        <w:t>determined by the market rate, as</w:t>
      </w:r>
      <w:r>
        <w:rPr>
          <w:rFonts w:cs="Times New Roman"/>
        </w:rPr>
        <w:t xml:space="preserve"> </w:t>
      </w:r>
      <w:r w:rsidRPr="00D262BF">
        <w:rPr>
          <w:rFonts w:cs="Times New Roman"/>
        </w:rPr>
        <w:t xml:space="preserve">stipulated in the agreement. </w:t>
      </w:r>
    </w:p>
    <w:p w14:paraId="4B68A3B2" w14:textId="77777777" w:rsidR="00531480" w:rsidRPr="00531480" w:rsidRDefault="00531480" w:rsidP="00531480">
      <w:pPr>
        <w:tabs>
          <w:tab w:val="left" w:pos="540"/>
        </w:tabs>
        <w:spacing w:line="240" w:lineRule="auto"/>
        <w:ind w:left="540" w:right="-43"/>
        <w:outlineLvl w:val="0"/>
        <w:rPr>
          <w:rFonts w:ascii="Angsana New" w:hAnsi="Angsana New"/>
          <w:b/>
          <w:bCs/>
          <w:sz w:val="30"/>
          <w:szCs w:val="30"/>
          <w:highlight w:val="yellow"/>
          <w:cs/>
          <w:lang w:bidi="th-TH"/>
        </w:rPr>
      </w:pPr>
    </w:p>
    <w:p w14:paraId="187C1551" w14:textId="77777777" w:rsidR="00A80479" w:rsidRDefault="00A80479" w:rsidP="000C3D92">
      <w:pPr>
        <w:spacing w:line="240" w:lineRule="auto"/>
        <w:rPr>
          <w:rFonts w:cs="Times New Roman"/>
          <w:sz w:val="2"/>
          <w:szCs w:val="2"/>
        </w:rPr>
      </w:pPr>
    </w:p>
    <w:p w14:paraId="2872F94E" w14:textId="77777777" w:rsidR="00783E92" w:rsidRPr="00715D3E" w:rsidRDefault="00783E92" w:rsidP="001A05EE">
      <w:pPr>
        <w:pStyle w:val="Heading1"/>
        <w:numPr>
          <w:ilvl w:val="0"/>
          <w:numId w:val="3"/>
        </w:numPr>
        <w:spacing w:before="0" w:after="0" w:line="240" w:lineRule="atLeast"/>
        <w:ind w:left="540"/>
        <w:rPr>
          <w:rFonts w:cs="Times New Roman"/>
          <w:szCs w:val="24"/>
        </w:rPr>
      </w:pPr>
      <w:r w:rsidRPr="00715D3E">
        <w:rPr>
          <w:rFonts w:cs="Times New Roman"/>
          <w:szCs w:val="24"/>
        </w:rPr>
        <w:t>Trade accounts receivable</w:t>
      </w:r>
    </w:p>
    <w:p w14:paraId="5DD2F5BC" w14:textId="22C93930" w:rsidR="00783E92" w:rsidRDefault="00783E92" w:rsidP="007B387A">
      <w:pPr>
        <w:tabs>
          <w:tab w:val="left" w:pos="540"/>
        </w:tabs>
        <w:spacing w:line="192" w:lineRule="auto"/>
        <w:rPr>
          <w:rFonts w:cs="Times New Roman"/>
          <w:szCs w:val="22"/>
        </w:rPr>
      </w:pPr>
    </w:p>
    <w:tbl>
      <w:tblPr>
        <w:tblW w:w="945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810"/>
        <w:gridCol w:w="1080"/>
        <w:gridCol w:w="180"/>
        <w:gridCol w:w="1080"/>
        <w:gridCol w:w="180"/>
        <w:gridCol w:w="1080"/>
        <w:gridCol w:w="180"/>
        <w:gridCol w:w="1085"/>
      </w:tblGrid>
      <w:tr w:rsidR="00476AC3" w:rsidRPr="00D262BF" w14:paraId="2CD2E8CE" w14:textId="77777777" w:rsidTr="00476AC3">
        <w:trPr>
          <w:cantSplit/>
        </w:trPr>
        <w:tc>
          <w:tcPr>
            <w:tcW w:w="3780" w:type="dxa"/>
            <w:vAlign w:val="bottom"/>
          </w:tcPr>
          <w:p w14:paraId="4EBB011A" w14:textId="77777777" w:rsidR="00476AC3" w:rsidRPr="00D262BF" w:rsidRDefault="00476AC3" w:rsidP="00BA3D8F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810" w:type="dxa"/>
          </w:tcPr>
          <w:p w14:paraId="4BB21F73" w14:textId="77777777" w:rsidR="00476AC3" w:rsidRPr="00D262BF" w:rsidRDefault="00476AC3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77261F34" w14:textId="52CADDF7" w:rsidR="00476AC3" w:rsidRPr="00D262BF" w:rsidRDefault="00476AC3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D262BF"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180" w:type="dxa"/>
          </w:tcPr>
          <w:p w14:paraId="0C880927" w14:textId="77777777" w:rsidR="00476AC3" w:rsidRPr="00D262BF" w:rsidRDefault="00476AC3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90"/>
              <w:jc w:val="center"/>
              <w:rPr>
                <w:rFonts w:cs="Times New Roman"/>
              </w:rPr>
            </w:pPr>
          </w:p>
        </w:tc>
        <w:tc>
          <w:tcPr>
            <w:tcW w:w="2345" w:type="dxa"/>
            <w:gridSpan w:val="3"/>
          </w:tcPr>
          <w:p w14:paraId="59D3C900" w14:textId="77777777" w:rsidR="00476AC3" w:rsidRPr="00D262BF" w:rsidRDefault="00476AC3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D262BF">
              <w:rPr>
                <w:rFonts w:cs="Times New Roman"/>
                <w:b/>
                <w:bCs/>
              </w:rPr>
              <w:t>Separate</w:t>
            </w:r>
          </w:p>
        </w:tc>
      </w:tr>
      <w:tr w:rsidR="00476AC3" w:rsidRPr="00D262BF" w14:paraId="627FC879" w14:textId="77777777" w:rsidTr="00476AC3">
        <w:trPr>
          <w:cantSplit/>
        </w:trPr>
        <w:tc>
          <w:tcPr>
            <w:tcW w:w="3780" w:type="dxa"/>
            <w:vAlign w:val="bottom"/>
          </w:tcPr>
          <w:p w14:paraId="3239FE94" w14:textId="77777777" w:rsidR="00476AC3" w:rsidRPr="00D262BF" w:rsidRDefault="00476AC3" w:rsidP="00BA3D8F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810" w:type="dxa"/>
          </w:tcPr>
          <w:p w14:paraId="7FFB53E4" w14:textId="77777777" w:rsidR="00476AC3" w:rsidRPr="00D262BF" w:rsidRDefault="00476AC3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75E84223" w14:textId="0B6D6D00" w:rsidR="00476AC3" w:rsidRPr="00D262BF" w:rsidRDefault="00476AC3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D262BF"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180" w:type="dxa"/>
          </w:tcPr>
          <w:p w14:paraId="6A3E38C4" w14:textId="77777777" w:rsidR="00476AC3" w:rsidRPr="00D262BF" w:rsidRDefault="00476AC3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90"/>
              <w:jc w:val="center"/>
              <w:rPr>
                <w:rFonts w:cs="Times New Roman"/>
              </w:rPr>
            </w:pPr>
          </w:p>
        </w:tc>
        <w:tc>
          <w:tcPr>
            <w:tcW w:w="2345" w:type="dxa"/>
            <w:gridSpan w:val="3"/>
          </w:tcPr>
          <w:p w14:paraId="7014A160" w14:textId="77777777" w:rsidR="00476AC3" w:rsidRPr="00D262BF" w:rsidRDefault="00476AC3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D262BF">
              <w:rPr>
                <w:rFonts w:cs="Times New Roman"/>
                <w:b/>
                <w:bCs/>
              </w:rPr>
              <w:t>financial statements</w:t>
            </w:r>
          </w:p>
        </w:tc>
      </w:tr>
      <w:tr w:rsidR="00476AC3" w:rsidRPr="00D262BF" w14:paraId="7B1964AD" w14:textId="77777777" w:rsidTr="00476AC3">
        <w:trPr>
          <w:cantSplit/>
        </w:trPr>
        <w:tc>
          <w:tcPr>
            <w:tcW w:w="3780" w:type="dxa"/>
            <w:vAlign w:val="bottom"/>
          </w:tcPr>
          <w:p w14:paraId="06461347" w14:textId="77777777" w:rsidR="00476AC3" w:rsidRPr="00D262BF" w:rsidRDefault="00476AC3" w:rsidP="00E30E53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810" w:type="dxa"/>
          </w:tcPr>
          <w:p w14:paraId="6FDA9DE9" w14:textId="77777777" w:rsidR="00476AC3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lang w:val="en-US" w:bidi="th-TH"/>
              </w:rPr>
            </w:pPr>
          </w:p>
        </w:tc>
        <w:tc>
          <w:tcPr>
            <w:tcW w:w="1080" w:type="dxa"/>
          </w:tcPr>
          <w:p w14:paraId="495E3CB2" w14:textId="67CE4930" w:rsidR="00476AC3" w:rsidRPr="00D262BF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lang w:val="en-US" w:bidi="th-TH"/>
              </w:rPr>
            </w:pPr>
            <w:r>
              <w:rPr>
                <w:rFonts w:cs="Times New Roman"/>
                <w:lang w:val="en-US" w:bidi="th-TH"/>
              </w:rPr>
              <w:t>31</w:t>
            </w:r>
          </w:p>
        </w:tc>
        <w:tc>
          <w:tcPr>
            <w:tcW w:w="180" w:type="dxa"/>
          </w:tcPr>
          <w:p w14:paraId="3F4B5174" w14:textId="77777777" w:rsidR="00476AC3" w:rsidRPr="00D262BF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4780B258" w14:textId="667B305B" w:rsidR="00476AC3" w:rsidRPr="00D262BF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>
              <w:rPr>
                <w:rFonts w:cs="Times New Roman"/>
                <w:szCs w:val="22"/>
                <w:lang w:bidi="th-TH"/>
              </w:rPr>
              <w:t>31</w:t>
            </w:r>
          </w:p>
        </w:tc>
        <w:tc>
          <w:tcPr>
            <w:tcW w:w="180" w:type="dxa"/>
          </w:tcPr>
          <w:p w14:paraId="2F46C6B1" w14:textId="77777777" w:rsidR="00476AC3" w:rsidRPr="00D262BF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49413D48" w14:textId="1EFAF67E" w:rsidR="00476AC3" w:rsidRPr="00D262BF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en-US" w:bidi="th-TH"/>
              </w:rPr>
              <w:t>31</w:t>
            </w:r>
          </w:p>
        </w:tc>
        <w:tc>
          <w:tcPr>
            <w:tcW w:w="180" w:type="dxa"/>
          </w:tcPr>
          <w:p w14:paraId="66D8C9D9" w14:textId="77777777" w:rsidR="00476AC3" w:rsidRPr="00D262BF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5" w:type="dxa"/>
          </w:tcPr>
          <w:p w14:paraId="25C469BE" w14:textId="1CCEF4AD" w:rsidR="00476AC3" w:rsidRPr="00D262BF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>
              <w:rPr>
                <w:rFonts w:cs="Times New Roman"/>
                <w:szCs w:val="22"/>
                <w:lang w:bidi="th-TH"/>
              </w:rPr>
              <w:t>31</w:t>
            </w:r>
          </w:p>
        </w:tc>
      </w:tr>
      <w:tr w:rsidR="00476AC3" w:rsidRPr="00D262BF" w14:paraId="1B8960F7" w14:textId="77777777" w:rsidTr="00476AC3">
        <w:trPr>
          <w:cantSplit/>
        </w:trPr>
        <w:tc>
          <w:tcPr>
            <w:tcW w:w="3780" w:type="dxa"/>
            <w:vAlign w:val="bottom"/>
          </w:tcPr>
          <w:p w14:paraId="2F272D12" w14:textId="77777777" w:rsidR="00476AC3" w:rsidRPr="00D262BF" w:rsidRDefault="00476AC3" w:rsidP="00E30E53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810" w:type="dxa"/>
          </w:tcPr>
          <w:p w14:paraId="72FC87B8" w14:textId="77777777" w:rsidR="00476AC3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lang w:val="en-US" w:bidi="th-TH"/>
              </w:rPr>
            </w:pPr>
          </w:p>
        </w:tc>
        <w:tc>
          <w:tcPr>
            <w:tcW w:w="1080" w:type="dxa"/>
          </w:tcPr>
          <w:p w14:paraId="0CF8D01A" w14:textId="30E8EDEE" w:rsidR="00476AC3" w:rsidRPr="00D262BF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lang w:val="en-US" w:bidi="th-TH"/>
              </w:rPr>
            </w:pPr>
            <w:r>
              <w:rPr>
                <w:rFonts w:cs="Times New Roman"/>
                <w:lang w:val="en-US" w:bidi="th-TH"/>
              </w:rPr>
              <w:t>March</w:t>
            </w:r>
          </w:p>
        </w:tc>
        <w:tc>
          <w:tcPr>
            <w:tcW w:w="180" w:type="dxa"/>
          </w:tcPr>
          <w:p w14:paraId="405430A4" w14:textId="77777777" w:rsidR="00476AC3" w:rsidRPr="00D262BF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78DACA15" w14:textId="29E1A60C" w:rsidR="00476AC3" w:rsidRPr="00D262BF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>
              <w:rPr>
                <w:rFonts w:cs="Times New Roman"/>
                <w:szCs w:val="22"/>
                <w:lang w:bidi="th-TH"/>
              </w:rPr>
              <w:t>December</w:t>
            </w:r>
          </w:p>
        </w:tc>
        <w:tc>
          <w:tcPr>
            <w:tcW w:w="180" w:type="dxa"/>
          </w:tcPr>
          <w:p w14:paraId="7C8784E8" w14:textId="77777777" w:rsidR="00476AC3" w:rsidRPr="00D262BF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7602AD17" w14:textId="50ABEFB4" w:rsidR="00476AC3" w:rsidRPr="00D262BF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en-US" w:bidi="th-TH"/>
              </w:rPr>
              <w:t>March</w:t>
            </w:r>
          </w:p>
        </w:tc>
        <w:tc>
          <w:tcPr>
            <w:tcW w:w="180" w:type="dxa"/>
          </w:tcPr>
          <w:p w14:paraId="5FB75273" w14:textId="77777777" w:rsidR="00476AC3" w:rsidRPr="00D262BF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5" w:type="dxa"/>
          </w:tcPr>
          <w:p w14:paraId="16E2F2CD" w14:textId="6F17A1F5" w:rsidR="00476AC3" w:rsidRPr="00D262BF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>
              <w:rPr>
                <w:rFonts w:cs="Times New Roman"/>
                <w:szCs w:val="22"/>
                <w:lang w:bidi="th-TH"/>
              </w:rPr>
              <w:t>December</w:t>
            </w:r>
          </w:p>
        </w:tc>
      </w:tr>
      <w:tr w:rsidR="00967392" w:rsidRPr="00D262BF" w14:paraId="00684799" w14:textId="77777777" w:rsidTr="00BA3D8F">
        <w:trPr>
          <w:cantSplit/>
        </w:trPr>
        <w:tc>
          <w:tcPr>
            <w:tcW w:w="3780" w:type="dxa"/>
            <w:vAlign w:val="bottom"/>
          </w:tcPr>
          <w:p w14:paraId="5B3AB9AC" w14:textId="77777777" w:rsidR="00967392" w:rsidRPr="00D262BF" w:rsidRDefault="00967392" w:rsidP="00967392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810" w:type="dxa"/>
          </w:tcPr>
          <w:p w14:paraId="6C89C6F8" w14:textId="29C5BD0E" w:rsidR="00967392" w:rsidRPr="00D262BF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lang w:val="en-US" w:bidi="th-TH"/>
              </w:rPr>
            </w:pPr>
            <w:r w:rsidRPr="00D262BF">
              <w:rPr>
                <w:rFonts w:cs="Times New Roman"/>
                <w:i/>
                <w:iCs/>
                <w:szCs w:val="22"/>
                <w:lang w:val="en-US" w:bidi="th-TH"/>
              </w:rPr>
              <w:t>Note</w:t>
            </w:r>
          </w:p>
        </w:tc>
        <w:tc>
          <w:tcPr>
            <w:tcW w:w="1080" w:type="dxa"/>
            <w:vAlign w:val="bottom"/>
          </w:tcPr>
          <w:p w14:paraId="76F1F504" w14:textId="1D4278CE" w:rsidR="00967392" w:rsidRPr="00D262BF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lang w:val="en-US" w:bidi="th-TH"/>
              </w:rPr>
            </w:pPr>
            <w:r>
              <w:rPr>
                <w:rFonts w:cs="Times New Roman"/>
              </w:rPr>
              <w:t>2024</w:t>
            </w:r>
          </w:p>
        </w:tc>
        <w:tc>
          <w:tcPr>
            <w:tcW w:w="180" w:type="dxa"/>
          </w:tcPr>
          <w:p w14:paraId="3B518C1F" w14:textId="77777777" w:rsidR="00967392" w:rsidRPr="00D262BF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  <w:vAlign w:val="bottom"/>
          </w:tcPr>
          <w:p w14:paraId="427949DE" w14:textId="09E49CC0" w:rsidR="00967392" w:rsidRPr="00D262BF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180" w:type="dxa"/>
          </w:tcPr>
          <w:p w14:paraId="4213A3DD" w14:textId="77777777" w:rsidR="00967392" w:rsidRPr="00D262BF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06822370" w14:textId="0FA780AE" w:rsidR="00967392" w:rsidRPr="00D262BF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2024</w:t>
            </w:r>
          </w:p>
        </w:tc>
        <w:tc>
          <w:tcPr>
            <w:tcW w:w="180" w:type="dxa"/>
          </w:tcPr>
          <w:p w14:paraId="49964479" w14:textId="77777777" w:rsidR="00967392" w:rsidRPr="00D262BF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5" w:type="dxa"/>
          </w:tcPr>
          <w:p w14:paraId="24CDA60F" w14:textId="2C17F175" w:rsidR="00967392" w:rsidRPr="00D262BF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>
              <w:rPr>
                <w:rFonts w:cs="Times New Roman"/>
              </w:rPr>
              <w:t>2023</w:t>
            </w:r>
          </w:p>
        </w:tc>
      </w:tr>
      <w:tr w:rsidR="00476AC3" w:rsidRPr="00D262BF" w14:paraId="0FCE98AA" w14:textId="77777777" w:rsidTr="00476AC3">
        <w:trPr>
          <w:cantSplit/>
        </w:trPr>
        <w:tc>
          <w:tcPr>
            <w:tcW w:w="3780" w:type="dxa"/>
            <w:vAlign w:val="bottom"/>
          </w:tcPr>
          <w:p w14:paraId="3B8F6A43" w14:textId="77777777" w:rsidR="00476AC3" w:rsidRPr="00D262BF" w:rsidRDefault="00476AC3" w:rsidP="00E30E53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810" w:type="dxa"/>
          </w:tcPr>
          <w:p w14:paraId="13953F39" w14:textId="77777777" w:rsidR="00476AC3" w:rsidRPr="00D262BF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4865" w:type="dxa"/>
            <w:gridSpan w:val="7"/>
            <w:vAlign w:val="bottom"/>
          </w:tcPr>
          <w:p w14:paraId="07EC503B" w14:textId="7CA2FB72" w:rsidR="00476AC3" w:rsidRPr="00D262BF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cs="Times New Roman"/>
              </w:rPr>
            </w:pPr>
            <w:r w:rsidRPr="00D262BF">
              <w:rPr>
                <w:rFonts w:cs="Times New Roman"/>
                <w:i/>
                <w:iCs/>
                <w:szCs w:val="22"/>
              </w:rPr>
              <w:t>(in million Baht)</w:t>
            </w:r>
          </w:p>
        </w:tc>
      </w:tr>
      <w:tr w:rsidR="00476AC3" w:rsidRPr="00D262BF" w14:paraId="26C7DFFF" w14:textId="77777777" w:rsidTr="00476AC3">
        <w:trPr>
          <w:cantSplit/>
        </w:trPr>
        <w:tc>
          <w:tcPr>
            <w:tcW w:w="3780" w:type="dxa"/>
            <w:vAlign w:val="bottom"/>
          </w:tcPr>
          <w:p w14:paraId="03C37233" w14:textId="77777777" w:rsidR="00476AC3" w:rsidRPr="00D262BF" w:rsidRDefault="00476AC3" w:rsidP="00E30E53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D262BF">
              <w:rPr>
                <w:rFonts w:cs="Times New Roman"/>
                <w:b/>
                <w:bCs/>
                <w:szCs w:val="22"/>
              </w:rPr>
              <w:t>Related parties</w:t>
            </w:r>
          </w:p>
        </w:tc>
        <w:tc>
          <w:tcPr>
            <w:tcW w:w="810" w:type="dxa"/>
          </w:tcPr>
          <w:p w14:paraId="2DC72AAC" w14:textId="21F294BC" w:rsidR="00476AC3" w:rsidRPr="00476AC3" w:rsidRDefault="00476AC3" w:rsidP="00476AC3">
            <w:pPr>
              <w:pStyle w:val="acctfourfigures"/>
              <w:tabs>
                <w:tab w:val="clear" w:pos="765"/>
              </w:tabs>
              <w:spacing w:line="240" w:lineRule="atLeast"/>
              <w:ind w:right="-88"/>
              <w:jc w:val="center"/>
              <w:rPr>
                <w:rFonts w:cs="Times New Roman"/>
                <w:i/>
                <w:iCs/>
              </w:rPr>
            </w:pPr>
            <w:r w:rsidRPr="00476AC3">
              <w:rPr>
                <w:rFonts w:cs="Times New Roman"/>
                <w:i/>
                <w:iCs/>
              </w:rPr>
              <w:t>2</w:t>
            </w:r>
          </w:p>
        </w:tc>
        <w:tc>
          <w:tcPr>
            <w:tcW w:w="1080" w:type="dxa"/>
          </w:tcPr>
          <w:p w14:paraId="7C00CA18" w14:textId="5FA73C74" w:rsidR="00476AC3" w:rsidRPr="00D262BF" w:rsidRDefault="00476AC3" w:rsidP="00E30E53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rPr>
                <w:rFonts w:cs="Times New Roman"/>
              </w:rPr>
            </w:pPr>
          </w:p>
        </w:tc>
        <w:tc>
          <w:tcPr>
            <w:tcW w:w="180" w:type="dxa"/>
          </w:tcPr>
          <w:p w14:paraId="4555E411" w14:textId="77777777" w:rsidR="00476AC3" w:rsidRPr="00D262BF" w:rsidRDefault="00476AC3" w:rsidP="00E30E53">
            <w:pPr>
              <w:tabs>
                <w:tab w:val="decimal" w:pos="584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0B1B4901" w14:textId="77777777" w:rsidR="00476AC3" w:rsidRPr="00D262BF" w:rsidRDefault="00476AC3" w:rsidP="00E30E53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rPr>
                <w:rFonts w:cs="Times New Roman"/>
              </w:rPr>
            </w:pPr>
          </w:p>
        </w:tc>
        <w:tc>
          <w:tcPr>
            <w:tcW w:w="180" w:type="dxa"/>
          </w:tcPr>
          <w:p w14:paraId="30CC6343" w14:textId="77777777" w:rsidR="00476AC3" w:rsidRPr="00D262BF" w:rsidRDefault="00476AC3" w:rsidP="00E30E53">
            <w:pPr>
              <w:tabs>
                <w:tab w:val="decimal" w:pos="584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2C08C826" w14:textId="77777777" w:rsidR="00476AC3" w:rsidRPr="00D262BF" w:rsidRDefault="00476AC3" w:rsidP="00E30E53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rPr>
                <w:rFonts w:cs="Times New Roman"/>
              </w:rPr>
            </w:pPr>
          </w:p>
        </w:tc>
        <w:tc>
          <w:tcPr>
            <w:tcW w:w="180" w:type="dxa"/>
          </w:tcPr>
          <w:p w14:paraId="67F3263B" w14:textId="77777777" w:rsidR="00476AC3" w:rsidRPr="00D262BF" w:rsidRDefault="00476AC3" w:rsidP="00E30E53">
            <w:pPr>
              <w:tabs>
                <w:tab w:val="decimal" w:pos="584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</w:p>
        </w:tc>
        <w:tc>
          <w:tcPr>
            <w:tcW w:w="1085" w:type="dxa"/>
          </w:tcPr>
          <w:p w14:paraId="760E89C2" w14:textId="77777777" w:rsidR="00476AC3" w:rsidRPr="00D262BF" w:rsidRDefault="00476AC3" w:rsidP="00E30E53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rPr>
                <w:rFonts w:cs="Times New Roman"/>
              </w:rPr>
            </w:pPr>
          </w:p>
        </w:tc>
      </w:tr>
      <w:tr w:rsidR="00967392" w:rsidRPr="00D262BF" w14:paraId="16CA8348" w14:textId="77777777" w:rsidTr="00476AC3">
        <w:trPr>
          <w:cantSplit/>
        </w:trPr>
        <w:tc>
          <w:tcPr>
            <w:tcW w:w="3780" w:type="dxa"/>
            <w:vAlign w:val="bottom"/>
          </w:tcPr>
          <w:p w14:paraId="5CE911AD" w14:textId="77777777" w:rsidR="00967392" w:rsidRPr="00D262BF" w:rsidRDefault="00967392" w:rsidP="00967392">
            <w:pPr>
              <w:spacing w:line="240" w:lineRule="atLeast"/>
              <w:rPr>
                <w:rFonts w:cs="Times New Roman"/>
                <w:szCs w:val="22"/>
              </w:rPr>
            </w:pPr>
            <w:r w:rsidRPr="00D262BF">
              <w:rPr>
                <w:rFonts w:cs="Times New Roman"/>
                <w:szCs w:val="22"/>
              </w:rPr>
              <w:t>Within credit terms</w:t>
            </w:r>
          </w:p>
        </w:tc>
        <w:tc>
          <w:tcPr>
            <w:tcW w:w="810" w:type="dxa"/>
          </w:tcPr>
          <w:p w14:paraId="049CA354" w14:textId="77777777" w:rsidR="00967392" w:rsidRPr="00D262BF" w:rsidRDefault="00967392" w:rsidP="00967392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74580418" w14:textId="3908135E" w:rsidR="00967392" w:rsidRPr="00765396" w:rsidRDefault="00967392" w:rsidP="007D7BA2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  <w:lang w:val="en-US"/>
              </w:rPr>
            </w:pPr>
            <w:r w:rsidRPr="00A02E34">
              <w:t>1,</w:t>
            </w:r>
            <w:r w:rsidR="00765396">
              <w:t>358.13</w:t>
            </w:r>
          </w:p>
        </w:tc>
        <w:tc>
          <w:tcPr>
            <w:tcW w:w="180" w:type="dxa"/>
          </w:tcPr>
          <w:p w14:paraId="6FA1FC49" w14:textId="77777777" w:rsidR="00967392" w:rsidRPr="00D262BF" w:rsidRDefault="00967392" w:rsidP="00967392">
            <w:pPr>
              <w:tabs>
                <w:tab w:val="decimal" w:pos="584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34586831" w14:textId="6497CC2F" w:rsidR="00967392" w:rsidRPr="00D262BF" w:rsidRDefault="00967392" w:rsidP="005462B4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  <w:r w:rsidRPr="00A02E34">
              <w:t>1,171.89</w:t>
            </w:r>
          </w:p>
        </w:tc>
        <w:tc>
          <w:tcPr>
            <w:tcW w:w="180" w:type="dxa"/>
          </w:tcPr>
          <w:p w14:paraId="3EA1FA64" w14:textId="77777777" w:rsidR="00967392" w:rsidRPr="00D262BF" w:rsidRDefault="00967392" w:rsidP="00967392">
            <w:pPr>
              <w:tabs>
                <w:tab w:val="decimal" w:pos="584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670F98F4" w14:textId="27B92F69" w:rsidR="00967392" w:rsidRPr="00D262BF" w:rsidRDefault="00967392" w:rsidP="006B32C8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  <w:lang w:bidi="th-TH"/>
              </w:rPr>
            </w:pPr>
            <w:r w:rsidRPr="00A02E34">
              <w:t>1,051.47</w:t>
            </w:r>
          </w:p>
        </w:tc>
        <w:tc>
          <w:tcPr>
            <w:tcW w:w="180" w:type="dxa"/>
          </w:tcPr>
          <w:p w14:paraId="5C6BC58B" w14:textId="77777777" w:rsidR="00967392" w:rsidRPr="00D262BF" w:rsidRDefault="00967392" w:rsidP="00967392">
            <w:pPr>
              <w:tabs>
                <w:tab w:val="decimal" w:pos="584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</w:p>
        </w:tc>
        <w:tc>
          <w:tcPr>
            <w:tcW w:w="1085" w:type="dxa"/>
          </w:tcPr>
          <w:p w14:paraId="2D865DD5" w14:textId="2BB1BE62" w:rsidR="00967392" w:rsidRPr="00D262BF" w:rsidRDefault="00967392" w:rsidP="005462B4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  <w:lang w:bidi="th-TH"/>
              </w:rPr>
            </w:pPr>
            <w:r w:rsidRPr="00A02E34">
              <w:t>68.76</w:t>
            </w:r>
          </w:p>
        </w:tc>
      </w:tr>
      <w:tr w:rsidR="0003183A" w:rsidRPr="00D262BF" w14:paraId="26CDAC6A" w14:textId="77777777" w:rsidTr="00C828AC">
        <w:trPr>
          <w:cantSplit/>
        </w:trPr>
        <w:tc>
          <w:tcPr>
            <w:tcW w:w="3780" w:type="dxa"/>
            <w:vAlign w:val="bottom"/>
          </w:tcPr>
          <w:p w14:paraId="748A37A4" w14:textId="77777777" w:rsidR="0003183A" w:rsidRPr="00D262BF" w:rsidRDefault="0003183A" w:rsidP="0003183A">
            <w:pPr>
              <w:spacing w:line="240" w:lineRule="atLeast"/>
              <w:rPr>
                <w:rFonts w:cs="Times New Roman"/>
                <w:szCs w:val="22"/>
              </w:rPr>
            </w:pPr>
            <w:r w:rsidRPr="00D262BF">
              <w:rPr>
                <w:rFonts w:cs="Times New Roman"/>
                <w:i/>
                <w:iCs/>
                <w:szCs w:val="22"/>
              </w:rPr>
              <w:t xml:space="preserve">Less </w:t>
            </w:r>
            <w:r w:rsidRPr="00D262BF">
              <w:rPr>
                <w:rFonts w:cs="Times New Roman"/>
                <w:szCs w:val="22"/>
              </w:rPr>
              <w:t>allowance for expected credit loss</w:t>
            </w:r>
          </w:p>
        </w:tc>
        <w:tc>
          <w:tcPr>
            <w:tcW w:w="810" w:type="dxa"/>
          </w:tcPr>
          <w:p w14:paraId="15CD5377" w14:textId="77777777" w:rsidR="0003183A" w:rsidRPr="00D262BF" w:rsidRDefault="0003183A" w:rsidP="0003183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858F3A" w14:textId="66F29E4D" w:rsidR="0003183A" w:rsidRPr="00D262BF" w:rsidRDefault="0003183A" w:rsidP="006B32C8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11"/>
              <w:rPr>
                <w:rFonts w:cs="Times New Roman"/>
                <w:szCs w:val="22"/>
                <w:lang w:bidi="th-TH"/>
              </w:rPr>
            </w:pPr>
            <w:r w:rsidRPr="00884110">
              <w:t>-</w:t>
            </w:r>
          </w:p>
        </w:tc>
        <w:tc>
          <w:tcPr>
            <w:tcW w:w="180" w:type="dxa"/>
            <w:vAlign w:val="bottom"/>
          </w:tcPr>
          <w:p w14:paraId="1FD49FA1" w14:textId="77777777" w:rsidR="0003183A" w:rsidRPr="00D262BF" w:rsidRDefault="0003183A" w:rsidP="0003183A">
            <w:pPr>
              <w:tabs>
                <w:tab w:val="decimal" w:pos="584"/>
              </w:tabs>
              <w:spacing w:line="240" w:lineRule="atLeast"/>
              <w:ind w:right="-79"/>
              <w:jc w:val="center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FCAB32" w14:textId="1EE49CBD" w:rsidR="0003183A" w:rsidRPr="00D262BF" w:rsidRDefault="0003183A" w:rsidP="006B32C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cs="Times New Roman"/>
                <w:szCs w:val="22"/>
                <w:lang w:bidi="th-TH"/>
              </w:rPr>
            </w:pPr>
            <w:r w:rsidRPr="006B32C8">
              <w:t>-</w:t>
            </w:r>
          </w:p>
        </w:tc>
        <w:tc>
          <w:tcPr>
            <w:tcW w:w="180" w:type="dxa"/>
            <w:vAlign w:val="bottom"/>
          </w:tcPr>
          <w:p w14:paraId="0A40707D" w14:textId="77777777" w:rsidR="0003183A" w:rsidRPr="00D262BF" w:rsidRDefault="0003183A" w:rsidP="0003183A">
            <w:pPr>
              <w:tabs>
                <w:tab w:val="decimal" w:pos="584"/>
              </w:tabs>
              <w:spacing w:line="240" w:lineRule="atLeast"/>
              <w:ind w:right="-79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281E49" w14:textId="0C4C5C00" w:rsidR="0003183A" w:rsidRPr="00D262BF" w:rsidRDefault="0003183A" w:rsidP="006B32C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cs="Times New Roman"/>
                <w:szCs w:val="22"/>
                <w:lang w:bidi="th-TH"/>
              </w:rPr>
            </w:pPr>
            <w:r w:rsidRPr="0029325A">
              <w:t>-</w:t>
            </w:r>
          </w:p>
        </w:tc>
        <w:tc>
          <w:tcPr>
            <w:tcW w:w="180" w:type="dxa"/>
            <w:vAlign w:val="bottom"/>
          </w:tcPr>
          <w:p w14:paraId="4F1EBD2C" w14:textId="77777777" w:rsidR="0003183A" w:rsidRPr="00D262BF" w:rsidRDefault="0003183A" w:rsidP="0003183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694C14FA" w14:textId="2D4BE98D" w:rsidR="0003183A" w:rsidRPr="00D262BF" w:rsidRDefault="0003183A" w:rsidP="006B32C8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  <w:lang w:bidi="th-TH"/>
              </w:rPr>
            </w:pPr>
            <w:r w:rsidRPr="00D262BF">
              <w:rPr>
                <w:rFonts w:cs="Times New Roman"/>
                <w:szCs w:val="22"/>
                <w:lang w:bidi="th-TH"/>
              </w:rPr>
              <w:t>-</w:t>
            </w:r>
          </w:p>
        </w:tc>
      </w:tr>
      <w:tr w:rsidR="00967392" w:rsidRPr="00D262BF" w14:paraId="1E3FC61B" w14:textId="77777777" w:rsidTr="00C828AC">
        <w:trPr>
          <w:cantSplit/>
        </w:trPr>
        <w:tc>
          <w:tcPr>
            <w:tcW w:w="3780" w:type="dxa"/>
            <w:vAlign w:val="bottom"/>
          </w:tcPr>
          <w:p w14:paraId="3B5C2012" w14:textId="77777777" w:rsidR="00967392" w:rsidRPr="00D262BF" w:rsidRDefault="00967392" w:rsidP="00967392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1EAD4746" w14:textId="77777777" w:rsidR="00967392" w:rsidRPr="00D262BF" w:rsidRDefault="00967392" w:rsidP="00967392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84729E7" w14:textId="5CF73173" w:rsidR="00967392" w:rsidRPr="00AD7E86" w:rsidRDefault="00967392" w:rsidP="007D7BA2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  <w:b/>
                <w:bCs/>
                <w:szCs w:val="22"/>
                <w:lang w:val="en-US"/>
              </w:rPr>
            </w:pPr>
            <w:r w:rsidRPr="00967392">
              <w:rPr>
                <w:b/>
                <w:bCs/>
              </w:rPr>
              <w:t>1,3</w:t>
            </w:r>
            <w:r w:rsidR="00CB7B59">
              <w:rPr>
                <w:b/>
                <w:bCs/>
              </w:rPr>
              <w:t>58.13</w:t>
            </w:r>
          </w:p>
        </w:tc>
        <w:tc>
          <w:tcPr>
            <w:tcW w:w="180" w:type="dxa"/>
          </w:tcPr>
          <w:p w14:paraId="3D1F7B2E" w14:textId="77777777" w:rsidR="00967392" w:rsidRPr="00967392" w:rsidRDefault="00967392" w:rsidP="00967392">
            <w:pPr>
              <w:tabs>
                <w:tab w:val="decimal" w:pos="584"/>
              </w:tabs>
              <w:spacing w:line="240" w:lineRule="atLeast"/>
              <w:ind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BC55BA4" w14:textId="60F6056F" w:rsidR="00967392" w:rsidRPr="00967392" w:rsidRDefault="00967392" w:rsidP="005462B4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  <w:b/>
                <w:bCs/>
                <w:szCs w:val="22"/>
              </w:rPr>
            </w:pPr>
            <w:r w:rsidRPr="00967392">
              <w:rPr>
                <w:b/>
                <w:bCs/>
              </w:rPr>
              <w:t>1,171.89</w:t>
            </w:r>
          </w:p>
        </w:tc>
        <w:tc>
          <w:tcPr>
            <w:tcW w:w="180" w:type="dxa"/>
          </w:tcPr>
          <w:p w14:paraId="5D598ACD" w14:textId="77777777" w:rsidR="00967392" w:rsidRPr="00967392" w:rsidRDefault="00967392" w:rsidP="00967392">
            <w:pPr>
              <w:tabs>
                <w:tab w:val="decimal" w:pos="584"/>
              </w:tabs>
              <w:spacing w:line="240" w:lineRule="atLeast"/>
              <w:ind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F2ECDC9" w14:textId="54C9A1E2" w:rsidR="00967392" w:rsidRPr="00967392" w:rsidRDefault="00967392" w:rsidP="005462B4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967392">
              <w:rPr>
                <w:b/>
                <w:bCs/>
              </w:rPr>
              <w:t>1,051.47</w:t>
            </w:r>
          </w:p>
        </w:tc>
        <w:tc>
          <w:tcPr>
            <w:tcW w:w="180" w:type="dxa"/>
          </w:tcPr>
          <w:p w14:paraId="519986C3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rPr>
                <w:rFonts w:cs="Times New Roman"/>
                <w:b/>
                <w:bCs/>
                <w:szCs w:val="22"/>
                <w:lang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09D3D284" w14:textId="79711CD9" w:rsidR="00967392" w:rsidRPr="00967392" w:rsidRDefault="00967392" w:rsidP="005462B4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967392">
              <w:rPr>
                <w:b/>
                <w:bCs/>
              </w:rPr>
              <w:t>68.76</w:t>
            </w:r>
          </w:p>
        </w:tc>
      </w:tr>
      <w:tr w:rsidR="00476AC3" w:rsidRPr="00D262BF" w14:paraId="67DB3E63" w14:textId="77777777" w:rsidTr="00C828AC">
        <w:trPr>
          <w:cantSplit/>
        </w:trPr>
        <w:tc>
          <w:tcPr>
            <w:tcW w:w="3780" w:type="dxa"/>
            <w:shd w:val="clear" w:color="auto" w:fill="auto"/>
          </w:tcPr>
          <w:p w14:paraId="0F9FBD79" w14:textId="77777777" w:rsidR="00476AC3" w:rsidRPr="00D262BF" w:rsidRDefault="00476AC3" w:rsidP="00E30E53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6239392D" w14:textId="77777777" w:rsidR="00476AC3" w:rsidRPr="00D262BF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347F41" w14:textId="78940964" w:rsidR="00476AC3" w:rsidRPr="00D262BF" w:rsidRDefault="00476AC3" w:rsidP="007D7BA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F02D893" w14:textId="77777777" w:rsidR="00476AC3" w:rsidRPr="00D262BF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3B51E5" w14:textId="77777777" w:rsidR="00476AC3" w:rsidRPr="00D262BF" w:rsidRDefault="00476AC3" w:rsidP="005462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5DC1BDDE" w14:textId="77777777" w:rsidR="00476AC3" w:rsidRPr="00D262BF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cs="Times New Roman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9DDB44" w14:textId="77777777" w:rsidR="00476AC3" w:rsidRPr="00D262BF" w:rsidRDefault="00476AC3" w:rsidP="005462B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EF1B5F0" w14:textId="77777777" w:rsidR="00476AC3" w:rsidRPr="00D262BF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19DDAA4E" w14:textId="77777777" w:rsidR="00476AC3" w:rsidRPr="00D262BF" w:rsidRDefault="00476AC3" w:rsidP="005462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</w:tr>
      <w:tr w:rsidR="00476AC3" w:rsidRPr="00D262BF" w14:paraId="4021472C" w14:textId="77777777" w:rsidTr="00476AC3">
        <w:trPr>
          <w:cantSplit/>
        </w:trPr>
        <w:tc>
          <w:tcPr>
            <w:tcW w:w="3780" w:type="dxa"/>
            <w:vAlign w:val="bottom"/>
          </w:tcPr>
          <w:p w14:paraId="60F543D0" w14:textId="77777777" w:rsidR="00476AC3" w:rsidRPr="00D262BF" w:rsidRDefault="00476AC3" w:rsidP="00E30E53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D262BF">
              <w:rPr>
                <w:rFonts w:cs="Times New Roman"/>
                <w:b/>
                <w:bCs/>
                <w:szCs w:val="22"/>
              </w:rPr>
              <w:t>Other parties</w:t>
            </w:r>
          </w:p>
        </w:tc>
        <w:tc>
          <w:tcPr>
            <w:tcW w:w="810" w:type="dxa"/>
          </w:tcPr>
          <w:p w14:paraId="3EF8B9C8" w14:textId="77777777" w:rsidR="00476AC3" w:rsidRPr="00D262BF" w:rsidRDefault="00476AC3" w:rsidP="00E30E53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3C377953" w14:textId="48534E89" w:rsidR="00476AC3" w:rsidRPr="00D262BF" w:rsidRDefault="00476AC3" w:rsidP="007D7BA2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</w:rPr>
            </w:pPr>
          </w:p>
        </w:tc>
        <w:tc>
          <w:tcPr>
            <w:tcW w:w="180" w:type="dxa"/>
          </w:tcPr>
          <w:p w14:paraId="37363B2C" w14:textId="77777777" w:rsidR="00476AC3" w:rsidRPr="00D262BF" w:rsidRDefault="00476AC3" w:rsidP="00E30E53">
            <w:pPr>
              <w:tabs>
                <w:tab w:val="decimal" w:pos="584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3688CE8B" w14:textId="77777777" w:rsidR="00476AC3" w:rsidRPr="00D262BF" w:rsidRDefault="00476AC3" w:rsidP="005462B4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</w:rPr>
            </w:pPr>
          </w:p>
        </w:tc>
        <w:tc>
          <w:tcPr>
            <w:tcW w:w="180" w:type="dxa"/>
          </w:tcPr>
          <w:p w14:paraId="39686FE1" w14:textId="77777777" w:rsidR="00476AC3" w:rsidRPr="00D262BF" w:rsidRDefault="00476AC3" w:rsidP="00E30E53">
            <w:pPr>
              <w:tabs>
                <w:tab w:val="decimal" w:pos="584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7698EC38" w14:textId="77777777" w:rsidR="00476AC3" w:rsidRPr="00D262BF" w:rsidRDefault="00476AC3" w:rsidP="005462B4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</w:rPr>
            </w:pPr>
          </w:p>
        </w:tc>
        <w:tc>
          <w:tcPr>
            <w:tcW w:w="180" w:type="dxa"/>
          </w:tcPr>
          <w:p w14:paraId="63AB063F" w14:textId="77777777" w:rsidR="00476AC3" w:rsidRPr="00D262BF" w:rsidRDefault="00476AC3" w:rsidP="00E30E53">
            <w:pPr>
              <w:tabs>
                <w:tab w:val="decimal" w:pos="584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</w:p>
        </w:tc>
        <w:tc>
          <w:tcPr>
            <w:tcW w:w="1085" w:type="dxa"/>
          </w:tcPr>
          <w:p w14:paraId="331B79ED" w14:textId="77777777" w:rsidR="00476AC3" w:rsidRPr="00D262BF" w:rsidRDefault="00476AC3" w:rsidP="005462B4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</w:rPr>
            </w:pPr>
          </w:p>
        </w:tc>
      </w:tr>
      <w:tr w:rsidR="00967392" w:rsidRPr="00D262BF" w14:paraId="7E25ED38" w14:textId="77777777" w:rsidTr="00476AC3">
        <w:trPr>
          <w:cantSplit/>
        </w:trPr>
        <w:tc>
          <w:tcPr>
            <w:tcW w:w="3780" w:type="dxa"/>
            <w:vAlign w:val="bottom"/>
          </w:tcPr>
          <w:p w14:paraId="57B4472A" w14:textId="77777777" w:rsidR="00967392" w:rsidRPr="00D262BF" w:rsidRDefault="00967392" w:rsidP="00967392">
            <w:pPr>
              <w:spacing w:line="240" w:lineRule="atLeast"/>
              <w:rPr>
                <w:rFonts w:cs="Times New Roman"/>
                <w:szCs w:val="22"/>
              </w:rPr>
            </w:pPr>
            <w:r w:rsidRPr="00D262BF">
              <w:rPr>
                <w:rFonts w:cs="Times New Roman"/>
                <w:szCs w:val="22"/>
              </w:rPr>
              <w:t>Within credit terms</w:t>
            </w:r>
          </w:p>
        </w:tc>
        <w:tc>
          <w:tcPr>
            <w:tcW w:w="810" w:type="dxa"/>
          </w:tcPr>
          <w:p w14:paraId="6E08E12F" w14:textId="77777777" w:rsidR="00967392" w:rsidRPr="00D262BF" w:rsidRDefault="00967392" w:rsidP="00967392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3A1AEA7A" w14:textId="1797AAFC" w:rsidR="00967392" w:rsidRPr="00D262BF" w:rsidRDefault="00AD7E86" w:rsidP="007D7BA2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  <w:r>
              <w:t>38.64</w:t>
            </w:r>
          </w:p>
        </w:tc>
        <w:tc>
          <w:tcPr>
            <w:tcW w:w="180" w:type="dxa"/>
          </w:tcPr>
          <w:p w14:paraId="35A22A74" w14:textId="77777777" w:rsidR="00967392" w:rsidRPr="00D262BF" w:rsidRDefault="00967392" w:rsidP="00967392">
            <w:pPr>
              <w:tabs>
                <w:tab w:val="decimal" w:pos="584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29437FB4" w14:textId="5D62EEEE" w:rsidR="00967392" w:rsidRPr="00D262BF" w:rsidRDefault="00967392" w:rsidP="005462B4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  <w:r w:rsidRPr="00DB14FA">
              <w:t>31.72</w:t>
            </w:r>
          </w:p>
        </w:tc>
        <w:tc>
          <w:tcPr>
            <w:tcW w:w="180" w:type="dxa"/>
          </w:tcPr>
          <w:p w14:paraId="1D86F4E2" w14:textId="77777777" w:rsidR="00967392" w:rsidRPr="00D262BF" w:rsidRDefault="00967392" w:rsidP="00967392">
            <w:pPr>
              <w:tabs>
                <w:tab w:val="decimal" w:pos="584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5D6D496F" w14:textId="1FDB14D1" w:rsidR="00967392" w:rsidRPr="006B32C8" w:rsidRDefault="00967392" w:rsidP="006B32C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</w:pPr>
            <w:r w:rsidRPr="006B32C8">
              <w:t>-</w:t>
            </w:r>
          </w:p>
        </w:tc>
        <w:tc>
          <w:tcPr>
            <w:tcW w:w="180" w:type="dxa"/>
          </w:tcPr>
          <w:p w14:paraId="44A6FE2B" w14:textId="77777777" w:rsidR="00967392" w:rsidRPr="00D262BF" w:rsidRDefault="00967392" w:rsidP="00967392">
            <w:pPr>
              <w:tabs>
                <w:tab w:val="decimal" w:pos="584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</w:p>
        </w:tc>
        <w:tc>
          <w:tcPr>
            <w:tcW w:w="1085" w:type="dxa"/>
          </w:tcPr>
          <w:p w14:paraId="55717F1A" w14:textId="31B56E09" w:rsidR="00967392" w:rsidRPr="00D262BF" w:rsidRDefault="00967392" w:rsidP="005462B4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  <w:lang w:bidi="th-TH"/>
              </w:rPr>
            </w:pPr>
            <w:r w:rsidRPr="00DB14FA">
              <w:t>0.06</w:t>
            </w:r>
          </w:p>
        </w:tc>
      </w:tr>
      <w:tr w:rsidR="007B387A" w:rsidRPr="00D262BF" w14:paraId="65ACBE23" w14:textId="77777777" w:rsidTr="00476AC3">
        <w:trPr>
          <w:cantSplit/>
        </w:trPr>
        <w:tc>
          <w:tcPr>
            <w:tcW w:w="3780" w:type="dxa"/>
            <w:vAlign w:val="bottom"/>
          </w:tcPr>
          <w:p w14:paraId="6BC2A8FB" w14:textId="77777777" w:rsidR="007B387A" w:rsidRPr="00D262BF" w:rsidRDefault="007B387A" w:rsidP="007B387A">
            <w:pPr>
              <w:spacing w:line="240" w:lineRule="atLeast"/>
              <w:rPr>
                <w:rFonts w:cs="Times New Roman"/>
                <w:szCs w:val="22"/>
              </w:rPr>
            </w:pPr>
            <w:r w:rsidRPr="00D262BF">
              <w:rPr>
                <w:rFonts w:cs="Times New Roman"/>
                <w:i/>
                <w:iCs/>
                <w:szCs w:val="22"/>
              </w:rPr>
              <w:t xml:space="preserve">Less </w:t>
            </w:r>
            <w:r w:rsidRPr="00D262BF">
              <w:rPr>
                <w:rFonts w:cs="Times New Roman"/>
                <w:szCs w:val="22"/>
              </w:rPr>
              <w:t>allowance for expected credit loss</w:t>
            </w:r>
          </w:p>
        </w:tc>
        <w:tc>
          <w:tcPr>
            <w:tcW w:w="810" w:type="dxa"/>
          </w:tcPr>
          <w:p w14:paraId="3CFA5ED5" w14:textId="77777777" w:rsidR="007B387A" w:rsidRPr="00D262BF" w:rsidRDefault="007B387A" w:rsidP="007B387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D99D25" w14:textId="77555E98" w:rsidR="007B387A" w:rsidRPr="00D262BF" w:rsidRDefault="007B387A" w:rsidP="006B32C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cs="Times New Roman"/>
                <w:szCs w:val="22"/>
                <w:lang w:bidi="th-TH"/>
              </w:rPr>
            </w:pPr>
            <w:r w:rsidRPr="001636B9">
              <w:t>-</w:t>
            </w:r>
          </w:p>
        </w:tc>
        <w:tc>
          <w:tcPr>
            <w:tcW w:w="180" w:type="dxa"/>
          </w:tcPr>
          <w:p w14:paraId="286E66F0" w14:textId="77777777" w:rsidR="007B387A" w:rsidRPr="00D262BF" w:rsidRDefault="007B387A" w:rsidP="007B387A">
            <w:pPr>
              <w:tabs>
                <w:tab w:val="decimal" w:pos="584"/>
              </w:tabs>
              <w:spacing w:line="240" w:lineRule="atLeast"/>
              <w:ind w:right="-79"/>
              <w:jc w:val="center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6FDE81" w14:textId="252A54C0" w:rsidR="007B387A" w:rsidRPr="00D262BF" w:rsidRDefault="007B387A" w:rsidP="006B32C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cs="Times New Roman"/>
                <w:szCs w:val="22"/>
                <w:lang w:bidi="th-TH"/>
              </w:rPr>
            </w:pPr>
            <w:r w:rsidRPr="006B32C8">
              <w:t>-</w:t>
            </w:r>
          </w:p>
        </w:tc>
        <w:tc>
          <w:tcPr>
            <w:tcW w:w="180" w:type="dxa"/>
          </w:tcPr>
          <w:p w14:paraId="14B7C220" w14:textId="77777777" w:rsidR="007B387A" w:rsidRPr="00D262BF" w:rsidRDefault="007B387A" w:rsidP="007B387A">
            <w:pPr>
              <w:tabs>
                <w:tab w:val="decimal" w:pos="584"/>
              </w:tabs>
              <w:spacing w:line="240" w:lineRule="atLeast"/>
              <w:ind w:right="-79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9EEF22" w14:textId="1F7EF592" w:rsidR="007B387A" w:rsidRPr="006B32C8" w:rsidRDefault="007B387A" w:rsidP="006B32C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</w:pPr>
            <w:r w:rsidRPr="006B32C8">
              <w:t>-</w:t>
            </w:r>
          </w:p>
        </w:tc>
        <w:tc>
          <w:tcPr>
            <w:tcW w:w="180" w:type="dxa"/>
          </w:tcPr>
          <w:p w14:paraId="3448DD52" w14:textId="77777777" w:rsidR="007B387A" w:rsidRPr="00D262BF" w:rsidRDefault="007B387A" w:rsidP="007B387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6A5F50D4" w14:textId="0DBB4432" w:rsidR="007B387A" w:rsidRPr="00D262BF" w:rsidRDefault="007B387A" w:rsidP="006B32C8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  <w:lang w:bidi="th-TH"/>
              </w:rPr>
            </w:pPr>
            <w:r w:rsidRPr="006B32C8">
              <w:rPr>
                <w:rFonts w:cs="Times New Roman"/>
                <w:szCs w:val="22"/>
                <w:lang w:bidi="th-TH"/>
              </w:rPr>
              <w:t>-</w:t>
            </w:r>
          </w:p>
        </w:tc>
      </w:tr>
      <w:tr w:rsidR="00967392" w:rsidRPr="00D262BF" w14:paraId="4758187C" w14:textId="77777777" w:rsidTr="00476AC3">
        <w:trPr>
          <w:cantSplit/>
        </w:trPr>
        <w:tc>
          <w:tcPr>
            <w:tcW w:w="3780" w:type="dxa"/>
            <w:vAlign w:val="bottom"/>
          </w:tcPr>
          <w:p w14:paraId="2F073ED9" w14:textId="77777777" w:rsidR="00967392" w:rsidRPr="00D262BF" w:rsidRDefault="00967392" w:rsidP="00967392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7AF7E4D9" w14:textId="77777777" w:rsidR="00967392" w:rsidRPr="00D262BF" w:rsidRDefault="00967392" w:rsidP="00967392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rPr>
                <w:rFonts w:cs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402E785" w14:textId="060C281D" w:rsidR="00967392" w:rsidRPr="009F0BC0" w:rsidRDefault="001E1F84" w:rsidP="007D7BA2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584" w:right="-88" w:hanging="584"/>
              <w:jc w:val="center"/>
              <w:rPr>
                <w:rFonts w:cs="Times New Roman"/>
                <w:b/>
                <w:bCs/>
                <w:lang w:val="en-US"/>
              </w:rPr>
            </w:pPr>
            <w:r>
              <w:rPr>
                <w:b/>
                <w:bCs/>
              </w:rPr>
              <w:t>38.64</w:t>
            </w:r>
          </w:p>
        </w:tc>
        <w:tc>
          <w:tcPr>
            <w:tcW w:w="180" w:type="dxa"/>
          </w:tcPr>
          <w:p w14:paraId="3E78A73E" w14:textId="77777777" w:rsidR="00967392" w:rsidRPr="00967392" w:rsidRDefault="00967392" w:rsidP="00967392">
            <w:pPr>
              <w:tabs>
                <w:tab w:val="decimal" w:pos="584"/>
              </w:tabs>
              <w:spacing w:line="240" w:lineRule="atLeast"/>
              <w:ind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B4CBC4" w14:textId="04080BE0" w:rsidR="00967392" w:rsidRPr="00967392" w:rsidRDefault="00967392" w:rsidP="005462B4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  <w:b/>
                <w:bCs/>
              </w:rPr>
            </w:pPr>
            <w:r w:rsidRPr="00967392">
              <w:rPr>
                <w:b/>
                <w:bCs/>
              </w:rPr>
              <w:t>31.72</w:t>
            </w:r>
          </w:p>
        </w:tc>
        <w:tc>
          <w:tcPr>
            <w:tcW w:w="180" w:type="dxa"/>
          </w:tcPr>
          <w:p w14:paraId="73F9FAA9" w14:textId="77777777" w:rsidR="00967392" w:rsidRPr="00967392" w:rsidRDefault="00967392" w:rsidP="00967392">
            <w:pPr>
              <w:tabs>
                <w:tab w:val="decimal" w:pos="584"/>
              </w:tabs>
              <w:spacing w:line="240" w:lineRule="atLeast"/>
              <w:ind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8122B24" w14:textId="286CD4E7" w:rsidR="00967392" w:rsidRPr="006B32C8" w:rsidRDefault="00967392" w:rsidP="006B32C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b/>
                <w:bCs/>
              </w:rPr>
            </w:pPr>
            <w:r w:rsidRPr="006B32C8">
              <w:rPr>
                <w:b/>
                <w:bCs/>
              </w:rPr>
              <w:t>-</w:t>
            </w:r>
          </w:p>
        </w:tc>
        <w:tc>
          <w:tcPr>
            <w:tcW w:w="180" w:type="dxa"/>
          </w:tcPr>
          <w:p w14:paraId="4C0DE6C2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rPr>
                <w:rFonts w:cs="Times New Roman"/>
                <w:b/>
                <w:bCs/>
                <w:szCs w:val="22"/>
                <w:lang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4C5A82C8" w14:textId="48285D3C" w:rsidR="00967392" w:rsidRPr="00967392" w:rsidRDefault="00967392" w:rsidP="005462B4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  <w:b/>
                <w:bCs/>
              </w:rPr>
            </w:pPr>
            <w:r w:rsidRPr="00967392">
              <w:rPr>
                <w:b/>
                <w:bCs/>
              </w:rPr>
              <w:t>0.06</w:t>
            </w:r>
          </w:p>
        </w:tc>
      </w:tr>
      <w:tr w:rsidR="00967392" w:rsidRPr="00D262BF" w14:paraId="649CA2C0" w14:textId="77777777" w:rsidTr="00476AC3">
        <w:trPr>
          <w:cantSplit/>
        </w:trPr>
        <w:tc>
          <w:tcPr>
            <w:tcW w:w="3780" w:type="dxa"/>
            <w:vAlign w:val="bottom"/>
          </w:tcPr>
          <w:p w14:paraId="19B0211E" w14:textId="77777777" w:rsidR="00967392" w:rsidRPr="00D262BF" w:rsidRDefault="00967392" w:rsidP="00967392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D262BF">
              <w:rPr>
                <w:rFonts w:cs="Times New Roman"/>
                <w:b/>
                <w:bCs/>
                <w:szCs w:val="22"/>
              </w:rPr>
              <w:t>Net</w:t>
            </w:r>
          </w:p>
        </w:tc>
        <w:tc>
          <w:tcPr>
            <w:tcW w:w="810" w:type="dxa"/>
          </w:tcPr>
          <w:p w14:paraId="65C79CFC" w14:textId="77777777" w:rsidR="00967392" w:rsidRPr="00D262BF" w:rsidRDefault="00967392" w:rsidP="00967392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F34E19" w14:textId="381AB0F5" w:rsidR="00967392" w:rsidRPr="00967392" w:rsidRDefault="00967392" w:rsidP="007D7BA2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  <w:b/>
                <w:bCs/>
                <w:szCs w:val="22"/>
              </w:rPr>
            </w:pPr>
            <w:r w:rsidRPr="00967392">
              <w:rPr>
                <w:b/>
                <w:bCs/>
              </w:rPr>
              <w:t>1,396.77</w:t>
            </w:r>
          </w:p>
        </w:tc>
        <w:tc>
          <w:tcPr>
            <w:tcW w:w="180" w:type="dxa"/>
          </w:tcPr>
          <w:p w14:paraId="5507D286" w14:textId="77777777" w:rsidR="00967392" w:rsidRPr="00967392" w:rsidRDefault="00967392" w:rsidP="00967392">
            <w:pPr>
              <w:tabs>
                <w:tab w:val="decimal" w:pos="584"/>
              </w:tabs>
              <w:spacing w:line="240" w:lineRule="atLeast"/>
              <w:ind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24366C" w14:textId="695B85AA" w:rsidR="00967392" w:rsidRPr="00967392" w:rsidRDefault="00967392" w:rsidP="005462B4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  <w:b/>
                <w:bCs/>
                <w:szCs w:val="22"/>
              </w:rPr>
            </w:pPr>
            <w:r w:rsidRPr="00967392">
              <w:rPr>
                <w:b/>
                <w:bCs/>
              </w:rPr>
              <w:t>1,203.61</w:t>
            </w:r>
          </w:p>
        </w:tc>
        <w:tc>
          <w:tcPr>
            <w:tcW w:w="180" w:type="dxa"/>
          </w:tcPr>
          <w:p w14:paraId="10489B9D" w14:textId="77777777" w:rsidR="00967392" w:rsidRPr="00967392" w:rsidRDefault="00967392" w:rsidP="00967392">
            <w:pPr>
              <w:tabs>
                <w:tab w:val="decimal" w:pos="584"/>
              </w:tabs>
              <w:spacing w:line="240" w:lineRule="atLeast"/>
              <w:ind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86895C" w14:textId="2F17C01D" w:rsidR="00967392" w:rsidRPr="00967392" w:rsidRDefault="00967392" w:rsidP="005462B4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967392">
              <w:rPr>
                <w:b/>
                <w:bCs/>
              </w:rPr>
              <w:t>1,051.47</w:t>
            </w:r>
          </w:p>
        </w:tc>
        <w:tc>
          <w:tcPr>
            <w:tcW w:w="180" w:type="dxa"/>
          </w:tcPr>
          <w:p w14:paraId="60507885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rPr>
                <w:rFonts w:cs="Times New Roman"/>
                <w:b/>
                <w:bCs/>
                <w:szCs w:val="22"/>
                <w:lang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0A2C67F4" w14:textId="40B61857" w:rsidR="00967392" w:rsidRPr="00967392" w:rsidRDefault="00967392" w:rsidP="005462B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88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967392">
              <w:rPr>
                <w:b/>
                <w:bCs/>
              </w:rPr>
              <w:t>68.82</w:t>
            </w:r>
          </w:p>
        </w:tc>
      </w:tr>
    </w:tbl>
    <w:p w14:paraId="64DEC256" w14:textId="77777777" w:rsidR="00E30E53" w:rsidRDefault="00E30E53" w:rsidP="00D13427">
      <w:pPr>
        <w:spacing w:line="240" w:lineRule="auto"/>
        <w:ind w:left="540"/>
        <w:rPr>
          <w:rFonts w:cs="Times New Roman"/>
          <w:szCs w:val="22"/>
        </w:rPr>
      </w:pPr>
    </w:p>
    <w:p w14:paraId="5FBBFB29" w14:textId="2857D035" w:rsidR="00783E92" w:rsidRDefault="00783E92" w:rsidP="003A5639">
      <w:pPr>
        <w:pStyle w:val="block"/>
        <w:spacing w:after="0" w:line="240" w:lineRule="atLeast"/>
        <w:ind w:left="540"/>
        <w:jc w:val="both"/>
        <w:rPr>
          <w:rFonts w:cs="Times New Roman"/>
          <w:lang w:val="en-US"/>
        </w:rPr>
      </w:pPr>
      <w:r w:rsidRPr="00715D3E">
        <w:rPr>
          <w:rFonts w:cs="Times New Roman"/>
          <w:lang w:val="en-US"/>
        </w:rPr>
        <w:t xml:space="preserve">The normal credit term granted by the </w:t>
      </w:r>
      <w:r w:rsidRPr="00715D3E">
        <w:rPr>
          <w:rFonts w:cs="Times New Roman"/>
        </w:rPr>
        <w:t xml:space="preserve">Group </w:t>
      </w:r>
      <w:r w:rsidR="00500BC7">
        <w:rPr>
          <w:rFonts w:cs="Times New Roman"/>
          <w:lang w:val="en-US"/>
        </w:rPr>
        <w:t xml:space="preserve">ranges from </w:t>
      </w:r>
      <w:r w:rsidR="00D43178">
        <w:rPr>
          <w:rFonts w:cs="Times New Roman"/>
          <w:lang w:val="en-US"/>
        </w:rPr>
        <w:t>7</w:t>
      </w:r>
      <w:r w:rsidR="00A81EA6" w:rsidRPr="00715D3E">
        <w:rPr>
          <w:rFonts w:cs="Times New Roman"/>
          <w:lang w:val="en-US"/>
        </w:rPr>
        <w:t xml:space="preserve"> days to </w:t>
      </w:r>
      <w:r w:rsidR="00B426BE">
        <w:rPr>
          <w:rFonts w:cs="Times New Roman"/>
          <w:lang w:val="en-US"/>
        </w:rPr>
        <w:t>6</w:t>
      </w:r>
      <w:r w:rsidR="00ED1991">
        <w:rPr>
          <w:rFonts w:cs="Times New Roman"/>
          <w:lang w:val="en-US"/>
        </w:rPr>
        <w:t>0</w:t>
      </w:r>
      <w:r w:rsidRPr="00715D3E">
        <w:rPr>
          <w:rFonts w:cs="Times New Roman"/>
          <w:lang w:val="en-US"/>
        </w:rPr>
        <w:t xml:space="preserve"> days.</w:t>
      </w:r>
    </w:p>
    <w:p w14:paraId="4BDB44FD" w14:textId="35F27F8B" w:rsidR="00153C89" w:rsidRDefault="00153C89" w:rsidP="003A5639">
      <w:pPr>
        <w:pStyle w:val="block"/>
        <w:spacing w:after="0" w:line="240" w:lineRule="atLeast"/>
        <w:ind w:left="540"/>
        <w:jc w:val="both"/>
        <w:rPr>
          <w:rFonts w:cs="Times New Roman"/>
          <w:lang w:val="en-US"/>
        </w:rPr>
      </w:pPr>
    </w:p>
    <w:p w14:paraId="38124F05" w14:textId="77777777" w:rsidR="00153C89" w:rsidRDefault="00153C89" w:rsidP="003A5639">
      <w:pPr>
        <w:pStyle w:val="block"/>
        <w:spacing w:after="0" w:line="240" w:lineRule="atLeast"/>
        <w:ind w:left="540"/>
        <w:jc w:val="both"/>
        <w:rPr>
          <w:rFonts w:cs="Times New Roman"/>
          <w:lang w:val="en-US"/>
        </w:rPr>
      </w:pPr>
    </w:p>
    <w:p w14:paraId="316E48C3" w14:textId="77777777" w:rsidR="00153C89" w:rsidRDefault="00153C89" w:rsidP="003A5639">
      <w:pPr>
        <w:pStyle w:val="block"/>
        <w:spacing w:after="0" w:line="240" w:lineRule="atLeast"/>
        <w:ind w:left="540"/>
        <w:jc w:val="both"/>
        <w:rPr>
          <w:rFonts w:cs="Times New Roman"/>
          <w:lang w:val="en-US"/>
        </w:rPr>
      </w:pPr>
    </w:p>
    <w:p w14:paraId="3D7233FD" w14:textId="201F2E26" w:rsidR="00D20D0F" w:rsidRPr="00715D3E" w:rsidRDefault="00D20D0F" w:rsidP="001A05EE">
      <w:pPr>
        <w:pStyle w:val="Heading1"/>
        <w:numPr>
          <w:ilvl w:val="0"/>
          <w:numId w:val="3"/>
        </w:numPr>
        <w:spacing w:before="0" w:after="0" w:line="240" w:lineRule="atLeast"/>
        <w:ind w:left="540"/>
        <w:rPr>
          <w:rFonts w:cs="Times New Roman"/>
          <w:szCs w:val="24"/>
        </w:rPr>
      </w:pPr>
      <w:r w:rsidRPr="00715D3E">
        <w:rPr>
          <w:rFonts w:cs="Times New Roman"/>
          <w:szCs w:val="24"/>
        </w:rPr>
        <w:lastRenderedPageBreak/>
        <w:t>Other</w:t>
      </w:r>
      <w:r w:rsidR="00064A6A">
        <w:rPr>
          <w:rFonts w:cs="Times New Roman"/>
          <w:szCs w:val="24"/>
        </w:rPr>
        <w:t xml:space="preserve"> current</w:t>
      </w:r>
      <w:r w:rsidRPr="00715D3E">
        <w:rPr>
          <w:rFonts w:cs="Times New Roman"/>
          <w:szCs w:val="24"/>
        </w:rPr>
        <w:t xml:space="preserve"> receivables</w:t>
      </w:r>
    </w:p>
    <w:p w14:paraId="61414DE5" w14:textId="388F6C9F" w:rsidR="00D20D0F" w:rsidRDefault="00D20D0F" w:rsidP="00E02FDD">
      <w:pPr>
        <w:spacing w:line="240" w:lineRule="auto"/>
        <w:rPr>
          <w:rFonts w:cs="Times New Roman"/>
          <w:szCs w:val="22"/>
          <w:lang w:val="en-US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720"/>
        <w:gridCol w:w="1071"/>
        <w:gridCol w:w="189"/>
        <w:gridCol w:w="1080"/>
        <w:gridCol w:w="180"/>
        <w:gridCol w:w="1071"/>
        <w:gridCol w:w="180"/>
        <w:gridCol w:w="1089"/>
      </w:tblGrid>
      <w:tr w:rsidR="00F2440B" w:rsidRPr="00D262BF" w14:paraId="36E9FA65" w14:textId="77777777" w:rsidTr="00BA3D8F">
        <w:trPr>
          <w:cantSplit/>
        </w:trPr>
        <w:tc>
          <w:tcPr>
            <w:tcW w:w="3780" w:type="dxa"/>
            <w:vAlign w:val="bottom"/>
          </w:tcPr>
          <w:p w14:paraId="240B8B5A" w14:textId="77777777" w:rsidR="00F2440B" w:rsidRPr="00D262BF" w:rsidRDefault="00F2440B" w:rsidP="00BA3D8F">
            <w:pPr>
              <w:spacing w:line="240" w:lineRule="atLeast"/>
              <w:rPr>
                <w:rFonts w:cs="Times New Roman"/>
              </w:rPr>
            </w:pPr>
          </w:p>
        </w:tc>
        <w:tc>
          <w:tcPr>
            <w:tcW w:w="720" w:type="dxa"/>
          </w:tcPr>
          <w:p w14:paraId="69EDC19A" w14:textId="77777777" w:rsidR="00F2440B" w:rsidRPr="00D262BF" w:rsidRDefault="00F2440B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61291CD7" w14:textId="77777777" w:rsidR="00F2440B" w:rsidRPr="00D262BF" w:rsidRDefault="00F2440B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D262BF"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180" w:type="dxa"/>
          </w:tcPr>
          <w:p w14:paraId="01445387" w14:textId="77777777" w:rsidR="00F2440B" w:rsidRPr="00D262BF" w:rsidRDefault="00F2440B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90"/>
              <w:jc w:val="center"/>
              <w:rPr>
                <w:rFonts w:cs="Times New Roman"/>
              </w:rPr>
            </w:pPr>
          </w:p>
        </w:tc>
        <w:tc>
          <w:tcPr>
            <w:tcW w:w="2340" w:type="dxa"/>
            <w:gridSpan w:val="3"/>
          </w:tcPr>
          <w:p w14:paraId="35451957" w14:textId="77777777" w:rsidR="00F2440B" w:rsidRPr="00D262BF" w:rsidRDefault="00F2440B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D262BF">
              <w:rPr>
                <w:rFonts w:cs="Times New Roman"/>
                <w:b/>
                <w:bCs/>
              </w:rPr>
              <w:t>Separate</w:t>
            </w:r>
          </w:p>
        </w:tc>
      </w:tr>
      <w:tr w:rsidR="00F2440B" w:rsidRPr="00D262BF" w14:paraId="62258BBD" w14:textId="77777777" w:rsidTr="00BA3D8F">
        <w:trPr>
          <w:cantSplit/>
        </w:trPr>
        <w:tc>
          <w:tcPr>
            <w:tcW w:w="3780" w:type="dxa"/>
            <w:vAlign w:val="bottom"/>
          </w:tcPr>
          <w:p w14:paraId="4937C73A" w14:textId="77777777" w:rsidR="00F2440B" w:rsidRPr="00D262BF" w:rsidRDefault="00F2440B" w:rsidP="00BA3D8F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720" w:type="dxa"/>
          </w:tcPr>
          <w:p w14:paraId="7BE2C5A6" w14:textId="77777777" w:rsidR="00F2440B" w:rsidRPr="00D262BF" w:rsidRDefault="00F2440B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340" w:type="dxa"/>
            <w:gridSpan w:val="3"/>
          </w:tcPr>
          <w:p w14:paraId="45C55961" w14:textId="77777777" w:rsidR="00F2440B" w:rsidRPr="00D262BF" w:rsidRDefault="00F2440B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D262BF">
              <w:rPr>
                <w:rFonts w:cs="Times New Roman"/>
                <w:b/>
                <w:bCs/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3F02C39E" w14:textId="77777777" w:rsidR="00F2440B" w:rsidRPr="00D262BF" w:rsidRDefault="00F2440B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90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2340" w:type="dxa"/>
            <w:gridSpan w:val="3"/>
          </w:tcPr>
          <w:p w14:paraId="68175505" w14:textId="77777777" w:rsidR="00F2440B" w:rsidRPr="00D262BF" w:rsidRDefault="00F2440B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D262BF">
              <w:rPr>
                <w:rFonts w:cs="Times New Roman"/>
                <w:b/>
                <w:bCs/>
                <w:szCs w:val="22"/>
              </w:rPr>
              <w:t>financial statements</w:t>
            </w:r>
          </w:p>
        </w:tc>
      </w:tr>
      <w:tr w:rsidR="00F2440B" w:rsidRPr="00D262BF" w14:paraId="4CA34D36" w14:textId="77777777" w:rsidTr="00BA3D8F">
        <w:trPr>
          <w:cantSplit/>
        </w:trPr>
        <w:tc>
          <w:tcPr>
            <w:tcW w:w="3780" w:type="dxa"/>
            <w:vAlign w:val="bottom"/>
          </w:tcPr>
          <w:p w14:paraId="0ED20BC9" w14:textId="77777777" w:rsidR="00F2440B" w:rsidRPr="00D262BF" w:rsidRDefault="00F2440B" w:rsidP="00F2440B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720" w:type="dxa"/>
          </w:tcPr>
          <w:p w14:paraId="2B1ACFDA" w14:textId="77777777" w:rsidR="00F2440B" w:rsidRPr="00D262BF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071" w:type="dxa"/>
          </w:tcPr>
          <w:p w14:paraId="3EA4A0A8" w14:textId="6B9F1E28" w:rsidR="00F2440B" w:rsidRPr="00D262BF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lang w:val="en-US" w:bidi="th-TH"/>
              </w:rPr>
            </w:pPr>
            <w:r>
              <w:rPr>
                <w:rFonts w:cs="Times New Roman"/>
                <w:lang w:val="en-US" w:bidi="th-TH"/>
              </w:rPr>
              <w:t>31</w:t>
            </w:r>
          </w:p>
        </w:tc>
        <w:tc>
          <w:tcPr>
            <w:tcW w:w="189" w:type="dxa"/>
          </w:tcPr>
          <w:p w14:paraId="4CB42B4A" w14:textId="77777777" w:rsidR="00F2440B" w:rsidRPr="00D262BF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36EDA30E" w14:textId="5254CFC1" w:rsidR="00F2440B" w:rsidRPr="00D262BF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>
              <w:rPr>
                <w:rFonts w:cs="Times New Roman"/>
                <w:szCs w:val="22"/>
                <w:lang w:bidi="th-TH"/>
              </w:rPr>
              <w:t>31</w:t>
            </w:r>
          </w:p>
        </w:tc>
        <w:tc>
          <w:tcPr>
            <w:tcW w:w="180" w:type="dxa"/>
          </w:tcPr>
          <w:p w14:paraId="55951C83" w14:textId="77777777" w:rsidR="00F2440B" w:rsidRPr="00D262BF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71" w:type="dxa"/>
          </w:tcPr>
          <w:p w14:paraId="5473B1EB" w14:textId="1AB2F642" w:rsidR="00F2440B" w:rsidRPr="00D262BF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en-US" w:bidi="th-TH"/>
              </w:rPr>
              <w:t>31</w:t>
            </w:r>
          </w:p>
        </w:tc>
        <w:tc>
          <w:tcPr>
            <w:tcW w:w="180" w:type="dxa"/>
          </w:tcPr>
          <w:p w14:paraId="757D6686" w14:textId="77777777" w:rsidR="00F2440B" w:rsidRPr="00D262BF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9" w:type="dxa"/>
          </w:tcPr>
          <w:p w14:paraId="66D320EF" w14:textId="5E9DFEF7" w:rsidR="00F2440B" w:rsidRPr="00D262BF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>
              <w:rPr>
                <w:rFonts w:cs="Times New Roman"/>
                <w:szCs w:val="22"/>
                <w:lang w:bidi="th-TH"/>
              </w:rPr>
              <w:t>31</w:t>
            </w:r>
          </w:p>
        </w:tc>
      </w:tr>
      <w:tr w:rsidR="00F2440B" w:rsidRPr="00D262BF" w14:paraId="6C2DD742" w14:textId="77777777" w:rsidTr="00BA3D8F">
        <w:trPr>
          <w:cantSplit/>
        </w:trPr>
        <w:tc>
          <w:tcPr>
            <w:tcW w:w="3780" w:type="dxa"/>
            <w:vAlign w:val="bottom"/>
          </w:tcPr>
          <w:p w14:paraId="03EE6E01" w14:textId="77777777" w:rsidR="00F2440B" w:rsidRPr="00D262BF" w:rsidRDefault="00F2440B" w:rsidP="00F2440B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720" w:type="dxa"/>
          </w:tcPr>
          <w:p w14:paraId="6CFED0BC" w14:textId="77777777" w:rsidR="00F2440B" w:rsidRPr="00D262BF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071" w:type="dxa"/>
          </w:tcPr>
          <w:p w14:paraId="069ABB3B" w14:textId="6E4B4463" w:rsidR="00F2440B" w:rsidRPr="00D262BF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lang w:val="en-US" w:bidi="th-TH"/>
              </w:rPr>
            </w:pPr>
            <w:r>
              <w:rPr>
                <w:rFonts w:cs="Times New Roman"/>
                <w:lang w:val="en-US" w:bidi="th-TH"/>
              </w:rPr>
              <w:t>March</w:t>
            </w:r>
          </w:p>
        </w:tc>
        <w:tc>
          <w:tcPr>
            <w:tcW w:w="189" w:type="dxa"/>
          </w:tcPr>
          <w:p w14:paraId="790D6E84" w14:textId="77777777" w:rsidR="00F2440B" w:rsidRPr="00D262BF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1355C4FA" w14:textId="588B7111" w:rsidR="00F2440B" w:rsidRPr="00D262BF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>
              <w:rPr>
                <w:rFonts w:cs="Times New Roman"/>
                <w:szCs w:val="22"/>
                <w:lang w:bidi="th-TH"/>
              </w:rPr>
              <w:t>December</w:t>
            </w:r>
          </w:p>
        </w:tc>
        <w:tc>
          <w:tcPr>
            <w:tcW w:w="180" w:type="dxa"/>
          </w:tcPr>
          <w:p w14:paraId="5C726A95" w14:textId="77777777" w:rsidR="00F2440B" w:rsidRPr="00D262BF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71" w:type="dxa"/>
          </w:tcPr>
          <w:p w14:paraId="2C6FC613" w14:textId="787D709D" w:rsidR="00F2440B" w:rsidRPr="00D262BF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en-US" w:bidi="th-TH"/>
              </w:rPr>
              <w:t>March</w:t>
            </w:r>
          </w:p>
        </w:tc>
        <w:tc>
          <w:tcPr>
            <w:tcW w:w="180" w:type="dxa"/>
          </w:tcPr>
          <w:p w14:paraId="570E889D" w14:textId="77777777" w:rsidR="00F2440B" w:rsidRPr="00D262BF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9" w:type="dxa"/>
          </w:tcPr>
          <w:p w14:paraId="639BD456" w14:textId="7F563643" w:rsidR="00F2440B" w:rsidRPr="00D262BF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>
              <w:rPr>
                <w:rFonts w:cs="Times New Roman"/>
                <w:szCs w:val="22"/>
                <w:lang w:bidi="th-TH"/>
              </w:rPr>
              <w:t>December</w:t>
            </w:r>
          </w:p>
        </w:tc>
      </w:tr>
      <w:tr w:rsidR="00967392" w:rsidRPr="00D262BF" w14:paraId="3D9AE3E3" w14:textId="77777777" w:rsidTr="00BA3D8F">
        <w:trPr>
          <w:cantSplit/>
        </w:trPr>
        <w:tc>
          <w:tcPr>
            <w:tcW w:w="3780" w:type="dxa"/>
            <w:vAlign w:val="bottom"/>
          </w:tcPr>
          <w:p w14:paraId="556EB337" w14:textId="77777777" w:rsidR="00967392" w:rsidRPr="00D262BF" w:rsidRDefault="00967392" w:rsidP="00967392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720" w:type="dxa"/>
          </w:tcPr>
          <w:p w14:paraId="12DE31DB" w14:textId="77777777" w:rsidR="00967392" w:rsidRPr="00D262BF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val="en-US" w:bidi="th-TH"/>
              </w:rPr>
            </w:pPr>
            <w:r w:rsidRPr="00D262BF">
              <w:rPr>
                <w:rFonts w:cs="Times New Roman"/>
                <w:i/>
                <w:iCs/>
                <w:szCs w:val="22"/>
                <w:lang w:val="en-US" w:bidi="th-TH"/>
              </w:rPr>
              <w:t>Note</w:t>
            </w:r>
          </w:p>
        </w:tc>
        <w:tc>
          <w:tcPr>
            <w:tcW w:w="1071" w:type="dxa"/>
            <w:vAlign w:val="bottom"/>
          </w:tcPr>
          <w:p w14:paraId="712B4F1C" w14:textId="149321CC" w:rsidR="00967392" w:rsidRPr="00D262BF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lang w:val="en-US" w:bidi="th-TH"/>
              </w:rPr>
            </w:pPr>
            <w:r>
              <w:rPr>
                <w:rFonts w:cs="Times New Roman"/>
              </w:rPr>
              <w:t>2024</w:t>
            </w:r>
          </w:p>
        </w:tc>
        <w:tc>
          <w:tcPr>
            <w:tcW w:w="189" w:type="dxa"/>
          </w:tcPr>
          <w:p w14:paraId="2586D9FD" w14:textId="77777777" w:rsidR="00967392" w:rsidRPr="00D262BF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  <w:vAlign w:val="bottom"/>
          </w:tcPr>
          <w:p w14:paraId="41657948" w14:textId="500BD759" w:rsidR="00967392" w:rsidRPr="00D262BF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180" w:type="dxa"/>
          </w:tcPr>
          <w:p w14:paraId="6CEA85BC" w14:textId="77777777" w:rsidR="00967392" w:rsidRPr="00D262BF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71" w:type="dxa"/>
          </w:tcPr>
          <w:p w14:paraId="7C19818B" w14:textId="575321EE" w:rsidR="00967392" w:rsidRPr="00D262BF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2024</w:t>
            </w:r>
          </w:p>
        </w:tc>
        <w:tc>
          <w:tcPr>
            <w:tcW w:w="180" w:type="dxa"/>
          </w:tcPr>
          <w:p w14:paraId="798BA243" w14:textId="77777777" w:rsidR="00967392" w:rsidRPr="00D262BF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9" w:type="dxa"/>
          </w:tcPr>
          <w:p w14:paraId="7CDCCC69" w14:textId="40481DBF" w:rsidR="00967392" w:rsidRPr="00D262BF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>
              <w:rPr>
                <w:rFonts w:cs="Times New Roman"/>
              </w:rPr>
              <w:t>2023</w:t>
            </w:r>
          </w:p>
        </w:tc>
      </w:tr>
      <w:tr w:rsidR="00F2440B" w:rsidRPr="00D262BF" w14:paraId="48789D63" w14:textId="77777777" w:rsidTr="00BA3D8F">
        <w:trPr>
          <w:cantSplit/>
        </w:trPr>
        <w:tc>
          <w:tcPr>
            <w:tcW w:w="3780" w:type="dxa"/>
            <w:vAlign w:val="bottom"/>
          </w:tcPr>
          <w:p w14:paraId="7A254C29" w14:textId="77777777" w:rsidR="00F2440B" w:rsidRPr="00D262BF" w:rsidRDefault="00F2440B" w:rsidP="00F2440B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720" w:type="dxa"/>
          </w:tcPr>
          <w:p w14:paraId="03E7B2CA" w14:textId="77777777" w:rsidR="00F2440B" w:rsidRPr="00D262BF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right="-88"/>
              <w:jc w:val="center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6AC2A674" w14:textId="77777777" w:rsidR="00F2440B" w:rsidRPr="00D262BF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  <w:r w:rsidRPr="00D262BF">
              <w:rPr>
                <w:rFonts w:cs="Times New Roman"/>
                <w:i/>
                <w:iCs/>
                <w:szCs w:val="22"/>
              </w:rPr>
              <w:t>(in million Baht)</w:t>
            </w:r>
          </w:p>
        </w:tc>
      </w:tr>
      <w:tr w:rsidR="00967392" w:rsidRPr="00524F55" w14:paraId="04083061" w14:textId="77777777" w:rsidTr="00BA3D8F">
        <w:trPr>
          <w:cantSplit/>
        </w:trPr>
        <w:tc>
          <w:tcPr>
            <w:tcW w:w="3780" w:type="dxa"/>
            <w:vAlign w:val="bottom"/>
          </w:tcPr>
          <w:p w14:paraId="563AB25C" w14:textId="77777777" w:rsidR="00967392" w:rsidRPr="00D262BF" w:rsidRDefault="00967392" w:rsidP="00967392">
            <w:pPr>
              <w:spacing w:line="240" w:lineRule="atLeast"/>
              <w:ind w:left="180" w:hanging="180"/>
              <w:rPr>
                <w:rFonts w:cs="Times New Roman"/>
                <w:b/>
                <w:bCs/>
                <w:szCs w:val="22"/>
              </w:rPr>
            </w:pPr>
            <w:r w:rsidRPr="00D262BF">
              <w:rPr>
                <w:rFonts w:cs="Times New Roman"/>
                <w:b/>
                <w:bCs/>
                <w:szCs w:val="22"/>
              </w:rPr>
              <w:t>Related parties</w:t>
            </w:r>
          </w:p>
        </w:tc>
        <w:tc>
          <w:tcPr>
            <w:tcW w:w="720" w:type="dxa"/>
            <w:vAlign w:val="bottom"/>
          </w:tcPr>
          <w:p w14:paraId="24D953A2" w14:textId="2A3D8108" w:rsidR="00967392" w:rsidRPr="00D262BF" w:rsidRDefault="00967392" w:rsidP="00967392">
            <w:pPr>
              <w:spacing w:line="240" w:lineRule="atLeast"/>
              <w:ind w:left="-79" w:right="-79"/>
              <w:jc w:val="center"/>
              <w:rPr>
                <w:rFonts w:cs="Times New Roman"/>
                <w:i/>
                <w:iCs/>
                <w:szCs w:val="22"/>
              </w:rPr>
            </w:pPr>
            <w:r>
              <w:rPr>
                <w:rFonts w:cs="Times New Roman"/>
                <w:i/>
                <w:iCs/>
                <w:szCs w:val="22"/>
              </w:rPr>
              <w:t>2</w:t>
            </w:r>
          </w:p>
        </w:tc>
        <w:tc>
          <w:tcPr>
            <w:tcW w:w="1071" w:type="dxa"/>
          </w:tcPr>
          <w:p w14:paraId="406A2A05" w14:textId="63850353" w:rsidR="00967392" w:rsidRPr="00967392" w:rsidRDefault="00967392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967392">
              <w:rPr>
                <w:b/>
                <w:bCs/>
              </w:rPr>
              <w:t>90.10</w:t>
            </w:r>
          </w:p>
        </w:tc>
        <w:tc>
          <w:tcPr>
            <w:tcW w:w="189" w:type="dxa"/>
          </w:tcPr>
          <w:p w14:paraId="43DAD630" w14:textId="77777777" w:rsidR="00967392" w:rsidRPr="00967392" w:rsidRDefault="00967392" w:rsidP="00E34827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3D57B725" w14:textId="4A5A055D" w:rsidR="00967392" w:rsidRPr="00967392" w:rsidRDefault="00967392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967392">
              <w:rPr>
                <w:b/>
                <w:bCs/>
              </w:rPr>
              <w:t>212.71</w:t>
            </w:r>
          </w:p>
        </w:tc>
        <w:tc>
          <w:tcPr>
            <w:tcW w:w="180" w:type="dxa"/>
          </w:tcPr>
          <w:p w14:paraId="6919D9C2" w14:textId="77777777" w:rsidR="00967392" w:rsidRPr="00967392" w:rsidRDefault="00967392" w:rsidP="00E34827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71" w:type="dxa"/>
          </w:tcPr>
          <w:p w14:paraId="1FC3E715" w14:textId="0081D8D7" w:rsidR="00967392" w:rsidRPr="00967392" w:rsidRDefault="00967392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b/>
                <w:bCs/>
                <w:szCs w:val="22"/>
              </w:rPr>
            </w:pPr>
            <w:r w:rsidRPr="00967392">
              <w:rPr>
                <w:b/>
                <w:bCs/>
              </w:rPr>
              <w:t>13.17</w:t>
            </w:r>
          </w:p>
        </w:tc>
        <w:tc>
          <w:tcPr>
            <w:tcW w:w="180" w:type="dxa"/>
          </w:tcPr>
          <w:p w14:paraId="3984D0EB" w14:textId="77777777" w:rsidR="00967392" w:rsidRPr="00967392" w:rsidRDefault="00967392" w:rsidP="00E34827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9" w:type="dxa"/>
          </w:tcPr>
          <w:p w14:paraId="374F9B5E" w14:textId="1090137E" w:rsidR="00967392" w:rsidRPr="00967392" w:rsidRDefault="00967392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b/>
                <w:bCs/>
                <w:szCs w:val="22"/>
              </w:rPr>
            </w:pPr>
            <w:r w:rsidRPr="00967392">
              <w:rPr>
                <w:b/>
                <w:bCs/>
              </w:rPr>
              <w:t>3.06</w:t>
            </w:r>
          </w:p>
        </w:tc>
      </w:tr>
      <w:tr w:rsidR="00967392" w:rsidRPr="00D262BF" w14:paraId="3CEA7B69" w14:textId="77777777" w:rsidTr="00BA3D8F">
        <w:trPr>
          <w:cantSplit/>
        </w:trPr>
        <w:tc>
          <w:tcPr>
            <w:tcW w:w="3780" w:type="dxa"/>
            <w:vAlign w:val="bottom"/>
          </w:tcPr>
          <w:p w14:paraId="4934BACD" w14:textId="77777777" w:rsidR="00967392" w:rsidRPr="00D262BF" w:rsidRDefault="00967392" w:rsidP="00967392">
            <w:pPr>
              <w:spacing w:line="240" w:lineRule="atLeast"/>
              <w:ind w:left="180" w:hanging="180"/>
              <w:rPr>
                <w:rFonts w:cs="Times New Roman"/>
                <w:b/>
                <w:bCs/>
                <w:szCs w:val="22"/>
              </w:rPr>
            </w:pPr>
            <w:r w:rsidRPr="00D262BF">
              <w:rPr>
                <w:rFonts w:cs="Times New Roman"/>
                <w:b/>
                <w:bCs/>
                <w:szCs w:val="22"/>
              </w:rPr>
              <w:t>Other parties</w:t>
            </w:r>
          </w:p>
        </w:tc>
        <w:tc>
          <w:tcPr>
            <w:tcW w:w="720" w:type="dxa"/>
          </w:tcPr>
          <w:p w14:paraId="06EF21D8" w14:textId="77777777" w:rsidR="00967392" w:rsidRPr="00D262BF" w:rsidRDefault="00967392" w:rsidP="0096739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8"/>
              <w:rPr>
                <w:rFonts w:cs="Times New Roman"/>
                <w:szCs w:val="22"/>
              </w:rPr>
            </w:pPr>
          </w:p>
        </w:tc>
        <w:tc>
          <w:tcPr>
            <w:tcW w:w="1071" w:type="dxa"/>
          </w:tcPr>
          <w:p w14:paraId="1EF20701" w14:textId="77777777" w:rsidR="00967392" w:rsidRPr="00D262BF" w:rsidRDefault="00967392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9" w:type="dxa"/>
          </w:tcPr>
          <w:p w14:paraId="4603794B" w14:textId="77777777" w:rsidR="00967392" w:rsidRPr="00D262BF" w:rsidRDefault="00967392" w:rsidP="00E34827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080" w:type="dxa"/>
          </w:tcPr>
          <w:p w14:paraId="0E511A7A" w14:textId="77777777" w:rsidR="00967392" w:rsidRPr="00D262BF" w:rsidRDefault="00967392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587160D5" w14:textId="77777777" w:rsidR="00967392" w:rsidRPr="00D262BF" w:rsidRDefault="00967392" w:rsidP="00E34827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071" w:type="dxa"/>
          </w:tcPr>
          <w:p w14:paraId="109CB328" w14:textId="77777777" w:rsidR="00967392" w:rsidRPr="00D262BF" w:rsidRDefault="00967392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6691CEF5" w14:textId="77777777" w:rsidR="00967392" w:rsidRPr="00D262BF" w:rsidRDefault="00967392" w:rsidP="00E34827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089" w:type="dxa"/>
          </w:tcPr>
          <w:p w14:paraId="02BD8D83" w14:textId="77777777" w:rsidR="00967392" w:rsidRPr="00D262BF" w:rsidRDefault="00967392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</w:p>
        </w:tc>
      </w:tr>
      <w:tr w:rsidR="00967392" w:rsidRPr="00D262BF" w14:paraId="5DA5F71F" w14:textId="77777777" w:rsidTr="00BA3D8F">
        <w:trPr>
          <w:cantSplit/>
        </w:trPr>
        <w:tc>
          <w:tcPr>
            <w:tcW w:w="3780" w:type="dxa"/>
            <w:vAlign w:val="bottom"/>
          </w:tcPr>
          <w:p w14:paraId="0A8D340E" w14:textId="77777777" w:rsidR="00967392" w:rsidRPr="00D262BF" w:rsidRDefault="00967392" w:rsidP="00967392">
            <w:pPr>
              <w:spacing w:line="240" w:lineRule="atLeast"/>
              <w:ind w:left="180" w:hanging="180"/>
              <w:rPr>
                <w:rFonts w:cs="Times New Roman"/>
                <w:b/>
                <w:bCs/>
                <w:szCs w:val="22"/>
              </w:rPr>
            </w:pPr>
            <w:r w:rsidRPr="00D262BF">
              <w:rPr>
                <w:rFonts w:cs="Times New Roman"/>
                <w:szCs w:val="22"/>
                <w:lang w:val="en-US"/>
              </w:rPr>
              <w:t>Advance payments for goods</w:t>
            </w:r>
          </w:p>
        </w:tc>
        <w:tc>
          <w:tcPr>
            <w:tcW w:w="720" w:type="dxa"/>
          </w:tcPr>
          <w:p w14:paraId="6612BD73" w14:textId="77777777" w:rsidR="00967392" w:rsidRPr="00D262BF" w:rsidRDefault="00967392" w:rsidP="0096739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8"/>
              <w:rPr>
                <w:rFonts w:cs="Times New Roman"/>
                <w:szCs w:val="22"/>
              </w:rPr>
            </w:pPr>
          </w:p>
        </w:tc>
        <w:tc>
          <w:tcPr>
            <w:tcW w:w="1071" w:type="dxa"/>
          </w:tcPr>
          <w:p w14:paraId="77FABFBD" w14:textId="35026042" w:rsidR="00967392" w:rsidRPr="00D262BF" w:rsidRDefault="00967392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  <w:r w:rsidRPr="00571A14">
              <w:t>512.37</w:t>
            </w:r>
          </w:p>
        </w:tc>
        <w:tc>
          <w:tcPr>
            <w:tcW w:w="189" w:type="dxa"/>
          </w:tcPr>
          <w:p w14:paraId="699AA321" w14:textId="77777777" w:rsidR="00967392" w:rsidRPr="00D262BF" w:rsidRDefault="00967392" w:rsidP="00E34827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080" w:type="dxa"/>
          </w:tcPr>
          <w:p w14:paraId="6C71115C" w14:textId="526C9156" w:rsidR="00967392" w:rsidRPr="00D262BF" w:rsidRDefault="00967392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  <w:r w:rsidRPr="00571A14">
              <w:t>114.88</w:t>
            </w:r>
          </w:p>
        </w:tc>
        <w:tc>
          <w:tcPr>
            <w:tcW w:w="180" w:type="dxa"/>
          </w:tcPr>
          <w:p w14:paraId="48B3F799" w14:textId="77777777" w:rsidR="00967392" w:rsidRPr="00D262BF" w:rsidRDefault="00967392" w:rsidP="00E34827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071" w:type="dxa"/>
          </w:tcPr>
          <w:p w14:paraId="3B2E881E" w14:textId="54E78099" w:rsidR="00967392" w:rsidRPr="00D262BF" w:rsidRDefault="00967392" w:rsidP="006B32C8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84" w:right="-68"/>
              <w:jc w:val="center"/>
              <w:rPr>
                <w:rFonts w:cs="Times New Roman"/>
                <w:szCs w:val="22"/>
              </w:rPr>
            </w:pPr>
            <w:r w:rsidRPr="00571A14">
              <w:t>-</w:t>
            </w:r>
          </w:p>
        </w:tc>
        <w:tc>
          <w:tcPr>
            <w:tcW w:w="180" w:type="dxa"/>
          </w:tcPr>
          <w:p w14:paraId="0328B115" w14:textId="77777777" w:rsidR="00967392" w:rsidRPr="00D262BF" w:rsidRDefault="00967392" w:rsidP="00E34827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089" w:type="dxa"/>
          </w:tcPr>
          <w:p w14:paraId="4B1E1F5C" w14:textId="5C9E8CBD" w:rsidR="00967392" w:rsidRPr="00D262BF" w:rsidRDefault="00967392" w:rsidP="00924CA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84" w:right="-68"/>
              <w:jc w:val="center"/>
              <w:rPr>
                <w:rFonts w:cs="Times New Roman"/>
                <w:szCs w:val="22"/>
              </w:rPr>
            </w:pPr>
            <w:r w:rsidRPr="00571A14">
              <w:t>-</w:t>
            </w:r>
          </w:p>
        </w:tc>
      </w:tr>
      <w:tr w:rsidR="00967392" w:rsidRPr="00D262BF" w14:paraId="540C15DA" w14:textId="77777777" w:rsidTr="00BA3D8F">
        <w:trPr>
          <w:cantSplit/>
        </w:trPr>
        <w:tc>
          <w:tcPr>
            <w:tcW w:w="3780" w:type="dxa"/>
            <w:vAlign w:val="bottom"/>
          </w:tcPr>
          <w:p w14:paraId="430643EB" w14:textId="77777777" w:rsidR="00967392" w:rsidRPr="00D262BF" w:rsidRDefault="00967392" w:rsidP="00967392">
            <w:pPr>
              <w:spacing w:line="240" w:lineRule="atLeast"/>
              <w:ind w:left="180" w:hanging="180"/>
              <w:rPr>
                <w:rFonts w:cs="Times New Roman"/>
                <w:szCs w:val="22"/>
                <w:lang w:val="en-US"/>
              </w:rPr>
            </w:pPr>
            <w:r w:rsidRPr="00D262BF">
              <w:rPr>
                <w:rFonts w:cs="Times New Roman"/>
                <w:szCs w:val="22"/>
                <w:lang w:val="en-US"/>
              </w:rPr>
              <w:t>Receivable from revenue department</w:t>
            </w:r>
          </w:p>
        </w:tc>
        <w:tc>
          <w:tcPr>
            <w:tcW w:w="720" w:type="dxa"/>
          </w:tcPr>
          <w:p w14:paraId="6268582C" w14:textId="77777777" w:rsidR="00967392" w:rsidRPr="00D262BF" w:rsidRDefault="00967392" w:rsidP="0096739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8"/>
              <w:rPr>
                <w:rFonts w:cs="Times New Roman"/>
                <w:szCs w:val="22"/>
              </w:rPr>
            </w:pPr>
          </w:p>
        </w:tc>
        <w:tc>
          <w:tcPr>
            <w:tcW w:w="1071" w:type="dxa"/>
          </w:tcPr>
          <w:p w14:paraId="580B8CF7" w14:textId="50078193" w:rsidR="00967392" w:rsidRPr="00D262BF" w:rsidRDefault="00967392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  <w:r w:rsidRPr="00571A14">
              <w:t>100.21</w:t>
            </w:r>
          </w:p>
        </w:tc>
        <w:tc>
          <w:tcPr>
            <w:tcW w:w="189" w:type="dxa"/>
          </w:tcPr>
          <w:p w14:paraId="4E2BB8AB" w14:textId="77777777" w:rsidR="00967392" w:rsidRPr="00D262BF" w:rsidRDefault="00967392" w:rsidP="00E34827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080" w:type="dxa"/>
          </w:tcPr>
          <w:p w14:paraId="7E586942" w14:textId="46376071" w:rsidR="00967392" w:rsidRPr="00D262BF" w:rsidRDefault="00967392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  <w:r w:rsidRPr="00571A14">
              <w:t>44.09</w:t>
            </w:r>
          </w:p>
        </w:tc>
        <w:tc>
          <w:tcPr>
            <w:tcW w:w="180" w:type="dxa"/>
          </w:tcPr>
          <w:p w14:paraId="20CB13D2" w14:textId="77777777" w:rsidR="00967392" w:rsidRPr="00D262BF" w:rsidRDefault="00967392" w:rsidP="00E34827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071" w:type="dxa"/>
          </w:tcPr>
          <w:p w14:paraId="29C42918" w14:textId="03C327BD" w:rsidR="00967392" w:rsidRPr="00D262BF" w:rsidRDefault="00967392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  <w:r w:rsidRPr="00571A14">
              <w:t>17.64</w:t>
            </w:r>
          </w:p>
        </w:tc>
        <w:tc>
          <w:tcPr>
            <w:tcW w:w="180" w:type="dxa"/>
          </w:tcPr>
          <w:p w14:paraId="65695455" w14:textId="77777777" w:rsidR="00967392" w:rsidRPr="00D262BF" w:rsidRDefault="00967392" w:rsidP="00E34827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089" w:type="dxa"/>
          </w:tcPr>
          <w:p w14:paraId="14D5402F" w14:textId="2F01D2FC" w:rsidR="00967392" w:rsidRPr="00D262BF" w:rsidRDefault="00967392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  <w:r w:rsidRPr="00571A14">
              <w:t>24.05</w:t>
            </w:r>
          </w:p>
        </w:tc>
      </w:tr>
      <w:tr w:rsidR="00967392" w:rsidRPr="00D262BF" w14:paraId="4CEB61D2" w14:textId="77777777" w:rsidTr="00BA3D8F">
        <w:trPr>
          <w:cantSplit/>
        </w:trPr>
        <w:tc>
          <w:tcPr>
            <w:tcW w:w="3780" w:type="dxa"/>
            <w:vAlign w:val="bottom"/>
          </w:tcPr>
          <w:p w14:paraId="6EAF30AC" w14:textId="77777777" w:rsidR="00967392" w:rsidRPr="00D262BF" w:rsidRDefault="00967392" w:rsidP="00967392">
            <w:pPr>
              <w:spacing w:line="240" w:lineRule="atLeast"/>
              <w:rPr>
                <w:rFonts w:cs="Times New Roman"/>
                <w:szCs w:val="22"/>
              </w:rPr>
            </w:pPr>
            <w:r w:rsidRPr="00D262BF">
              <w:rPr>
                <w:rFonts w:cs="Times New Roman"/>
                <w:szCs w:val="22"/>
                <w:lang w:val="en-US"/>
              </w:rPr>
              <w:t>Other</w:t>
            </w:r>
            <w:r>
              <w:rPr>
                <w:rFonts w:cs="Times New Roman"/>
                <w:szCs w:val="22"/>
              </w:rPr>
              <w:t>s</w:t>
            </w:r>
          </w:p>
        </w:tc>
        <w:tc>
          <w:tcPr>
            <w:tcW w:w="720" w:type="dxa"/>
          </w:tcPr>
          <w:p w14:paraId="51EB2694" w14:textId="77777777" w:rsidR="00967392" w:rsidRPr="00D262BF" w:rsidRDefault="00967392" w:rsidP="0096739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8"/>
              <w:rPr>
                <w:rFonts w:cs="Times New Roman"/>
                <w:szCs w:val="22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4533CB6A" w14:textId="6DDD174A" w:rsidR="00967392" w:rsidRPr="00D262BF" w:rsidRDefault="00967392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  <w:r w:rsidRPr="00571A14">
              <w:t>48.13</w:t>
            </w:r>
          </w:p>
        </w:tc>
        <w:tc>
          <w:tcPr>
            <w:tcW w:w="189" w:type="dxa"/>
          </w:tcPr>
          <w:p w14:paraId="6F0F7E91" w14:textId="77777777" w:rsidR="00967392" w:rsidRPr="00D262BF" w:rsidRDefault="00967392" w:rsidP="00E34827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777171" w14:textId="2AFD910D" w:rsidR="00967392" w:rsidRPr="00D262BF" w:rsidRDefault="00967392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  <w:r w:rsidRPr="00571A14">
              <w:t>12.19</w:t>
            </w:r>
          </w:p>
        </w:tc>
        <w:tc>
          <w:tcPr>
            <w:tcW w:w="180" w:type="dxa"/>
          </w:tcPr>
          <w:p w14:paraId="4147E420" w14:textId="77777777" w:rsidR="00967392" w:rsidRPr="00D262BF" w:rsidRDefault="00967392" w:rsidP="00E34827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7E0784ED" w14:textId="45618152" w:rsidR="00967392" w:rsidRPr="00D262BF" w:rsidRDefault="00967392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  <w:r w:rsidRPr="00571A14">
              <w:t>1.77</w:t>
            </w:r>
          </w:p>
        </w:tc>
        <w:tc>
          <w:tcPr>
            <w:tcW w:w="180" w:type="dxa"/>
          </w:tcPr>
          <w:p w14:paraId="0183681F" w14:textId="77777777" w:rsidR="00967392" w:rsidRPr="00D262BF" w:rsidRDefault="00967392" w:rsidP="00E34827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293E0FA8" w14:textId="64B6C17A" w:rsidR="00967392" w:rsidRPr="00D262BF" w:rsidRDefault="00967392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  <w:r w:rsidRPr="00571A14">
              <w:t>2.96</w:t>
            </w:r>
          </w:p>
        </w:tc>
      </w:tr>
      <w:tr w:rsidR="00967392" w:rsidRPr="00D262BF" w14:paraId="5865E734" w14:textId="77777777" w:rsidTr="00BA3D8F">
        <w:trPr>
          <w:cantSplit/>
        </w:trPr>
        <w:tc>
          <w:tcPr>
            <w:tcW w:w="3780" w:type="dxa"/>
            <w:vAlign w:val="bottom"/>
          </w:tcPr>
          <w:p w14:paraId="7D1486B2" w14:textId="77777777" w:rsidR="00967392" w:rsidRPr="00D262BF" w:rsidRDefault="00967392" w:rsidP="00967392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D262BF">
              <w:rPr>
                <w:rFonts w:cs="Times New Roman"/>
                <w:b/>
                <w:bCs/>
                <w:szCs w:val="22"/>
              </w:rPr>
              <w:t>Total</w:t>
            </w:r>
          </w:p>
        </w:tc>
        <w:tc>
          <w:tcPr>
            <w:tcW w:w="720" w:type="dxa"/>
          </w:tcPr>
          <w:p w14:paraId="17805540" w14:textId="77777777" w:rsidR="00967392" w:rsidRPr="00D262BF" w:rsidRDefault="00967392" w:rsidP="0096739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31533205" w14:textId="142970E8" w:rsidR="00967392" w:rsidRPr="00967392" w:rsidRDefault="00967392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b/>
                <w:bCs/>
                <w:szCs w:val="22"/>
              </w:rPr>
            </w:pPr>
            <w:r w:rsidRPr="00967392">
              <w:rPr>
                <w:b/>
                <w:bCs/>
              </w:rPr>
              <w:t>750.81</w:t>
            </w:r>
          </w:p>
        </w:tc>
        <w:tc>
          <w:tcPr>
            <w:tcW w:w="189" w:type="dxa"/>
          </w:tcPr>
          <w:p w14:paraId="5FB2C561" w14:textId="77777777" w:rsidR="00967392" w:rsidRPr="00967392" w:rsidRDefault="00967392" w:rsidP="00E34827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4AF2BA" w14:textId="02177CFE" w:rsidR="00967392" w:rsidRPr="00967392" w:rsidRDefault="00967392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b/>
                <w:bCs/>
                <w:szCs w:val="22"/>
              </w:rPr>
            </w:pPr>
            <w:r w:rsidRPr="00967392">
              <w:rPr>
                <w:b/>
                <w:bCs/>
              </w:rPr>
              <w:t>383.87</w:t>
            </w:r>
          </w:p>
        </w:tc>
        <w:tc>
          <w:tcPr>
            <w:tcW w:w="180" w:type="dxa"/>
          </w:tcPr>
          <w:p w14:paraId="1E4EB745" w14:textId="77777777" w:rsidR="00967392" w:rsidRPr="00967392" w:rsidRDefault="00967392" w:rsidP="00E34827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4CD9828B" w14:textId="018F0CB3" w:rsidR="00967392" w:rsidRPr="00967392" w:rsidRDefault="00967392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b/>
                <w:bCs/>
                <w:szCs w:val="22"/>
              </w:rPr>
            </w:pPr>
            <w:r w:rsidRPr="00967392">
              <w:rPr>
                <w:b/>
                <w:bCs/>
              </w:rPr>
              <w:t>32.58</w:t>
            </w:r>
          </w:p>
        </w:tc>
        <w:tc>
          <w:tcPr>
            <w:tcW w:w="180" w:type="dxa"/>
          </w:tcPr>
          <w:p w14:paraId="4F71FC57" w14:textId="77777777" w:rsidR="00967392" w:rsidRPr="00967392" w:rsidRDefault="00967392" w:rsidP="00E34827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62EA7A62" w14:textId="1FDCBCEB" w:rsidR="00967392" w:rsidRPr="00967392" w:rsidRDefault="00967392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b/>
                <w:bCs/>
                <w:szCs w:val="22"/>
              </w:rPr>
            </w:pPr>
            <w:r w:rsidRPr="00967392">
              <w:rPr>
                <w:b/>
                <w:bCs/>
              </w:rPr>
              <w:t>30.07</w:t>
            </w:r>
          </w:p>
        </w:tc>
      </w:tr>
    </w:tbl>
    <w:p w14:paraId="20818583" w14:textId="77777777" w:rsidR="00153C89" w:rsidRDefault="00153C89" w:rsidP="00153C89">
      <w:pPr>
        <w:pStyle w:val="Heading1"/>
        <w:numPr>
          <w:ilvl w:val="0"/>
          <w:numId w:val="0"/>
        </w:numPr>
        <w:spacing w:before="0" w:after="0" w:line="240" w:lineRule="atLeast"/>
        <w:ind w:left="540"/>
        <w:rPr>
          <w:rFonts w:cs="Times New Roman"/>
          <w:szCs w:val="24"/>
        </w:rPr>
      </w:pPr>
    </w:p>
    <w:p w14:paraId="74E86A89" w14:textId="4E43F7AD" w:rsidR="00783E92" w:rsidRPr="00D16B98" w:rsidRDefault="00783E92" w:rsidP="001A05EE">
      <w:pPr>
        <w:pStyle w:val="Heading1"/>
        <w:numPr>
          <w:ilvl w:val="0"/>
          <w:numId w:val="3"/>
        </w:numPr>
        <w:spacing w:before="0" w:after="0" w:line="240" w:lineRule="atLeast"/>
        <w:ind w:left="540"/>
        <w:rPr>
          <w:rFonts w:cs="Times New Roman"/>
          <w:szCs w:val="24"/>
        </w:rPr>
      </w:pPr>
      <w:r w:rsidRPr="00D16B98">
        <w:rPr>
          <w:rFonts w:cs="Times New Roman"/>
          <w:szCs w:val="24"/>
        </w:rPr>
        <w:t>Inventories</w:t>
      </w:r>
    </w:p>
    <w:p w14:paraId="134C0EC5" w14:textId="0521712F" w:rsidR="00783E92" w:rsidRDefault="00783E92" w:rsidP="00783E92">
      <w:pPr>
        <w:pStyle w:val="BodyText"/>
        <w:spacing w:after="0" w:line="240" w:lineRule="auto"/>
        <w:rPr>
          <w:rFonts w:cs="Times New Roman"/>
          <w:szCs w:val="22"/>
          <w:lang w:val="en-GB"/>
        </w:rPr>
      </w:pPr>
    </w:p>
    <w:tbl>
      <w:tblPr>
        <w:tblW w:w="933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2"/>
        <w:gridCol w:w="992"/>
        <w:gridCol w:w="246"/>
        <w:gridCol w:w="1171"/>
        <w:gridCol w:w="178"/>
        <w:gridCol w:w="956"/>
        <w:gridCol w:w="181"/>
        <w:gridCol w:w="1095"/>
      </w:tblGrid>
      <w:tr w:rsidR="00F2440B" w:rsidRPr="00D262BF" w14:paraId="78B7508E" w14:textId="77777777" w:rsidTr="005D1448">
        <w:trPr>
          <w:cantSplit/>
        </w:trPr>
        <w:tc>
          <w:tcPr>
            <w:tcW w:w="4512" w:type="dxa"/>
            <w:vAlign w:val="bottom"/>
          </w:tcPr>
          <w:p w14:paraId="735B5886" w14:textId="77777777" w:rsidR="00F2440B" w:rsidRPr="00D262BF" w:rsidRDefault="00F2440B" w:rsidP="00F2440B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2409" w:type="dxa"/>
            <w:gridSpan w:val="3"/>
          </w:tcPr>
          <w:p w14:paraId="125FF342" w14:textId="77777777" w:rsidR="00F2440B" w:rsidRPr="00D262BF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D262BF"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178" w:type="dxa"/>
          </w:tcPr>
          <w:p w14:paraId="0603F815" w14:textId="77777777" w:rsidR="00F2440B" w:rsidRPr="00D262BF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90"/>
              <w:jc w:val="center"/>
              <w:rPr>
                <w:rFonts w:cs="Times New Roman"/>
              </w:rPr>
            </w:pPr>
          </w:p>
        </w:tc>
        <w:tc>
          <w:tcPr>
            <w:tcW w:w="2232" w:type="dxa"/>
            <w:gridSpan w:val="3"/>
          </w:tcPr>
          <w:p w14:paraId="6150ED95" w14:textId="77777777" w:rsidR="00F2440B" w:rsidRPr="00D262BF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D262BF">
              <w:rPr>
                <w:rFonts w:cs="Times New Roman"/>
                <w:b/>
                <w:bCs/>
              </w:rPr>
              <w:t>Separate</w:t>
            </w:r>
          </w:p>
        </w:tc>
      </w:tr>
      <w:tr w:rsidR="00F2440B" w:rsidRPr="00D262BF" w14:paraId="2570DD08" w14:textId="77777777" w:rsidTr="005D1448">
        <w:trPr>
          <w:cantSplit/>
        </w:trPr>
        <w:tc>
          <w:tcPr>
            <w:tcW w:w="4512" w:type="dxa"/>
            <w:vAlign w:val="bottom"/>
          </w:tcPr>
          <w:p w14:paraId="2B9A5937" w14:textId="77777777" w:rsidR="00F2440B" w:rsidRPr="00D262BF" w:rsidRDefault="00F2440B" w:rsidP="00F2440B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2409" w:type="dxa"/>
            <w:gridSpan w:val="3"/>
          </w:tcPr>
          <w:p w14:paraId="5B5D4FBF" w14:textId="77777777" w:rsidR="00F2440B" w:rsidRPr="00D262BF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D262BF"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178" w:type="dxa"/>
          </w:tcPr>
          <w:p w14:paraId="25C93824" w14:textId="77777777" w:rsidR="00F2440B" w:rsidRPr="00D262BF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90"/>
              <w:jc w:val="center"/>
              <w:rPr>
                <w:rFonts w:cs="Times New Roman"/>
              </w:rPr>
            </w:pPr>
          </w:p>
        </w:tc>
        <w:tc>
          <w:tcPr>
            <w:tcW w:w="2232" w:type="dxa"/>
            <w:gridSpan w:val="3"/>
          </w:tcPr>
          <w:p w14:paraId="337B8A2E" w14:textId="77777777" w:rsidR="00F2440B" w:rsidRPr="00D262BF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D262BF">
              <w:rPr>
                <w:rFonts w:cs="Times New Roman"/>
                <w:b/>
                <w:bCs/>
              </w:rPr>
              <w:t>financial statements</w:t>
            </w:r>
          </w:p>
        </w:tc>
      </w:tr>
      <w:tr w:rsidR="00F2440B" w:rsidRPr="00D262BF" w14:paraId="500924EE" w14:textId="77777777" w:rsidTr="005D1448">
        <w:trPr>
          <w:cantSplit/>
        </w:trPr>
        <w:tc>
          <w:tcPr>
            <w:tcW w:w="4512" w:type="dxa"/>
            <w:vAlign w:val="bottom"/>
          </w:tcPr>
          <w:p w14:paraId="6EBD5A3D" w14:textId="77777777" w:rsidR="00F2440B" w:rsidRPr="00D262BF" w:rsidRDefault="00F2440B" w:rsidP="00F2440B">
            <w:pPr>
              <w:spacing w:line="240" w:lineRule="atLeast"/>
              <w:rPr>
                <w:rFonts w:cs="Times New Roman"/>
              </w:rPr>
            </w:pPr>
          </w:p>
        </w:tc>
        <w:tc>
          <w:tcPr>
            <w:tcW w:w="992" w:type="dxa"/>
          </w:tcPr>
          <w:p w14:paraId="713BB684" w14:textId="11AFE53F" w:rsidR="00F2440B" w:rsidRPr="00D262BF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lang w:val="en-US" w:bidi="th-TH"/>
              </w:rPr>
            </w:pPr>
            <w:r>
              <w:rPr>
                <w:rFonts w:cs="Times New Roman"/>
                <w:lang w:val="en-US" w:bidi="th-TH"/>
              </w:rPr>
              <w:t>31</w:t>
            </w:r>
          </w:p>
        </w:tc>
        <w:tc>
          <w:tcPr>
            <w:tcW w:w="246" w:type="dxa"/>
          </w:tcPr>
          <w:p w14:paraId="1AD5D693" w14:textId="77777777" w:rsidR="00F2440B" w:rsidRPr="00D262BF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171" w:type="dxa"/>
          </w:tcPr>
          <w:p w14:paraId="1895792E" w14:textId="23FA68EC" w:rsidR="00F2440B" w:rsidRPr="00D262BF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>
              <w:rPr>
                <w:rFonts w:cs="Times New Roman"/>
                <w:szCs w:val="22"/>
                <w:lang w:bidi="th-TH"/>
              </w:rPr>
              <w:t>31</w:t>
            </w:r>
          </w:p>
        </w:tc>
        <w:tc>
          <w:tcPr>
            <w:tcW w:w="178" w:type="dxa"/>
          </w:tcPr>
          <w:p w14:paraId="3956A0E5" w14:textId="77777777" w:rsidR="00F2440B" w:rsidRPr="00D262BF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956" w:type="dxa"/>
          </w:tcPr>
          <w:p w14:paraId="4B673A19" w14:textId="5897E0B4" w:rsidR="00F2440B" w:rsidRPr="00D262BF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en-US" w:bidi="th-TH"/>
              </w:rPr>
              <w:t>31</w:t>
            </w:r>
          </w:p>
        </w:tc>
        <w:tc>
          <w:tcPr>
            <w:tcW w:w="181" w:type="dxa"/>
          </w:tcPr>
          <w:p w14:paraId="522CA0CE" w14:textId="77777777" w:rsidR="00F2440B" w:rsidRPr="00D262BF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95" w:type="dxa"/>
          </w:tcPr>
          <w:p w14:paraId="1521E2DE" w14:textId="5594315B" w:rsidR="00F2440B" w:rsidRPr="00D262BF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>
              <w:rPr>
                <w:rFonts w:cs="Times New Roman"/>
                <w:szCs w:val="22"/>
                <w:lang w:bidi="th-TH"/>
              </w:rPr>
              <w:t>31</w:t>
            </w:r>
          </w:p>
        </w:tc>
      </w:tr>
      <w:tr w:rsidR="00F2440B" w:rsidRPr="00D262BF" w14:paraId="1D569D9C" w14:textId="77777777" w:rsidTr="005D1448">
        <w:trPr>
          <w:cantSplit/>
        </w:trPr>
        <w:tc>
          <w:tcPr>
            <w:tcW w:w="4512" w:type="dxa"/>
            <w:vAlign w:val="bottom"/>
          </w:tcPr>
          <w:p w14:paraId="43BF4279" w14:textId="77777777" w:rsidR="00F2440B" w:rsidRPr="00D262BF" w:rsidRDefault="00F2440B" w:rsidP="00F2440B">
            <w:pPr>
              <w:spacing w:line="240" w:lineRule="atLeast"/>
              <w:rPr>
                <w:rFonts w:cs="Times New Roman"/>
              </w:rPr>
            </w:pPr>
          </w:p>
        </w:tc>
        <w:tc>
          <w:tcPr>
            <w:tcW w:w="992" w:type="dxa"/>
          </w:tcPr>
          <w:p w14:paraId="1B66010A" w14:textId="31365357" w:rsidR="00F2440B" w:rsidRPr="00D262BF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lang w:val="en-US" w:bidi="th-TH"/>
              </w:rPr>
            </w:pPr>
            <w:r>
              <w:rPr>
                <w:rFonts w:cs="Times New Roman"/>
                <w:lang w:val="en-US" w:bidi="th-TH"/>
              </w:rPr>
              <w:t>March</w:t>
            </w:r>
          </w:p>
        </w:tc>
        <w:tc>
          <w:tcPr>
            <w:tcW w:w="246" w:type="dxa"/>
          </w:tcPr>
          <w:p w14:paraId="33429162" w14:textId="77777777" w:rsidR="00F2440B" w:rsidRPr="00D262BF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171" w:type="dxa"/>
          </w:tcPr>
          <w:p w14:paraId="1BD031A6" w14:textId="0C27FDEF" w:rsidR="00F2440B" w:rsidRPr="00D262BF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>
              <w:rPr>
                <w:rFonts w:cs="Times New Roman"/>
                <w:szCs w:val="22"/>
                <w:lang w:bidi="th-TH"/>
              </w:rPr>
              <w:t>December</w:t>
            </w:r>
          </w:p>
        </w:tc>
        <w:tc>
          <w:tcPr>
            <w:tcW w:w="178" w:type="dxa"/>
          </w:tcPr>
          <w:p w14:paraId="1D0D6700" w14:textId="77777777" w:rsidR="00F2440B" w:rsidRPr="00D262BF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956" w:type="dxa"/>
          </w:tcPr>
          <w:p w14:paraId="26353F99" w14:textId="75457EAE" w:rsidR="00F2440B" w:rsidRPr="00D262BF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en-US" w:bidi="th-TH"/>
              </w:rPr>
              <w:t>March</w:t>
            </w:r>
          </w:p>
        </w:tc>
        <w:tc>
          <w:tcPr>
            <w:tcW w:w="181" w:type="dxa"/>
          </w:tcPr>
          <w:p w14:paraId="63D586D4" w14:textId="77777777" w:rsidR="00F2440B" w:rsidRPr="00D262BF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95" w:type="dxa"/>
          </w:tcPr>
          <w:p w14:paraId="11A26057" w14:textId="0619D6A5" w:rsidR="00F2440B" w:rsidRPr="00D262BF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>
              <w:rPr>
                <w:rFonts w:cs="Times New Roman"/>
                <w:szCs w:val="22"/>
                <w:lang w:bidi="th-TH"/>
              </w:rPr>
              <w:t>December</w:t>
            </w:r>
          </w:p>
        </w:tc>
      </w:tr>
      <w:tr w:rsidR="00967392" w:rsidRPr="00D262BF" w14:paraId="72B49F74" w14:textId="77777777" w:rsidTr="005D1448">
        <w:trPr>
          <w:cantSplit/>
        </w:trPr>
        <w:tc>
          <w:tcPr>
            <w:tcW w:w="4512" w:type="dxa"/>
            <w:vAlign w:val="bottom"/>
          </w:tcPr>
          <w:p w14:paraId="76A0FE92" w14:textId="77777777" w:rsidR="00967392" w:rsidRPr="00D262BF" w:rsidRDefault="00967392" w:rsidP="00967392">
            <w:pPr>
              <w:spacing w:line="240" w:lineRule="atLeast"/>
              <w:rPr>
                <w:rFonts w:cs="Times New Roman"/>
              </w:rPr>
            </w:pPr>
          </w:p>
        </w:tc>
        <w:tc>
          <w:tcPr>
            <w:tcW w:w="992" w:type="dxa"/>
            <w:vAlign w:val="bottom"/>
          </w:tcPr>
          <w:p w14:paraId="195326F2" w14:textId="603D9B38" w:rsidR="00967392" w:rsidRPr="00D262BF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lang w:val="en-US" w:bidi="th-TH"/>
              </w:rPr>
            </w:pPr>
            <w:r>
              <w:rPr>
                <w:rFonts w:cs="Times New Roman"/>
              </w:rPr>
              <w:t>2024</w:t>
            </w:r>
          </w:p>
        </w:tc>
        <w:tc>
          <w:tcPr>
            <w:tcW w:w="246" w:type="dxa"/>
          </w:tcPr>
          <w:p w14:paraId="2609C7CA" w14:textId="77777777" w:rsidR="00967392" w:rsidRPr="00D262BF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171" w:type="dxa"/>
            <w:vAlign w:val="bottom"/>
          </w:tcPr>
          <w:p w14:paraId="60425ADC" w14:textId="4A542FAB" w:rsidR="00967392" w:rsidRPr="00D262BF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178" w:type="dxa"/>
          </w:tcPr>
          <w:p w14:paraId="6CA498E3" w14:textId="77777777" w:rsidR="00967392" w:rsidRPr="00D262BF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956" w:type="dxa"/>
          </w:tcPr>
          <w:p w14:paraId="018A3D0C" w14:textId="41946F0C" w:rsidR="00967392" w:rsidRPr="00D262BF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2024</w:t>
            </w:r>
          </w:p>
        </w:tc>
        <w:tc>
          <w:tcPr>
            <w:tcW w:w="181" w:type="dxa"/>
          </w:tcPr>
          <w:p w14:paraId="2F549D26" w14:textId="77777777" w:rsidR="00967392" w:rsidRPr="00D262BF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95" w:type="dxa"/>
          </w:tcPr>
          <w:p w14:paraId="5C1D7F97" w14:textId="025D7620" w:rsidR="00967392" w:rsidRPr="00D262BF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>
              <w:rPr>
                <w:rFonts w:cs="Times New Roman"/>
              </w:rPr>
              <w:t>2023</w:t>
            </w:r>
          </w:p>
        </w:tc>
      </w:tr>
      <w:tr w:rsidR="00F2440B" w:rsidRPr="00D262BF" w14:paraId="4C94D43B" w14:textId="77777777" w:rsidTr="005D1448">
        <w:trPr>
          <w:cantSplit/>
        </w:trPr>
        <w:tc>
          <w:tcPr>
            <w:tcW w:w="4512" w:type="dxa"/>
            <w:vAlign w:val="bottom"/>
          </w:tcPr>
          <w:p w14:paraId="66201598" w14:textId="77777777" w:rsidR="00F2440B" w:rsidRPr="00D262BF" w:rsidRDefault="00F2440B" w:rsidP="00F2440B">
            <w:pPr>
              <w:spacing w:line="240" w:lineRule="atLeast"/>
              <w:rPr>
                <w:rFonts w:cs="Times New Roman"/>
              </w:rPr>
            </w:pPr>
          </w:p>
        </w:tc>
        <w:tc>
          <w:tcPr>
            <w:tcW w:w="4819" w:type="dxa"/>
            <w:gridSpan w:val="7"/>
            <w:vAlign w:val="bottom"/>
          </w:tcPr>
          <w:p w14:paraId="77E94F51" w14:textId="77777777" w:rsidR="00F2440B" w:rsidRPr="00D262BF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cs="Times New Roman"/>
              </w:rPr>
            </w:pPr>
            <w:r w:rsidRPr="00D262BF">
              <w:rPr>
                <w:rFonts w:cs="Times New Roman"/>
                <w:i/>
                <w:iCs/>
              </w:rPr>
              <w:t>(in million Baht)</w:t>
            </w:r>
          </w:p>
        </w:tc>
      </w:tr>
      <w:tr w:rsidR="00967392" w:rsidRPr="00D262BF" w14:paraId="1D156014" w14:textId="77777777" w:rsidTr="005D1448">
        <w:trPr>
          <w:cantSplit/>
        </w:trPr>
        <w:tc>
          <w:tcPr>
            <w:tcW w:w="4512" w:type="dxa"/>
            <w:vAlign w:val="bottom"/>
          </w:tcPr>
          <w:p w14:paraId="049EB461" w14:textId="77777777" w:rsidR="00967392" w:rsidRPr="00D262BF" w:rsidRDefault="00967392" w:rsidP="00967392">
            <w:pPr>
              <w:spacing w:line="240" w:lineRule="atLeast"/>
              <w:rPr>
                <w:rFonts w:cs="Times New Roman"/>
              </w:rPr>
            </w:pPr>
            <w:r w:rsidRPr="00D262BF">
              <w:rPr>
                <w:rFonts w:cs="Times New Roman"/>
              </w:rPr>
              <w:t>Raw materials</w:t>
            </w:r>
          </w:p>
        </w:tc>
        <w:tc>
          <w:tcPr>
            <w:tcW w:w="992" w:type="dxa"/>
          </w:tcPr>
          <w:p w14:paraId="577A91A7" w14:textId="73DAF109" w:rsidR="00967392" w:rsidRPr="00D262BF" w:rsidRDefault="00967392" w:rsidP="001E7E9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84" w:right="-68"/>
              <w:jc w:val="center"/>
              <w:rPr>
                <w:rFonts w:cs="Times New Roman"/>
                <w:color w:val="000000"/>
                <w:szCs w:val="22"/>
                <w:lang w:bidi="th-TH"/>
              </w:rPr>
            </w:pPr>
            <w:r w:rsidRPr="007034F3">
              <w:t>1,241.91</w:t>
            </w:r>
          </w:p>
        </w:tc>
        <w:tc>
          <w:tcPr>
            <w:tcW w:w="246" w:type="dxa"/>
          </w:tcPr>
          <w:p w14:paraId="14329826" w14:textId="77777777" w:rsidR="00967392" w:rsidRPr="00D262BF" w:rsidRDefault="00967392" w:rsidP="001E7E9A">
            <w:pPr>
              <w:tabs>
                <w:tab w:val="decimal" w:pos="414"/>
              </w:tabs>
              <w:ind w:left="-84" w:right="-6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171" w:type="dxa"/>
          </w:tcPr>
          <w:p w14:paraId="7403B388" w14:textId="7B31582F" w:rsidR="00967392" w:rsidRPr="00D262BF" w:rsidRDefault="00967392" w:rsidP="001E7E9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84" w:right="-68"/>
              <w:jc w:val="center"/>
              <w:rPr>
                <w:rFonts w:cs="Times New Roman"/>
                <w:color w:val="000000"/>
                <w:szCs w:val="22"/>
                <w:lang w:bidi="th-TH"/>
              </w:rPr>
            </w:pPr>
            <w:r w:rsidRPr="007034F3">
              <w:t>439.08</w:t>
            </w:r>
          </w:p>
        </w:tc>
        <w:tc>
          <w:tcPr>
            <w:tcW w:w="178" w:type="dxa"/>
          </w:tcPr>
          <w:p w14:paraId="4D0B5E6B" w14:textId="77777777" w:rsidR="00967392" w:rsidRPr="00D262BF" w:rsidRDefault="00967392" w:rsidP="001E7E9A">
            <w:pPr>
              <w:tabs>
                <w:tab w:val="decimal" w:pos="414"/>
              </w:tabs>
              <w:ind w:left="-84" w:right="-6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956" w:type="dxa"/>
          </w:tcPr>
          <w:p w14:paraId="48320C02" w14:textId="3B8F22EA" w:rsidR="00967392" w:rsidRPr="00D262BF" w:rsidRDefault="00967392" w:rsidP="006B32C8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84" w:right="-68"/>
              <w:jc w:val="center"/>
              <w:rPr>
                <w:rFonts w:cs="Times New Roman"/>
                <w:szCs w:val="22"/>
                <w:lang w:bidi="th-TH"/>
              </w:rPr>
            </w:pPr>
            <w:r w:rsidRPr="007034F3">
              <w:t>-</w:t>
            </w:r>
          </w:p>
        </w:tc>
        <w:tc>
          <w:tcPr>
            <w:tcW w:w="181" w:type="dxa"/>
          </w:tcPr>
          <w:p w14:paraId="43037A19" w14:textId="77777777" w:rsidR="00967392" w:rsidRPr="00D262BF" w:rsidRDefault="00967392" w:rsidP="001E7E9A">
            <w:pPr>
              <w:tabs>
                <w:tab w:val="decimal" w:pos="414"/>
              </w:tabs>
              <w:ind w:left="-84" w:right="-6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095" w:type="dxa"/>
          </w:tcPr>
          <w:p w14:paraId="776FF4F5" w14:textId="677F16F9" w:rsidR="00967392" w:rsidRPr="00D262BF" w:rsidRDefault="00967392" w:rsidP="00924CA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84" w:right="-68"/>
              <w:jc w:val="center"/>
              <w:rPr>
                <w:rFonts w:cs="Times New Roman"/>
                <w:szCs w:val="22"/>
              </w:rPr>
            </w:pPr>
            <w:r w:rsidRPr="007034F3">
              <w:t>-</w:t>
            </w:r>
          </w:p>
        </w:tc>
      </w:tr>
      <w:tr w:rsidR="00967392" w:rsidRPr="00D262BF" w14:paraId="4A894075" w14:textId="77777777" w:rsidTr="005D1448">
        <w:trPr>
          <w:cantSplit/>
        </w:trPr>
        <w:tc>
          <w:tcPr>
            <w:tcW w:w="4512" w:type="dxa"/>
            <w:vAlign w:val="bottom"/>
          </w:tcPr>
          <w:p w14:paraId="5813A985" w14:textId="77777777" w:rsidR="00967392" w:rsidRPr="00D262BF" w:rsidRDefault="00967392" w:rsidP="00967392">
            <w:pPr>
              <w:spacing w:line="240" w:lineRule="atLeast"/>
              <w:rPr>
                <w:rFonts w:cs="Times New Roman"/>
                <w:szCs w:val="22"/>
              </w:rPr>
            </w:pPr>
            <w:r w:rsidRPr="00D262BF">
              <w:rPr>
                <w:rFonts w:cs="Times New Roman"/>
                <w:szCs w:val="22"/>
              </w:rPr>
              <w:t>Finished products</w:t>
            </w:r>
          </w:p>
        </w:tc>
        <w:tc>
          <w:tcPr>
            <w:tcW w:w="992" w:type="dxa"/>
          </w:tcPr>
          <w:p w14:paraId="055B2D62" w14:textId="73004A53" w:rsidR="00967392" w:rsidRPr="00D262BF" w:rsidRDefault="00967392" w:rsidP="001E7E9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84" w:right="-68"/>
              <w:jc w:val="center"/>
              <w:rPr>
                <w:rFonts w:cs="Times New Roman"/>
                <w:color w:val="000000"/>
                <w:szCs w:val="22"/>
                <w:lang w:bidi="th-TH"/>
              </w:rPr>
            </w:pPr>
            <w:r w:rsidRPr="007034F3">
              <w:t>1,112.59</w:t>
            </w:r>
          </w:p>
        </w:tc>
        <w:tc>
          <w:tcPr>
            <w:tcW w:w="246" w:type="dxa"/>
          </w:tcPr>
          <w:p w14:paraId="15E8C8D1" w14:textId="77777777" w:rsidR="00967392" w:rsidRPr="00D262BF" w:rsidRDefault="00967392" w:rsidP="001E7E9A">
            <w:pPr>
              <w:tabs>
                <w:tab w:val="decimal" w:pos="414"/>
              </w:tabs>
              <w:ind w:left="-84" w:right="-6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171" w:type="dxa"/>
          </w:tcPr>
          <w:p w14:paraId="1E6CC6F4" w14:textId="6FE5D50C" w:rsidR="00967392" w:rsidRPr="00D262BF" w:rsidRDefault="00967392" w:rsidP="001E7E9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84" w:right="-68"/>
              <w:jc w:val="center"/>
              <w:rPr>
                <w:rFonts w:cs="Times New Roman"/>
                <w:color w:val="000000"/>
                <w:szCs w:val="22"/>
                <w:lang w:bidi="th-TH"/>
              </w:rPr>
            </w:pPr>
            <w:r w:rsidRPr="007034F3">
              <w:t>503.88</w:t>
            </w:r>
          </w:p>
        </w:tc>
        <w:tc>
          <w:tcPr>
            <w:tcW w:w="178" w:type="dxa"/>
          </w:tcPr>
          <w:p w14:paraId="4E194DFD" w14:textId="77777777" w:rsidR="00967392" w:rsidRPr="00D262BF" w:rsidRDefault="00967392" w:rsidP="001E7E9A">
            <w:pPr>
              <w:tabs>
                <w:tab w:val="decimal" w:pos="414"/>
              </w:tabs>
              <w:ind w:left="-84" w:right="-6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956" w:type="dxa"/>
          </w:tcPr>
          <w:p w14:paraId="3BD1CA76" w14:textId="147A5657" w:rsidR="00967392" w:rsidRPr="00D262BF" w:rsidRDefault="00967392" w:rsidP="001E7E9A">
            <w:pPr>
              <w:pStyle w:val="BodyText"/>
              <w:tabs>
                <w:tab w:val="decimal" w:pos="414"/>
              </w:tabs>
              <w:spacing w:after="0"/>
              <w:ind w:left="-84" w:right="-68"/>
              <w:jc w:val="center"/>
              <w:rPr>
                <w:rFonts w:cs="Times New Roman"/>
                <w:szCs w:val="22"/>
              </w:rPr>
            </w:pPr>
            <w:r w:rsidRPr="007034F3">
              <w:t>1.05</w:t>
            </w:r>
          </w:p>
        </w:tc>
        <w:tc>
          <w:tcPr>
            <w:tcW w:w="181" w:type="dxa"/>
          </w:tcPr>
          <w:p w14:paraId="7A50EBC1" w14:textId="77777777" w:rsidR="00967392" w:rsidRPr="00D262BF" w:rsidRDefault="00967392" w:rsidP="001E7E9A">
            <w:pPr>
              <w:pStyle w:val="BodyText"/>
              <w:tabs>
                <w:tab w:val="decimal" w:pos="414"/>
              </w:tabs>
              <w:spacing w:after="0"/>
              <w:ind w:left="-84" w:right="-68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095" w:type="dxa"/>
          </w:tcPr>
          <w:p w14:paraId="0D71319E" w14:textId="57EBA4CE" w:rsidR="00967392" w:rsidRPr="00D262BF" w:rsidRDefault="00967392" w:rsidP="001E7E9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84" w:right="-68"/>
              <w:jc w:val="center"/>
              <w:rPr>
                <w:rFonts w:cs="Times New Roman"/>
                <w:szCs w:val="22"/>
              </w:rPr>
            </w:pPr>
            <w:r w:rsidRPr="007034F3">
              <w:t>1.38</w:t>
            </w:r>
          </w:p>
        </w:tc>
      </w:tr>
      <w:tr w:rsidR="00967392" w:rsidRPr="00D262BF" w14:paraId="0A888832" w14:textId="77777777" w:rsidTr="005D1448">
        <w:trPr>
          <w:cantSplit/>
        </w:trPr>
        <w:tc>
          <w:tcPr>
            <w:tcW w:w="4512" w:type="dxa"/>
            <w:vAlign w:val="bottom"/>
          </w:tcPr>
          <w:p w14:paraId="0E7A9BFA" w14:textId="77777777" w:rsidR="00967392" w:rsidRPr="00D262BF" w:rsidRDefault="00967392" w:rsidP="00967392">
            <w:pPr>
              <w:spacing w:line="240" w:lineRule="atLeast"/>
              <w:rPr>
                <w:rFonts w:cs="Times New Roman"/>
                <w:szCs w:val="22"/>
              </w:rPr>
            </w:pPr>
            <w:r w:rsidRPr="00D262BF">
              <w:rPr>
                <w:rFonts w:cs="Times New Roman"/>
              </w:rPr>
              <w:t>Semi-finished products</w:t>
            </w:r>
          </w:p>
        </w:tc>
        <w:tc>
          <w:tcPr>
            <w:tcW w:w="992" w:type="dxa"/>
          </w:tcPr>
          <w:p w14:paraId="10BE86A3" w14:textId="5464AF87" w:rsidR="00967392" w:rsidRPr="00D262BF" w:rsidRDefault="00967392" w:rsidP="001E7E9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84" w:right="-68"/>
              <w:jc w:val="center"/>
              <w:rPr>
                <w:rFonts w:cs="Times New Roman"/>
                <w:color w:val="000000"/>
                <w:szCs w:val="22"/>
                <w:lang w:bidi="th-TH"/>
              </w:rPr>
            </w:pPr>
            <w:r w:rsidRPr="007034F3">
              <w:t>82.12</w:t>
            </w:r>
          </w:p>
        </w:tc>
        <w:tc>
          <w:tcPr>
            <w:tcW w:w="246" w:type="dxa"/>
          </w:tcPr>
          <w:p w14:paraId="783FD342" w14:textId="77777777" w:rsidR="00967392" w:rsidRPr="00D262BF" w:rsidRDefault="00967392" w:rsidP="001E7E9A">
            <w:pPr>
              <w:tabs>
                <w:tab w:val="decimal" w:pos="414"/>
              </w:tabs>
              <w:ind w:left="-84" w:right="-6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171" w:type="dxa"/>
          </w:tcPr>
          <w:p w14:paraId="43988615" w14:textId="07998438" w:rsidR="00967392" w:rsidRPr="00D262BF" w:rsidRDefault="00967392" w:rsidP="001E7E9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84" w:right="-68"/>
              <w:jc w:val="center"/>
              <w:rPr>
                <w:rFonts w:cs="Times New Roman"/>
                <w:color w:val="000000"/>
                <w:szCs w:val="22"/>
                <w:lang w:bidi="th-TH"/>
              </w:rPr>
            </w:pPr>
            <w:r w:rsidRPr="007034F3">
              <w:t>99.71</w:t>
            </w:r>
          </w:p>
        </w:tc>
        <w:tc>
          <w:tcPr>
            <w:tcW w:w="178" w:type="dxa"/>
          </w:tcPr>
          <w:p w14:paraId="4D5CBE40" w14:textId="77777777" w:rsidR="00967392" w:rsidRPr="00D262BF" w:rsidRDefault="00967392" w:rsidP="001E7E9A">
            <w:pPr>
              <w:tabs>
                <w:tab w:val="decimal" w:pos="414"/>
              </w:tabs>
              <w:ind w:left="-84" w:right="-6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956" w:type="dxa"/>
          </w:tcPr>
          <w:p w14:paraId="79FB894B" w14:textId="5C423436" w:rsidR="00967392" w:rsidRPr="006B32C8" w:rsidRDefault="00967392" w:rsidP="006B32C8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84" w:right="-68"/>
              <w:jc w:val="center"/>
            </w:pPr>
            <w:r w:rsidRPr="007034F3">
              <w:t>-</w:t>
            </w:r>
          </w:p>
        </w:tc>
        <w:tc>
          <w:tcPr>
            <w:tcW w:w="181" w:type="dxa"/>
          </w:tcPr>
          <w:p w14:paraId="41CEFF9A" w14:textId="77777777" w:rsidR="00967392" w:rsidRPr="00D262BF" w:rsidRDefault="00967392" w:rsidP="001E7E9A">
            <w:pPr>
              <w:tabs>
                <w:tab w:val="decimal" w:pos="414"/>
              </w:tabs>
              <w:ind w:left="-84" w:right="-6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095" w:type="dxa"/>
          </w:tcPr>
          <w:p w14:paraId="3D308C70" w14:textId="2BCA4510" w:rsidR="00967392" w:rsidRPr="00924CA4" w:rsidRDefault="00967392" w:rsidP="00924CA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84" w:right="-68"/>
              <w:jc w:val="center"/>
            </w:pPr>
            <w:r w:rsidRPr="007034F3">
              <w:t>-</w:t>
            </w:r>
          </w:p>
        </w:tc>
      </w:tr>
      <w:tr w:rsidR="00967392" w:rsidRPr="00D262BF" w14:paraId="22BA6859" w14:textId="77777777" w:rsidTr="005D1448">
        <w:trPr>
          <w:cantSplit/>
        </w:trPr>
        <w:tc>
          <w:tcPr>
            <w:tcW w:w="4512" w:type="dxa"/>
            <w:vAlign w:val="bottom"/>
          </w:tcPr>
          <w:p w14:paraId="32DDA208" w14:textId="77777777" w:rsidR="00967392" w:rsidRPr="00D262BF" w:rsidRDefault="00967392" w:rsidP="00967392">
            <w:pPr>
              <w:spacing w:line="240" w:lineRule="atLeast"/>
              <w:rPr>
                <w:rFonts w:cs="Times New Roman"/>
                <w:szCs w:val="22"/>
              </w:rPr>
            </w:pPr>
            <w:r w:rsidRPr="00D262BF">
              <w:rPr>
                <w:rFonts w:cs="Times New Roman"/>
              </w:rPr>
              <w:t>Supplies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B9DEBC3" w14:textId="629D416D" w:rsidR="00967392" w:rsidRPr="00D262BF" w:rsidRDefault="00967392" w:rsidP="001E7E9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84" w:right="-68"/>
              <w:jc w:val="center"/>
              <w:rPr>
                <w:rFonts w:cs="Times New Roman"/>
                <w:color w:val="000000"/>
                <w:szCs w:val="22"/>
                <w:lang w:bidi="th-TH"/>
              </w:rPr>
            </w:pPr>
            <w:r w:rsidRPr="007034F3">
              <w:t>48.86</w:t>
            </w:r>
          </w:p>
        </w:tc>
        <w:tc>
          <w:tcPr>
            <w:tcW w:w="246" w:type="dxa"/>
          </w:tcPr>
          <w:p w14:paraId="746A9664" w14:textId="77777777" w:rsidR="00967392" w:rsidRPr="00D262BF" w:rsidRDefault="00967392" w:rsidP="001E7E9A">
            <w:pPr>
              <w:tabs>
                <w:tab w:val="decimal" w:pos="414"/>
              </w:tabs>
              <w:ind w:left="-84" w:right="-6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8187297" w14:textId="53E97F86" w:rsidR="00967392" w:rsidRPr="00D262BF" w:rsidRDefault="00967392" w:rsidP="001E7E9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84" w:right="-68"/>
              <w:jc w:val="center"/>
              <w:rPr>
                <w:rFonts w:cs="Times New Roman"/>
                <w:color w:val="000000"/>
                <w:szCs w:val="22"/>
                <w:lang w:bidi="th-TH"/>
              </w:rPr>
            </w:pPr>
            <w:r w:rsidRPr="007034F3">
              <w:t>47.70</w:t>
            </w:r>
          </w:p>
        </w:tc>
        <w:tc>
          <w:tcPr>
            <w:tcW w:w="178" w:type="dxa"/>
          </w:tcPr>
          <w:p w14:paraId="1CF0D2DD" w14:textId="77777777" w:rsidR="00967392" w:rsidRPr="00D262BF" w:rsidRDefault="00967392" w:rsidP="001E7E9A">
            <w:pPr>
              <w:tabs>
                <w:tab w:val="decimal" w:pos="414"/>
              </w:tabs>
              <w:ind w:left="-84" w:right="-6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5DD6311D" w14:textId="620C8FC2" w:rsidR="00967392" w:rsidRPr="006B32C8" w:rsidRDefault="00967392" w:rsidP="006B32C8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84" w:right="-68"/>
              <w:jc w:val="center"/>
            </w:pPr>
            <w:r w:rsidRPr="007034F3">
              <w:t>-</w:t>
            </w:r>
          </w:p>
        </w:tc>
        <w:tc>
          <w:tcPr>
            <w:tcW w:w="181" w:type="dxa"/>
          </w:tcPr>
          <w:p w14:paraId="7D2714A7" w14:textId="77777777" w:rsidR="00967392" w:rsidRPr="00D262BF" w:rsidRDefault="00967392" w:rsidP="001E7E9A">
            <w:pPr>
              <w:tabs>
                <w:tab w:val="decimal" w:pos="414"/>
              </w:tabs>
              <w:ind w:left="-84" w:right="-6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5F5032D1" w14:textId="28E14906" w:rsidR="00967392" w:rsidRPr="00924CA4" w:rsidRDefault="00967392" w:rsidP="00924CA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84" w:right="-68"/>
              <w:jc w:val="center"/>
            </w:pPr>
            <w:r w:rsidRPr="007034F3">
              <w:t>-</w:t>
            </w:r>
          </w:p>
        </w:tc>
      </w:tr>
      <w:tr w:rsidR="00967392" w:rsidRPr="00D262BF" w14:paraId="2960AB48" w14:textId="77777777" w:rsidTr="005D1448">
        <w:trPr>
          <w:cantSplit/>
        </w:trPr>
        <w:tc>
          <w:tcPr>
            <w:tcW w:w="4512" w:type="dxa"/>
            <w:vAlign w:val="bottom"/>
          </w:tcPr>
          <w:p w14:paraId="6441F1CD" w14:textId="77777777" w:rsidR="00967392" w:rsidRPr="00D262BF" w:rsidRDefault="00967392" w:rsidP="00967392">
            <w:pPr>
              <w:spacing w:line="240" w:lineRule="atLeast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0E62CA6" w14:textId="5BACE9FD" w:rsidR="00967392" w:rsidRPr="00967392" w:rsidRDefault="00967392" w:rsidP="001E7E9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84" w:right="-68"/>
              <w:jc w:val="center"/>
              <w:rPr>
                <w:rFonts w:cs="Times New Roman"/>
                <w:b/>
                <w:bCs/>
                <w:color w:val="000000"/>
                <w:szCs w:val="22"/>
                <w:lang w:bidi="th-TH"/>
              </w:rPr>
            </w:pPr>
            <w:r w:rsidRPr="00967392">
              <w:rPr>
                <w:b/>
                <w:bCs/>
              </w:rPr>
              <w:t>2,485.48</w:t>
            </w:r>
          </w:p>
        </w:tc>
        <w:tc>
          <w:tcPr>
            <w:tcW w:w="246" w:type="dxa"/>
          </w:tcPr>
          <w:p w14:paraId="294BBAB7" w14:textId="77777777" w:rsidR="00967392" w:rsidRPr="00967392" w:rsidRDefault="00967392" w:rsidP="001E7E9A">
            <w:pPr>
              <w:tabs>
                <w:tab w:val="decimal" w:pos="414"/>
              </w:tabs>
              <w:ind w:left="-84" w:right="-68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5946D339" w14:textId="009650F1" w:rsidR="00967392" w:rsidRPr="00967392" w:rsidRDefault="00967392" w:rsidP="001E7E9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84" w:right="-68"/>
              <w:jc w:val="center"/>
              <w:rPr>
                <w:rFonts w:cs="Times New Roman"/>
                <w:b/>
                <w:bCs/>
                <w:color w:val="000000"/>
                <w:szCs w:val="22"/>
                <w:lang w:bidi="th-TH"/>
              </w:rPr>
            </w:pPr>
            <w:r w:rsidRPr="00967392">
              <w:rPr>
                <w:b/>
                <w:bCs/>
              </w:rPr>
              <w:t>1,090.37</w:t>
            </w:r>
          </w:p>
        </w:tc>
        <w:tc>
          <w:tcPr>
            <w:tcW w:w="178" w:type="dxa"/>
          </w:tcPr>
          <w:p w14:paraId="0D221C42" w14:textId="77777777" w:rsidR="00967392" w:rsidRPr="00967392" w:rsidRDefault="00967392" w:rsidP="001E7E9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84" w:right="-68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</w:tcPr>
          <w:p w14:paraId="70A2CEB0" w14:textId="59A55E0F" w:rsidR="00967392" w:rsidRPr="00967392" w:rsidRDefault="00967392" w:rsidP="001E7E9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84" w:right="-68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967392">
              <w:rPr>
                <w:b/>
                <w:bCs/>
              </w:rPr>
              <w:t>1.05</w:t>
            </w:r>
          </w:p>
        </w:tc>
        <w:tc>
          <w:tcPr>
            <w:tcW w:w="181" w:type="dxa"/>
          </w:tcPr>
          <w:p w14:paraId="30E0376A" w14:textId="77777777" w:rsidR="00967392" w:rsidRPr="00967392" w:rsidRDefault="00967392" w:rsidP="001E7E9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84" w:right="-68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24BAB28E" w14:textId="4C457076" w:rsidR="00967392" w:rsidRPr="00967392" w:rsidRDefault="00967392" w:rsidP="001E7E9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84" w:right="-73"/>
              <w:jc w:val="center"/>
              <w:rPr>
                <w:rFonts w:cs="Times New Roman"/>
                <w:b/>
                <w:bCs/>
                <w:szCs w:val="22"/>
              </w:rPr>
            </w:pPr>
            <w:r w:rsidRPr="00967392">
              <w:rPr>
                <w:b/>
                <w:bCs/>
              </w:rPr>
              <w:t>1.38</w:t>
            </w:r>
          </w:p>
        </w:tc>
      </w:tr>
      <w:tr w:rsidR="00967392" w:rsidRPr="00D262BF" w14:paraId="2237C5A7" w14:textId="77777777" w:rsidTr="005D1448">
        <w:trPr>
          <w:cantSplit/>
        </w:trPr>
        <w:tc>
          <w:tcPr>
            <w:tcW w:w="4512" w:type="dxa"/>
            <w:vAlign w:val="bottom"/>
          </w:tcPr>
          <w:p w14:paraId="7C97BDBF" w14:textId="291170C0" w:rsidR="00967392" w:rsidRPr="00D262BF" w:rsidRDefault="00967392" w:rsidP="00967392">
            <w:pPr>
              <w:spacing w:line="240" w:lineRule="atLeast"/>
              <w:ind w:left="248" w:hanging="248"/>
              <w:rPr>
                <w:rFonts w:cs="Times New Roman"/>
              </w:rPr>
            </w:pPr>
            <w:r w:rsidRPr="00D262BF">
              <w:rPr>
                <w:rFonts w:cs="Times New Roman"/>
                <w:i/>
                <w:iCs/>
                <w:szCs w:val="22"/>
              </w:rPr>
              <w:t>Less</w:t>
            </w:r>
            <w:r w:rsidRPr="00D262BF">
              <w:rPr>
                <w:rFonts w:cs="Times New Roman"/>
                <w:szCs w:val="22"/>
              </w:rPr>
              <w:t xml:space="preserve"> allowance for decline in value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3F2F5BF" w14:textId="2630D876" w:rsidR="00967392" w:rsidRPr="00D262BF" w:rsidRDefault="00967392" w:rsidP="001E7E9A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84" w:right="-68"/>
              <w:jc w:val="center"/>
              <w:rPr>
                <w:rFonts w:cs="Times New Roman"/>
                <w:color w:val="000000"/>
                <w:szCs w:val="22"/>
                <w:lang w:bidi="th-TH"/>
              </w:rPr>
            </w:pPr>
            <w:r w:rsidRPr="007034F3">
              <w:t>(1.05)</w:t>
            </w:r>
          </w:p>
        </w:tc>
        <w:tc>
          <w:tcPr>
            <w:tcW w:w="246" w:type="dxa"/>
          </w:tcPr>
          <w:p w14:paraId="1ACA5464" w14:textId="77777777" w:rsidR="00967392" w:rsidRPr="00D262BF" w:rsidRDefault="00967392" w:rsidP="001E7E9A">
            <w:pPr>
              <w:tabs>
                <w:tab w:val="decimal" w:pos="495"/>
              </w:tabs>
              <w:ind w:left="-84" w:right="-6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256A73A1" w14:textId="30A89848" w:rsidR="00967392" w:rsidRPr="00D262BF" w:rsidRDefault="00967392" w:rsidP="001E7E9A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84" w:right="-68"/>
              <w:jc w:val="center"/>
              <w:rPr>
                <w:rFonts w:cs="Times New Roman"/>
                <w:color w:val="000000"/>
                <w:szCs w:val="22"/>
                <w:lang w:bidi="th-TH"/>
              </w:rPr>
            </w:pPr>
            <w:r w:rsidRPr="007034F3">
              <w:t>(0.03)</w:t>
            </w:r>
          </w:p>
        </w:tc>
        <w:tc>
          <w:tcPr>
            <w:tcW w:w="178" w:type="dxa"/>
          </w:tcPr>
          <w:p w14:paraId="7FE2B855" w14:textId="77777777" w:rsidR="00967392" w:rsidRPr="00D262BF" w:rsidRDefault="00967392" w:rsidP="001E7E9A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84" w:right="-68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5843B919" w14:textId="07BE0C64" w:rsidR="00967392" w:rsidRPr="00D262BF" w:rsidRDefault="00967392" w:rsidP="001E7E9A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84" w:right="-68"/>
              <w:jc w:val="center"/>
              <w:rPr>
                <w:rFonts w:cs="Times New Roman"/>
                <w:szCs w:val="22"/>
                <w:lang w:bidi="th-TH"/>
              </w:rPr>
            </w:pPr>
            <w:r w:rsidRPr="007034F3">
              <w:t>(1.05)</w:t>
            </w:r>
          </w:p>
        </w:tc>
        <w:tc>
          <w:tcPr>
            <w:tcW w:w="181" w:type="dxa"/>
          </w:tcPr>
          <w:p w14:paraId="3920C9A7" w14:textId="77777777" w:rsidR="00967392" w:rsidRPr="00D262BF" w:rsidRDefault="00967392" w:rsidP="001E7E9A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84" w:right="-68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1A03E368" w14:textId="6A24AE87" w:rsidR="00967392" w:rsidRPr="00D262BF" w:rsidRDefault="00967392" w:rsidP="001E7E9A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84" w:right="-68"/>
              <w:jc w:val="center"/>
              <w:rPr>
                <w:rFonts w:cs="Times New Roman"/>
                <w:szCs w:val="22"/>
              </w:rPr>
            </w:pPr>
            <w:r w:rsidRPr="007034F3">
              <w:t>(0.02)</w:t>
            </w:r>
          </w:p>
        </w:tc>
      </w:tr>
      <w:tr w:rsidR="00967392" w:rsidRPr="00D262BF" w14:paraId="39A5E722" w14:textId="77777777" w:rsidTr="005D1448">
        <w:trPr>
          <w:cantSplit/>
        </w:trPr>
        <w:tc>
          <w:tcPr>
            <w:tcW w:w="4512" w:type="dxa"/>
            <w:vAlign w:val="bottom"/>
          </w:tcPr>
          <w:p w14:paraId="50A66C56" w14:textId="77777777" w:rsidR="00967392" w:rsidRPr="00D262BF" w:rsidRDefault="00967392" w:rsidP="00967392">
            <w:pPr>
              <w:spacing w:line="240" w:lineRule="atLeast"/>
              <w:rPr>
                <w:rFonts w:cs="Times New Roman"/>
                <w:b/>
                <w:bCs/>
              </w:rPr>
            </w:pPr>
            <w:r w:rsidRPr="00D262BF">
              <w:rPr>
                <w:rFonts w:cs="Times New Roman"/>
                <w:b/>
                <w:bCs/>
              </w:rPr>
              <w:t>Net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B9702D3" w14:textId="292252EF" w:rsidR="00967392" w:rsidRPr="00967392" w:rsidRDefault="00967392" w:rsidP="001E7E9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84" w:right="-68"/>
              <w:jc w:val="center"/>
              <w:rPr>
                <w:rFonts w:cs="Times New Roman"/>
                <w:b/>
                <w:bCs/>
                <w:color w:val="000000"/>
                <w:szCs w:val="22"/>
                <w:lang w:bidi="th-TH"/>
              </w:rPr>
            </w:pPr>
            <w:r w:rsidRPr="00967392">
              <w:rPr>
                <w:b/>
                <w:bCs/>
              </w:rPr>
              <w:t>2,484.43</w:t>
            </w:r>
          </w:p>
        </w:tc>
        <w:tc>
          <w:tcPr>
            <w:tcW w:w="246" w:type="dxa"/>
          </w:tcPr>
          <w:p w14:paraId="0B541B7E" w14:textId="77777777" w:rsidR="00967392" w:rsidRPr="00967392" w:rsidRDefault="00967392" w:rsidP="001E7E9A">
            <w:pPr>
              <w:tabs>
                <w:tab w:val="decimal" w:pos="414"/>
              </w:tabs>
              <w:ind w:left="-84" w:right="-68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34AF6526" w14:textId="04A959A6" w:rsidR="00967392" w:rsidRPr="00967392" w:rsidRDefault="00967392" w:rsidP="001E7E9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84" w:right="-68"/>
              <w:jc w:val="center"/>
              <w:rPr>
                <w:rFonts w:cs="Times New Roman"/>
                <w:b/>
                <w:bCs/>
                <w:color w:val="000000"/>
                <w:szCs w:val="22"/>
                <w:lang w:bidi="th-TH"/>
              </w:rPr>
            </w:pPr>
            <w:r w:rsidRPr="00967392">
              <w:rPr>
                <w:b/>
                <w:bCs/>
              </w:rPr>
              <w:t>1,090.34</w:t>
            </w:r>
          </w:p>
        </w:tc>
        <w:tc>
          <w:tcPr>
            <w:tcW w:w="178" w:type="dxa"/>
          </w:tcPr>
          <w:p w14:paraId="47C83B5F" w14:textId="77777777" w:rsidR="00967392" w:rsidRPr="00967392" w:rsidRDefault="00967392" w:rsidP="001E7E9A">
            <w:pPr>
              <w:tabs>
                <w:tab w:val="decimal" w:pos="414"/>
              </w:tabs>
              <w:ind w:left="-84" w:right="-68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679A79CF" w14:textId="250992E7" w:rsidR="00967392" w:rsidRPr="00924CA4" w:rsidRDefault="00967392" w:rsidP="00924CA4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84" w:right="-68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924CA4">
              <w:rPr>
                <w:b/>
                <w:bCs/>
              </w:rPr>
              <w:t>-</w:t>
            </w:r>
          </w:p>
        </w:tc>
        <w:tc>
          <w:tcPr>
            <w:tcW w:w="181" w:type="dxa"/>
          </w:tcPr>
          <w:p w14:paraId="2C3FF349" w14:textId="77777777" w:rsidR="00967392" w:rsidRPr="00967392" w:rsidRDefault="00967392" w:rsidP="001E7E9A">
            <w:pPr>
              <w:tabs>
                <w:tab w:val="decimal" w:pos="414"/>
              </w:tabs>
              <w:ind w:left="-84" w:right="-68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14:paraId="2C64FF61" w14:textId="19B908A7" w:rsidR="00967392" w:rsidRPr="00967392" w:rsidRDefault="00967392" w:rsidP="001E7E9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84" w:right="-68"/>
              <w:jc w:val="center"/>
              <w:rPr>
                <w:rFonts w:cs="Times New Roman"/>
                <w:b/>
                <w:bCs/>
                <w:szCs w:val="22"/>
              </w:rPr>
            </w:pPr>
            <w:r w:rsidRPr="00967392">
              <w:rPr>
                <w:b/>
                <w:bCs/>
              </w:rPr>
              <w:t>1.36</w:t>
            </w:r>
          </w:p>
        </w:tc>
      </w:tr>
    </w:tbl>
    <w:p w14:paraId="62D006DC" w14:textId="77777777" w:rsidR="00A85C81" w:rsidRPr="00454548" w:rsidRDefault="00A85C81" w:rsidP="00A85C81">
      <w:pPr>
        <w:pStyle w:val="Heading1"/>
        <w:numPr>
          <w:ilvl w:val="0"/>
          <w:numId w:val="0"/>
        </w:numPr>
        <w:spacing w:before="0" w:after="0" w:line="240" w:lineRule="atLeast"/>
        <w:ind w:left="540"/>
        <w:rPr>
          <w:rFonts w:cs="Times New Roman"/>
          <w:sz w:val="22"/>
          <w:szCs w:val="22"/>
        </w:rPr>
      </w:pPr>
    </w:p>
    <w:p w14:paraId="3FBA3810" w14:textId="042CE7B8" w:rsidR="00E54336" w:rsidRDefault="00E54336" w:rsidP="00E54336">
      <w:pPr>
        <w:pStyle w:val="Heading1"/>
        <w:numPr>
          <w:ilvl w:val="0"/>
          <w:numId w:val="3"/>
        </w:numPr>
        <w:spacing w:before="0" w:after="0" w:line="240" w:lineRule="atLeast"/>
        <w:ind w:left="540"/>
        <w:rPr>
          <w:rFonts w:cs="Times New Roman"/>
        </w:rPr>
      </w:pPr>
      <w:r w:rsidRPr="00E54336">
        <w:rPr>
          <w:rFonts w:cs="Times New Roman"/>
          <w:szCs w:val="24"/>
        </w:rPr>
        <w:t>Investment in subsidiaries</w:t>
      </w:r>
      <w:r w:rsidRPr="00E54336">
        <w:rPr>
          <w:rFonts w:cs="Times New Roman" w:hint="cs"/>
          <w:szCs w:val="24"/>
          <w:cs/>
          <w:lang w:bidi="th-TH"/>
        </w:rPr>
        <w:t xml:space="preserve"> </w:t>
      </w:r>
      <w:r w:rsidRPr="00E54336">
        <w:rPr>
          <w:rFonts w:cs="Times New Roman"/>
          <w:szCs w:val="24"/>
        </w:rPr>
        <w:t xml:space="preserve">and </w:t>
      </w:r>
      <w:r w:rsidR="00751246" w:rsidRPr="00D262BF">
        <w:rPr>
          <w:rFonts w:cs="Times New Roman"/>
          <w:szCs w:val="24"/>
        </w:rPr>
        <w:t xml:space="preserve">in </w:t>
      </w:r>
      <w:r w:rsidR="00751246">
        <w:rPr>
          <w:rFonts w:cs="Times New Roman"/>
          <w:szCs w:val="24"/>
        </w:rPr>
        <w:t>associates</w:t>
      </w:r>
    </w:p>
    <w:p w14:paraId="6578E1DC" w14:textId="77777777" w:rsidR="00E54336" w:rsidRDefault="00E54336" w:rsidP="00E54336">
      <w:pPr>
        <w:pStyle w:val="Heading1"/>
        <w:numPr>
          <w:ilvl w:val="0"/>
          <w:numId w:val="0"/>
        </w:numPr>
        <w:spacing w:before="0" w:after="0" w:line="240" w:lineRule="atLeast"/>
        <w:ind w:left="540"/>
        <w:rPr>
          <w:rFonts w:cs="Times New Roman"/>
          <w:szCs w:val="24"/>
        </w:rPr>
      </w:pPr>
    </w:p>
    <w:p w14:paraId="35ED9F29" w14:textId="7E3AB8AA" w:rsidR="00616C49" w:rsidRPr="006A7F61" w:rsidRDefault="00BC2F71" w:rsidP="00616C49">
      <w:pPr>
        <w:spacing w:line="240" w:lineRule="auto"/>
        <w:ind w:left="540" w:right="-45" w:hanging="1"/>
        <w:jc w:val="thaiDistribute"/>
        <w:rPr>
          <w:rFonts w:cs="Times New Roman"/>
          <w:szCs w:val="22"/>
        </w:rPr>
      </w:pPr>
      <w:r w:rsidRPr="006A7F61">
        <w:rPr>
          <w:rFonts w:cs="Times New Roman"/>
          <w:szCs w:val="22"/>
        </w:rPr>
        <w:t>S</w:t>
      </w:r>
      <w:r w:rsidR="00C171AE" w:rsidRPr="006A7F61">
        <w:rPr>
          <w:rFonts w:cs="Times New Roman"/>
          <w:szCs w:val="22"/>
        </w:rPr>
        <w:t>ubsidiaries</w:t>
      </w:r>
    </w:p>
    <w:p w14:paraId="6E0285DE" w14:textId="77777777" w:rsidR="00BC2F71" w:rsidRDefault="00BC2F71" w:rsidP="00616C49">
      <w:pPr>
        <w:spacing w:line="240" w:lineRule="auto"/>
        <w:ind w:left="540" w:right="-45" w:hanging="1"/>
        <w:jc w:val="thaiDistribute"/>
        <w:rPr>
          <w:rFonts w:cs="Times New Roman"/>
          <w:i/>
          <w:iCs/>
          <w:szCs w:val="22"/>
        </w:rPr>
      </w:pPr>
    </w:p>
    <w:p w14:paraId="4E7C5252" w14:textId="08AE0818" w:rsidR="00BC2F71" w:rsidRDefault="006A7F61" w:rsidP="00616C49">
      <w:pPr>
        <w:spacing w:line="240" w:lineRule="auto"/>
        <w:ind w:left="540" w:right="-45" w:hanging="1"/>
        <w:jc w:val="thaiDistribute"/>
        <w:rPr>
          <w:rFonts w:cs="Times New Roman"/>
          <w:i/>
          <w:iCs/>
          <w:szCs w:val="22"/>
          <w:lang w:val="en-US"/>
        </w:rPr>
      </w:pPr>
      <w:r w:rsidRPr="006A7F61">
        <w:rPr>
          <w:rFonts w:cs="Times New Roman"/>
          <w:bCs/>
          <w:i/>
          <w:iCs/>
          <w:sz w:val="20"/>
          <w:lang w:val="en-US"/>
        </w:rPr>
        <w:t xml:space="preserve">BBGI </w:t>
      </w:r>
      <w:proofErr w:type="spellStart"/>
      <w:r w:rsidRPr="006A7F61">
        <w:rPr>
          <w:rFonts w:cs="Times New Roman"/>
          <w:bCs/>
          <w:i/>
          <w:iCs/>
          <w:sz w:val="20"/>
          <w:lang w:val="en-US"/>
        </w:rPr>
        <w:t>Fermbox</w:t>
      </w:r>
      <w:proofErr w:type="spellEnd"/>
      <w:r w:rsidRPr="006A7F61">
        <w:rPr>
          <w:rFonts w:cs="Times New Roman"/>
          <w:bCs/>
          <w:i/>
          <w:iCs/>
          <w:sz w:val="20"/>
          <w:lang w:val="en-US"/>
        </w:rPr>
        <w:t xml:space="preserve"> Bio Co., Ltd.  </w:t>
      </w:r>
    </w:p>
    <w:p w14:paraId="56AD19CF" w14:textId="77777777" w:rsidR="006A7F61" w:rsidRDefault="006A7F61" w:rsidP="00616C49">
      <w:pPr>
        <w:spacing w:line="240" w:lineRule="auto"/>
        <w:ind w:left="540" w:right="-45" w:hanging="1"/>
        <w:jc w:val="thaiDistribute"/>
        <w:rPr>
          <w:rFonts w:cs="Times New Roman"/>
          <w:i/>
          <w:iCs/>
          <w:szCs w:val="22"/>
          <w:lang w:val="en-US"/>
        </w:rPr>
      </w:pPr>
    </w:p>
    <w:p w14:paraId="0E4CD065" w14:textId="1AD38DE3" w:rsidR="006602FE" w:rsidRPr="00D12931" w:rsidRDefault="00417216" w:rsidP="006602FE">
      <w:pPr>
        <w:pStyle w:val="BodyText"/>
        <w:spacing w:line="240" w:lineRule="atLeast"/>
        <w:ind w:left="540"/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>On 14 December 2023,</w:t>
      </w:r>
      <w:r w:rsidRPr="00D2190C">
        <w:rPr>
          <w:rFonts w:cs="Times New Roman"/>
          <w:lang w:val="en-US"/>
        </w:rPr>
        <w:t xml:space="preserve"> </w:t>
      </w:r>
      <w:r>
        <w:rPr>
          <w:rFonts w:cs="Times New Roman"/>
          <w:lang w:val="en-US"/>
        </w:rPr>
        <w:t>t</w:t>
      </w:r>
      <w:r w:rsidR="00122129" w:rsidRPr="00D2190C">
        <w:rPr>
          <w:rFonts w:cs="Times New Roman"/>
          <w:lang w:val="en-US"/>
        </w:rPr>
        <w:t>he Extraordinary General Meeting of Shareholders No. 1/2023</w:t>
      </w:r>
      <w:r w:rsidR="00CC508E">
        <w:rPr>
          <w:rFonts w:cs="Times New Roman"/>
          <w:lang w:val="en-US"/>
        </w:rPr>
        <w:t xml:space="preserve"> </w:t>
      </w:r>
      <w:r w:rsidR="00122129" w:rsidRPr="00D2190C">
        <w:rPr>
          <w:rFonts w:cs="Times New Roman"/>
          <w:lang w:val="en-US"/>
        </w:rPr>
        <w:t xml:space="preserve">of </w:t>
      </w:r>
      <w:r w:rsidR="00122129" w:rsidRPr="00D2190C">
        <w:rPr>
          <w:lang w:val="en-US" w:bidi="th-TH"/>
        </w:rPr>
        <w:t xml:space="preserve">BBGI </w:t>
      </w:r>
      <w:proofErr w:type="spellStart"/>
      <w:r w:rsidR="00122129" w:rsidRPr="00D2190C">
        <w:rPr>
          <w:lang w:val="en-US" w:bidi="th-TH"/>
        </w:rPr>
        <w:t>F</w:t>
      </w:r>
      <w:r w:rsidR="00122129">
        <w:rPr>
          <w:lang w:val="en-US" w:bidi="th-TH"/>
        </w:rPr>
        <w:t>e</w:t>
      </w:r>
      <w:r w:rsidR="00122129" w:rsidRPr="00D2190C">
        <w:rPr>
          <w:lang w:val="en-US" w:bidi="th-TH"/>
        </w:rPr>
        <w:t>rmbox</w:t>
      </w:r>
      <w:proofErr w:type="spellEnd"/>
      <w:r w:rsidR="00122129" w:rsidRPr="00D2190C">
        <w:rPr>
          <w:lang w:val="en-US" w:bidi="th-TH"/>
        </w:rPr>
        <w:t xml:space="preserve"> Bio </w:t>
      </w:r>
      <w:r w:rsidR="00122129">
        <w:rPr>
          <w:lang w:val="en-US" w:bidi="th-TH"/>
        </w:rPr>
        <w:t xml:space="preserve">Co., Ltd. </w:t>
      </w:r>
      <w:r w:rsidR="00CC508E">
        <w:rPr>
          <w:rFonts w:cs="Times New Roman"/>
          <w:lang w:val="en-US"/>
        </w:rPr>
        <w:t>p</w:t>
      </w:r>
      <w:r w:rsidR="00504BAE">
        <w:rPr>
          <w:rFonts w:cs="Times New Roman"/>
          <w:lang w:val="en-US"/>
        </w:rPr>
        <w:t xml:space="preserve">assed a </w:t>
      </w:r>
      <w:r w:rsidR="00122129" w:rsidRPr="00D2190C">
        <w:rPr>
          <w:rFonts w:cs="Times New Roman"/>
          <w:lang w:val="en-US"/>
        </w:rPr>
        <w:t>reso</w:t>
      </w:r>
      <w:r w:rsidR="00504BAE">
        <w:rPr>
          <w:rFonts w:cs="Times New Roman"/>
          <w:lang w:val="en-US"/>
        </w:rPr>
        <w:t>lution</w:t>
      </w:r>
      <w:r w:rsidR="00122129" w:rsidRPr="00D2190C">
        <w:rPr>
          <w:rFonts w:cs="Times New Roman"/>
          <w:lang w:val="en-US"/>
        </w:rPr>
        <w:t xml:space="preserve"> to increase </w:t>
      </w:r>
      <w:r w:rsidR="00504BAE">
        <w:rPr>
          <w:rFonts w:cs="Times New Roman"/>
          <w:lang w:val="en-US"/>
        </w:rPr>
        <w:t>share capital</w:t>
      </w:r>
      <w:r w:rsidR="00122129" w:rsidRPr="00D2190C">
        <w:rPr>
          <w:rFonts w:cs="Times New Roman"/>
          <w:lang w:val="en-US"/>
        </w:rPr>
        <w:t xml:space="preserve"> </w:t>
      </w:r>
      <w:r w:rsidR="00122129">
        <w:rPr>
          <w:rFonts w:cs="Times New Roman"/>
          <w:lang w:val="en-US"/>
        </w:rPr>
        <w:t xml:space="preserve">by issuing </w:t>
      </w:r>
      <w:r w:rsidR="00122129" w:rsidRPr="00D2190C">
        <w:rPr>
          <w:rFonts w:cs="Times New Roman"/>
          <w:lang w:val="en-US"/>
        </w:rPr>
        <w:t xml:space="preserve">0.66 million shares </w:t>
      </w:r>
      <w:r w:rsidR="00122129" w:rsidRPr="00D2190C">
        <w:rPr>
          <w:lang w:val="en-US" w:bidi="th-TH"/>
        </w:rPr>
        <w:t>at par value of Baht 100 per share</w:t>
      </w:r>
      <w:r w:rsidR="00122129" w:rsidRPr="00D2190C">
        <w:rPr>
          <w:rFonts w:cs="Times New Roman"/>
          <w:lang w:val="en-US"/>
        </w:rPr>
        <w:t xml:space="preserve">, </w:t>
      </w:r>
      <w:r w:rsidR="00122129">
        <w:rPr>
          <w:lang w:val="en-US" w:bidi="th-TH"/>
        </w:rPr>
        <w:t xml:space="preserve">amounting to </w:t>
      </w:r>
      <w:r w:rsidR="00122129" w:rsidRPr="00D2190C">
        <w:rPr>
          <w:lang w:val="en-US" w:bidi="th-TH"/>
        </w:rPr>
        <w:t>Baht 65.80 million</w:t>
      </w:r>
      <w:r w:rsidR="00A73CC4">
        <w:rPr>
          <w:lang w:val="en-US" w:bidi="th-TH"/>
        </w:rPr>
        <w:t xml:space="preserve">. As </w:t>
      </w:r>
      <w:proofErr w:type="gramStart"/>
      <w:r w:rsidR="00A73CC4">
        <w:rPr>
          <w:lang w:val="en-US" w:bidi="th-TH"/>
        </w:rPr>
        <w:t>at</w:t>
      </w:r>
      <w:proofErr w:type="gramEnd"/>
      <w:r w:rsidR="00A73CC4">
        <w:rPr>
          <w:lang w:val="en-US" w:bidi="th-TH"/>
        </w:rPr>
        <w:t xml:space="preserve"> 31 December 2023,</w:t>
      </w:r>
      <w:r w:rsidR="00306D45">
        <w:rPr>
          <w:rFonts w:cs="Times New Roman"/>
          <w:lang w:val="en-US"/>
        </w:rPr>
        <w:t xml:space="preserve"> </w:t>
      </w:r>
      <w:r w:rsidR="00306D45" w:rsidRPr="00D2190C">
        <w:rPr>
          <w:rFonts w:cs="Times New Roman"/>
          <w:lang w:val="en-US"/>
        </w:rPr>
        <w:t xml:space="preserve">the Company had </w:t>
      </w:r>
      <w:r w:rsidR="00306D45">
        <w:rPr>
          <w:rFonts w:cs="Times New Roman"/>
          <w:lang w:val="en-US"/>
        </w:rPr>
        <w:t xml:space="preserve">fully </w:t>
      </w:r>
      <w:r w:rsidR="00306D45" w:rsidRPr="00D2190C">
        <w:rPr>
          <w:rFonts w:cs="Times New Roman"/>
          <w:lang w:val="en-US"/>
        </w:rPr>
        <w:t>paid for</w:t>
      </w:r>
      <w:r w:rsidR="00306D45">
        <w:rPr>
          <w:rFonts w:cs="Times New Roman"/>
          <w:lang w:val="en-US"/>
        </w:rPr>
        <w:t xml:space="preserve"> the capital increase</w:t>
      </w:r>
      <w:r w:rsidR="00122129" w:rsidRPr="00D2190C">
        <w:rPr>
          <w:rFonts w:cs="Times New Roman"/>
          <w:lang w:val="en-US"/>
        </w:rPr>
        <w:t xml:space="preserve"> and</w:t>
      </w:r>
      <w:r w:rsidR="00A73CC4">
        <w:rPr>
          <w:rFonts w:cs="Times New Roman"/>
          <w:lang w:val="en-US"/>
        </w:rPr>
        <w:t xml:space="preserve"> it</w:t>
      </w:r>
      <w:r w:rsidR="00B87706">
        <w:rPr>
          <w:rFonts w:cs="Times New Roman"/>
          <w:lang w:val="en-US"/>
        </w:rPr>
        <w:t xml:space="preserve"> </w:t>
      </w:r>
      <w:r w:rsidR="00B87706" w:rsidRPr="00D2190C">
        <w:rPr>
          <w:rFonts w:cs="Times New Roman"/>
          <w:lang w:val="en-US"/>
        </w:rPr>
        <w:t xml:space="preserve">was registered </w:t>
      </w:r>
      <w:r w:rsidR="00B87706">
        <w:rPr>
          <w:lang w:val="en-US" w:bidi="th-TH"/>
        </w:rPr>
        <w:t>with</w:t>
      </w:r>
      <w:r w:rsidR="0043036A">
        <w:rPr>
          <w:lang w:val="en-US" w:bidi="th-TH"/>
        </w:rPr>
        <w:t xml:space="preserve"> the</w:t>
      </w:r>
      <w:r w:rsidR="00B87706">
        <w:rPr>
          <w:lang w:val="en-US" w:bidi="th-TH"/>
        </w:rPr>
        <w:t xml:space="preserve"> Ministry of Commerce </w:t>
      </w:r>
      <w:r w:rsidR="00B87706" w:rsidRPr="00D2190C">
        <w:rPr>
          <w:rFonts w:cs="Times New Roman"/>
          <w:lang w:val="en-US"/>
        </w:rPr>
        <w:t>in January 2024</w:t>
      </w:r>
      <w:r w:rsidR="00A87968">
        <w:rPr>
          <w:rFonts w:cs="Times New Roman"/>
          <w:lang w:val="en-US"/>
        </w:rPr>
        <w:t xml:space="preserve">. Therefore, </w:t>
      </w:r>
      <w:r w:rsidR="00F47B58" w:rsidRPr="00D2190C">
        <w:rPr>
          <w:rFonts w:cs="Times New Roman"/>
          <w:lang w:val="en-US"/>
        </w:rPr>
        <w:t>the Company</w:t>
      </w:r>
      <w:r w:rsidR="002B50F0">
        <w:rPr>
          <w:rFonts w:cs="Times New Roman"/>
          <w:lang w:val="en-US"/>
        </w:rPr>
        <w:t xml:space="preserve"> </w:t>
      </w:r>
      <w:r w:rsidR="003A64AE">
        <w:rPr>
          <w:rFonts w:cs="Times New Roman"/>
          <w:lang w:val="en-US"/>
        </w:rPr>
        <w:t>re</w:t>
      </w:r>
      <w:r w:rsidR="006602FE" w:rsidRPr="00D12931">
        <w:rPr>
          <w:rFonts w:cs="Times New Roman"/>
          <w:lang w:val="en-US"/>
        </w:rPr>
        <w:t>classified</w:t>
      </w:r>
      <w:r w:rsidR="003A64AE">
        <w:rPr>
          <w:rFonts w:cs="Times New Roman"/>
          <w:lang w:val="en-US"/>
        </w:rPr>
        <w:t xml:space="preserve"> the capital increase</w:t>
      </w:r>
      <w:r w:rsidR="006602FE" w:rsidRPr="00D12931">
        <w:rPr>
          <w:rFonts w:cs="Times New Roman"/>
          <w:lang w:val="en-US"/>
        </w:rPr>
        <w:t xml:space="preserve"> from other non-current assets to investment in </w:t>
      </w:r>
      <w:r w:rsidR="00796F1E">
        <w:rPr>
          <w:rFonts w:cs="Times New Roman"/>
          <w:lang w:val="en-US"/>
        </w:rPr>
        <w:t>subsidiaries in the</w:t>
      </w:r>
      <w:r w:rsidR="006602FE" w:rsidRPr="00D12931">
        <w:rPr>
          <w:rFonts w:cs="Times New Roman"/>
          <w:lang w:val="en-US"/>
        </w:rPr>
        <w:t xml:space="preserve"> statement of financial position as of </w:t>
      </w:r>
      <w:r w:rsidR="0035055C">
        <w:rPr>
          <w:rFonts w:cs="Times New Roman"/>
          <w:lang w:val="en-US"/>
        </w:rPr>
        <w:t>31 March 2024</w:t>
      </w:r>
      <w:r w:rsidR="006602FE" w:rsidRPr="00D12931">
        <w:rPr>
          <w:rFonts w:cs="Times New Roman"/>
          <w:lang w:val="en-US"/>
        </w:rPr>
        <w:t>.</w:t>
      </w:r>
    </w:p>
    <w:p w14:paraId="3235F735" w14:textId="33E37CF2" w:rsidR="006602FE" w:rsidRDefault="006602FE" w:rsidP="002B50F0">
      <w:pPr>
        <w:pStyle w:val="BodyText"/>
        <w:spacing w:line="240" w:lineRule="atLeast"/>
        <w:ind w:left="540"/>
        <w:jc w:val="both"/>
        <w:rPr>
          <w:rFonts w:cs="Times New Roman"/>
          <w:lang w:val="en-US"/>
        </w:rPr>
      </w:pPr>
    </w:p>
    <w:p w14:paraId="1212F412" w14:textId="77777777" w:rsidR="006602FE" w:rsidRDefault="006602FE" w:rsidP="002B50F0">
      <w:pPr>
        <w:pStyle w:val="BodyText"/>
        <w:spacing w:line="240" w:lineRule="atLeast"/>
        <w:ind w:left="540"/>
        <w:jc w:val="both"/>
        <w:rPr>
          <w:rFonts w:cs="Times New Roman"/>
          <w:lang w:val="en-US"/>
        </w:rPr>
      </w:pPr>
    </w:p>
    <w:p w14:paraId="73AC8EAD" w14:textId="77777777" w:rsidR="006602FE" w:rsidRDefault="006602FE" w:rsidP="002B50F0">
      <w:pPr>
        <w:pStyle w:val="BodyText"/>
        <w:spacing w:line="240" w:lineRule="atLeast"/>
        <w:ind w:left="540"/>
        <w:jc w:val="both"/>
        <w:rPr>
          <w:rFonts w:cs="Times New Roman"/>
          <w:lang w:val="en-US"/>
        </w:rPr>
      </w:pPr>
    </w:p>
    <w:p w14:paraId="63D59EE6" w14:textId="77777777" w:rsidR="00C828AC" w:rsidRDefault="00C828AC" w:rsidP="002B50F0">
      <w:pPr>
        <w:pStyle w:val="BodyText"/>
        <w:spacing w:line="240" w:lineRule="atLeast"/>
        <w:ind w:left="540"/>
        <w:jc w:val="both"/>
        <w:rPr>
          <w:rFonts w:cs="Times New Roman"/>
          <w:lang w:val="en-US"/>
        </w:rPr>
      </w:pPr>
    </w:p>
    <w:p w14:paraId="79D307E1" w14:textId="43B46CF6" w:rsidR="00616C49" w:rsidRPr="006D16A0" w:rsidRDefault="0035055C" w:rsidP="00616C49">
      <w:pPr>
        <w:spacing w:line="240" w:lineRule="auto"/>
        <w:ind w:left="540" w:right="-45" w:hanging="1"/>
        <w:jc w:val="thaiDistribute"/>
        <w:rPr>
          <w:rFonts w:asciiTheme="majorBidi" w:hAnsiTheme="majorBidi" w:cstheme="majorBidi"/>
          <w:b/>
          <w:bCs/>
        </w:rPr>
      </w:pPr>
      <w:r>
        <w:rPr>
          <w:rFonts w:cs="Times New Roman"/>
          <w:szCs w:val="24"/>
        </w:rPr>
        <w:lastRenderedPageBreak/>
        <w:t xml:space="preserve">Associates </w:t>
      </w:r>
    </w:p>
    <w:p w14:paraId="4827FC23" w14:textId="77777777" w:rsidR="0035055C" w:rsidRDefault="0035055C" w:rsidP="00616C49">
      <w:pPr>
        <w:spacing w:line="240" w:lineRule="auto"/>
        <w:ind w:left="540" w:right="-45" w:hanging="1"/>
        <w:jc w:val="thaiDistribute"/>
        <w:rPr>
          <w:rFonts w:asciiTheme="majorBidi" w:hAnsiTheme="majorBidi" w:cstheme="majorBidi"/>
          <w:lang w:val="en-US"/>
        </w:rPr>
      </w:pPr>
    </w:p>
    <w:p w14:paraId="3B1224E1" w14:textId="421D8FA0" w:rsidR="007A196D" w:rsidRDefault="007A196D" w:rsidP="00616C49">
      <w:pPr>
        <w:spacing w:line="240" w:lineRule="auto"/>
        <w:ind w:left="540" w:right="-45" w:hanging="1"/>
        <w:jc w:val="thaiDistribute"/>
        <w:rPr>
          <w:rFonts w:asciiTheme="majorBidi" w:hAnsiTheme="majorBidi" w:cstheme="majorBidi"/>
          <w:i/>
          <w:iCs/>
          <w:lang w:val="en-US"/>
        </w:rPr>
      </w:pPr>
      <w:r w:rsidRPr="007A196D">
        <w:rPr>
          <w:rFonts w:cs="Times New Roman"/>
          <w:i/>
          <w:iCs/>
          <w:lang w:val="en-US"/>
        </w:rPr>
        <w:t>BSGF Company Limited</w:t>
      </w:r>
    </w:p>
    <w:p w14:paraId="57084B3C" w14:textId="77777777" w:rsidR="007A196D" w:rsidRDefault="007A196D" w:rsidP="00616C49">
      <w:pPr>
        <w:spacing w:line="240" w:lineRule="auto"/>
        <w:ind w:left="540" w:right="-45" w:hanging="1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4A57A87B" w14:textId="68B4D5DF" w:rsidR="00A25BE8" w:rsidRPr="00A25BE8" w:rsidRDefault="00006A53" w:rsidP="00A25BE8">
      <w:pPr>
        <w:shd w:val="clear" w:color="auto" w:fill="FFFFFF"/>
        <w:tabs>
          <w:tab w:val="left" w:pos="9717"/>
        </w:tabs>
        <w:spacing w:line="240" w:lineRule="auto"/>
        <w:ind w:left="540" w:right="101"/>
        <w:jc w:val="both"/>
        <w:rPr>
          <w:rFonts w:cs="Times New Roman"/>
          <w:szCs w:val="22"/>
          <w:shd w:val="clear" w:color="auto" w:fill="FFFFFF"/>
          <w:lang w:bidi="th-TH"/>
        </w:rPr>
      </w:pPr>
      <w:r>
        <w:rPr>
          <w:rFonts w:cs="Times New Roman"/>
          <w:szCs w:val="22"/>
          <w:shd w:val="clear" w:color="auto" w:fill="FFFFFF"/>
          <w:lang w:val="en-US" w:bidi="th-TH"/>
        </w:rPr>
        <w:t>O</w:t>
      </w:r>
      <w:r w:rsidRPr="00A25BE8">
        <w:rPr>
          <w:rFonts w:cs="Times New Roman"/>
          <w:szCs w:val="22"/>
          <w:shd w:val="clear" w:color="auto" w:fill="FFFFFF"/>
          <w:lang w:bidi="th-TH"/>
        </w:rPr>
        <w:t>n 12 January 2024</w:t>
      </w:r>
      <w:r w:rsidR="00F14DC7">
        <w:rPr>
          <w:rFonts w:cs="Times New Roman"/>
          <w:szCs w:val="22"/>
          <w:shd w:val="clear" w:color="auto" w:fill="FFFFFF"/>
          <w:lang w:bidi="th-TH"/>
        </w:rPr>
        <w:t>,</w:t>
      </w:r>
      <w:r w:rsidRPr="00A25BE8">
        <w:rPr>
          <w:rFonts w:cs="Times New Roman"/>
          <w:szCs w:val="22"/>
          <w:shd w:val="clear" w:color="auto" w:fill="FFFFFF"/>
          <w:lang w:bidi="th-TH"/>
        </w:rPr>
        <w:t xml:space="preserve"> </w:t>
      </w:r>
      <w:r w:rsidR="00F14DC7">
        <w:rPr>
          <w:rFonts w:cs="Times New Roman"/>
          <w:szCs w:val="22"/>
          <w:shd w:val="clear" w:color="auto" w:fill="FFFFFF"/>
          <w:lang w:bidi="th-TH"/>
        </w:rPr>
        <w:t>t</w:t>
      </w:r>
      <w:r w:rsidR="00A25BE8" w:rsidRPr="00A25BE8">
        <w:rPr>
          <w:rFonts w:cs="Times New Roman"/>
          <w:szCs w:val="22"/>
          <w:shd w:val="clear" w:color="auto" w:fill="FFFFFF"/>
          <w:lang w:bidi="th-TH"/>
        </w:rPr>
        <w:t xml:space="preserve">he Extraordinary General Meeting of Shareholders No. 1/2024 </w:t>
      </w:r>
      <w:r w:rsidR="00122A5B" w:rsidRPr="00A25BE8">
        <w:rPr>
          <w:rFonts w:cs="Times New Roman"/>
          <w:szCs w:val="22"/>
          <w:shd w:val="clear" w:color="auto" w:fill="FFFFFF"/>
          <w:lang w:bidi="th-TH"/>
        </w:rPr>
        <w:t>of</w:t>
      </w:r>
      <w:r w:rsidR="00122A5B">
        <w:rPr>
          <w:rFonts w:cs="Times New Roman"/>
          <w:szCs w:val="22"/>
          <w:shd w:val="clear" w:color="auto" w:fill="FFFFFF"/>
          <w:lang w:bidi="th-TH"/>
        </w:rPr>
        <w:t xml:space="preserve"> BSGF</w:t>
      </w:r>
      <w:r w:rsidR="00A25BE8" w:rsidRPr="00A25BE8">
        <w:rPr>
          <w:rFonts w:cs="Times New Roman"/>
          <w:szCs w:val="22"/>
          <w:shd w:val="clear" w:color="auto" w:fill="FFFFFF"/>
          <w:lang w:bidi="th-TH"/>
        </w:rPr>
        <w:t xml:space="preserve"> </w:t>
      </w:r>
      <w:r w:rsidR="00F14DC7">
        <w:rPr>
          <w:rFonts w:cs="Times New Roman"/>
          <w:szCs w:val="22"/>
          <w:shd w:val="clear" w:color="auto" w:fill="FFFFFF"/>
          <w:lang w:bidi="th-TH"/>
        </w:rPr>
        <w:t xml:space="preserve">passed a </w:t>
      </w:r>
      <w:r w:rsidR="00005C19">
        <w:rPr>
          <w:rFonts w:cs="Times New Roman"/>
          <w:szCs w:val="22"/>
          <w:shd w:val="clear" w:color="auto" w:fill="FFFFFF"/>
          <w:lang w:bidi="th-TH"/>
        </w:rPr>
        <w:t xml:space="preserve">resolution </w:t>
      </w:r>
      <w:r w:rsidR="00005C19" w:rsidRPr="00A25BE8">
        <w:rPr>
          <w:rFonts w:cs="Times New Roman"/>
          <w:szCs w:val="22"/>
          <w:shd w:val="clear" w:color="auto" w:fill="FFFFFF"/>
          <w:lang w:bidi="th-TH"/>
        </w:rPr>
        <w:t>to</w:t>
      </w:r>
      <w:r w:rsidR="00A25BE8" w:rsidRPr="00A25BE8">
        <w:rPr>
          <w:rFonts w:cs="Times New Roman"/>
          <w:szCs w:val="22"/>
          <w:shd w:val="clear" w:color="auto" w:fill="FFFFFF"/>
          <w:lang w:bidi="th-TH"/>
        </w:rPr>
        <w:t xml:space="preserve"> increase</w:t>
      </w:r>
      <w:r w:rsidR="00005C19">
        <w:rPr>
          <w:rFonts w:cs="Times New Roman"/>
          <w:szCs w:val="22"/>
          <w:shd w:val="clear" w:color="auto" w:fill="FFFFFF"/>
          <w:lang w:bidi="th-TH"/>
        </w:rPr>
        <w:t xml:space="preserve"> share capital No.1 of the year 2024</w:t>
      </w:r>
      <w:r w:rsidR="00C15F3E">
        <w:rPr>
          <w:rFonts w:cs="Times New Roman"/>
          <w:szCs w:val="22"/>
          <w:shd w:val="clear" w:color="auto" w:fill="FFFFFF"/>
          <w:lang w:bidi="th-TH"/>
        </w:rPr>
        <w:t>,</w:t>
      </w:r>
      <w:r w:rsidR="00A25BE8" w:rsidRPr="00A25BE8">
        <w:rPr>
          <w:rFonts w:cs="Times New Roman"/>
          <w:szCs w:val="22"/>
          <w:shd w:val="clear" w:color="auto" w:fill="FFFFFF"/>
          <w:lang w:bidi="th-TH"/>
        </w:rPr>
        <w:t xml:space="preserve"> from the original registered capital of Baht 2,201 </w:t>
      </w:r>
      <w:r w:rsidR="00A25BE8" w:rsidRPr="008216E3">
        <w:rPr>
          <w:rFonts w:cs="Times New Roman"/>
          <w:szCs w:val="22"/>
          <w:shd w:val="clear" w:color="auto" w:fill="FFFFFF"/>
          <w:lang w:bidi="th-TH"/>
        </w:rPr>
        <w:t xml:space="preserve">million to Baht 3,201 million. The Company paid for an increased </w:t>
      </w:r>
      <w:r w:rsidR="00F3742C" w:rsidRPr="008216E3">
        <w:rPr>
          <w:rFonts w:cs="Times New Roman"/>
          <w:szCs w:val="22"/>
          <w:shd w:val="clear" w:color="auto" w:fill="FFFFFF"/>
          <w:lang w:bidi="th-TH"/>
        </w:rPr>
        <w:t>in</w:t>
      </w:r>
      <w:r w:rsidR="00A25BE8" w:rsidRPr="008216E3">
        <w:rPr>
          <w:rFonts w:cs="Times New Roman"/>
          <w:szCs w:val="22"/>
          <w:shd w:val="clear" w:color="auto" w:fill="FFFFFF"/>
          <w:lang w:bidi="th-TH"/>
        </w:rPr>
        <w:t xml:space="preserve"> share </w:t>
      </w:r>
      <w:r w:rsidR="00F3742C" w:rsidRPr="008216E3">
        <w:rPr>
          <w:rFonts w:cs="Times New Roman"/>
          <w:szCs w:val="22"/>
          <w:shd w:val="clear" w:color="auto" w:fill="FFFFFF"/>
          <w:lang w:bidi="th-TH"/>
        </w:rPr>
        <w:t xml:space="preserve">capital </w:t>
      </w:r>
      <w:r w:rsidR="00A25BE8" w:rsidRPr="008216E3">
        <w:rPr>
          <w:rFonts w:cs="Times New Roman"/>
          <w:szCs w:val="22"/>
          <w:shd w:val="clear" w:color="auto" w:fill="FFFFFF"/>
          <w:lang w:bidi="th-TH"/>
        </w:rPr>
        <w:t>a</w:t>
      </w:r>
      <w:r w:rsidR="00736FEE" w:rsidRPr="008216E3">
        <w:rPr>
          <w:rFonts w:cs="Times New Roman"/>
          <w:szCs w:val="22"/>
          <w:shd w:val="clear" w:color="auto" w:fill="FFFFFF"/>
          <w:lang w:bidi="th-TH"/>
        </w:rPr>
        <w:t xml:space="preserve">ccording </w:t>
      </w:r>
      <w:r w:rsidR="008216E3" w:rsidRPr="008216E3">
        <w:rPr>
          <w:rFonts w:cs="Times New Roman"/>
          <w:szCs w:val="22"/>
          <w:shd w:val="clear" w:color="auto" w:fill="FFFFFF"/>
          <w:lang w:bidi="th-TH"/>
        </w:rPr>
        <w:t>to its</w:t>
      </w:r>
      <w:r w:rsidR="00F3742C" w:rsidRPr="008216E3">
        <w:rPr>
          <w:rFonts w:cs="Times New Roman"/>
          <w:szCs w:val="22"/>
          <w:shd w:val="clear" w:color="auto" w:fill="FFFFFF"/>
          <w:lang w:bidi="th-TH"/>
        </w:rPr>
        <w:t xml:space="preserve"> </w:t>
      </w:r>
      <w:r w:rsidR="008216E3" w:rsidRPr="008216E3">
        <w:rPr>
          <w:rFonts w:cs="Times New Roman"/>
          <w:szCs w:val="22"/>
          <w:shd w:val="clear" w:color="auto" w:fill="FFFFFF"/>
          <w:lang w:bidi="th-TH"/>
        </w:rPr>
        <w:t>shareholding</w:t>
      </w:r>
      <w:r w:rsidR="003C3AA6" w:rsidRPr="008216E3">
        <w:rPr>
          <w:rFonts w:cs="Times New Roman"/>
          <w:szCs w:val="22"/>
          <w:shd w:val="clear" w:color="auto" w:fill="FFFFFF"/>
          <w:lang w:bidi="th-TH"/>
        </w:rPr>
        <w:t xml:space="preserve"> </w:t>
      </w:r>
      <w:r w:rsidR="008216E3" w:rsidRPr="008216E3">
        <w:rPr>
          <w:rFonts w:cs="Times New Roman"/>
          <w:szCs w:val="22"/>
          <w:shd w:val="clear" w:color="auto" w:fill="FFFFFF"/>
          <w:lang w:bidi="th-TH"/>
        </w:rPr>
        <w:t>proportion</w:t>
      </w:r>
      <w:r w:rsidR="00CC508E">
        <w:rPr>
          <w:rFonts w:cs="Times New Roman"/>
          <w:szCs w:val="22"/>
          <w:shd w:val="clear" w:color="auto" w:fill="FFFFFF"/>
          <w:lang w:bidi="th-TH"/>
        </w:rPr>
        <w:t>,</w:t>
      </w:r>
      <w:r w:rsidR="00E27422" w:rsidRPr="008216E3">
        <w:rPr>
          <w:rFonts w:cs="Times New Roman"/>
          <w:szCs w:val="22"/>
          <w:shd w:val="clear" w:color="auto" w:fill="FFFFFF"/>
          <w:lang w:bidi="th-TH"/>
        </w:rPr>
        <w:t xml:space="preserve"> </w:t>
      </w:r>
      <w:r w:rsidR="003C3AA6" w:rsidRPr="008216E3">
        <w:rPr>
          <w:rFonts w:cs="Times New Roman"/>
          <w:szCs w:val="22"/>
          <w:shd w:val="clear" w:color="auto" w:fill="FFFFFF"/>
          <w:lang w:bidi="th-TH"/>
        </w:rPr>
        <w:t xml:space="preserve">amounting to </w:t>
      </w:r>
      <w:r w:rsidR="00A25BE8" w:rsidRPr="008216E3">
        <w:rPr>
          <w:rFonts w:cs="Times New Roman"/>
          <w:szCs w:val="22"/>
          <w:shd w:val="clear" w:color="auto" w:fill="FFFFFF"/>
          <w:lang w:bidi="th-TH"/>
        </w:rPr>
        <w:t xml:space="preserve">Baht 200 million </w:t>
      </w:r>
      <w:r w:rsidR="00FE11F3">
        <w:rPr>
          <w:rFonts w:cs="Times New Roman"/>
          <w:szCs w:val="22"/>
          <w:shd w:val="clear" w:color="auto" w:fill="FFFFFF"/>
          <w:lang w:bidi="th-TH"/>
        </w:rPr>
        <w:t>on</w:t>
      </w:r>
      <w:r w:rsidR="00A25BE8" w:rsidRPr="008216E3">
        <w:rPr>
          <w:rFonts w:cs="Times New Roman"/>
          <w:szCs w:val="22"/>
          <w:shd w:val="clear" w:color="auto" w:fill="FFFFFF"/>
          <w:lang w:bidi="th-TH"/>
        </w:rPr>
        <w:t xml:space="preserve"> 19 January 2024.</w:t>
      </w:r>
    </w:p>
    <w:p w14:paraId="5DEA24D1" w14:textId="77777777" w:rsidR="00E54336" w:rsidRDefault="00E54336" w:rsidP="00E54336">
      <w:pPr>
        <w:pStyle w:val="Heading1"/>
        <w:numPr>
          <w:ilvl w:val="0"/>
          <w:numId w:val="0"/>
        </w:numPr>
        <w:spacing w:before="0" w:after="0" w:line="240" w:lineRule="atLeast"/>
        <w:ind w:left="540"/>
        <w:rPr>
          <w:rFonts w:cs="Times New Roman"/>
          <w:szCs w:val="24"/>
        </w:rPr>
      </w:pPr>
    </w:p>
    <w:p w14:paraId="2F4E1C27" w14:textId="5E938F37" w:rsidR="00783E92" w:rsidRPr="00715D3E" w:rsidRDefault="00783E92" w:rsidP="001A05EE">
      <w:pPr>
        <w:pStyle w:val="Heading1"/>
        <w:numPr>
          <w:ilvl w:val="0"/>
          <w:numId w:val="3"/>
        </w:numPr>
        <w:spacing w:before="0" w:after="0" w:line="240" w:lineRule="atLeast"/>
        <w:ind w:left="540"/>
        <w:rPr>
          <w:rFonts w:cs="Times New Roman"/>
          <w:szCs w:val="24"/>
        </w:rPr>
      </w:pPr>
      <w:r w:rsidRPr="00715D3E">
        <w:rPr>
          <w:rFonts w:cs="Times New Roman"/>
          <w:szCs w:val="24"/>
        </w:rPr>
        <w:t xml:space="preserve">Property, </w:t>
      </w:r>
      <w:proofErr w:type="gramStart"/>
      <w:r w:rsidRPr="00715D3E">
        <w:rPr>
          <w:rFonts w:cs="Times New Roman"/>
          <w:szCs w:val="24"/>
        </w:rPr>
        <w:t>plant</w:t>
      </w:r>
      <w:proofErr w:type="gramEnd"/>
      <w:r w:rsidRPr="00715D3E">
        <w:rPr>
          <w:rFonts w:cs="Times New Roman"/>
          <w:szCs w:val="24"/>
        </w:rPr>
        <w:t xml:space="preserve"> and equipment</w:t>
      </w:r>
    </w:p>
    <w:p w14:paraId="1D3DB06D" w14:textId="77777777" w:rsidR="00AA368A" w:rsidRPr="00FE11F3" w:rsidRDefault="00AA368A" w:rsidP="000012B0">
      <w:pPr>
        <w:pStyle w:val="Heading1"/>
        <w:numPr>
          <w:ilvl w:val="0"/>
          <w:numId w:val="0"/>
        </w:numPr>
        <w:tabs>
          <w:tab w:val="left" w:pos="540"/>
        </w:tabs>
        <w:spacing w:before="0" w:after="0" w:line="240" w:lineRule="atLeast"/>
        <w:rPr>
          <w:rFonts w:cstheme="minorBidi"/>
          <w:sz w:val="14"/>
          <w:szCs w:val="17"/>
          <w:cs/>
          <w:lang w:bidi="th-TH"/>
        </w:rPr>
      </w:pPr>
    </w:p>
    <w:tbl>
      <w:tblPr>
        <w:tblW w:w="917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40"/>
        <w:gridCol w:w="1890"/>
        <w:gridCol w:w="268"/>
        <w:gridCol w:w="1976"/>
      </w:tblGrid>
      <w:tr w:rsidR="00AA368A" w:rsidRPr="00715D3E" w14:paraId="21520BFA" w14:textId="77777777" w:rsidTr="00ED1991">
        <w:trPr>
          <w:trHeight w:val="596"/>
        </w:trPr>
        <w:tc>
          <w:tcPr>
            <w:tcW w:w="2747" w:type="pct"/>
          </w:tcPr>
          <w:p w14:paraId="62A6188B" w14:textId="77777777" w:rsidR="00AA368A" w:rsidRDefault="00AA368A" w:rsidP="000012B0">
            <w:pPr>
              <w:spacing w:line="240" w:lineRule="atLeast"/>
              <w:ind w:firstLine="162"/>
              <w:rPr>
                <w:rFonts w:cs="Times New Roman"/>
                <w:b/>
                <w:bCs/>
                <w:i/>
                <w:iCs/>
                <w:szCs w:val="22"/>
              </w:rPr>
            </w:pPr>
          </w:p>
          <w:p w14:paraId="19086943" w14:textId="35DFD262" w:rsidR="00AA368A" w:rsidRPr="002966F3" w:rsidRDefault="00AA368A" w:rsidP="000012B0">
            <w:pPr>
              <w:spacing w:line="240" w:lineRule="atLeast"/>
              <w:rPr>
                <w:rFonts w:cstheme="minorBidi"/>
                <w:szCs w:val="28"/>
                <w:lang w:val="en-US" w:bidi="th-TH"/>
              </w:rPr>
            </w:pPr>
            <w:r w:rsidRPr="00715D3E">
              <w:rPr>
                <w:rFonts w:cs="Times New Roman"/>
                <w:b/>
                <w:bCs/>
                <w:i/>
                <w:iCs/>
                <w:szCs w:val="22"/>
              </w:rPr>
              <w:t xml:space="preserve">For the </w:t>
            </w:r>
            <w:r w:rsidR="000012B0">
              <w:rPr>
                <w:rFonts w:cs="Times New Roman"/>
                <w:b/>
                <w:bCs/>
                <w:i/>
                <w:iCs/>
                <w:szCs w:val="22"/>
              </w:rPr>
              <w:t>three</w:t>
            </w:r>
            <w:r w:rsidRPr="00715D3E">
              <w:rPr>
                <w:rFonts w:cs="Times New Roman"/>
                <w:b/>
                <w:bCs/>
                <w:i/>
                <w:iCs/>
                <w:szCs w:val="22"/>
              </w:rPr>
              <w:t>-month period</w:t>
            </w:r>
            <w:r>
              <w:rPr>
                <w:rFonts w:cstheme="minorBidi" w:hint="cs"/>
                <w:b/>
                <w:bCs/>
                <w:i/>
                <w:iCs/>
                <w:szCs w:val="28"/>
                <w:cs/>
                <w:lang w:bidi="th-TH"/>
              </w:rPr>
              <w:t xml:space="preserve"> </w:t>
            </w:r>
            <w:r w:rsidRPr="00715D3E">
              <w:rPr>
                <w:rFonts w:cs="Times New Roman"/>
                <w:b/>
                <w:bCs/>
                <w:i/>
                <w:iCs/>
                <w:szCs w:val="22"/>
              </w:rPr>
              <w:t>ended 3</w:t>
            </w:r>
            <w:r w:rsidR="000012B0">
              <w:rPr>
                <w:rFonts w:cs="Times New Roman"/>
                <w:b/>
                <w:bCs/>
                <w:i/>
                <w:iCs/>
                <w:szCs w:val="22"/>
              </w:rPr>
              <w:t xml:space="preserve">1 March </w:t>
            </w:r>
            <w:r>
              <w:rPr>
                <w:rFonts w:cstheme="minorBidi"/>
                <w:b/>
                <w:bCs/>
                <w:i/>
                <w:iCs/>
                <w:szCs w:val="28"/>
                <w:lang w:val="en-US" w:bidi="th-TH"/>
              </w:rPr>
              <w:t>2</w:t>
            </w:r>
            <w:r w:rsidRPr="006E18EC">
              <w:rPr>
                <w:rFonts w:cs="Times New Roman"/>
                <w:b/>
                <w:bCs/>
                <w:i/>
                <w:iCs/>
                <w:szCs w:val="22"/>
              </w:rPr>
              <w:t>02</w:t>
            </w:r>
            <w:r w:rsidR="006E18EC" w:rsidRPr="006E18EC">
              <w:rPr>
                <w:rFonts w:cs="Times New Roman"/>
                <w:b/>
                <w:bCs/>
                <w:i/>
                <w:iCs/>
                <w:szCs w:val="22"/>
              </w:rPr>
              <w:t>4</w:t>
            </w:r>
          </w:p>
        </w:tc>
        <w:tc>
          <w:tcPr>
            <w:tcW w:w="1030" w:type="pct"/>
          </w:tcPr>
          <w:p w14:paraId="72BADDDE" w14:textId="77777777" w:rsidR="00AA368A" w:rsidRPr="00715D3E" w:rsidRDefault="00AA368A" w:rsidP="000012B0">
            <w:pPr>
              <w:pStyle w:val="BodyText"/>
              <w:spacing w:after="0" w:line="240" w:lineRule="atLeast"/>
              <w:ind w:left="-108" w:right="-110"/>
              <w:jc w:val="center"/>
              <w:rPr>
                <w:rFonts w:cs="Times New Roman"/>
              </w:rPr>
            </w:pPr>
            <w:r w:rsidRPr="00715D3E">
              <w:rPr>
                <w:rFonts w:cs="Times New Roman"/>
                <w:b/>
                <w:bCs/>
              </w:rPr>
              <w:t>Consolidated financial statements</w:t>
            </w:r>
          </w:p>
        </w:tc>
        <w:tc>
          <w:tcPr>
            <w:tcW w:w="146" w:type="pct"/>
          </w:tcPr>
          <w:p w14:paraId="05DE8623" w14:textId="77777777" w:rsidR="00AA368A" w:rsidRPr="00715D3E" w:rsidRDefault="00AA368A" w:rsidP="000012B0">
            <w:pPr>
              <w:pStyle w:val="BodyText"/>
              <w:spacing w:after="0" w:line="240" w:lineRule="atLeast"/>
              <w:ind w:left="-108" w:right="-110"/>
              <w:jc w:val="center"/>
              <w:rPr>
                <w:rFonts w:cs="Times New Roman"/>
              </w:rPr>
            </w:pPr>
          </w:p>
        </w:tc>
        <w:tc>
          <w:tcPr>
            <w:tcW w:w="1077" w:type="pct"/>
          </w:tcPr>
          <w:p w14:paraId="44CCA330" w14:textId="77777777" w:rsidR="00AA368A" w:rsidRPr="002966F3" w:rsidRDefault="00AA368A" w:rsidP="000012B0">
            <w:pPr>
              <w:pStyle w:val="BodyText"/>
              <w:spacing w:after="0" w:line="240" w:lineRule="atLeast"/>
              <w:ind w:left="-108" w:right="-110"/>
              <w:jc w:val="center"/>
              <w:rPr>
                <w:rFonts w:cs="Times New Roman"/>
                <w:b/>
                <w:bCs/>
                <w:szCs w:val="22"/>
              </w:rPr>
            </w:pPr>
            <w:r w:rsidRPr="002966F3">
              <w:rPr>
                <w:rFonts w:cs="Times New Roman"/>
                <w:b/>
                <w:bCs/>
                <w:szCs w:val="22"/>
              </w:rPr>
              <w:t xml:space="preserve">Separate </w:t>
            </w:r>
          </w:p>
          <w:p w14:paraId="799D444C" w14:textId="77777777" w:rsidR="00AA368A" w:rsidRPr="00715D3E" w:rsidRDefault="00AA368A" w:rsidP="000012B0">
            <w:pPr>
              <w:pStyle w:val="BodyText"/>
              <w:spacing w:after="0" w:line="240" w:lineRule="atLeast"/>
              <w:ind w:left="-108" w:right="-110"/>
              <w:jc w:val="center"/>
              <w:rPr>
                <w:rFonts w:cs="Times New Roman"/>
              </w:rPr>
            </w:pPr>
            <w:r w:rsidRPr="00715D3E">
              <w:rPr>
                <w:rFonts w:cs="Times New Roman"/>
                <w:b/>
                <w:bCs/>
              </w:rPr>
              <w:t>financial statements</w:t>
            </w:r>
          </w:p>
        </w:tc>
      </w:tr>
      <w:tr w:rsidR="00AA368A" w:rsidRPr="00715D3E" w14:paraId="64FF1C84" w14:textId="77777777" w:rsidTr="00ED1991">
        <w:trPr>
          <w:trHeight w:val="80"/>
        </w:trPr>
        <w:tc>
          <w:tcPr>
            <w:tcW w:w="2747" w:type="pct"/>
          </w:tcPr>
          <w:p w14:paraId="63A22CBE" w14:textId="77777777" w:rsidR="00AA368A" w:rsidRPr="00715D3E" w:rsidRDefault="00AA368A" w:rsidP="00BA3D8F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</w:rPr>
            </w:pPr>
          </w:p>
        </w:tc>
        <w:tc>
          <w:tcPr>
            <w:tcW w:w="2253" w:type="pct"/>
            <w:gridSpan w:val="3"/>
          </w:tcPr>
          <w:p w14:paraId="5F9B5455" w14:textId="77777777" w:rsidR="00AA368A" w:rsidRPr="00715D3E" w:rsidRDefault="00AA368A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0"/>
              <w:jc w:val="center"/>
              <w:rPr>
                <w:i/>
                <w:iCs/>
                <w:szCs w:val="22"/>
                <w:lang w:bidi="th-TH"/>
              </w:rPr>
            </w:pPr>
            <w:r w:rsidRPr="00715D3E">
              <w:rPr>
                <w:i/>
                <w:iCs/>
                <w:szCs w:val="22"/>
                <w:lang w:bidi="th-TH"/>
              </w:rPr>
              <w:t>(in million Baht)</w:t>
            </w:r>
          </w:p>
        </w:tc>
      </w:tr>
      <w:tr w:rsidR="00967392" w:rsidRPr="00715D3E" w14:paraId="5FCD171A" w14:textId="77777777" w:rsidTr="00ED1991">
        <w:tc>
          <w:tcPr>
            <w:tcW w:w="2747" w:type="pct"/>
          </w:tcPr>
          <w:p w14:paraId="29F5D36A" w14:textId="779A4CCA" w:rsidR="00967392" w:rsidRPr="00715D3E" w:rsidRDefault="00967392" w:rsidP="00967392">
            <w:pPr>
              <w:pStyle w:val="BodyText"/>
              <w:spacing w:after="0"/>
              <w:ind w:left="162" w:right="-131" w:hanging="180"/>
              <w:jc w:val="both"/>
              <w:rPr>
                <w:rFonts w:cs="Times New Roman"/>
                <w:i/>
                <w:iCs/>
              </w:rPr>
            </w:pPr>
            <w:r>
              <w:rPr>
                <w:szCs w:val="28"/>
                <w:lang w:val="en-US" w:bidi="th-TH"/>
              </w:rPr>
              <w:t>Purchase assets - cost</w:t>
            </w:r>
          </w:p>
        </w:tc>
        <w:tc>
          <w:tcPr>
            <w:tcW w:w="1030" w:type="pct"/>
          </w:tcPr>
          <w:p w14:paraId="56BC4CB8" w14:textId="28604AD3" w:rsidR="00967392" w:rsidRPr="00D633A4" w:rsidRDefault="006E18EC" w:rsidP="00967392">
            <w:pPr>
              <w:pStyle w:val="acctfourfigures"/>
              <w:spacing w:line="240" w:lineRule="atLeast"/>
              <w:ind w:left="-79" w:right="46"/>
              <w:jc w:val="right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11.27</w:t>
            </w:r>
          </w:p>
        </w:tc>
        <w:tc>
          <w:tcPr>
            <w:tcW w:w="146" w:type="pct"/>
          </w:tcPr>
          <w:p w14:paraId="10D80610" w14:textId="77777777" w:rsidR="00967392" w:rsidRPr="00E53404" w:rsidRDefault="00967392" w:rsidP="00967392">
            <w:pPr>
              <w:pStyle w:val="acctfourfigures"/>
              <w:spacing w:line="240" w:lineRule="atLeast"/>
              <w:ind w:left="-79" w:right="46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077" w:type="pct"/>
          </w:tcPr>
          <w:p w14:paraId="4A6D57C6" w14:textId="164DB4B7" w:rsidR="00967392" w:rsidRPr="00D633A4" w:rsidRDefault="00967392" w:rsidP="00967392">
            <w:pPr>
              <w:pStyle w:val="acctfourfigures"/>
              <w:spacing w:line="240" w:lineRule="atLeast"/>
              <w:ind w:left="-79" w:right="159"/>
              <w:jc w:val="right"/>
              <w:rPr>
                <w:rFonts w:cs="Times New Roman"/>
                <w:szCs w:val="22"/>
              </w:rPr>
            </w:pPr>
            <w:r w:rsidRPr="00B31B89">
              <w:t>-</w:t>
            </w:r>
          </w:p>
        </w:tc>
      </w:tr>
      <w:tr w:rsidR="00967392" w:rsidRPr="00715D3E" w14:paraId="2A0AB4A6" w14:textId="77777777" w:rsidTr="00ED1991">
        <w:tc>
          <w:tcPr>
            <w:tcW w:w="2747" w:type="pct"/>
          </w:tcPr>
          <w:p w14:paraId="2E5F77A3" w14:textId="6BB170CB" w:rsidR="00967392" w:rsidRPr="00715D3E" w:rsidRDefault="00967392" w:rsidP="00967392">
            <w:pPr>
              <w:pStyle w:val="BodyText"/>
              <w:spacing w:after="0"/>
              <w:ind w:left="162" w:right="-131" w:hanging="180"/>
              <w:rPr>
                <w:rFonts w:cs="Times New Roman"/>
              </w:rPr>
            </w:pPr>
            <w:r w:rsidRPr="003738A9">
              <w:rPr>
                <w:rFonts w:cs="Times New Roman"/>
                <w:szCs w:val="22"/>
              </w:rPr>
              <w:t>Disposal of assets - net book value</w:t>
            </w:r>
          </w:p>
        </w:tc>
        <w:tc>
          <w:tcPr>
            <w:tcW w:w="1030" w:type="pct"/>
          </w:tcPr>
          <w:p w14:paraId="1F7D655C" w14:textId="62B00237" w:rsidR="00967392" w:rsidRPr="00D633A4" w:rsidRDefault="00E875D0" w:rsidP="001E7E9A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79" w:right="-14"/>
              <w:rPr>
                <w:rFonts w:cs="Times New Roman"/>
                <w:szCs w:val="22"/>
              </w:rPr>
            </w:pPr>
            <w:r>
              <w:t>(</w:t>
            </w:r>
            <w:r w:rsidR="00967392" w:rsidRPr="00165E57">
              <w:t>0.28</w:t>
            </w:r>
            <w:r>
              <w:t>)</w:t>
            </w:r>
          </w:p>
        </w:tc>
        <w:tc>
          <w:tcPr>
            <w:tcW w:w="146" w:type="pct"/>
          </w:tcPr>
          <w:p w14:paraId="28A64D4B" w14:textId="77777777" w:rsidR="00967392" w:rsidRPr="00E53404" w:rsidRDefault="00967392" w:rsidP="00967392">
            <w:pPr>
              <w:pStyle w:val="acctfourfigures"/>
              <w:spacing w:line="240" w:lineRule="atLeast"/>
              <w:ind w:left="-79" w:right="46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077" w:type="pct"/>
          </w:tcPr>
          <w:p w14:paraId="0EF00C0B" w14:textId="40B9696C" w:rsidR="00967392" w:rsidRPr="00D633A4" w:rsidRDefault="00967392" w:rsidP="00967392">
            <w:pPr>
              <w:pStyle w:val="acctfourfigures"/>
              <w:spacing w:line="240" w:lineRule="atLeast"/>
              <w:ind w:left="-79" w:right="159"/>
              <w:jc w:val="right"/>
              <w:rPr>
                <w:rFonts w:cs="Times New Roman"/>
                <w:szCs w:val="22"/>
              </w:rPr>
            </w:pPr>
            <w:r w:rsidRPr="00B31B89">
              <w:t>-</w:t>
            </w:r>
          </w:p>
        </w:tc>
      </w:tr>
    </w:tbl>
    <w:p w14:paraId="79525846" w14:textId="77777777" w:rsidR="00AE2BE5" w:rsidRPr="00715D3E" w:rsidRDefault="00AE2BE5" w:rsidP="00AE2BE5">
      <w:pPr>
        <w:spacing w:line="240" w:lineRule="auto"/>
        <w:rPr>
          <w:sz w:val="2"/>
          <w:szCs w:val="2"/>
        </w:rPr>
      </w:pPr>
    </w:p>
    <w:p w14:paraId="2E8B2E1E" w14:textId="77777777" w:rsidR="00D43178" w:rsidRPr="00454548" w:rsidRDefault="00D43178" w:rsidP="00270CA2">
      <w:pPr>
        <w:pStyle w:val="index"/>
        <w:tabs>
          <w:tab w:val="left" w:pos="-1710"/>
          <w:tab w:val="left" w:pos="990"/>
        </w:tabs>
        <w:spacing w:after="0" w:line="240" w:lineRule="auto"/>
        <w:ind w:left="0" w:right="299" w:firstLine="0"/>
        <w:jc w:val="thaiDistribute"/>
        <w:outlineLvl w:val="0"/>
        <w:rPr>
          <w:rFonts w:cs="Cordia New"/>
          <w:color w:val="000000"/>
          <w:szCs w:val="22"/>
          <w:lang w:val="en-US" w:bidi="th-TH"/>
        </w:rPr>
      </w:pPr>
    </w:p>
    <w:p w14:paraId="20232455" w14:textId="2541AFD4" w:rsidR="00AE2BE5" w:rsidRDefault="00DB73C3" w:rsidP="002F22EE">
      <w:pPr>
        <w:pStyle w:val="index"/>
        <w:tabs>
          <w:tab w:val="left" w:pos="-1710"/>
          <w:tab w:val="left" w:pos="990"/>
        </w:tabs>
        <w:spacing w:after="0" w:line="240" w:lineRule="auto"/>
        <w:ind w:left="540" w:right="-27" w:firstLine="0"/>
        <w:jc w:val="thaiDistribute"/>
        <w:outlineLvl w:val="0"/>
        <w:rPr>
          <w:rFonts w:cs="Cordia New"/>
          <w:color w:val="000000"/>
          <w:szCs w:val="22"/>
          <w:lang w:val="en-US" w:bidi="th-TH"/>
        </w:rPr>
      </w:pPr>
      <w:r>
        <w:rPr>
          <w:rFonts w:cs="Univers 45 Light"/>
          <w:color w:val="000000"/>
          <w:szCs w:val="22"/>
          <w:lang w:val="en-US" w:bidi="th-TH"/>
        </w:rPr>
        <w:t xml:space="preserve">As </w:t>
      </w:r>
      <w:proofErr w:type="gramStart"/>
      <w:r>
        <w:rPr>
          <w:rFonts w:cs="Univers 45 Light"/>
          <w:color w:val="000000"/>
          <w:szCs w:val="22"/>
          <w:lang w:val="en-US" w:bidi="th-TH"/>
        </w:rPr>
        <w:t>at</w:t>
      </w:r>
      <w:proofErr w:type="gramEnd"/>
      <w:r>
        <w:rPr>
          <w:rFonts w:cs="Univers 45 Light"/>
          <w:color w:val="000000"/>
          <w:szCs w:val="22"/>
          <w:lang w:val="en-US" w:bidi="th-TH"/>
        </w:rPr>
        <w:t xml:space="preserve"> </w:t>
      </w:r>
      <w:r w:rsidR="00D300F0">
        <w:rPr>
          <w:rFonts w:cs="Univers 45 Light"/>
          <w:color w:val="000000"/>
          <w:szCs w:val="22"/>
          <w:lang w:val="en-US" w:bidi="th-TH"/>
        </w:rPr>
        <w:t>3</w:t>
      </w:r>
      <w:r w:rsidR="000012B0">
        <w:rPr>
          <w:rFonts w:cs="Univers 45 Light"/>
          <w:color w:val="000000"/>
          <w:szCs w:val="22"/>
          <w:lang w:val="en-US" w:bidi="th-TH"/>
        </w:rPr>
        <w:t xml:space="preserve">1 March </w:t>
      </w:r>
      <w:r w:rsidR="00D300F0">
        <w:rPr>
          <w:rFonts w:cs="Univers 45 Light"/>
          <w:color w:val="000000"/>
          <w:szCs w:val="22"/>
          <w:lang w:val="en-US" w:bidi="th-TH"/>
        </w:rPr>
        <w:t>202</w:t>
      </w:r>
      <w:r w:rsidR="00227E5C">
        <w:rPr>
          <w:rFonts w:cs="Univers 45 Light"/>
          <w:color w:val="000000"/>
          <w:szCs w:val="22"/>
          <w:lang w:val="en-US" w:bidi="th-TH"/>
        </w:rPr>
        <w:t>4</w:t>
      </w:r>
      <w:r w:rsidR="00AE2BE5" w:rsidRPr="00715D3E">
        <w:rPr>
          <w:rFonts w:cs="Univers 45 Light"/>
          <w:color w:val="000000"/>
          <w:szCs w:val="22"/>
          <w:lang w:val="en-US" w:bidi="th-TH"/>
        </w:rPr>
        <w:t xml:space="preserve">, the Group’s </w:t>
      </w:r>
      <w:r w:rsidR="00822149">
        <w:rPr>
          <w:rFonts w:cs="Univers 45 Light"/>
          <w:color w:val="000000"/>
          <w:szCs w:val="22"/>
          <w:lang w:val="en-US" w:bidi="th-TH"/>
        </w:rPr>
        <w:t>assets</w:t>
      </w:r>
      <w:r w:rsidR="00AE2BE5" w:rsidRPr="00715D3E">
        <w:rPr>
          <w:rFonts w:cs="Univers 45 Light"/>
          <w:color w:val="000000"/>
          <w:szCs w:val="22"/>
          <w:lang w:val="en-US" w:bidi="th-TH"/>
        </w:rPr>
        <w:t xml:space="preserve"> with a net book value of Bah</w:t>
      </w:r>
      <w:r w:rsidR="003C4393">
        <w:rPr>
          <w:rFonts w:cs="Univers 45 Light"/>
          <w:color w:val="000000"/>
          <w:szCs w:val="22"/>
          <w:lang w:val="en-US" w:bidi="th-TH"/>
        </w:rPr>
        <w:t xml:space="preserve">t </w:t>
      </w:r>
      <w:r w:rsidR="00967392" w:rsidRPr="00967392">
        <w:rPr>
          <w:rFonts w:cs="Univers 45 Light"/>
          <w:color w:val="000000"/>
          <w:szCs w:val="22"/>
          <w:lang w:val="en-US" w:bidi="th-TH"/>
        </w:rPr>
        <w:t xml:space="preserve">1,672.97 </w:t>
      </w:r>
      <w:r w:rsidR="00AE2BE5" w:rsidRPr="00715D3E">
        <w:rPr>
          <w:rFonts w:cs="Univers 45 Light"/>
          <w:color w:val="000000"/>
          <w:szCs w:val="22"/>
          <w:lang w:val="en-US" w:bidi="th-TH"/>
        </w:rPr>
        <w:t xml:space="preserve">million were registered to secure loan from financial institution </w:t>
      </w:r>
      <w:r w:rsidR="00AE2BE5" w:rsidRPr="00715D3E">
        <w:rPr>
          <w:rFonts w:cs="Univers 45 Light"/>
          <w:i/>
          <w:iCs/>
          <w:color w:val="000000"/>
          <w:szCs w:val="22"/>
          <w:lang w:val="en-US" w:bidi="th-TH"/>
        </w:rPr>
        <w:t xml:space="preserve">(31 December </w:t>
      </w:r>
      <w:r>
        <w:rPr>
          <w:rFonts w:cs="Cordia New"/>
          <w:i/>
          <w:iCs/>
          <w:color w:val="000000"/>
          <w:szCs w:val="22"/>
          <w:lang w:val="en-US" w:bidi="th-TH"/>
        </w:rPr>
        <w:t>20</w:t>
      </w:r>
      <w:r w:rsidR="00D300F0">
        <w:rPr>
          <w:rFonts w:cs="Cordia New"/>
          <w:i/>
          <w:iCs/>
          <w:color w:val="000000"/>
          <w:szCs w:val="22"/>
          <w:lang w:val="en-US" w:bidi="th-TH"/>
        </w:rPr>
        <w:t>2</w:t>
      </w:r>
      <w:r w:rsidR="00967392">
        <w:rPr>
          <w:rFonts w:cs="Cordia New"/>
          <w:i/>
          <w:iCs/>
          <w:color w:val="000000"/>
          <w:szCs w:val="22"/>
          <w:lang w:val="en-US" w:bidi="th-TH"/>
        </w:rPr>
        <w:t>3</w:t>
      </w:r>
      <w:r w:rsidR="00822149">
        <w:rPr>
          <w:rFonts w:cs="Cordia New"/>
          <w:i/>
          <w:iCs/>
          <w:color w:val="000000"/>
          <w:szCs w:val="22"/>
          <w:lang w:val="en-US" w:bidi="th-TH"/>
        </w:rPr>
        <w:t xml:space="preserve">: </w:t>
      </w:r>
      <w:r w:rsidR="00AC25B8" w:rsidRPr="00243ACD">
        <w:rPr>
          <w:rFonts w:cs="Univers 45 Light"/>
          <w:i/>
          <w:iCs/>
          <w:color w:val="000000"/>
          <w:szCs w:val="22"/>
          <w:lang w:val="en-US" w:bidi="th-TH"/>
        </w:rPr>
        <w:t>Baht</w:t>
      </w:r>
      <w:r w:rsidR="003C4393">
        <w:rPr>
          <w:rFonts w:cs="Univers 45 Light"/>
          <w:i/>
          <w:iCs/>
          <w:color w:val="000000"/>
          <w:szCs w:val="22"/>
          <w:lang w:val="en-US" w:bidi="th-TH"/>
        </w:rPr>
        <w:t xml:space="preserve"> 2,</w:t>
      </w:r>
      <w:r w:rsidR="00967392">
        <w:rPr>
          <w:rFonts w:cs="Univers 45 Light"/>
          <w:i/>
          <w:iCs/>
          <w:color w:val="000000"/>
          <w:szCs w:val="22"/>
          <w:lang w:val="en-US" w:bidi="th-TH"/>
        </w:rPr>
        <w:t>134.4</w:t>
      </w:r>
      <w:r w:rsidR="00251A37">
        <w:rPr>
          <w:rFonts w:cs="Univers 45 Light"/>
          <w:i/>
          <w:iCs/>
          <w:color w:val="000000"/>
          <w:szCs w:val="22"/>
          <w:lang w:val="en-US" w:bidi="th-TH"/>
        </w:rPr>
        <w:t>2</w:t>
      </w:r>
      <w:r w:rsidR="003C4393">
        <w:rPr>
          <w:rFonts w:cs="Univers 45 Light"/>
          <w:i/>
          <w:iCs/>
          <w:color w:val="000000"/>
          <w:szCs w:val="22"/>
          <w:lang w:val="en-US" w:bidi="th-TH"/>
        </w:rPr>
        <w:t xml:space="preserve"> </w:t>
      </w:r>
      <w:r w:rsidR="00822149" w:rsidRPr="00243ACD">
        <w:rPr>
          <w:rFonts w:cs="Univers 45 Light"/>
          <w:i/>
          <w:iCs/>
          <w:color w:val="000000"/>
          <w:szCs w:val="22"/>
          <w:lang w:val="en-US" w:bidi="th-TH"/>
        </w:rPr>
        <w:t>million</w:t>
      </w:r>
      <w:r w:rsidR="00822149">
        <w:rPr>
          <w:rFonts w:cs="Cordia New"/>
          <w:i/>
          <w:iCs/>
          <w:color w:val="000000"/>
          <w:szCs w:val="22"/>
          <w:lang w:val="en-US" w:bidi="th-TH"/>
        </w:rPr>
        <w:t>)</w:t>
      </w:r>
      <w:r w:rsidR="00822149" w:rsidRPr="00822149">
        <w:rPr>
          <w:rFonts w:cs="Cordia New"/>
          <w:color w:val="000000"/>
          <w:szCs w:val="22"/>
          <w:lang w:val="en-US" w:bidi="th-TH"/>
        </w:rPr>
        <w:t>.</w:t>
      </w:r>
    </w:p>
    <w:p w14:paraId="7F359942" w14:textId="310642A0" w:rsidR="00C64AEE" w:rsidRPr="00454548" w:rsidRDefault="00C64AEE" w:rsidP="008643EE">
      <w:pPr>
        <w:pStyle w:val="BodyText"/>
        <w:spacing w:after="0" w:line="240" w:lineRule="atLeast"/>
        <w:rPr>
          <w:rFonts w:cs="Times New Roman"/>
          <w:szCs w:val="22"/>
        </w:rPr>
      </w:pPr>
    </w:p>
    <w:p w14:paraId="73B0DCAC" w14:textId="717BADC1" w:rsidR="00454548" w:rsidRPr="00476AC3" w:rsidRDefault="00454548" w:rsidP="00476AC3">
      <w:pPr>
        <w:spacing w:line="240" w:lineRule="atLeast"/>
        <w:rPr>
          <w:szCs w:val="22"/>
        </w:rPr>
      </w:pPr>
    </w:p>
    <w:p w14:paraId="214FC03D" w14:textId="77777777" w:rsidR="0003159E" w:rsidRDefault="0003159E" w:rsidP="005D286E">
      <w:pPr>
        <w:spacing w:line="240" w:lineRule="auto"/>
        <w:rPr>
          <w:rFonts w:cs="Times New Roman"/>
          <w:szCs w:val="22"/>
          <w:lang w:val="en-US"/>
        </w:rPr>
      </w:pPr>
    </w:p>
    <w:p w14:paraId="7A58E2FE" w14:textId="77777777" w:rsidR="005E62BF" w:rsidRDefault="005E62BF" w:rsidP="005D286E">
      <w:pPr>
        <w:spacing w:line="240" w:lineRule="auto"/>
        <w:rPr>
          <w:rFonts w:cs="Times New Roman"/>
          <w:szCs w:val="22"/>
          <w:lang w:val="en-US"/>
        </w:rPr>
      </w:pPr>
    </w:p>
    <w:p w14:paraId="115B594B" w14:textId="0B8EA4E7" w:rsidR="005E62BF" w:rsidRDefault="005E62BF" w:rsidP="005D286E">
      <w:pPr>
        <w:spacing w:line="240" w:lineRule="auto"/>
        <w:rPr>
          <w:rFonts w:cs="Times New Roman"/>
          <w:szCs w:val="22"/>
          <w:lang w:val="en-US"/>
        </w:rPr>
        <w:sectPr w:rsidR="005E62BF" w:rsidSect="00B83E6D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pgNumType w:start="14"/>
          <w:cols w:space="720"/>
          <w:docGrid w:linePitch="299"/>
        </w:sectPr>
      </w:pPr>
    </w:p>
    <w:p w14:paraId="79FDC21F" w14:textId="77777777" w:rsidR="0046550E" w:rsidRPr="00715D3E" w:rsidRDefault="0046550E" w:rsidP="0046550E">
      <w:pPr>
        <w:spacing w:line="240" w:lineRule="auto"/>
        <w:rPr>
          <w:sz w:val="2"/>
          <w:szCs w:val="2"/>
        </w:rPr>
      </w:pPr>
    </w:p>
    <w:p w14:paraId="6E855E14" w14:textId="4434AB03" w:rsidR="001574AC" w:rsidRPr="00E23887" w:rsidRDefault="008163DB" w:rsidP="001A05EE">
      <w:pPr>
        <w:pStyle w:val="Heading1"/>
        <w:numPr>
          <w:ilvl w:val="0"/>
          <w:numId w:val="3"/>
        </w:numPr>
        <w:spacing w:before="0" w:after="0" w:line="240" w:lineRule="atLeast"/>
        <w:ind w:left="540"/>
        <w:rPr>
          <w:rFonts w:cs="Times New Roman"/>
          <w:szCs w:val="24"/>
        </w:rPr>
      </w:pPr>
      <w:r w:rsidRPr="00E23887">
        <w:rPr>
          <w:rFonts w:cs="Times New Roman"/>
          <w:szCs w:val="24"/>
        </w:rPr>
        <w:t>Segment</w:t>
      </w:r>
      <w:r w:rsidR="00AB1CEA" w:rsidRPr="00E23887">
        <w:rPr>
          <w:rFonts w:cs="Times New Roman"/>
          <w:szCs w:val="24"/>
        </w:rPr>
        <w:t xml:space="preserve"> </w:t>
      </w:r>
      <w:r w:rsidR="00630C9D">
        <w:rPr>
          <w:rFonts w:cs="Times New Roman"/>
          <w:szCs w:val="24"/>
        </w:rPr>
        <w:t>information</w:t>
      </w:r>
    </w:p>
    <w:p w14:paraId="26AA40BE" w14:textId="6F3863D5" w:rsidR="00456996" w:rsidRDefault="00456996" w:rsidP="00456996">
      <w:pPr>
        <w:pStyle w:val="BodyText"/>
        <w:spacing w:after="0"/>
        <w:ind w:left="900"/>
        <w:rPr>
          <w:lang w:val="en-GB"/>
        </w:rPr>
      </w:pPr>
    </w:p>
    <w:tbl>
      <w:tblPr>
        <w:tblW w:w="15124" w:type="dxa"/>
        <w:tblInd w:w="-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990"/>
        <w:gridCol w:w="178"/>
        <w:gridCol w:w="991"/>
        <w:gridCol w:w="183"/>
        <w:gridCol w:w="6"/>
        <w:gridCol w:w="8"/>
        <w:gridCol w:w="974"/>
        <w:gridCol w:w="181"/>
        <w:gridCol w:w="12"/>
        <w:gridCol w:w="1067"/>
        <w:gridCol w:w="183"/>
        <w:gridCol w:w="987"/>
        <w:gridCol w:w="182"/>
        <w:gridCol w:w="992"/>
        <w:gridCol w:w="183"/>
        <w:gridCol w:w="1073"/>
        <w:gridCol w:w="183"/>
        <w:gridCol w:w="987"/>
        <w:gridCol w:w="183"/>
        <w:gridCol w:w="987"/>
        <w:gridCol w:w="183"/>
        <w:gridCol w:w="991"/>
      </w:tblGrid>
      <w:tr w:rsidR="00924922" w:rsidRPr="00C854A1" w14:paraId="5926B72F" w14:textId="77777777" w:rsidTr="00476AC3">
        <w:trPr>
          <w:cantSplit/>
        </w:trPr>
        <w:tc>
          <w:tcPr>
            <w:tcW w:w="3420" w:type="dxa"/>
            <w:vMerge w:val="restart"/>
            <w:vAlign w:val="bottom"/>
          </w:tcPr>
          <w:p w14:paraId="46534481" w14:textId="77777777" w:rsidR="00924922" w:rsidRDefault="00924922" w:rsidP="00BA3D8F">
            <w:pPr>
              <w:tabs>
                <w:tab w:val="left" w:pos="3620"/>
              </w:tabs>
              <w:rPr>
                <w:rFonts w:cs="Times New Roman"/>
                <w:b/>
                <w:bCs/>
                <w:i/>
                <w:iCs/>
                <w:sz w:val="20"/>
              </w:rPr>
            </w:pPr>
          </w:p>
          <w:p w14:paraId="0377E208" w14:textId="77777777" w:rsidR="00924922" w:rsidRPr="00C854A1" w:rsidRDefault="00924922" w:rsidP="00BA3D8F">
            <w:pPr>
              <w:tabs>
                <w:tab w:val="left" w:pos="3620"/>
              </w:tabs>
              <w:rPr>
                <w:rFonts w:cs="Times New Roman"/>
                <w:sz w:val="20"/>
                <w:lang w:val="en-US" w:bidi="th-TH"/>
              </w:rPr>
            </w:pPr>
            <w:r w:rsidRPr="00C854A1">
              <w:rPr>
                <w:rFonts w:cs="Times New Roman"/>
                <w:b/>
                <w:bCs/>
                <w:i/>
                <w:iCs/>
                <w:sz w:val="20"/>
              </w:rPr>
              <w:t>For the three-month period</w:t>
            </w:r>
          </w:p>
        </w:tc>
        <w:tc>
          <w:tcPr>
            <w:tcW w:w="11704" w:type="dxa"/>
            <w:gridSpan w:val="22"/>
            <w:vAlign w:val="bottom"/>
            <w:hideMark/>
          </w:tcPr>
          <w:p w14:paraId="2927063A" w14:textId="77777777" w:rsidR="00924922" w:rsidRPr="00C854A1" w:rsidRDefault="00924922" w:rsidP="00BA3D8F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C854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Consolidated financial statements</w:t>
            </w:r>
          </w:p>
        </w:tc>
      </w:tr>
      <w:tr w:rsidR="00924922" w:rsidRPr="00C854A1" w14:paraId="665B19AC" w14:textId="77777777" w:rsidTr="00476AC3">
        <w:trPr>
          <w:cantSplit/>
        </w:trPr>
        <w:tc>
          <w:tcPr>
            <w:tcW w:w="3420" w:type="dxa"/>
            <w:vMerge/>
            <w:vAlign w:val="center"/>
            <w:hideMark/>
          </w:tcPr>
          <w:p w14:paraId="3D4E774B" w14:textId="77777777" w:rsidR="00924922" w:rsidRPr="00C854A1" w:rsidRDefault="00924922" w:rsidP="00BA3D8F">
            <w:pPr>
              <w:spacing w:line="240" w:lineRule="auto"/>
              <w:rPr>
                <w:rFonts w:cs="Times New Roman"/>
                <w:sz w:val="20"/>
              </w:rPr>
            </w:pPr>
          </w:p>
        </w:tc>
        <w:tc>
          <w:tcPr>
            <w:tcW w:w="2159" w:type="dxa"/>
            <w:gridSpan w:val="3"/>
            <w:vAlign w:val="bottom"/>
            <w:hideMark/>
          </w:tcPr>
          <w:p w14:paraId="06433D55" w14:textId="77777777" w:rsidR="00924922" w:rsidRPr="00C854A1" w:rsidRDefault="00924922" w:rsidP="00BA3D8F">
            <w:pPr>
              <w:pStyle w:val="acctmergecolhdg"/>
              <w:shd w:val="clear" w:color="auto" w:fill="FFFFFF"/>
              <w:spacing w:line="300" w:lineRule="exact"/>
              <w:rPr>
                <w:rFonts w:cs="Times New Roman"/>
                <w:b w:val="0"/>
                <w:sz w:val="20"/>
                <w:cs/>
                <w:lang w:val="en-US" w:bidi="th-TH"/>
              </w:rPr>
            </w:pPr>
            <w:r w:rsidRPr="00C854A1">
              <w:rPr>
                <w:rFonts w:cs="Times New Roman"/>
                <w:b w:val="0"/>
                <w:sz w:val="20"/>
                <w:lang w:bidi="th-TH"/>
              </w:rPr>
              <w:t>Biodiesel</w:t>
            </w:r>
          </w:p>
        </w:tc>
        <w:tc>
          <w:tcPr>
            <w:tcW w:w="183" w:type="dxa"/>
            <w:vAlign w:val="bottom"/>
          </w:tcPr>
          <w:p w14:paraId="5C94AB7C" w14:textId="77777777" w:rsidR="00924922" w:rsidRPr="00C854A1" w:rsidRDefault="00924922" w:rsidP="00BA3D8F">
            <w:pPr>
              <w:pStyle w:val="acctmergecolhdg"/>
              <w:shd w:val="clear" w:color="auto" w:fill="FFFFFF"/>
              <w:spacing w:line="300" w:lineRule="exact"/>
              <w:rPr>
                <w:rFonts w:cs="Times New Roman"/>
                <w:b w:val="0"/>
                <w:sz w:val="20"/>
                <w:cs/>
              </w:rPr>
            </w:pPr>
          </w:p>
        </w:tc>
        <w:tc>
          <w:tcPr>
            <w:tcW w:w="2248" w:type="dxa"/>
            <w:gridSpan w:val="6"/>
            <w:vAlign w:val="bottom"/>
            <w:hideMark/>
          </w:tcPr>
          <w:p w14:paraId="4E83AA6F" w14:textId="77777777" w:rsidR="00924922" w:rsidRPr="00C854A1" w:rsidRDefault="00924922" w:rsidP="00BA3D8F">
            <w:pPr>
              <w:pStyle w:val="acctmergecolhdg"/>
              <w:shd w:val="clear" w:color="auto" w:fill="FFFFFF"/>
              <w:spacing w:line="300" w:lineRule="exact"/>
              <w:rPr>
                <w:rFonts w:cs="Times New Roman"/>
                <w:b w:val="0"/>
                <w:i/>
                <w:iCs/>
                <w:sz w:val="20"/>
                <w:lang w:bidi="th-TH"/>
              </w:rPr>
            </w:pPr>
            <w:r w:rsidRPr="00C854A1">
              <w:rPr>
                <w:rFonts w:cs="Times New Roman"/>
                <w:b w:val="0"/>
                <w:sz w:val="20"/>
                <w:lang w:bidi="th-TH"/>
              </w:rPr>
              <w:t>Ethanol</w:t>
            </w:r>
          </w:p>
        </w:tc>
        <w:tc>
          <w:tcPr>
            <w:tcW w:w="183" w:type="dxa"/>
            <w:vAlign w:val="bottom"/>
          </w:tcPr>
          <w:p w14:paraId="2C2E3DDD" w14:textId="77777777" w:rsidR="00924922" w:rsidRPr="00C854A1" w:rsidRDefault="00924922" w:rsidP="00BA3D8F">
            <w:pPr>
              <w:pStyle w:val="acctmergecolhdg"/>
              <w:shd w:val="clear" w:color="auto" w:fill="FFFFFF"/>
              <w:spacing w:line="300" w:lineRule="exact"/>
              <w:rPr>
                <w:rFonts w:cs="Times New Roman"/>
                <w:b w:val="0"/>
                <w:sz w:val="20"/>
              </w:rPr>
            </w:pPr>
          </w:p>
        </w:tc>
        <w:tc>
          <w:tcPr>
            <w:tcW w:w="2161" w:type="dxa"/>
            <w:gridSpan w:val="3"/>
            <w:vAlign w:val="bottom"/>
            <w:hideMark/>
          </w:tcPr>
          <w:p w14:paraId="05082373" w14:textId="77777777" w:rsidR="00924922" w:rsidRPr="00C854A1" w:rsidRDefault="00924922" w:rsidP="00BA3D8F">
            <w:pPr>
              <w:pStyle w:val="acctmergecolhdg"/>
              <w:shd w:val="clear" w:color="auto" w:fill="FFFFFF"/>
              <w:spacing w:line="300" w:lineRule="exact"/>
              <w:rPr>
                <w:rFonts w:cs="Times New Roman"/>
                <w:b w:val="0"/>
                <w:sz w:val="20"/>
                <w:lang w:bidi="th-TH"/>
              </w:rPr>
            </w:pPr>
            <w:r w:rsidRPr="00C854A1">
              <w:rPr>
                <w:rFonts w:cs="Times New Roman"/>
                <w:b w:val="0"/>
                <w:sz w:val="20"/>
                <w:lang w:bidi="th-TH"/>
              </w:rPr>
              <w:t>Others</w:t>
            </w:r>
          </w:p>
        </w:tc>
        <w:tc>
          <w:tcPr>
            <w:tcW w:w="183" w:type="dxa"/>
            <w:vAlign w:val="bottom"/>
          </w:tcPr>
          <w:p w14:paraId="2444B64A" w14:textId="77777777" w:rsidR="00924922" w:rsidRPr="00C854A1" w:rsidRDefault="00924922" w:rsidP="00BA3D8F">
            <w:pPr>
              <w:pStyle w:val="acctmergecolhdg"/>
              <w:shd w:val="clear" w:color="auto" w:fill="FFFFFF"/>
              <w:spacing w:line="300" w:lineRule="exact"/>
              <w:rPr>
                <w:rFonts w:cs="Times New Roman"/>
                <w:b w:val="0"/>
                <w:sz w:val="20"/>
              </w:rPr>
            </w:pPr>
          </w:p>
        </w:tc>
        <w:tc>
          <w:tcPr>
            <w:tcW w:w="2243" w:type="dxa"/>
            <w:gridSpan w:val="3"/>
            <w:vAlign w:val="bottom"/>
            <w:hideMark/>
          </w:tcPr>
          <w:p w14:paraId="7B12019B" w14:textId="77777777" w:rsidR="00924922" w:rsidRPr="00C854A1" w:rsidRDefault="00924922" w:rsidP="00BA3D8F">
            <w:pPr>
              <w:pStyle w:val="acctmergecolhdg"/>
              <w:shd w:val="clear" w:color="auto" w:fill="FFFFFF"/>
              <w:spacing w:line="300" w:lineRule="exact"/>
              <w:rPr>
                <w:rFonts w:cs="Times New Roman"/>
                <w:b w:val="0"/>
                <w:sz w:val="20"/>
                <w:lang w:val="en-US" w:bidi="th-TH"/>
              </w:rPr>
            </w:pPr>
            <w:r w:rsidRPr="00C854A1">
              <w:rPr>
                <w:rFonts w:cs="Times New Roman"/>
                <w:b w:val="0"/>
                <w:sz w:val="20"/>
                <w:lang w:bidi="th-TH"/>
              </w:rPr>
              <w:t>Elimination</w:t>
            </w:r>
          </w:p>
        </w:tc>
        <w:tc>
          <w:tcPr>
            <w:tcW w:w="183" w:type="dxa"/>
            <w:vAlign w:val="bottom"/>
          </w:tcPr>
          <w:p w14:paraId="7CD49782" w14:textId="77777777" w:rsidR="00924922" w:rsidRPr="00C854A1" w:rsidRDefault="00924922" w:rsidP="00BA3D8F">
            <w:pPr>
              <w:pStyle w:val="acctmergecolhdg"/>
              <w:shd w:val="clear" w:color="auto" w:fill="FFFFFF"/>
              <w:spacing w:line="300" w:lineRule="exact"/>
              <w:rPr>
                <w:rFonts w:cs="Times New Roman"/>
                <w:b w:val="0"/>
                <w:sz w:val="20"/>
                <w:cs/>
              </w:rPr>
            </w:pPr>
          </w:p>
        </w:tc>
        <w:tc>
          <w:tcPr>
            <w:tcW w:w="2161" w:type="dxa"/>
            <w:gridSpan w:val="3"/>
            <w:vAlign w:val="bottom"/>
            <w:hideMark/>
          </w:tcPr>
          <w:p w14:paraId="02C54E57" w14:textId="77777777" w:rsidR="00924922" w:rsidRPr="00C854A1" w:rsidRDefault="00924922" w:rsidP="00BA3D8F">
            <w:pPr>
              <w:pStyle w:val="acctmergecolhdg"/>
              <w:shd w:val="clear" w:color="auto" w:fill="FFFFFF"/>
              <w:spacing w:line="300" w:lineRule="exact"/>
              <w:rPr>
                <w:rFonts w:cs="Times New Roman"/>
                <w:b w:val="0"/>
                <w:sz w:val="20"/>
                <w:lang w:bidi="th-TH"/>
              </w:rPr>
            </w:pPr>
            <w:r w:rsidRPr="00C854A1">
              <w:rPr>
                <w:rFonts w:cs="Times New Roman"/>
                <w:b w:val="0"/>
                <w:sz w:val="20"/>
                <w:lang w:bidi="th-TH"/>
              </w:rPr>
              <w:t>Total</w:t>
            </w:r>
          </w:p>
        </w:tc>
      </w:tr>
      <w:tr w:rsidR="00967392" w:rsidRPr="00C854A1" w14:paraId="725023A0" w14:textId="77777777" w:rsidTr="0051374C">
        <w:trPr>
          <w:cantSplit/>
        </w:trPr>
        <w:tc>
          <w:tcPr>
            <w:tcW w:w="3420" w:type="dxa"/>
          </w:tcPr>
          <w:p w14:paraId="4FF4D2EC" w14:textId="77777777" w:rsidR="00967392" w:rsidRPr="00C854A1" w:rsidRDefault="00967392" w:rsidP="0096739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right="-79"/>
              <w:contextualSpacing/>
              <w:rPr>
                <w:rFonts w:cs="Times New Roman"/>
                <w:sz w:val="20"/>
                <w:cs/>
                <w:lang w:val="en-US" w:bidi="th-TH"/>
              </w:rPr>
            </w:pPr>
            <w:r w:rsidRPr="00C854A1">
              <w:rPr>
                <w:rFonts w:cs="Times New Roman"/>
                <w:b/>
                <w:bCs/>
                <w:i/>
                <w:iCs/>
                <w:sz w:val="20"/>
                <w:lang w:bidi="th-TH"/>
              </w:rPr>
              <w:t xml:space="preserve">   </w:t>
            </w:r>
            <w:r w:rsidRPr="00C854A1">
              <w:rPr>
                <w:rFonts w:cs="Times New Roman"/>
                <w:b/>
                <w:bCs/>
                <w:i/>
                <w:iCs/>
                <w:sz w:val="20"/>
              </w:rPr>
              <w:t>ended 31 March</w:t>
            </w:r>
          </w:p>
        </w:tc>
        <w:tc>
          <w:tcPr>
            <w:tcW w:w="990" w:type="dxa"/>
            <w:vAlign w:val="center"/>
            <w:hideMark/>
          </w:tcPr>
          <w:p w14:paraId="7E4C86BD" w14:textId="707E744A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2" w:right="-72"/>
              <w:contextualSpacing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 w:bidi="th-TH"/>
              </w:rPr>
              <w:t>2024</w:t>
            </w:r>
          </w:p>
        </w:tc>
        <w:tc>
          <w:tcPr>
            <w:tcW w:w="178" w:type="dxa"/>
            <w:vAlign w:val="center"/>
          </w:tcPr>
          <w:p w14:paraId="58DA0D26" w14:textId="77777777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2" w:right="-72"/>
              <w:contextualSpacing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1" w:type="dxa"/>
            <w:vAlign w:val="center"/>
            <w:hideMark/>
          </w:tcPr>
          <w:p w14:paraId="40375AD3" w14:textId="3DD792D1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2" w:right="-72"/>
              <w:contextualSpacing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 w:bidi="th-TH"/>
              </w:rPr>
              <w:t>2023</w:t>
            </w:r>
          </w:p>
        </w:tc>
        <w:tc>
          <w:tcPr>
            <w:tcW w:w="183" w:type="dxa"/>
          </w:tcPr>
          <w:p w14:paraId="26A41956" w14:textId="77777777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2" w:right="-72"/>
              <w:contextualSpacing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88" w:type="dxa"/>
            <w:gridSpan w:val="3"/>
            <w:vAlign w:val="center"/>
            <w:hideMark/>
          </w:tcPr>
          <w:p w14:paraId="006CB311" w14:textId="7014D492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2" w:right="-72"/>
              <w:contextualSpacing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 w:bidi="th-TH"/>
              </w:rPr>
              <w:t>2024</w:t>
            </w:r>
          </w:p>
        </w:tc>
        <w:tc>
          <w:tcPr>
            <w:tcW w:w="193" w:type="dxa"/>
            <w:gridSpan w:val="2"/>
            <w:vAlign w:val="center"/>
          </w:tcPr>
          <w:p w14:paraId="651E36D7" w14:textId="77777777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2" w:right="-72"/>
              <w:contextualSpacing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67" w:type="dxa"/>
            <w:vAlign w:val="center"/>
            <w:hideMark/>
          </w:tcPr>
          <w:p w14:paraId="532AC1A1" w14:textId="2F5160EE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2" w:right="-72"/>
              <w:contextualSpacing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 w:bidi="th-TH"/>
              </w:rPr>
              <w:t>2023</w:t>
            </w:r>
          </w:p>
        </w:tc>
        <w:tc>
          <w:tcPr>
            <w:tcW w:w="183" w:type="dxa"/>
          </w:tcPr>
          <w:p w14:paraId="2A531588" w14:textId="77777777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2" w:right="-72"/>
              <w:contextualSpacing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87" w:type="dxa"/>
            <w:vAlign w:val="center"/>
            <w:hideMark/>
          </w:tcPr>
          <w:p w14:paraId="506DC64A" w14:textId="458D3BD0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2" w:right="-72"/>
              <w:contextualSpacing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 w:bidi="th-TH"/>
              </w:rPr>
              <w:t>2024</w:t>
            </w:r>
          </w:p>
        </w:tc>
        <w:tc>
          <w:tcPr>
            <w:tcW w:w="182" w:type="dxa"/>
            <w:vAlign w:val="center"/>
          </w:tcPr>
          <w:p w14:paraId="1E5CF474" w14:textId="77777777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2" w:right="-72"/>
              <w:contextualSpacing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2" w:type="dxa"/>
            <w:vAlign w:val="center"/>
            <w:hideMark/>
          </w:tcPr>
          <w:p w14:paraId="6F1ACB5F" w14:textId="6605BF36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2" w:right="-72"/>
              <w:contextualSpacing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 w:bidi="th-TH"/>
              </w:rPr>
              <w:t>2023</w:t>
            </w:r>
          </w:p>
        </w:tc>
        <w:tc>
          <w:tcPr>
            <w:tcW w:w="183" w:type="dxa"/>
          </w:tcPr>
          <w:p w14:paraId="71F8F56B" w14:textId="77777777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2" w:right="-72"/>
              <w:contextualSpacing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73" w:type="dxa"/>
            <w:vAlign w:val="center"/>
            <w:hideMark/>
          </w:tcPr>
          <w:p w14:paraId="76EBF816" w14:textId="6714DE3E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2" w:right="-72"/>
              <w:contextualSpacing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 w:bidi="th-TH"/>
              </w:rPr>
              <w:t>2024</w:t>
            </w:r>
          </w:p>
        </w:tc>
        <w:tc>
          <w:tcPr>
            <w:tcW w:w="183" w:type="dxa"/>
            <w:vAlign w:val="center"/>
          </w:tcPr>
          <w:p w14:paraId="55996BB0" w14:textId="77777777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2" w:right="-72"/>
              <w:contextualSpacing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87" w:type="dxa"/>
            <w:vAlign w:val="center"/>
            <w:hideMark/>
          </w:tcPr>
          <w:p w14:paraId="79C516FA" w14:textId="35FC957E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2" w:right="-72"/>
              <w:contextualSpacing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 w:bidi="th-TH"/>
              </w:rPr>
              <w:t>2023</w:t>
            </w:r>
          </w:p>
        </w:tc>
        <w:tc>
          <w:tcPr>
            <w:tcW w:w="183" w:type="dxa"/>
          </w:tcPr>
          <w:p w14:paraId="190F5F12" w14:textId="77777777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2" w:right="-72"/>
              <w:contextualSpacing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87" w:type="dxa"/>
            <w:vAlign w:val="center"/>
            <w:hideMark/>
          </w:tcPr>
          <w:p w14:paraId="7DBEFEE4" w14:textId="172F52F4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2" w:right="-72"/>
              <w:contextualSpacing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 w:bidi="th-TH"/>
              </w:rPr>
              <w:t>2024</w:t>
            </w:r>
          </w:p>
        </w:tc>
        <w:tc>
          <w:tcPr>
            <w:tcW w:w="183" w:type="dxa"/>
            <w:vAlign w:val="center"/>
          </w:tcPr>
          <w:p w14:paraId="23456A5D" w14:textId="77777777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2" w:right="-72"/>
              <w:contextualSpacing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1" w:type="dxa"/>
            <w:vAlign w:val="center"/>
            <w:hideMark/>
          </w:tcPr>
          <w:p w14:paraId="390E3D3D" w14:textId="1D086ED9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2" w:right="-72"/>
              <w:contextualSpacing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 w:bidi="th-TH"/>
              </w:rPr>
              <w:t>2023</w:t>
            </w:r>
          </w:p>
        </w:tc>
      </w:tr>
      <w:tr w:rsidR="00924922" w:rsidRPr="00C854A1" w14:paraId="40CEC559" w14:textId="77777777" w:rsidTr="00476AC3">
        <w:trPr>
          <w:cantSplit/>
        </w:trPr>
        <w:tc>
          <w:tcPr>
            <w:tcW w:w="3420" w:type="dxa"/>
          </w:tcPr>
          <w:p w14:paraId="0773A27F" w14:textId="77777777" w:rsidR="00924922" w:rsidRPr="00C854A1" w:rsidRDefault="00924922" w:rsidP="0092492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right="-79"/>
              <w:contextualSpacing/>
              <w:rPr>
                <w:rFonts w:cs="Times New Roman"/>
                <w:b/>
                <w:bCs/>
                <w:i/>
                <w:iCs/>
                <w:sz w:val="20"/>
                <w:lang w:bidi="th-TH"/>
              </w:rPr>
            </w:pPr>
          </w:p>
        </w:tc>
        <w:tc>
          <w:tcPr>
            <w:tcW w:w="11704" w:type="dxa"/>
            <w:gridSpan w:val="22"/>
            <w:vAlign w:val="center"/>
            <w:hideMark/>
          </w:tcPr>
          <w:p w14:paraId="7A2D8EDE" w14:textId="77777777" w:rsidR="00924922" w:rsidRPr="00C854A1" w:rsidRDefault="00924922" w:rsidP="00924922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cs/>
              </w:rPr>
            </w:pPr>
            <w:r w:rsidRPr="00C854A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(in million Baht)</w:t>
            </w:r>
          </w:p>
        </w:tc>
      </w:tr>
      <w:tr w:rsidR="00924922" w:rsidRPr="00C854A1" w14:paraId="229C7CC8" w14:textId="77777777" w:rsidTr="0051374C">
        <w:trPr>
          <w:cantSplit/>
        </w:trPr>
        <w:tc>
          <w:tcPr>
            <w:tcW w:w="3420" w:type="dxa"/>
            <w:vAlign w:val="bottom"/>
            <w:hideMark/>
          </w:tcPr>
          <w:p w14:paraId="5775B3FC" w14:textId="77777777" w:rsidR="00924922" w:rsidRPr="00C854A1" w:rsidRDefault="00924922" w:rsidP="00924922">
            <w:pPr>
              <w:pStyle w:val="Default"/>
              <w:spacing w:line="300" w:lineRule="exac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highlight w:val="cyan"/>
              </w:rPr>
            </w:pPr>
            <w:r w:rsidRPr="00C854A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Information about reportable segments</w:t>
            </w:r>
          </w:p>
        </w:tc>
        <w:tc>
          <w:tcPr>
            <w:tcW w:w="990" w:type="dxa"/>
            <w:vAlign w:val="center"/>
          </w:tcPr>
          <w:p w14:paraId="59869D6B" w14:textId="77777777" w:rsidR="00924922" w:rsidRPr="00C854A1" w:rsidRDefault="00924922" w:rsidP="00BC568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  <w:cs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1C51E7AB" w14:textId="77777777" w:rsidR="00924922" w:rsidRPr="00C854A1" w:rsidRDefault="00924922" w:rsidP="00BC568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91" w:type="dxa"/>
            <w:vAlign w:val="center"/>
          </w:tcPr>
          <w:p w14:paraId="0D313DC7" w14:textId="77777777" w:rsidR="00924922" w:rsidRPr="00C854A1" w:rsidRDefault="00924922" w:rsidP="00BC568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351BA6AD" w14:textId="77777777" w:rsidR="00924922" w:rsidRPr="00C854A1" w:rsidRDefault="00924922" w:rsidP="00BC568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88" w:type="dxa"/>
            <w:gridSpan w:val="3"/>
            <w:vAlign w:val="center"/>
          </w:tcPr>
          <w:p w14:paraId="00D61B36" w14:textId="77777777" w:rsidR="00924922" w:rsidRPr="00C854A1" w:rsidRDefault="00924922" w:rsidP="00BC568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  <w:lang w:val="en-US" w:bidi="th-TH"/>
              </w:rPr>
            </w:pPr>
          </w:p>
        </w:tc>
        <w:tc>
          <w:tcPr>
            <w:tcW w:w="193" w:type="dxa"/>
            <w:gridSpan w:val="2"/>
            <w:vAlign w:val="center"/>
          </w:tcPr>
          <w:p w14:paraId="30DE8A5C" w14:textId="77777777" w:rsidR="00924922" w:rsidRPr="00C854A1" w:rsidRDefault="00924922" w:rsidP="00BC568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1067" w:type="dxa"/>
            <w:vAlign w:val="center"/>
          </w:tcPr>
          <w:p w14:paraId="646EB78C" w14:textId="77777777" w:rsidR="00924922" w:rsidRPr="00C854A1" w:rsidRDefault="00924922" w:rsidP="00BC568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0684702F" w14:textId="77777777" w:rsidR="00924922" w:rsidRPr="00C854A1" w:rsidRDefault="00924922" w:rsidP="00BC568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87" w:type="dxa"/>
            <w:vAlign w:val="center"/>
          </w:tcPr>
          <w:p w14:paraId="21D06FAD" w14:textId="77777777" w:rsidR="00924922" w:rsidRPr="00C854A1" w:rsidRDefault="00924922" w:rsidP="00BC568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  <w:lang w:val="en-US" w:bidi="th-TH"/>
              </w:rPr>
            </w:pPr>
          </w:p>
        </w:tc>
        <w:tc>
          <w:tcPr>
            <w:tcW w:w="182" w:type="dxa"/>
            <w:vAlign w:val="center"/>
          </w:tcPr>
          <w:p w14:paraId="545906F4" w14:textId="77777777" w:rsidR="00924922" w:rsidRPr="00C854A1" w:rsidRDefault="00924922" w:rsidP="00BC568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766CA6F0" w14:textId="77777777" w:rsidR="00924922" w:rsidRPr="00C854A1" w:rsidRDefault="00924922" w:rsidP="00BC568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414D3F65" w14:textId="77777777" w:rsidR="00924922" w:rsidRPr="00C854A1" w:rsidRDefault="00924922" w:rsidP="00BC568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4B85E96C" w14:textId="77777777" w:rsidR="00924922" w:rsidRPr="00C854A1" w:rsidRDefault="00924922" w:rsidP="00BC568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6B58A501" w14:textId="77777777" w:rsidR="00924922" w:rsidRPr="00C854A1" w:rsidRDefault="00924922" w:rsidP="00BC568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87" w:type="dxa"/>
            <w:vAlign w:val="center"/>
          </w:tcPr>
          <w:p w14:paraId="42BF1039" w14:textId="77777777" w:rsidR="00924922" w:rsidRPr="00C854A1" w:rsidRDefault="00924922" w:rsidP="00BC568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36DE3419" w14:textId="77777777" w:rsidR="00924922" w:rsidRPr="00C854A1" w:rsidRDefault="00924922" w:rsidP="00BC568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87" w:type="dxa"/>
            <w:vAlign w:val="center"/>
          </w:tcPr>
          <w:p w14:paraId="05817150" w14:textId="77777777" w:rsidR="00924922" w:rsidRPr="00C854A1" w:rsidRDefault="00924922" w:rsidP="00BC568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51E4AF73" w14:textId="77777777" w:rsidR="00924922" w:rsidRPr="00C854A1" w:rsidRDefault="00924922" w:rsidP="00BC568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91" w:type="dxa"/>
            <w:vAlign w:val="center"/>
          </w:tcPr>
          <w:p w14:paraId="4D2BC11E" w14:textId="77777777" w:rsidR="00924922" w:rsidRPr="00C854A1" w:rsidRDefault="00924922" w:rsidP="00BC568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  <w:lang w:val="en-US" w:bidi="th-TH"/>
              </w:rPr>
            </w:pPr>
          </w:p>
        </w:tc>
      </w:tr>
      <w:tr w:rsidR="00967392" w:rsidRPr="00C854A1" w14:paraId="1ADB5246" w14:textId="77777777" w:rsidTr="00BA3D8F">
        <w:trPr>
          <w:cantSplit/>
        </w:trPr>
        <w:tc>
          <w:tcPr>
            <w:tcW w:w="3420" w:type="dxa"/>
            <w:vAlign w:val="bottom"/>
            <w:hideMark/>
          </w:tcPr>
          <w:p w14:paraId="686BD92C" w14:textId="77777777" w:rsidR="00967392" w:rsidRPr="00C854A1" w:rsidRDefault="00967392" w:rsidP="00967392">
            <w:pPr>
              <w:pStyle w:val="acctfourfigures"/>
              <w:shd w:val="clear" w:color="auto" w:fill="FFFFFF"/>
              <w:tabs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cs="Times New Roman"/>
                <w:sz w:val="20"/>
                <w:highlight w:val="cyan"/>
                <w:lang w:val="en-US" w:bidi="th-TH"/>
              </w:rPr>
            </w:pPr>
            <w:r w:rsidRPr="00C854A1">
              <w:rPr>
                <w:rFonts w:cs="Times New Roman"/>
                <w:sz w:val="20"/>
              </w:rPr>
              <w:t>External revenues</w:t>
            </w:r>
          </w:p>
        </w:tc>
        <w:tc>
          <w:tcPr>
            <w:tcW w:w="990" w:type="dxa"/>
          </w:tcPr>
          <w:p w14:paraId="0C7768FF" w14:textId="12CB57C8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  <w:r w:rsidRPr="00A67E87">
              <w:t>4,156.73</w:t>
            </w:r>
          </w:p>
        </w:tc>
        <w:tc>
          <w:tcPr>
            <w:tcW w:w="178" w:type="dxa"/>
          </w:tcPr>
          <w:p w14:paraId="5C03A35A" w14:textId="77777777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91" w:type="dxa"/>
            <w:hideMark/>
          </w:tcPr>
          <w:p w14:paraId="129E8DB0" w14:textId="19AC0D23" w:rsidR="00967392" w:rsidRPr="00557693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  <w:r w:rsidRPr="00A67E87">
              <w:t>2,116.69</w:t>
            </w:r>
          </w:p>
        </w:tc>
        <w:tc>
          <w:tcPr>
            <w:tcW w:w="197" w:type="dxa"/>
            <w:gridSpan w:val="3"/>
          </w:tcPr>
          <w:p w14:paraId="67AE522E" w14:textId="77777777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74" w:type="dxa"/>
          </w:tcPr>
          <w:p w14:paraId="2593A639" w14:textId="7DB54BA1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  <w:r w:rsidRPr="00A67E87">
              <w:t>801.34</w:t>
            </w:r>
          </w:p>
        </w:tc>
        <w:tc>
          <w:tcPr>
            <w:tcW w:w="193" w:type="dxa"/>
            <w:gridSpan w:val="2"/>
          </w:tcPr>
          <w:p w14:paraId="2C5CA7AF" w14:textId="77777777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1067" w:type="dxa"/>
            <w:hideMark/>
          </w:tcPr>
          <w:p w14:paraId="7999A948" w14:textId="7B4E98B7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  <w:r w:rsidRPr="00A67E87">
              <w:t>823.12</w:t>
            </w:r>
          </w:p>
        </w:tc>
        <w:tc>
          <w:tcPr>
            <w:tcW w:w="183" w:type="dxa"/>
          </w:tcPr>
          <w:p w14:paraId="17001EA7" w14:textId="77777777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87" w:type="dxa"/>
          </w:tcPr>
          <w:p w14:paraId="7AA4AAEE" w14:textId="5161D511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  <w:r w:rsidRPr="00A67E87">
              <w:t>0.1</w:t>
            </w:r>
            <w:r w:rsidR="005647A2">
              <w:t>1</w:t>
            </w:r>
          </w:p>
        </w:tc>
        <w:tc>
          <w:tcPr>
            <w:tcW w:w="182" w:type="dxa"/>
          </w:tcPr>
          <w:p w14:paraId="1A3E6A7E" w14:textId="77777777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92" w:type="dxa"/>
            <w:hideMark/>
          </w:tcPr>
          <w:p w14:paraId="67882B54" w14:textId="1481138E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  <w:r w:rsidRPr="00A67E87">
              <w:t>1.84</w:t>
            </w:r>
          </w:p>
        </w:tc>
        <w:tc>
          <w:tcPr>
            <w:tcW w:w="183" w:type="dxa"/>
          </w:tcPr>
          <w:p w14:paraId="6DF32143" w14:textId="77777777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1073" w:type="dxa"/>
          </w:tcPr>
          <w:p w14:paraId="234FE8D3" w14:textId="160D8EB3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jc w:val="center"/>
              <w:rPr>
                <w:rFonts w:cs="Times New Roman"/>
                <w:sz w:val="20"/>
              </w:rPr>
            </w:pPr>
            <w:r w:rsidRPr="00A67E87">
              <w:t>-</w:t>
            </w:r>
          </w:p>
        </w:tc>
        <w:tc>
          <w:tcPr>
            <w:tcW w:w="183" w:type="dxa"/>
          </w:tcPr>
          <w:p w14:paraId="4BA3A644" w14:textId="77777777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87" w:type="dxa"/>
            <w:hideMark/>
          </w:tcPr>
          <w:p w14:paraId="602E60B5" w14:textId="1B616C76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jc w:val="center"/>
              <w:rPr>
                <w:rFonts w:cs="Times New Roman"/>
                <w:sz w:val="20"/>
              </w:rPr>
            </w:pPr>
            <w:r w:rsidRPr="00A67E87">
              <w:t>-</w:t>
            </w:r>
          </w:p>
        </w:tc>
        <w:tc>
          <w:tcPr>
            <w:tcW w:w="183" w:type="dxa"/>
          </w:tcPr>
          <w:p w14:paraId="6E40F012" w14:textId="77777777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87" w:type="dxa"/>
          </w:tcPr>
          <w:p w14:paraId="4C46C718" w14:textId="77904BA6" w:rsidR="00967392" w:rsidRPr="00557693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  <w:r w:rsidRPr="00A67E87">
              <w:t>4,958.18</w:t>
            </w:r>
          </w:p>
        </w:tc>
        <w:tc>
          <w:tcPr>
            <w:tcW w:w="183" w:type="dxa"/>
          </w:tcPr>
          <w:p w14:paraId="5250B491" w14:textId="77777777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91" w:type="dxa"/>
            <w:hideMark/>
          </w:tcPr>
          <w:p w14:paraId="7D2BF823" w14:textId="6FE15D2E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  <w:r w:rsidRPr="00A67E87">
              <w:t>2,941.65</w:t>
            </w:r>
          </w:p>
        </w:tc>
      </w:tr>
      <w:tr w:rsidR="00967392" w:rsidRPr="00C854A1" w14:paraId="4877E951" w14:textId="77777777" w:rsidTr="00BA3D8F">
        <w:trPr>
          <w:cantSplit/>
        </w:trPr>
        <w:tc>
          <w:tcPr>
            <w:tcW w:w="3420" w:type="dxa"/>
            <w:vAlign w:val="bottom"/>
            <w:hideMark/>
          </w:tcPr>
          <w:p w14:paraId="6AF00F22" w14:textId="77777777" w:rsidR="00967392" w:rsidRPr="00C854A1" w:rsidRDefault="00967392" w:rsidP="00967392">
            <w:pPr>
              <w:pStyle w:val="acctfourfigures"/>
              <w:shd w:val="clear" w:color="auto" w:fill="FFFFFF"/>
              <w:tabs>
                <w:tab w:val="decimal" w:pos="0"/>
              </w:tabs>
              <w:spacing w:line="300" w:lineRule="exact"/>
              <w:ind w:left="-79" w:right="-79" w:firstLine="89"/>
              <w:contextualSpacing/>
              <w:jc w:val="both"/>
              <w:rPr>
                <w:rFonts w:cs="Times New Roman"/>
                <w:sz w:val="20"/>
                <w:highlight w:val="cyan"/>
                <w:lang w:val="en-US" w:bidi="th-TH"/>
              </w:rPr>
            </w:pPr>
            <w:r w:rsidRPr="00C854A1">
              <w:rPr>
                <w:rFonts w:cs="Times New Roman"/>
                <w:sz w:val="20"/>
              </w:rPr>
              <w:t>Inter-segment revenue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1850A" w14:textId="00F6C61B" w:rsidR="00967392" w:rsidRPr="00967392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jc w:val="center"/>
            </w:pPr>
            <w:r w:rsidRPr="00A67E87">
              <w:t>-</w:t>
            </w:r>
          </w:p>
        </w:tc>
        <w:tc>
          <w:tcPr>
            <w:tcW w:w="178" w:type="dxa"/>
          </w:tcPr>
          <w:p w14:paraId="01D98383" w14:textId="77777777" w:rsidR="00967392" w:rsidRPr="00967392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96F8E2" w14:textId="171ACAD8" w:rsidR="00967392" w:rsidRPr="00967392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jc w:val="center"/>
            </w:pPr>
            <w:r w:rsidRPr="00A67E87">
              <w:t>-</w:t>
            </w:r>
          </w:p>
        </w:tc>
        <w:tc>
          <w:tcPr>
            <w:tcW w:w="197" w:type="dxa"/>
            <w:gridSpan w:val="3"/>
          </w:tcPr>
          <w:p w14:paraId="0AD6A3BD" w14:textId="77777777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44587" w14:textId="4DE5F9A4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  <w:r w:rsidRPr="00A67E87">
              <w:t>0.01</w:t>
            </w:r>
          </w:p>
        </w:tc>
        <w:tc>
          <w:tcPr>
            <w:tcW w:w="193" w:type="dxa"/>
            <w:gridSpan w:val="2"/>
          </w:tcPr>
          <w:p w14:paraId="26FC2AE7" w14:textId="77777777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06B81C" w14:textId="3DDEC4D7" w:rsidR="00967392" w:rsidRPr="00967392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jc w:val="center"/>
            </w:pPr>
            <w:r w:rsidRPr="00A67E87">
              <w:t>-</w:t>
            </w:r>
          </w:p>
        </w:tc>
        <w:tc>
          <w:tcPr>
            <w:tcW w:w="183" w:type="dxa"/>
          </w:tcPr>
          <w:p w14:paraId="23D1DBFF" w14:textId="77777777" w:rsidR="00967392" w:rsidRPr="00967392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jc w:val="center"/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F18699" w14:textId="6EF4C624" w:rsidR="00967392" w:rsidRPr="00967392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jc w:val="center"/>
            </w:pPr>
            <w:r w:rsidRPr="00A67E87">
              <w:t>-</w:t>
            </w:r>
          </w:p>
        </w:tc>
        <w:tc>
          <w:tcPr>
            <w:tcW w:w="182" w:type="dxa"/>
          </w:tcPr>
          <w:p w14:paraId="00C587EF" w14:textId="77777777" w:rsidR="00967392" w:rsidRPr="00967392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FC81F7" w14:textId="358737ED" w:rsidR="00967392" w:rsidRPr="00967392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jc w:val="center"/>
            </w:pPr>
            <w:r w:rsidRPr="00A67E87">
              <w:t>-</w:t>
            </w:r>
          </w:p>
        </w:tc>
        <w:tc>
          <w:tcPr>
            <w:tcW w:w="183" w:type="dxa"/>
          </w:tcPr>
          <w:p w14:paraId="5612A5AA" w14:textId="77777777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6A544C" w14:textId="0E8F12C4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  <w:r w:rsidRPr="00A67E87">
              <w:t>(0.01)</w:t>
            </w:r>
          </w:p>
        </w:tc>
        <w:tc>
          <w:tcPr>
            <w:tcW w:w="183" w:type="dxa"/>
          </w:tcPr>
          <w:p w14:paraId="1E30A833" w14:textId="77777777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B17608" w14:textId="36559E64" w:rsidR="00967392" w:rsidRPr="00967392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jc w:val="center"/>
            </w:pPr>
            <w:r w:rsidRPr="00A67E87">
              <w:t>-</w:t>
            </w:r>
          </w:p>
        </w:tc>
        <w:tc>
          <w:tcPr>
            <w:tcW w:w="183" w:type="dxa"/>
          </w:tcPr>
          <w:p w14:paraId="7209F203" w14:textId="77777777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964685" w14:textId="54AE07FE" w:rsidR="00967392" w:rsidRPr="00967392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jc w:val="center"/>
            </w:pPr>
            <w:r w:rsidRPr="00A67E87">
              <w:t>-</w:t>
            </w:r>
          </w:p>
        </w:tc>
        <w:tc>
          <w:tcPr>
            <w:tcW w:w="183" w:type="dxa"/>
          </w:tcPr>
          <w:p w14:paraId="5A1BFF4F" w14:textId="77777777" w:rsidR="00967392" w:rsidRPr="00967392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1E4CDE" w14:textId="3F0329B6" w:rsidR="00967392" w:rsidRPr="00967392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jc w:val="center"/>
            </w:pPr>
            <w:r w:rsidRPr="00A67E87">
              <w:t>-</w:t>
            </w:r>
          </w:p>
        </w:tc>
      </w:tr>
      <w:tr w:rsidR="00967392" w:rsidRPr="00C854A1" w14:paraId="0A61F8E0" w14:textId="77777777" w:rsidTr="00BA3D8F">
        <w:trPr>
          <w:cantSplit/>
        </w:trPr>
        <w:tc>
          <w:tcPr>
            <w:tcW w:w="3420" w:type="dxa"/>
            <w:vAlign w:val="bottom"/>
            <w:hideMark/>
          </w:tcPr>
          <w:p w14:paraId="3B3EAE41" w14:textId="77777777" w:rsidR="00967392" w:rsidRPr="00C854A1" w:rsidRDefault="00967392" w:rsidP="00967392">
            <w:pPr>
              <w:shd w:val="clear" w:color="auto" w:fill="FFFFFF"/>
              <w:spacing w:line="300" w:lineRule="exact"/>
              <w:ind w:right="-79"/>
              <w:contextualSpacing/>
              <w:rPr>
                <w:rFonts w:cs="Times New Roman"/>
                <w:b/>
                <w:bCs/>
                <w:sz w:val="20"/>
                <w:highlight w:val="cyan"/>
              </w:rPr>
            </w:pPr>
            <w:r w:rsidRPr="00C854A1">
              <w:rPr>
                <w:rFonts w:cs="Times New Roman"/>
                <w:b/>
                <w:bCs/>
                <w:sz w:val="20"/>
              </w:rPr>
              <w:t>Total revenue</w:t>
            </w:r>
            <w:r>
              <w:rPr>
                <w:rFonts w:cs="Times New Roman"/>
                <w:b/>
                <w:bCs/>
                <w:sz w:val="20"/>
              </w:rPr>
              <w:t xml:space="preserve"> from sales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AFC7AE" w14:textId="541351AF" w:rsidR="00967392" w:rsidRPr="00370185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b/>
                <w:bCs/>
                <w:sz w:val="20"/>
              </w:rPr>
            </w:pPr>
            <w:r w:rsidRPr="00370185">
              <w:rPr>
                <w:b/>
                <w:bCs/>
              </w:rPr>
              <w:t>4,156.73</w:t>
            </w:r>
          </w:p>
        </w:tc>
        <w:tc>
          <w:tcPr>
            <w:tcW w:w="178" w:type="dxa"/>
          </w:tcPr>
          <w:p w14:paraId="688C56C5" w14:textId="77777777" w:rsidR="00967392" w:rsidRPr="00370185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AE9A772" w14:textId="79493D7D" w:rsidR="00967392" w:rsidRPr="00370185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b/>
                <w:bCs/>
                <w:sz w:val="20"/>
              </w:rPr>
            </w:pPr>
            <w:r w:rsidRPr="00370185">
              <w:rPr>
                <w:b/>
                <w:bCs/>
              </w:rPr>
              <w:t>2,116.69</w:t>
            </w:r>
          </w:p>
        </w:tc>
        <w:tc>
          <w:tcPr>
            <w:tcW w:w="197" w:type="dxa"/>
            <w:gridSpan w:val="3"/>
          </w:tcPr>
          <w:p w14:paraId="20C99F20" w14:textId="77777777" w:rsidR="00967392" w:rsidRPr="00370185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EA58E0" w14:textId="795EFF25" w:rsidR="00967392" w:rsidRPr="00370185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b/>
                <w:bCs/>
                <w:sz w:val="20"/>
              </w:rPr>
            </w:pPr>
            <w:r w:rsidRPr="00370185">
              <w:rPr>
                <w:b/>
                <w:bCs/>
              </w:rPr>
              <w:t>801.35</w:t>
            </w:r>
          </w:p>
        </w:tc>
        <w:tc>
          <w:tcPr>
            <w:tcW w:w="193" w:type="dxa"/>
            <w:gridSpan w:val="2"/>
          </w:tcPr>
          <w:p w14:paraId="466089CD" w14:textId="77777777" w:rsidR="00967392" w:rsidRPr="00370185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0936434" w14:textId="5D0D47C3" w:rsidR="00967392" w:rsidRPr="00370185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b/>
                <w:bCs/>
                <w:sz w:val="20"/>
              </w:rPr>
            </w:pPr>
            <w:r w:rsidRPr="00370185">
              <w:rPr>
                <w:b/>
                <w:bCs/>
              </w:rPr>
              <w:t>823.12</w:t>
            </w:r>
          </w:p>
        </w:tc>
        <w:tc>
          <w:tcPr>
            <w:tcW w:w="183" w:type="dxa"/>
          </w:tcPr>
          <w:p w14:paraId="3177D37E" w14:textId="77777777" w:rsidR="00967392" w:rsidRPr="00370185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F94FE1" w14:textId="42C9A269" w:rsidR="00967392" w:rsidRPr="00370185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b/>
                <w:bCs/>
                <w:sz w:val="20"/>
              </w:rPr>
            </w:pPr>
            <w:r w:rsidRPr="00370185">
              <w:rPr>
                <w:b/>
                <w:bCs/>
              </w:rPr>
              <w:t>0.1</w:t>
            </w:r>
            <w:r w:rsidR="005647A2" w:rsidRPr="00370185">
              <w:rPr>
                <w:b/>
                <w:bCs/>
              </w:rPr>
              <w:t>1</w:t>
            </w:r>
          </w:p>
        </w:tc>
        <w:tc>
          <w:tcPr>
            <w:tcW w:w="182" w:type="dxa"/>
          </w:tcPr>
          <w:p w14:paraId="637A5E8A" w14:textId="77777777" w:rsidR="00967392" w:rsidRPr="00370185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889B696" w14:textId="71DA365B" w:rsidR="00967392" w:rsidRPr="00370185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b/>
                <w:bCs/>
                <w:sz w:val="20"/>
              </w:rPr>
            </w:pPr>
            <w:r w:rsidRPr="00370185">
              <w:rPr>
                <w:b/>
                <w:bCs/>
              </w:rPr>
              <w:t>1.84</w:t>
            </w:r>
          </w:p>
        </w:tc>
        <w:tc>
          <w:tcPr>
            <w:tcW w:w="183" w:type="dxa"/>
          </w:tcPr>
          <w:p w14:paraId="062E8C43" w14:textId="77777777" w:rsidR="00967392" w:rsidRPr="00370185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C78BCE" w14:textId="2EE3A7C7" w:rsidR="00967392" w:rsidRPr="00370185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b/>
                <w:bCs/>
                <w:sz w:val="20"/>
              </w:rPr>
            </w:pPr>
            <w:r w:rsidRPr="00370185">
              <w:rPr>
                <w:b/>
                <w:bCs/>
              </w:rPr>
              <w:t>(0.01)</w:t>
            </w:r>
          </w:p>
        </w:tc>
        <w:tc>
          <w:tcPr>
            <w:tcW w:w="183" w:type="dxa"/>
          </w:tcPr>
          <w:p w14:paraId="7C4B30C7" w14:textId="77777777" w:rsidR="00967392" w:rsidRPr="00370185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B9B456A" w14:textId="483546C7" w:rsidR="00967392" w:rsidRPr="00370185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jc w:val="center"/>
              <w:rPr>
                <w:b/>
                <w:bCs/>
              </w:rPr>
            </w:pPr>
            <w:r w:rsidRPr="00370185">
              <w:rPr>
                <w:b/>
                <w:bCs/>
              </w:rPr>
              <w:t>-</w:t>
            </w:r>
          </w:p>
        </w:tc>
        <w:tc>
          <w:tcPr>
            <w:tcW w:w="183" w:type="dxa"/>
          </w:tcPr>
          <w:p w14:paraId="3EC2EEEA" w14:textId="77777777" w:rsidR="00967392" w:rsidRPr="00370185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546724" w14:textId="0FC49A37" w:rsidR="00967392" w:rsidRPr="00370185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b/>
                <w:bCs/>
                <w:sz w:val="20"/>
              </w:rPr>
            </w:pPr>
            <w:r w:rsidRPr="00370185">
              <w:rPr>
                <w:b/>
                <w:bCs/>
              </w:rPr>
              <w:t>4,958.18</w:t>
            </w:r>
          </w:p>
        </w:tc>
        <w:tc>
          <w:tcPr>
            <w:tcW w:w="183" w:type="dxa"/>
          </w:tcPr>
          <w:p w14:paraId="5C05ABA4" w14:textId="77777777" w:rsidR="00967392" w:rsidRPr="00370185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0968B11" w14:textId="7D57B119" w:rsidR="00967392" w:rsidRPr="00370185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b/>
                <w:bCs/>
                <w:sz w:val="20"/>
              </w:rPr>
            </w:pPr>
            <w:r w:rsidRPr="00370185">
              <w:rPr>
                <w:b/>
                <w:bCs/>
              </w:rPr>
              <w:t>2,941.65</w:t>
            </w:r>
          </w:p>
        </w:tc>
      </w:tr>
      <w:tr w:rsidR="00BC568F" w:rsidRPr="00C854A1" w14:paraId="14FCDDA2" w14:textId="77777777" w:rsidTr="0051374C">
        <w:trPr>
          <w:cantSplit/>
        </w:trPr>
        <w:tc>
          <w:tcPr>
            <w:tcW w:w="3420" w:type="dxa"/>
          </w:tcPr>
          <w:p w14:paraId="6B9559DA" w14:textId="77777777" w:rsidR="00BC568F" w:rsidRPr="00C854A1" w:rsidRDefault="00BC568F" w:rsidP="00BC568F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BA4EE0A" w14:textId="77777777" w:rsidR="00BC568F" w:rsidRPr="00C854A1" w:rsidRDefault="00BC568F" w:rsidP="00BC56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79" w:right="-79"/>
              <w:rPr>
                <w:rFonts w:ascii="Times New Roman" w:hAnsi="Times New Roman" w:cs="Times New Roman"/>
                <w:sz w:val="20"/>
                <w:szCs w:val="20"/>
                <w:cs/>
              </w:rPr>
            </w:pPr>
          </w:p>
        </w:tc>
        <w:tc>
          <w:tcPr>
            <w:tcW w:w="178" w:type="dxa"/>
            <w:vAlign w:val="bottom"/>
          </w:tcPr>
          <w:p w14:paraId="614CDA8F" w14:textId="77777777" w:rsidR="00BC568F" w:rsidRPr="00C854A1" w:rsidRDefault="00BC568F" w:rsidP="00BC56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79"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C69937D" w14:textId="77777777" w:rsidR="00BC568F" w:rsidRPr="00C854A1" w:rsidRDefault="00BC568F" w:rsidP="00BC56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79"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" w:type="dxa"/>
            <w:gridSpan w:val="3"/>
            <w:vAlign w:val="bottom"/>
          </w:tcPr>
          <w:p w14:paraId="594BFFB2" w14:textId="77777777" w:rsidR="00BC568F" w:rsidRPr="00C854A1" w:rsidRDefault="00BC568F" w:rsidP="00BC56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79"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39D2EF9" w14:textId="77777777" w:rsidR="00BC568F" w:rsidRPr="00C854A1" w:rsidRDefault="00BC568F" w:rsidP="00BC56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79"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501FE218" w14:textId="77777777" w:rsidR="00BC568F" w:rsidRPr="00C854A1" w:rsidRDefault="00BC568F" w:rsidP="00BC56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79"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231922D" w14:textId="77777777" w:rsidR="00BC568F" w:rsidRPr="00C854A1" w:rsidRDefault="00BC568F" w:rsidP="00BC56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79"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dxa"/>
            <w:vAlign w:val="bottom"/>
          </w:tcPr>
          <w:p w14:paraId="72C1B1EB" w14:textId="77777777" w:rsidR="00BC568F" w:rsidRPr="00C854A1" w:rsidRDefault="00BC568F" w:rsidP="00BC56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79"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BD38208" w14:textId="77777777" w:rsidR="00BC568F" w:rsidRPr="00C854A1" w:rsidRDefault="00BC568F" w:rsidP="00BC56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79"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dxa"/>
            <w:vAlign w:val="bottom"/>
          </w:tcPr>
          <w:p w14:paraId="4C30118C" w14:textId="77777777" w:rsidR="00BC568F" w:rsidRPr="00C854A1" w:rsidRDefault="00BC568F" w:rsidP="00BC56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79"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B1DFAE1" w14:textId="77777777" w:rsidR="00BC568F" w:rsidRPr="00C854A1" w:rsidRDefault="00BC568F" w:rsidP="00BC56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79"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dxa"/>
            <w:vAlign w:val="bottom"/>
          </w:tcPr>
          <w:p w14:paraId="782E6D77" w14:textId="77777777" w:rsidR="00BC568F" w:rsidRPr="00C854A1" w:rsidRDefault="00BC568F" w:rsidP="00BC56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79"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82A6571" w14:textId="77777777" w:rsidR="00BC568F" w:rsidRPr="00C854A1" w:rsidRDefault="00BC568F" w:rsidP="00BC56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79"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dxa"/>
            <w:vAlign w:val="bottom"/>
          </w:tcPr>
          <w:p w14:paraId="7D827996" w14:textId="77777777" w:rsidR="00BC568F" w:rsidRPr="00C854A1" w:rsidRDefault="00BC568F" w:rsidP="00BC56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79"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17F7205" w14:textId="77777777" w:rsidR="00BC568F" w:rsidRPr="00C854A1" w:rsidRDefault="00BC568F" w:rsidP="00BC56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79"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dxa"/>
            <w:vAlign w:val="bottom"/>
          </w:tcPr>
          <w:p w14:paraId="6145ED7A" w14:textId="77777777" w:rsidR="00BC568F" w:rsidRPr="00C854A1" w:rsidRDefault="00BC568F" w:rsidP="00BC56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79"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2B43BFC" w14:textId="77777777" w:rsidR="00BC568F" w:rsidRPr="00C854A1" w:rsidRDefault="00BC568F" w:rsidP="00BC56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79"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dxa"/>
            <w:vAlign w:val="bottom"/>
          </w:tcPr>
          <w:p w14:paraId="676E0424" w14:textId="77777777" w:rsidR="00BC568F" w:rsidRPr="00C854A1" w:rsidRDefault="00BC568F" w:rsidP="00BC56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79"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2A1D1DE" w14:textId="77777777" w:rsidR="00BC568F" w:rsidRPr="00C854A1" w:rsidRDefault="00BC568F" w:rsidP="00BC56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79"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7392" w:rsidRPr="00C854A1" w14:paraId="475E1F08" w14:textId="77777777" w:rsidTr="00BA3D8F">
        <w:trPr>
          <w:cantSplit/>
        </w:trPr>
        <w:tc>
          <w:tcPr>
            <w:tcW w:w="3420" w:type="dxa"/>
            <w:hideMark/>
          </w:tcPr>
          <w:p w14:paraId="3E81866A" w14:textId="77777777" w:rsidR="00026DD1" w:rsidRPr="00FE11F3" w:rsidRDefault="00967392" w:rsidP="00967392">
            <w:pPr>
              <w:shd w:val="clear" w:color="auto" w:fill="FFFFFF"/>
              <w:spacing w:line="300" w:lineRule="exact"/>
              <w:ind w:right="-79"/>
              <w:contextualSpacing/>
              <w:rPr>
                <w:rFonts w:cs="Times New Roman"/>
                <w:sz w:val="20"/>
              </w:rPr>
            </w:pPr>
            <w:r w:rsidRPr="00717025">
              <w:rPr>
                <w:rFonts w:cs="Times New Roman"/>
                <w:sz w:val="20"/>
              </w:rPr>
              <w:t xml:space="preserve">Segment </w:t>
            </w:r>
            <w:r w:rsidRPr="00F40CDB">
              <w:rPr>
                <w:rFonts w:cs="Times New Roman"/>
                <w:sz w:val="20"/>
              </w:rPr>
              <w:t xml:space="preserve">profit </w:t>
            </w:r>
            <w:r w:rsidRPr="00FE11F3">
              <w:rPr>
                <w:rFonts w:cs="Times New Roman"/>
                <w:sz w:val="20"/>
              </w:rPr>
              <w:t>(loss)</w:t>
            </w:r>
            <w:r w:rsidR="004B3F13" w:rsidRPr="00FE11F3">
              <w:rPr>
                <w:rFonts w:cs="Times New Roman"/>
                <w:b/>
                <w:bCs/>
                <w:sz w:val="20"/>
                <w:lang w:val="en-US"/>
              </w:rPr>
              <w:t xml:space="preserve"> </w:t>
            </w:r>
            <w:r w:rsidR="004B3F13" w:rsidRPr="00FE11F3">
              <w:rPr>
                <w:rFonts w:cs="Times New Roman"/>
                <w:sz w:val="20"/>
              </w:rPr>
              <w:t xml:space="preserve">before tax, </w:t>
            </w:r>
          </w:p>
          <w:p w14:paraId="170F4849" w14:textId="77777777" w:rsidR="00026DD1" w:rsidRPr="00FE11F3" w:rsidRDefault="00026DD1" w:rsidP="00967392">
            <w:pPr>
              <w:shd w:val="clear" w:color="auto" w:fill="FFFFFF"/>
              <w:spacing w:line="300" w:lineRule="exact"/>
              <w:ind w:right="-79"/>
              <w:contextualSpacing/>
              <w:rPr>
                <w:rFonts w:cs="Times New Roman"/>
                <w:sz w:val="20"/>
              </w:rPr>
            </w:pPr>
            <w:r w:rsidRPr="00FE11F3">
              <w:rPr>
                <w:rFonts w:cs="Times New Roman"/>
                <w:sz w:val="20"/>
              </w:rPr>
              <w:t xml:space="preserve">   </w:t>
            </w:r>
            <w:r w:rsidR="004B3F13" w:rsidRPr="00FE11F3">
              <w:rPr>
                <w:rFonts w:cs="Times New Roman"/>
                <w:sz w:val="20"/>
              </w:rPr>
              <w:t xml:space="preserve">finance cost, </w:t>
            </w:r>
            <w:r w:rsidR="00B40BED" w:rsidRPr="00FE11F3">
              <w:rPr>
                <w:rFonts w:cs="Times New Roman"/>
                <w:sz w:val="20"/>
              </w:rPr>
              <w:t>depreciation,</w:t>
            </w:r>
            <w:r w:rsidR="004B3F13" w:rsidRPr="00FE11F3">
              <w:rPr>
                <w:rFonts w:cs="Times New Roman"/>
                <w:sz w:val="20"/>
              </w:rPr>
              <w:t xml:space="preserve"> and </w:t>
            </w:r>
            <w:r w:rsidRPr="00FE11F3">
              <w:rPr>
                <w:rFonts w:cs="Times New Roman"/>
                <w:sz w:val="20"/>
              </w:rPr>
              <w:t xml:space="preserve"> </w:t>
            </w:r>
          </w:p>
          <w:p w14:paraId="43CF5B3B" w14:textId="73725F57" w:rsidR="00967392" w:rsidRPr="00791CAD" w:rsidRDefault="00026DD1" w:rsidP="00967392">
            <w:pPr>
              <w:shd w:val="clear" w:color="auto" w:fill="FFFFFF"/>
              <w:spacing w:line="300" w:lineRule="exact"/>
              <w:ind w:right="-79"/>
              <w:contextualSpacing/>
              <w:rPr>
                <w:rFonts w:cs="Times New Roman"/>
                <w:b/>
                <w:bCs/>
                <w:sz w:val="20"/>
                <w:highlight w:val="cyan"/>
                <w:lang w:val="en-US"/>
              </w:rPr>
            </w:pPr>
            <w:r w:rsidRPr="00FE11F3">
              <w:rPr>
                <w:rFonts w:cs="Times New Roman"/>
                <w:sz w:val="20"/>
              </w:rPr>
              <w:t xml:space="preserve">   </w:t>
            </w:r>
            <w:r w:rsidR="004B3F13" w:rsidRPr="00FE11F3">
              <w:rPr>
                <w:rFonts w:cs="Times New Roman"/>
                <w:sz w:val="20"/>
              </w:rPr>
              <w:t>amortisation</w:t>
            </w:r>
            <w:r w:rsidR="004B3F13" w:rsidRPr="00D262BF">
              <w:rPr>
                <w:rFonts w:cs="Times New Roman"/>
              </w:rPr>
              <w:t xml:space="preserve"> </w:t>
            </w:r>
          </w:p>
        </w:tc>
        <w:tc>
          <w:tcPr>
            <w:tcW w:w="990" w:type="dxa"/>
          </w:tcPr>
          <w:p w14:paraId="5CF1F211" w14:textId="77777777" w:rsidR="00F40CDB" w:rsidRDefault="00F40CDB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</w:pPr>
          </w:p>
          <w:p w14:paraId="6664B6BC" w14:textId="77777777" w:rsidR="00ED4928" w:rsidRDefault="00ED4928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lang w:bidi="th-TH"/>
              </w:rPr>
            </w:pPr>
          </w:p>
          <w:p w14:paraId="04EBCCF0" w14:textId="47DF8E59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  <w:r w:rsidRPr="00323B48">
              <w:t>20</w:t>
            </w:r>
            <w:r w:rsidR="00791CAD">
              <w:t>2</w:t>
            </w:r>
            <w:r w:rsidRPr="00323B48">
              <w:t>.</w:t>
            </w:r>
            <w:r w:rsidR="00791CAD">
              <w:t>03</w:t>
            </w:r>
          </w:p>
        </w:tc>
        <w:tc>
          <w:tcPr>
            <w:tcW w:w="178" w:type="dxa"/>
          </w:tcPr>
          <w:p w14:paraId="6521D93E" w14:textId="77777777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91" w:type="dxa"/>
            <w:hideMark/>
          </w:tcPr>
          <w:p w14:paraId="6172EF3A" w14:textId="77777777" w:rsidR="00F40CDB" w:rsidRDefault="00F40CDB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</w:pPr>
          </w:p>
          <w:p w14:paraId="1B6D6BF2" w14:textId="77777777" w:rsidR="00ED4928" w:rsidRDefault="00ED4928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lang w:bidi="th-TH"/>
              </w:rPr>
            </w:pPr>
          </w:p>
          <w:p w14:paraId="5E98195B" w14:textId="40C3324C" w:rsidR="00967392" w:rsidRPr="00C854A1" w:rsidRDefault="00A55964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  <w:r>
              <w:t>68.08</w:t>
            </w:r>
          </w:p>
        </w:tc>
        <w:tc>
          <w:tcPr>
            <w:tcW w:w="189" w:type="dxa"/>
            <w:gridSpan w:val="2"/>
          </w:tcPr>
          <w:p w14:paraId="0C119F3D" w14:textId="77777777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82" w:type="dxa"/>
            <w:gridSpan w:val="2"/>
          </w:tcPr>
          <w:p w14:paraId="53CABE55" w14:textId="77777777" w:rsidR="00F40CDB" w:rsidRDefault="00F40CDB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</w:pPr>
          </w:p>
          <w:p w14:paraId="6A687E9B" w14:textId="77777777" w:rsidR="00ED4928" w:rsidRDefault="00ED4928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lang w:bidi="th-TH"/>
              </w:rPr>
            </w:pPr>
          </w:p>
          <w:p w14:paraId="1B169F36" w14:textId="4FD2F0B0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  <w:lang w:bidi="th-TH"/>
              </w:rPr>
            </w:pPr>
            <w:r w:rsidRPr="00323B48">
              <w:t>73.7</w:t>
            </w:r>
            <w:r w:rsidR="00A55964">
              <w:t>0</w:t>
            </w:r>
          </w:p>
        </w:tc>
        <w:tc>
          <w:tcPr>
            <w:tcW w:w="181" w:type="dxa"/>
          </w:tcPr>
          <w:p w14:paraId="4DE688FF" w14:textId="77777777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1079" w:type="dxa"/>
            <w:gridSpan w:val="2"/>
            <w:hideMark/>
          </w:tcPr>
          <w:p w14:paraId="7B410419" w14:textId="77777777" w:rsidR="00F40CDB" w:rsidRDefault="00F40CDB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</w:pPr>
          </w:p>
          <w:p w14:paraId="06D782BA" w14:textId="77777777" w:rsidR="00ED4928" w:rsidRDefault="00ED4928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lang w:bidi="th-TH"/>
              </w:rPr>
            </w:pPr>
          </w:p>
          <w:p w14:paraId="20228930" w14:textId="45CDE503" w:rsidR="00967392" w:rsidRPr="00C854A1" w:rsidRDefault="007B0103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  <w:r>
              <w:t>63.53</w:t>
            </w:r>
          </w:p>
        </w:tc>
        <w:tc>
          <w:tcPr>
            <w:tcW w:w="183" w:type="dxa"/>
          </w:tcPr>
          <w:p w14:paraId="67F5B526" w14:textId="77777777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87" w:type="dxa"/>
          </w:tcPr>
          <w:p w14:paraId="2CAA1EBC" w14:textId="77777777" w:rsidR="00F40CDB" w:rsidRDefault="00F40CDB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</w:pPr>
          </w:p>
          <w:p w14:paraId="792B9BBE" w14:textId="77777777" w:rsidR="00ED4928" w:rsidRDefault="00ED4928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lang w:bidi="th-TH"/>
              </w:rPr>
            </w:pPr>
          </w:p>
          <w:p w14:paraId="58337448" w14:textId="14BEDCDC" w:rsidR="00967392" w:rsidRPr="00C854A1" w:rsidRDefault="00791CAD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  <w:lang w:bidi="th-TH"/>
              </w:rPr>
            </w:pPr>
            <w:r>
              <w:t>32.52</w:t>
            </w:r>
          </w:p>
        </w:tc>
        <w:tc>
          <w:tcPr>
            <w:tcW w:w="182" w:type="dxa"/>
          </w:tcPr>
          <w:p w14:paraId="4900C333" w14:textId="77777777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92" w:type="dxa"/>
            <w:hideMark/>
          </w:tcPr>
          <w:p w14:paraId="1B97AC43" w14:textId="77777777" w:rsidR="00F40CDB" w:rsidRDefault="00F40CDB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</w:pPr>
          </w:p>
          <w:p w14:paraId="16E2B79F" w14:textId="77777777" w:rsidR="00ED4928" w:rsidRDefault="00ED4928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lang w:bidi="th-TH"/>
              </w:rPr>
            </w:pPr>
          </w:p>
          <w:p w14:paraId="3D4D5B96" w14:textId="1902AE3A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  <w:r w:rsidRPr="00323B48">
              <w:t>(</w:t>
            </w:r>
            <w:r w:rsidR="007B0103">
              <w:t>10.38</w:t>
            </w:r>
            <w:r w:rsidRPr="00323B48">
              <w:t>)</w:t>
            </w:r>
          </w:p>
        </w:tc>
        <w:tc>
          <w:tcPr>
            <w:tcW w:w="183" w:type="dxa"/>
          </w:tcPr>
          <w:p w14:paraId="5BBF5E16" w14:textId="77777777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1073" w:type="dxa"/>
          </w:tcPr>
          <w:p w14:paraId="74D77EE1" w14:textId="77777777" w:rsidR="009461C0" w:rsidRDefault="009461C0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</w:pPr>
          </w:p>
          <w:p w14:paraId="4705BE5F" w14:textId="77777777" w:rsidR="00ED4928" w:rsidRDefault="00ED4928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lang w:bidi="th-TH"/>
              </w:rPr>
            </w:pPr>
          </w:p>
          <w:p w14:paraId="57894E9A" w14:textId="12AB0C5B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  <w:lang w:val="en-US" w:bidi="th-TH"/>
              </w:rPr>
            </w:pPr>
            <w:r w:rsidRPr="00323B48">
              <w:t>(24.54)</w:t>
            </w:r>
          </w:p>
        </w:tc>
        <w:tc>
          <w:tcPr>
            <w:tcW w:w="183" w:type="dxa"/>
          </w:tcPr>
          <w:p w14:paraId="49995744" w14:textId="77777777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87" w:type="dxa"/>
            <w:hideMark/>
          </w:tcPr>
          <w:p w14:paraId="3DBA0445" w14:textId="77777777" w:rsidR="009461C0" w:rsidRDefault="009461C0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</w:pPr>
          </w:p>
          <w:p w14:paraId="3EC93A2A" w14:textId="77777777" w:rsidR="00ED4928" w:rsidRDefault="00ED4928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lang w:bidi="th-TH"/>
              </w:rPr>
            </w:pPr>
          </w:p>
          <w:p w14:paraId="1AB5A612" w14:textId="42652F02" w:rsidR="00967392" w:rsidRPr="00C854A1" w:rsidRDefault="007B0103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  <w:r>
              <w:t>(14.11)</w:t>
            </w:r>
          </w:p>
        </w:tc>
        <w:tc>
          <w:tcPr>
            <w:tcW w:w="183" w:type="dxa"/>
          </w:tcPr>
          <w:p w14:paraId="45B0B643" w14:textId="77777777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87" w:type="dxa"/>
          </w:tcPr>
          <w:p w14:paraId="29F9DE42" w14:textId="77777777" w:rsidR="009461C0" w:rsidRDefault="009461C0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</w:pPr>
          </w:p>
          <w:p w14:paraId="6BB51BD8" w14:textId="77777777" w:rsidR="00ED4928" w:rsidRDefault="00ED4928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lang w:bidi="th-TH"/>
              </w:rPr>
            </w:pPr>
          </w:p>
          <w:p w14:paraId="274D0B3F" w14:textId="48C94050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  <w:lang w:bidi="th-TH"/>
              </w:rPr>
            </w:pPr>
            <w:r w:rsidRPr="00323B48">
              <w:t>283.71</w:t>
            </w:r>
          </w:p>
        </w:tc>
        <w:tc>
          <w:tcPr>
            <w:tcW w:w="183" w:type="dxa"/>
          </w:tcPr>
          <w:p w14:paraId="51B540BC" w14:textId="77777777" w:rsidR="00967392" w:rsidRPr="00C854A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91" w:type="dxa"/>
            <w:hideMark/>
          </w:tcPr>
          <w:p w14:paraId="61BA844C" w14:textId="77777777" w:rsidR="009461C0" w:rsidRPr="00ED4928" w:rsidRDefault="009461C0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</w:pPr>
          </w:p>
          <w:p w14:paraId="206C6008" w14:textId="77777777" w:rsidR="00ED4928" w:rsidRPr="00ED4928" w:rsidRDefault="00ED4928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</w:pPr>
          </w:p>
          <w:p w14:paraId="318145C3" w14:textId="1DFA250F" w:rsidR="00967392" w:rsidRPr="00ED4928" w:rsidRDefault="00341D57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</w:pPr>
            <w:r w:rsidRPr="00ED4928">
              <w:t>107.12</w:t>
            </w:r>
          </w:p>
        </w:tc>
      </w:tr>
      <w:tr w:rsidR="00D54C1F" w:rsidRPr="003229F1" w14:paraId="0A00D08B" w14:textId="77777777" w:rsidTr="00153C89">
        <w:trPr>
          <w:cantSplit/>
        </w:trPr>
        <w:tc>
          <w:tcPr>
            <w:tcW w:w="3420" w:type="dxa"/>
            <w:vAlign w:val="bottom"/>
          </w:tcPr>
          <w:p w14:paraId="36669E59" w14:textId="78071E4C" w:rsidR="00D54C1F" w:rsidRPr="00C854A1" w:rsidRDefault="00D54C1F" w:rsidP="00D54C1F">
            <w:pPr>
              <w:shd w:val="clear" w:color="auto" w:fill="FFFFFF"/>
              <w:spacing w:line="300" w:lineRule="exact"/>
              <w:ind w:left="192" w:right="-79" w:hanging="87"/>
              <w:contextualSpacing/>
              <w:rPr>
                <w:rFonts w:cs="Times New Roman"/>
                <w:b/>
                <w:bCs/>
                <w:sz w:val="20"/>
                <w:highlight w:val="cyan"/>
              </w:rPr>
            </w:pPr>
          </w:p>
        </w:tc>
        <w:tc>
          <w:tcPr>
            <w:tcW w:w="990" w:type="dxa"/>
          </w:tcPr>
          <w:p w14:paraId="19D57D4C" w14:textId="107F204F" w:rsidR="00D54C1F" w:rsidRPr="00557693" w:rsidRDefault="00D54C1F" w:rsidP="00D54C1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  <w:cs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E349298" w14:textId="77777777" w:rsidR="00D54C1F" w:rsidRPr="00C854A1" w:rsidRDefault="00D54C1F" w:rsidP="00D54C1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91" w:type="dxa"/>
          </w:tcPr>
          <w:p w14:paraId="31E89DB9" w14:textId="2E871D63" w:rsidR="00D54C1F" w:rsidRPr="00D54C1F" w:rsidRDefault="00D54C1F" w:rsidP="00D54C1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  <w:lang w:val="en-US" w:bidi="th-TH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43F78724" w14:textId="77777777" w:rsidR="00D54C1F" w:rsidRPr="00D54C1F" w:rsidRDefault="00D54C1F" w:rsidP="00D54C1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  <w:lang w:val="en-US" w:bidi="th-TH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0A084E1E" w14:textId="00A7557C" w:rsidR="00D54C1F" w:rsidRPr="00557693" w:rsidRDefault="00D54C1F" w:rsidP="00D54C1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BA986CC" w14:textId="77777777" w:rsidR="00D54C1F" w:rsidRPr="00557693" w:rsidRDefault="00D54C1F" w:rsidP="00D54C1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  <w:lang w:val="en-US" w:bidi="th-TH"/>
              </w:rPr>
            </w:pPr>
          </w:p>
        </w:tc>
        <w:tc>
          <w:tcPr>
            <w:tcW w:w="1079" w:type="dxa"/>
            <w:gridSpan w:val="2"/>
          </w:tcPr>
          <w:p w14:paraId="31A53F44" w14:textId="290A067B" w:rsidR="00D54C1F" w:rsidRPr="00557693" w:rsidRDefault="00D54C1F" w:rsidP="00D54C1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2B78D09F" w14:textId="77777777" w:rsidR="00D54C1F" w:rsidRPr="00557693" w:rsidRDefault="00D54C1F" w:rsidP="00D54C1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54E83116" w14:textId="4094D707" w:rsidR="00D54C1F" w:rsidRPr="00557693" w:rsidRDefault="00D54C1F" w:rsidP="00D54C1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AB00436" w14:textId="77777777" w:rsidR="00D54C1F" w:rsidRPr="00557693" w:rsidRDefault="00D54C1F" w:rsidP="00D54C1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  <w:lang w:val="en-US" w:bidi="th-TH"/>
              </w:rPr>
            </w:pPr>
          </w:p>
        </w:tc>
        <w:tc>
          <w:tcPr>
            <w:tcW w:w="992" w:type="dxa"/>
          </w:tcPr>
          <w:p w14:paraId="7D9E890B" w14:textId="37E7542B" w:rsidR="00D54C1F" w:rsidRPr="00557693" w:rsidRDefault="00D54C1F" w:rsidP="00D54C1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45FC6DBF" w14:textId="77777777" w:rsidR="00D54C1F" w:rsidRPr="00557693" w:rsidRDefault="00D54C1F" w:rsidP="00D54C1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  <w:lang w:val="en-US" w:bidi="th-TH"/>
              </w:rPr>
            </w:pPr>
          </w:p>
        </w:tc>
        <w:tc>
          <w:tcPr>
            <w:tcW w:w="1073" w:type="dxa"/>
            <w:vAlign w:val="bottom"/>
          </w:tcPr>
          <w:p w14:paraId="000B10E2" w14:textId="50ED3A6D" w:rsidR="00D54C1F" w:rsidRPr="00557693" w:rsidRDefault="00D54C1F" w:rsidP="00D54C1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43934F12" w14:textId="77777777" w:rsidR="00D54C1F" w:rsidRPr="00557693" w:rsidRDefault="00D54C1F" w:rsidP="00D54C1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  <w:lang w:val="en-US" w:bidi="th-TH"/>
              </w:rPr>
            </w:pPr>
          </w:p>
        </w:tc>
        <w:tc>
          <w:tcPr>
            <w:tcW w:w="987" w:type="dxa"/>
          </w:tcPr>
          <w:p w14:paraId="054D3C63" w14:textId="759ADBC0" w:rsidR="00D54C1F" w:rsidRPr="00557693" w:rsidRDefault="00D54C1F" w:rsidP="00D54C1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7F1250B7" w14:textId="77777777" w:rsidR="00D54C1F" w:rsidRPr="00557693" w:rsidRDefault="00D54C1F" w:rsidP="00D54C1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7CAF89DE" w14:textId="2715423D" w:rsidR="00D54C1F" w:rsidRPr="00557693" w:rsidRDefault="00D54C1F" w:rsidP="00D54C1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7549008F" w14:textId="77777777" w:rsidR="00D54C1F" w:rsidRPr="00557693" w:rsidRDefault="00D54C1F" w:rsidP="00D54C1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  <w:lang w:val="en-US" w:bidi="th-TH"/>
              </w:rPr>
            </w:pPr>
          </w:p>
        </w:tc>
        <w:tc>
          <w:tcPr>
            <w:tcW w:w="991" w:type="dxa"/>
          </w:tcPr>
          <w:p w14:paraId="0CA751FB" w14:textId="49E9BD70" w:rsidR="00D54C1F" w:rsidRPr="00557693" w:rsidRDefault="00D54C1F" w:rsidP="00D54C1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  <w:lang w:val="en-US" w:bidi="th-TH"/>
              </w:rPr>
            </w:pPr>
          </w:p>
        </w:tc>
      </w:tr>
    </w:tbl>
    <w:p w14:paraId="4E44F40C" w14:textId="77777777" w:rsidR="00924922" w:rsidRPr="00E23887" w:rsidRDefault="00924922" w:rsidP="006C25D6">
      <w:pPr>
        <w:pStyle w:val="BodyText"/>
        <w:spacing w:after="0" w:line="240" w:lineRule="atLeast"/>
        <w:ind w:left="900"/>
        <w:rPr>
          <w:lang w:val="en-GB"/>
        </w:rPr>
      </w:pPr>
    </w:p>
    <w:p w14:paraId="73415CEA" w14:textId="77777777" w:rsidR="00FD7D57" w:rsidRDefault="00717025" w:rsidP="006C25D6">
      <w:pPr>
        <w:tabs>
          <w:tab w:val="left" w:pos="3620"/>
        </w:tabs>
        <w:spacing w:line="240" w:lineRule="atLeast"/>
        <w:ind w:left="540"/>
        <w:rPr>
          <w:rFonts w:cs="Times New Roman"/>
          <w:szCs w:val="22"/>
          <w:lang w:val="en-US" w:bidi="th-TH"/>
        </w:rPr>
      </w:pPr>
      <w:r w:rsidRPr="00717025">
        <w:rPr>
          <w:rFonts w:cs="Times New Roman"/>
          <w:szCs w:val="22"/>
          <w:lang w:val="en-US" w:bidi="th-TH"/>
        </w:rPr>
        <w:t xml:space="preserve">The Group has a timing of revenue recognition mainly from sales of goods which are </w:t>
      </w:r>
      <w:proofErr w:type="spellStart"/>
      <w:r w:rsidRPr="00717025">
        <w:rPr>
          <w:rFonts w:cs="Times New Roman"/>
          <w:szCs w:val="22"/>
          <w:lang w:val="en-US" w:bidi="th-TH"/>
        </w:rPr>
        <w:t>recognised</w:t>
      </w:r>
      <w:proofErr w:type="spellEnd"/>
      <w:r w:rsidRPr="00717025">
        <w:rPr>
          <w:rFonts w:cs="Times New Roman"/>
          <w:szCs w:val="22"/>
          <w:lang w:val="en-US" w:bidi="th-TH"/>
        </w:rPr>
        <w:t xml:space="preserve"> at a point in time.</w:t>
      </w:r>
    </w:p>
    <w:p w14:paraId="76E4685B" w14:textId="77777777" w:rsidR="00A95C09" w:rsidRDefault="00A95C09" w:rsidP="006C25D6">
      <w:pPr>
        <w:tabs>
          <w:tab w:val="left" w:pos="3620"/>
        </w:tabs>
        <w:spacing w:line="240" w:lineRule="atLeast"/>
        <w:ind w:left="540"/>
        <w:rPr>
          <w:rFonts w:cs="Times New Roman"/>
          <w:szCs w:val="22"/>
          <w:lang w:val="en-US" w:bidi="th-TH"/>
        </w:rPr>
      </w:pPr>
    </w:p>
    <w:p w14:paraId="338465F1" w14:textId="6147F097" w:rsidR="00A95C09" w:rsidRPr="00D262BF" w:rsidRDefault="00A95C09" w:rsidP="006C25D6">
      <w:pPr>
        <w:pStyle w:val="BodyText"/>
        <w:spacing w:after="0" w:line="240" w:lineRule="atLeast"/>
        <w:ind w:left="540"/>
        <w:jc w:val="both"/>
        <w:rPr>
          <w:rFonts w:cs="Times New Roman"/>
          <w:i/>
          <w:iCs/>
          <w:szCs w:val="22"/>
        </w:rPr>
      </w:pPr>
      <w:r w:rsidRPr="00D262BF">
        <w:rPr>
          <w:rFonts w:cs="Times New Roman"/>
        </w:rPr>
        <w:tab/>
      </w:r>
      <w:r w:rsidRPr="00D262BF">
        <w:rPr>
          <w:rFonts w:cs="Times New Roman"/>
          <w:i/>
          <w:iCs/>
          <w:szCs w:val="22"/>
        </w:rPr>
        <w:t>Major customer</w:t>
      </w:r>
      <w:r w:rsidR="00BA3D8F">
        <w:rPr>
          <w:rFonts w:cs="Times New Roman"/>
          <w:i/>
          <w:iCs/>
          <w:szCs w:val="22"/>
        </w:rPr>
        <w:t>s</w:t>
      </w:r>
      <w:r w:rsidRPr="00D262BF">
        <w:rPr>
          <w:rFonts w:cs="Times New Roman"/>
          <w:i/>
          <w:iCs/>
          <w:szCs w:val="22"/>
        </w:rPr>
        <w:t xml:space="preserve"> </w:t>
      </w:r>
    </w:p>
    <w:p w14:paraId="7947A431" w14:textId="77777777" w:rsidR="00A95C09" w:rsidRPr="00D262BF" w:rsidRDefault="00A95C09" w:rsidP="006C25D6">
      <w:pPr>
        <w:pStyle w:val="BodyText"/>
        <w:spacing w:after="0" w:line="240" w:lineRule="atLeast"/>
        <w:ind w:left="540"/>
        <w:jc w:val="both"/>
        <w:rPr>
          <w:rFonts w:cs="Times New Roman"/>
          <w:szCs w:val="22"/>
        </w:rPr>
      </w:pPr>
    </w:p>
    <w:p w14:paraId="4E58B8FE" w14:textId="602F2836" w:rsidR="00A95C09" w:rsidRDefault="00A95C09" w:rsidP="006C25D6">
      <w:pPr>
        <w:pStyle w:val="BodyText"/>
        <w:spacing w:after="0" w:line="240" w:lineRule="atLeast"/>
        <w:ind w:left="540"/>
        <w:jc w:val="both"/>
        <w:rPr>
          <w:rFonts w:cstheme="minorBidi"/>
          <w:szCs w:val="28"/>
          <w:lang w:bidi="th-TH"/>
        </w:rPr>
      </w:pPr>
      <w:r w:rsidRPr="00D262BF">
        <w:rPr>
          <w:rFonts w:cs="Times New Roman"/>
          <w:szCs w:val="22"/>
        </w:rPr>
        <w:tab/>
        <w:t xml:space="preserve">Revenues </w:t>
      </w:r>
      <w:r w:rsidRPr="0099068D">
        <w:rPr>
          <w:rFonts w:cs="Times New Roman"/>
          <w:szCs w:val="22"/>
        </w:rPr>
        <w:t xml:space="preserve">from </w:t>
      </w:r>
      <w:r w:rsidR="00A61F7B" w:rsidRPr="0099068D">
        <w:rPr>
          <w:rFonts w:cs="Times New Roman"/>
          <w:szCs w:val="22"/>
        </w:rPr>
        <w:t>major</w:t>
      </w:r>
      <w:r w:rsidRPr="0099068D">
        <w:rPr>
          <w:rFonts w:cs="Times New Roman"/>
          <w:szCs w:val="22"/>
        </w:rPr>
        <w:t xml:space="preserve"> customer</w:t>
      </w:r>
      <w:r w:rsidR="0099068D" w:rsidRPr="0099068D">
        <w:rPr>
          <w:rFonts w:cs="Times New Roman"/>
          <w:szCs w:val="22"/>
        </w:rPr>
        <w:t>s</w:t>
      </w:r>
      <w:r w:rsidRPr="0099068D">
        <w:rPr>
          <w:rFonts w:cs="Times New Roman"/>
          <w:szCs w:val="22"/>
        </w:rPr>
        <w:t xml:space="preserve"> of the Group's segment</w:t>
      </w:r>
      <w:r w:rsidRPr="00D262BF">
        <w:rPr>
          <w:rFonts w:cs="Times New Roman"/>
          <w:szCs w:val="22"/>
        </w:rPr>
        <w:t xml:space="preserve"> 1 and 2 represents approximately </w:t>
      </w:r>
      <w:r w:rsidRPr="00115D02">
        <w:rPr>
          <w:rFonts w:cs="Times New Roman"/>
          <w:szCs w:val="22"/>
        </w:rPr>
        <w:t xml:space="preserve">Baht </w:t>
      </w:r>
      <w:r w:rsidR="00EF7B90">
        <w:rPr>
          <w:rFonts w:cs="Times New Roman"/>
          <w:szCs w:val="22"/>
        </w:rPr>
        <w:t>4,</w:t>
      </w:r>
      <w:r w:rsidR="00B67E73">
        <w:rPr>
          <w:rFonts w:cs="Times New Roman"/>
          <w:szCs w:val="22"/>
        </w:rPr>
        <w:t>694</w:t>
      </w:r>
      <w:r w:rsidRPr="00D262BF">
        <w:rPr>
          <w:rFonts w:cs="Times New Roman"/>
          <w:szCs w:val="22"/>
        </w:rPr>
        <w:t xml:space="preserve"> million </w:t>
      </w:r>
      <w:r w:rsidRPr="00D262BF">
        <w:rPr>
          <w:rFonts w:cs="Times New Roman"/>
          <w:i/>
          <w:iCs/>
          <w:szCs w:val="22"/>
        </w:rPr>
        <w:t>(202</w:t>
      </w:r>
      <w:r w:rsidR="00EF7B90">
        <w:rPr>
          <w:rFonts w:cs="Times New Roman"/>
          <w:i/>
          <w:iCs/>
          <w:szCs w:val="22"/>
        </w:rPr>
        <w:t>3</w:t>
      </w:r>
      <w:r w:rsidRPr="00D262BF">
        <w:rPr>
          <w:rFonts w:cs="Times New Roman"/>
          <w:i/>
          <w:iCs/>
          <w:szCs w:val="22"/>
        </w:rPr>
        <w:t xml:space="preserve">: Baht </w:t>
      </w:r>
      <w:r w:rsidR="0067477D">
        <w:rPr>
          <w:rFonts w:cs="Times New Roman"/>
          <w:i/>
          <w:iCs/>
          <w:szCs w:val="22"/>
        </w:rPr>
        <w:t>2,473</w:t>
      </w:r>
      <w:r w:rsidRPr="00D262BF">
        <w:rPr>
          <w:rFonts w:cs="Times New Roman"/>
          <w:i/>
          <w:iCs/>
          <w:szCs w:val="22"/>
        </w:rPr>
        <w:t xml:space="preserve"> million) </w:t>
      </w:r>
      <w:r w:rsidRPr="00D262BF">
        <w:rPr>
          <w:rFonts w:cs="Times New Roman"/>
          <w:szCs w:val="22"/>
        </w:rPr>
        <w:t>of the Group's total revenue</w:t>
      </w:r>
      <w:r w:rsidR="00BA3D8F">
        <w:rPr>
          <w:rFonts w:cstheme="minorBidi"/>
          <w:szCs w:val="28"/>
          <w:lang w:bidi="th-TH"/>
        </w:rPr>
        <w:t>.</w:t>
      </w:r>
    </w:p>
    <w:p w14:paraId="67E2E2CE" w14:textId="77777777" w:rsidR="004A6A76" w:rsidRDefault="004A6A76" w:rsidP="006C25D6">
      <w:pPr>
        <w:pStyle w:val="BodyText"/>
        <w:spacing w:after="0" w:line="240" w:lineRule="atLeast"/>
        <w:ind w:left="547" w:hanging="547"/>
        <w:jc w:val="both"/>
        <w:rPr>
          <w:rFonts w:cstheme="minorBidi"/>
          <w:szCs w:val="28"/>
          <w:lang w:bidi="th-TH"/>
        </w:rPr>
      </w:pPr>
    </w:p>
    <w:p w14:paraId="2CD0C969" w14:textId="77777777" w:rsidR="004A6A76" w:rsidRPr="00DF65D2" w:rsidRDefault="004A6A76" w:rsidP="006C25D6">
      <w:pPr>
        <w:pStyle w:val="BodyText"/>
        <w:spacing w:after="0" w:line="240" w:lineRule="atLeast"/>
        <w:ind w:left="547" w:hanging="547"/>
        <w:jc w:val="both"/>
        <w:rPr>
          <w:rFonts w:cstheme="minorBidi"/>
          <w:szCs w:val="28"/>
          <w:lang w:val="en-US" w:bidi="th-TH"/>
        </w:rPr>
      </w:pPr>
    </w:p>
    <w:p w14:paraId="7B8763ED" w14:textId="77777777" w:rsidR="004A6A76" w:rsidRDefault="004A6A76" w:rsidP="006C25D6">
      <w:pPr>
        <w:pStyle w:val="BodyText"/>
        <w:spacing w:after="0" w:line="240" w:lineRule="atLeast"/>
        <w:ind w:left="547" w:hanging="547"/>
        <w:jc w:val="both"/>
        <w:rPr>
          <w:rFonts w:cstheme="minorBidi"/>
          <w:szCs w:val="28"/>
          <w:lang w:bidi="th-TH"/>
        </w:rPr>
      </w:pPr>
    </w:p>
    <w:p w14:paraId="7CC29594" w14:textId="77777777" w:rsidR="004A6A76" w:rsidRDefault="004A6A76" w:rsidP="00B40BED">
      <w:pPr>
        <w:pStyle w:val="BodyText"/>
        <w:spacing w:after="0" w:line="240" w:lineRule="atLeast"/>
        <w:ind w:left="547" w:hanging="547"/>
        <w:jc w:val="both"/>
        <w:rPr>
          <w:rFonts w:cstheme="minorBidi"/>
          <w:szCs w:val="28"/>
          <w:lang w:bidi="th-TH"/>
        </w:rPr>
      </w:pPr>
    </w:p>
    <w:p w14:paraId="450D5E73" w14:textId="77777777" w:rsidR="004A6A76" w:rsidRPr="00FE11F3" w:rsidRDefault="004A6A76" w:rsidP="00B40BED">
      <w:pPr>
        <w:pStyle w:val="BodyText"/>
        <w:spacing w:after="0" w:line="240" w:lineRule="atLeast"/>
        <w:ind w:left="547" w:hanging="547"/>
        <w:jc w:val="both"/>
        <w:rPr>
          <w:rFonts w:cstheme="minorBidi"/>
          <w:szCs w:val="28"/>
          <w:cs/>
          <w:lang w:val="en-US" w:bidi="th-TH"/>
        </w:rPr>
      </w:pPr>
    </w:p>
    <w:p w14:paraId="23AA92DB" w14:textId="77777777" w:rsidR="004A6A76" w:rsidRDefault="004A6A76" w:rsidP="00B40BED">
      <w:pPr>
        <w:pStyle w:val="BodyText"/>
        <w:spacing w:after="0" w:line="240" w:lineRule="atLeast"/>
        <w:ind w:left="547" w:hanging="547"/>
        <w:jc w:val="both"/>
        <w:rPr>
          <w:rFonts w:cstheme="minorBidi"/>
          <w:szCs w:val="28"/>
          <w:lang w:bidi="th-TH"/>
        </w:rPr>
      </w:pPr>
    </w:p>
    <w:p w14:paraId="1E953E30" w14:textId="77777777" w:rsidR="004A6A76" w:rsidRDefault="004A6A76" w:rsidP="00B40BED">
      <w:pPr>
        <w:pStyle w:val="BodyText"/>
        <w:spacing w:after="0" w:line="240" w:lineRule="atLeast"/>
        <w:ind w:left="547" w:hanging="547"/>
        <w:jc w:val="both"/>
        <w:rPr>
          <w:rFonts w:cstheme="minorBidi"/>
          <w:szCs w:val="28"/>
          <w:lang w:bidi="th-TH"/>
        </w:rPr>
      </w:pPr>
    </w:p>
    <w:p w14:paraId="596082BD" w14:textId="77777777" w:rsidR="004A6A76" w:rsidRDefault="004A6A76" w:rsidP="00B40BED">
      <w:pPr>
        <w:pStyle w:val="BodyText"/>
        <w:spacing w:after="0" w:line="240" w:lineRule="atLeast"/>
        <w:ind w:left="547" w:hanging="547"/>
        <w:jc w:val="both"/>
        <w:rPr>
          <w:rFonts w:cstheme="minorBidi"/>
          <w:szCs w:val="28"/>
          <w:lang w:bidi="th-TH"/>
        </w:rPr>
      </w:pPr>
    </w:p>
    <w:p w14:paraId="2948AA08" w14:textId="77777777" w:rsidR="003916DB" w:rsidRDefault="003916DB" w:rsidP="00B40BED">
      <w:pPr>
        <w:pStyle w:val="BodyText"/>
        <w:spacing w:after="0" w:line="240" w:lineRule="atLeast"/>
        <w:ind w:left="547" w:hanging="547"/>
        <w:jc w:val="both"/>
        <w:rPr>
          <w:rFonts w:cstheme="minorBidi"/>
          <w:szCs w:val="28"/>
          <w:cs/>
          <w:lang w:bidi="th-TH"/>
        </w:rPr>
        <w:sectPr w:rsidR="003916DB" w:rsidSect="00D615A4">
          <w:headerReference w:type="default" r:id="rId15"/>
          <w:footerReference w:type="default" r:id="rId16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734EEDC" w14:textId="74D98118" w:rsidR="00A04752" w:rsidRPr="00715D3E" w:rsidRDefault="007E6C2D" w:rsidP="00D86798">
      <w:pPr>
        <w:pStyle w:val="Heading1"/>
        <w:numPr>
          <w:ilvl w:val="0"/>
          <w:numId w:val="3"/>
        </w:numPr>
        <w:spacing w:before="0" w:after="0" w:line="240" w:lineRule="atLeast"/>
        <w:ind w:left="540"/>
        <w:rPr>
          <w:rFonts w:cs="Times New Roman"/>
          <w:szCs w:val="24"/>
        </w:rPr>
      </w:pPr>
      <w:r w:rsidRPr="00715D3E">
        <w:rPr>
          <w:rFonts w:cs="Times New Roman"/>
          <w:szCs w:val="24"/>
        </w:rPr>
        <w:lastRenderedPageBreak/>
        <w:t>Income tax</w:t>
      </w:r>
    </w:p>
    <w:p w14:paraId="64BC284A" w14:textId="77777777" w:rsidR="00A04752" w:rsidRPr="003D691E" w:rsidRDefault="00A04752" w:rsidP="00A04752">
      <w:pPr>
        <w:pStyle w:val="BodyText"/>
        <w:spacing w:after="0"/>
        <w:rPr>
          <w:rFonts w:cs="Times New Roman"/>
        </w:rPr>
      </w:pPr>
    </w:p>
    <w:p w14:paraId="21628BD5" w14:textId="4C304B6F" w:rsidR="00AE2BE5" w:rsidRPr="00715D3E" w:rsidRDefault="00271709" w:rsidP="00AE2BE5">
      <w:pPr>
        <w:spacing w:line="240" w:lineRule="auto"/>
        <w:ind w:left="539" w:right="-45"/>
        <w:jc w:val="thaiDistribute"/>
        <w:rPr>
          <w:rFonts w:cs="Times New Roman"/>
          <w:iCs/>
          <w:szCs w:val="22"/>
        </w:rPr>
      </w:pPr>
      <w:r w:rsidRPr="00715D3E">
        <w:rPr>
          <w:lang w:val="en-US" w:bidi="th-TH"/>
        </w:rPr>
        <w:t xml:space="preserve">Income tax expense is </w:t>
      </w:r>
      <w:proofErr w:type="spellStart"/>
      <w:r w:rsidRPr="00715D3E">
        <w:rPr>
          <w:lang w:val="en-US" w:bidi="th-TH"/>
        </w:rPr>
        <w:t>recognised</w:t>
      </w:r>
      <w:proofErr w:type="spellEnd"/>
      <w:r w:rsidRPr="00715D3E">
        <w:rPr>
          <w:lang w:val="en-US" w:bidi="th-TH"/>
        </w:rPr>
        <w:t xml:space="preserve"> based on management’s best estimate of the weighted average annual income tax rate expected for the full financial </w:t>
      </w:r>
      <w:r w:rsidR="000E40DF">
        <w:rPr>
          <w:lang w:val="en-US" w:bidi="th-TH"/>
        </w:rPr>
        <w:t>period</w:t>
      </w:r>
      <w:r w:rsidRPr="00715D3E">
        <w:rPr>
          <w:lang w:val="en-US" w:bidi="th-TH"/>
        </w:rPr>
        <w:t xml:space="preserve"> multiplied by the pre-tax income of the interim reporting period. The Group’s consolidated effective tax rate in respect of continuing operations for the </w:t>
      </w:r>
      <w:r w:rsidR="0051374C">
        <w:rPr>
          <w:lang w:val="en-US" w:bidi="th-TH"/>
        </w:rPr>
        <w:t>three</w:t>
      </w:r>
      <w:r w:rsidR="00842411">
        <w:rPr>
          <w:lang w:val="en-US" w:bidi="th-TH"/>
        </w:rPr>
        <w:t>-</w:t>
      </w:r>
      <w:r w:rsidR="004D2CB5">
        <w:rPr>
          <w:lang w:val="en-US" w:bidi="th-TH"/>
        </w:rPr>
        <w:t>month</w:t>
      </w:r>
      <w:r w:rsidR="003229CC">
        <w:rPr>
          <w:lang w:val="en-US" w:bidi="th-TH"/>
        </w:rPr>
        <w:t xml:space="preserve"> </w:t>
      </w:r>
      <w:r w:rsidR="004D2CB5">
        <w:rPr>
          <w:lang w:val="en-US" w:bidi="th-TH"/>
        </w:rPr>
        <w:t xml:space="preserve">period ended </w:t>
      </w:r>
      <w:r w:rsidR="00456996">
        <w:rPr>
          <w:lang w:val="en-US" w:bidi="th-TH"/>
        </w:rPr>
        <w:t>3</w:t>
      </w:r>
      <w:r w:rsidR="0051374C">
        <w:rPr>
          <w:lang w:val="en-US" w:bidi="th-TH"/>
        </w:rPr>
        <w:t xml:space="preserve">1 March </w:t>
      </w:r>
      <w:r w:rsidR="00F83559">
        <w:rPr>
          <w:lang w:val="en-US" w:bidi="th-TH"/>
        </w:rPr>
        <w:t>202</w:t>
      </w:r>
      <w:r w:rsidR="00967392">
        <w:rPr>
          <w:lang w:val="en-US" w:bidi="th-TH"/>
        </w:rPr>
        <w:t>4</w:t>
      </w:r>
      <w:r w:rsidRPr="00715D3E">
        <w:rPr>
          <w:lang w:val="en-US" w:bidi="th-TH"/>
        </w:rPr>
        <w:t xml:space="preserve"> </w:t>
      </w:r>
      <w:r w:rsidRPr="00E256DB">
        <w:rPr>
          <w:lang w:val="en-US" w:bidi="th-TH"/>
        </w:rPr>
        <w:t>wa</w:t>
      </w:r>
      <w:r w:rsidR="00557693">
        <w:rPr>
          <w:lang w:val="en-US" w:bidi="th-TH"/>
        </w:rPr>
        <w:t xml:space="preserve">s </w:t>
      </w:r>
      <w:r w:rsidR="00967392">
        <w:rPr>
          <w:lang w:val="en-US" w:bidi="th-TH"/>
        </w:rPr>
        <w:t>4.41</w:t>
      </w:r>
      <w:r w:rsidR="005C211B">
        <w:rPr>
          <w:lang w:val="en-US" w:bidi="th-TH"/>
        </w:rPr>
        <w:t>%</w:t>
      </w:r>
      <w:r w:rsidR="005C358C">
        <w:rPr>
          <w:lang w:val="en-US" w:bidi="th-TH"/>
        </w:rPr>
        <w:t xml:space="preserve"> </w:t>
      </w:r>
      <w:r w:rsidR="005C358C" w:rsidRPr="00D261FF">
        <w:rPr>
          <w:i/>
          <w:iCs/>
          <w:lang w:val="en-US" w:bidi="th-TH"/>
        </w:rPr>
        <w:t>(</w:t>
      </w:r>
      <w:r w:rsidR="0051374C">
        <w:rPr>
          <w:i/>
          <w:iCs/>
          <w:lang w:val="en-US" w:bidi="th-TH"/>
        </w:rPr>
        <w:t>Three</w:t>
      </w:r>
      <w:r w:rsidR="00AC25B8" w:rsidRPr="00D261FF">
        <w:rPr>
          <w:i/>
          <w:iCs/>
          <w:lang w:val="en-US" w:bidi="th-TH"/>
        </w:rPr>
        <w:t xml:space="preserve">-month period ended </w:t>
      </w:r>
      <w:r w:rsidR="00456996">
        <w:rPr>
          <w:i/>
          <w:iCs/>
          <w:lang w:val="en-US" w:bidi="th-TH"/>
        </w:rPr>
        <w:t>3</w:t>
      </w:r>
      <w:r w:rsidR="0051374C">
        <w:rPr>
          <w:i/>
          <w:iCs/>
          <w:lang w:val="en-US" w:bidi="th-TH"/>
        </w:rPr>
        <w:t xml:space="preserve">1 March </w:t>
      </w:r>
      <w:r w:rsidR="005C358C" w:rsidRPr="00D261FF">
        <w:rPr>
          <w:i/>
          <w:iCs/>
          <w:lang w:val="en-US" w:bidi="th-TH"/>
        </w:rPr>
        <w:t>20</w:t>
      </w:r>
      <w:r w:rsidR="00F83559">
        <w:rPr>
          <w:i/>
          <w:iCs/>
          <w:lang w:val="en-US" w:bidi="th-TH"/>
        </w:rPr>
        <w:t>2</w:t>
      </w:r>
      <w:r w:rsidR="00967392">
        <w:rPr>
          <w:i/>
          <w:iCs/>
          <w:lang w:val="en-US" w:bidi="th-TH"/>
        </w:rPr>
        <w:t>3</w:t>
      </w:r>
      <w:r w:rsidR="005C358C" w:rsidRPr="00D261FF">
        <w:rPr>
          <w:i/>
          <w:iCs/>
          <w:lang w:val="en-US" w:bidi="th-TH"/>
        </w:rPr>
        <w:t xml:space="preserve">: </w:t>
      </w:r>
      <w:r w:rsidR="00967392">
        <w:rPr>
          <w:i/>
          <w:iCs/>
          <w:lang w:val="en-US" w:bidi="th-TH"/>
        </w:rPr>
        <w:t>5.15</w:t>
      </w:r>
      <w:r w:rsidR="005C211B">
        <w:rPr>
          <w:i/>
          <w:iCs/>
          <w:lang w:val="en-US" w:bidi="th-TH"/>
        </w:rPr>
        <w:t>%</w:t>
      </w:r>
      <w:r w:rsidR="005C358C" w:rsidRPr="00DA7EF0">
        <w:rPr>
          <w:i/>
          <w:iCs/>
          <w:lang w:val="en-US" w:bidi="th-TH"/>
        </w:rPr>
        <w:t>).</w:t>
      </w:r>
      <w:r w:rsidRPr="00DA7EF0">
        <w:rPr>
          <w:lang w:val="en-US" w:bidi="th-TH"/>
        </w:rPr>
        <w:t xml:space="preserve"> </w:t>
      </w:r>
      <w:r w:rsidR="00C76387" w:rsidRPr="0050204B">
        <w:rPr>
          <w:lang w:bidi="th-TH"/>
        </w:rPr>
        <w:t>The</w:t>
      </w:r>
      <w:r w:rsidR="00C76387">
        <w:rPr>
          <w:lang w:bidi="th-TH"/>
        </w:rPr>
        <w:t xml:space="preserve"> difference bet</w:t>
      </w:r>
      <w:r w:rsidR="00275948">
        <w:rPr>
          <w:lang w:bidi="th-TH"/>
        </w:rPr>
        <w:t>ween effective tax rate of the G</w:t>
      </w:r>
      <w:r w:rsidR="00C76387">
        <w:rPr>
          <w:lang w:bidi="th-TH"/>
        </w:rPr>
        <w:t xml:space="preserve">roup and the normal tax rate </w:t>
      </w:r>
      <w:r w:rsidR="00AE2BE5" w:rsidRPr="00715D3E">
        <w:rPr>
          <w:lang w:bidi="th-TH"/>
        </w:rPr>
        <w:t xml:space="preserve">was caused mainly by </w:t>
      </w:r>
      <w:r w:rsidR="00AE2BE5" w:rsidRPr="00715D3E">
        <w:rPr>
          <w:lang w:val="en-US" w:bidi="th-TH"/>
        </w:rPr>
        <w:t xml:space="preserve">a significant portion of the Group's profit </w:t>
      </w:r>
      <w:r w:rsidR="00C76387">
        <w:rPr>
          <w:lang w:val="en-US" w:bidi="th-TH"/>
        </w:rPr>
        <w:t xml:space="preserve">which </w:t>
      </w:r>
      <w:r w:rsidR="00AE2BE5" w:rsidRPr="00715D3E">
        <w:rPr>
          <w:lang w:val="en-US" w:bidi="th-TH"/>
        </w:rPr>
        <w:t>was derived from promoted activities for which concessionary tax rates apply which are not subject to tax.</w:t>
      </w:r>
    </w:p>
    <w:p w14:paraId="5C9B21E6" w14:textId="77777777" w:rsidR="003A22B8" w:rsidRPr="003D691E" w:rsidRDefault="003A22B8" w:rsidP="00AE2BE5">
      <w:pPr>
        <w:spacing w:line="240" w:lineRule="auto"/>
        <w:ind w:left="539" w:right="-45"/>
        <w:jc w:val="both"/>
        <w:rPr>
          <w:lang w:val="en-US" w:bidi="th-TH"/>
        </w:rPr>
      </w:pPr>
    </w:p>
    <w:p w14:paraId="4670653F" w14:textId="1FB6FDDB" w:rsidR="00A04752" w:rsidRPr="00D86798" w:rsidRDefault="00F22FB3" w:rsidP="003F684C">
      <w:pPr>
        <w:pStyle w:val="Heading1"/>
        <w:numPr>
          <w:ilvl w:val="0"/>
          <w:numId w:val="3"/>
        </w:numPr>
        <w:spacing w:before="0" w:after="0" w:line="240" w:lineRule="atLeast"/>
        <w:ind w:left="540"/>
        <w:rPr>
          <w:rFonts w:cs="Times New Roman"/>
          <w:szCs w:val="24"/>
        </w:rPr>
      </w:pPr>
      <w:r w:rsidRPr="00D86798">
        <w:rPr>
          <w:rFonts w:cs="Times New Roman"/>
          <w:szCs w:val="24"/>
        </w:rPr>
        <w:t>Financial instruments</w:t>
      </w:r>
    </w:p>
    <w:p w14:paraId="60E902EB" w14:textId="77777777" w:rsidR="0046550E" w:rsidRPr="00715D3E" w:rsidRDefault="0046550E" w:rsidP="002E7F00">
      <w:pPr>
        <w:spacing w:line="240" w:lineRule="atLeast"/>
        <w:jc w:val="both"/>
        <w:rPr>
          <w:rFonts w:cs="Times New Roman"/>
          <w:szCs w:val="22"/>
        </w:rPr>
      </w:pPr>
    </w:p>
    <w:p w14:paraId="6621D3D3" w14:textId="18CB21B7" w:rsidR="00BB2900" w:rsidRDefault="00BB2900" w:rsidP="00BB2900">
      <w:pPr>
        <w:spacing w:line="240" w:lineRule="auto"/>
        <w:ind w:left="540"/>
        <w:jc w:val="thaiDistribute"/>
        <w:rPr>
          <w:b/>
          <w:bCs/>
          <w:i/>
          <w:iCs/>
          <w:szCs w:val="22"/>
          <w:lang w:val="en-US"/>
        </w:rPr>
      </w:pPr>
      <w:r w:rsidRPr="00BB2900">
        <w:rPr>
          <w:b/>
          <w:bCs/>
          <w:i/>
          <w:iCs/>
          <w:szCs w:val="22"/>
          <w:lang w:val="en-US"/>
        </w:rPr>
        <w:t xml:space="preserve">Carrying amount and fair values </w:t>
      </w:r>
    </w:p>
    <w:p w14:paraId="43D919CF" w14:textId="7ABFFA1B" w:rsidR="006E471E" w:rsidRDefault="006E471E" w:rsidP="00BB2900">
      <w:pPr>
        <w:spacing w:line="240" w:lineRule="auto"/>
        <w:ind w:left="540"/>
        <w:jc w:val="thaiDistribute"/>
        <w:rPr>
          <w:b/>
          <w:bCs/>
          <w:i/>
          <w:iCs/>
          <w:szCs w:val="22"/>
          <w:lang w:val="en-US"/>
        </w:rPr>
      </w:pPr>
    </w:p>
    <w:p w14:paraId="76A487EF" w14:textId="77777777" w:rsidR="0003159E" w:rsidRPr="005C211B" w:rsidRDefault="0003159E" w:rsidP="0003159E">
      <w:pPr>
        <w:spacing w:line="240" w:lineRule="auto"/>
        <w:ind w:left="539" w:right="-45"/>
        <w:jc w:val="thaiDistribute"/>
        <w:rPr>
          <w:rFonts w:cstheme="minorBidi"/>
          <w:szCs w:val="28"/>
          <w:cs/>
          <w:lang w:bidi="th-TH"/>
        </w:rPr>
        <w:sectPr w:rsidR="0003159E" w:rsidRPr="005C211B" w:rsidSect="00B83E6D">
          <w:pgSz w:w="11907" w:h="16840" w:code="9"/>
          <w:pgMar w:top="692" w:right="1151" w:bottom="578" w:left="1151" w:header="720" w:footer="720" w:gutter="0"/>
          <w:cols w:space="720"/>
          <w:docGrid w:linePitch="360"/>
        </w:sectPr>
      </w:pPr>
      <w:r w:rsidRPr="00C96600">
        <w:rPr>
          <w:rFonts w:cs="Times New Roman"/>
          <w:szCs w:val="22"/>
        </w:rPr>
        <w:t xml:space="preserve">The following table shows the carrying amounts and fair values of financial assets and financial liabilities, including </w:t>
      </w:r>
      <w:r w:rsidRPr="0003159E">
        <w:rPr>
          <w:lang w:bidi="th-TH"/>
        </w:rPr>
        <w:t>their</w:t>
      </w:r>
      <w:r w:rsidRPr="00C96600">
        <w:rPr>
          <w:rFonts w:cs="Times New Roman"/>
          <w:szCs w:val="22"/>
        </w:rPr>
        <w:t xml:space="preserve"> levels in the fair value hierarchy. It does not include fair value information for financial assets and financial liabilities measured at amortised cost if the carrying amount is a reasonable approximation of fair value</w:t>
      </w:r>
      <w:r>
        <w:rPr>
          <w:rFonts w:cs="Times New Roman"/>
          <w:szCs w:val="22"/>
        </w:rPr>
        <w:t>.</w:t>
      </w:r>
    </w:p>
    <w:tbl>
      <w:tblPr>
        <w:tblW w:w="14035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31"/>
        <w:gridCol w:w="2250"/>
        <w:gridCol w:w="2059"/>
        <w:gridCol w:w="1238"/>
        <w:gridCol w:w="180"/>
        <w:gridCol w:w="1203"/>
        <w:gridCol w:w="180"/>
        <w:gridCol w:w="1350"/>
        <w:gridCol w:w="180"/>
        <w:gridCol w:w="1258"/>
        <w:gridCol w:w="6"/>
      </w:tblGrid>
      <w:tr w:rsidR="00816C7B" w:rsidRPr="00D262BF" w14:paraId="55C48FD1" w14:textId="77777777" w:rsidTr="00BA3D8F">
        <w:trPr>
          <w:gridAfter w:val="1"/>
          <w:wAfter w:w="6" w:type="dxa"/>
          <w:cantSplit/>
        </w:trPr>
        <w:tc>
          <w:tcPr>
            <w:tcW w:w="4131" w:type="dxa"/>
            <w:vAlign w:val="bottom"/>
          </w:tcPr>
          <w:p w14:paraId="55AE91CF" w14:textId="77777777" w:rsidR="00816C7B" w:rsidRPr="00D262BF" w:rsidRDefault="00816C7B" w:rsidP="00BA3D8F">
            <w:pPr>
              <w:spacing w:line="240" w:lineRule="atLeast"/>
              <w:ind w:left="277" w:hanging="277"/>
              <w:rPr>
                <w:rFonts w:cs="Times New Roman"/>
                <w:b/>
                <w:bCs/>
                <w:i/>
                <w:iCs/>
                <w:szCs w:val="22"/>
              </w:rPr>
            </w:pPr>
            <w:bookmarkStart w:id="0" w:name="_Hlk94710047"/>
          </w:p>
        </w:tc>
        <w:tc>
          <w:tcPr>
            <w:tcW w:w="9898" w:type="dxa"/>
            <w:gridSpan w:val="9"/>
          </w:tcPr>
          <w:p w14:paraId="251C9D20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center"/>
              <w:rPr>
                <w:rFonts w:cs="Times New Roman"/>
                <w:b/>
                <w:bCs/>
                <w:szCs w:val="22"/>
              </w:rPr>
            </w:pPr>
            <w:r w:rsidRPr="00D262BF">
              <w:rPr>
                <w:rFonts w:cs="Times New Roman"/>
                <w:b/>
                <w:bCs/>
                <w:szCs w:val="22"/>
              </w:rPr>
              <w:t>Consolidated financial statements and Separate financial statements</w:t>
            </w:r>
          </w:p>
        </w:tc>
      </w:tr>
      <w:tr w:rsidR="00816C7B" w:rsidRPr="00D262BF" w14:paraId="638088EE" w14:textId="77777777" w:rsidTr="00BA3D8F">
        <w:trPr>
          <w:gridAfter w:val="1"/>
          <w:wAfter w:w="6" w:type="dxa"/>
          <w:cantSplit/>
        </w:trPr>
        <w:tc>
          <w:tcPr>
            <w:tcW w:w="4131" w:type="dxa"/>
            <w:vAlign w:val="bottom"/>
          </w:tcPr>
          <w:p w14:paraId="70CE31CB" w14:textId="77777777" w:rsidR="00816C7B" w:rsidRPr="00D262BF" w:rsidRDefault="00816C7B" w:rsidP="00BA3D8F">
            <w:pPr>
              <w:spacing w:line="240" w:lineRule="atLeast"/>
              <w:ind w:left="277" w:hanging="277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4309" w:type="dxa"/>
            <w:gridSpan w:val="2"/>
          </w:tcPr>
          <w:p w14:paraId="31593607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5589" w:type="dxa"/>
            <w:gridSpan w:val="7"/>
          </w:tcPr>
          <w:p w14:paraId="467A78FE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ind w:right="-169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</w:tr>
      <w:tr w:rsidR="00816C7B" w:rsidRPr="00D262BF" w14:paraId="75E4C1F3" w14:textId="77777777" w:rsidTr="00BA3D8F">
        <w:trPr>
          <w:gridAfter w:val="1"/>
          <w:wAfter w:w="6" w:type="dxa"/>
          <w:cantSplit/>
        </w:trPr>
        <w:tc>
          <w:tcPr>
            <w:tcW w:w="4131" w:type="dxa"/>
            <w:vAlign w:val="bottom"/>
          </w:tcPr>
          <w:p w14:paraId="5511F870" w14:textId="77777777" w:rsidR="00816C7B" w:rsidRPr="00D262BF" w:rsidRDefault="00816C7B" w:rsidP="00BA3D8F">
            <w:pPr>
              <w:spacing w:line="240" w:lineRule="atLeast"/>
              <w:ind w:left="277" w:hanging="277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4309" w:type="dxa"/>
            <w:gridSpan w:val="2"/>
          </w:tcPr>
          <w:p w14:paraId="2D74C2B2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b/>
                <w:bCs/>
                <w:szCs w:val="22"/>
              </w:rPr>
            </w:pPr>
            <w:r w:rsidRPr="00D262BF">
              <w:rPr>
                <w:rFonts w:cs="Times New Roman"/>
                <w:b/>
                <w:bCs/>
                <w:szCs w:val="22"/>
              </w:rPr>
              <w:t>Book value</w:t>
            </w:r>
          </w:p>
        </w:tc>
        <w:tc>
          <w:tcPr>
            <w:tcW w:w="5589" w:type="dxa"/>
            <w:gridSpan w:val="7"/>
          </w:tcPr>
          <w:p w14:paraId="735DF09E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ind w:right="-169"/>
              <w:jc w:val="center"/>
              <w:rPr>
                <w:rFonts w:cs="Times New Roman"/>
                <w:b/>
                <w:bCs/>
                <w:szCs w:val="22"/>
              </w:rPr>
            </w:pPr>
            <w:r w:rsidRPr="00D262BF">
              <w:rPr>
                <w:rFonts w:cs="Times New Roman"/>
                <w:b/>
                <w:bCs/>
                <w:szCs w:val="22"/>
              </w:rPr>
              <w:t>Fair value</w:t>
            </w:r>
          </w:p>
        </w:tc>
      </w:tr>
      <w:tr w:rsidR="00816C7B" w:rsidRPr="00D262BF" w14:paraId="34A3DF6D" w14:textId="77777777" w:rsidTr="00BA3D8F">
        <w:trPr>
          <w:cantSplit/>
        </w:trPr>
        <w:tc>
          <w:tcPr>
            <w:tcW w:w="4131" w:type="dxa"/>
            <w:vAlign w:val="bottom"/>
          </w:tcPr>
          <w:p w14:paraId="63F17E7D" w14:textId="77777777" w:rsidR="00816C7B" w:rsidRPr="00D262BF" w:rsidRDefault="00816C7B" w:rsidP="00BA3D8F">
            <w:pPr>
              <w:spacing w:line="240" w:lineRule="atLeast"/>
              <w:ind w:left="277" w:hanging="277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2250" w:type="dxa"/>
          </w:tcPr>
          <w:p w14:paraId="428E5AF3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  <w:r w:rsidRPr="00D262BF">
              <w:rPr>
                <w:rFonts w:cs="Times New Roman"/>
                <w:szCs w:val="22"/>
              </w:rPr>
              <w:t>Financial instruments</w:t>
            </w:r>
          </w:p>
        </w:tc>
        <w:tc>
          <w:tcPr>
            <w:tcW w:w="2059" w:type="dxa"/>
          </w:tcPr>
          <w:p w14:paraId="6A43F870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238" w:type="dxa"/>
          </w:tcPr>
          <w:p w14:paraId="4C9ECA90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02CDC30B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203" w:type="dxa"/>
          </w:tcPr>
          <w:p w14:paraId="2AC03079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2A1063A2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</w:tcPr>
          <w:p w14:paraId="51CB07E1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74FA2E42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3CCD8CEB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ind w:right="-169"/>
              <w:jc w:val="center"/>
              <w:rPr>
                <w:rFonts w:cs="Times New Roman"/>
                <w:szCs w:val="22"/>
              </w:rPr>
            </w:pPr>
          </w:p>
        </w:tc>
      </w:tr>
      <w:tr w:rsidR="00816C7B" w:rsidRPr="00D262BF" w14:paraId="3B3F4BC7" w14:textId="77777777" w:rsidTr="00BA3D8F">
        <w:trPr>
          <w:cantSplit/>
        </w:trPr>
        <w:tc>
          <w:tcPr>
            <w:tcW w:w="4131" w:type="dxa"/>
            <w:vAlign w:val="bottom"/>
          </w:tcPr>
          <w:p w14:paraId="0DBF1A17" w14:textId="77777777" w:rsidR="00816C7B" w:rsidRPr="00D262BF" w:rsidRDefault="00816C7B" w:rsidP="00BA3D8F">
            <w:pPr>
              <w:spacing w:line="240" w:lineRule="atLeast"/>
              <w:ind w:left="277" w:hanging="277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2250" w:type="dxa"/>
          </w:tcPr>
          <w:p w14:paraId="77588E63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  <w:r w:rsidRPr="00D262BF">
              <w:rPr>
                <w:rFonts w:cs="Times New Roman"/>
                <w:szCs w:val="22"/>
              </w:rPr>
              <w:t>measured at fair value</w:t>
            </w:r>
          </w:p>
        </w:tc>
        <w:tc>
          <w:tcPr>
            <w:tcW w:w="2059" w:type="dxa"/>
          </w:tcPr>
          <w:p w14:paraId="1B5B6859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238" w:type="dxa"/>
          </w:tcPr>
          <w:p w14:paraId="1CBEE5E4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62862136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203" w:type="dxa"/>
          </w:tcPr>
          <w:p w14:paraId="4EB4F619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0F5202FD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</w:tcPr>
          <w:p w14:paraId="58495895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10D84092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5331DEDB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ind w:right="-169"/>
              <w:jc w:val="center"/>
              <w:rPr>
                <w:rFonts w:cs="Times New Roman"/>
                <w:szCs w:val="22"/>
              </w:rPr>
            </w:pPr>
          </w:p>
        </w:tc>
      </w:tr>
      <w:tr w:rsidR="00816C7B" w:rsidRPr="00D262BF" w14:paraId="1DFE7948" w14:textId="77777777" w:rsidTr="00BA3D8F">
        <w:trPr>
          <w:cantSplit/>
        </w:trPr>
        <w:tc>
          <w:tcPr>
            <w:tcW w:w="4131" w:type="dxa"/>
            <w:vAlign w:val="bottom"/>
          </w:tcPr>
          <w:p w14:paraId="064AF16E" w14:textId="77777777" w:rsidR="00816C7B" w:rsidRPr="00D262BF" w:rsidRDefault="00816C7B" w:rsidP="00BA3D8F">
            <w:pPr>
              <w:spacing w:line="240" w:lineRule="atLeast"/>
              <w:ind w:left="277" w:hanging="277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2250" w:type="dxa"/>
          </w:tcPr>
          <w:p w14:paraId="041CBE2A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  <w:r w:rsidRPr="00D262BF">
              <w:rPr>
                <w:rFonts w:cs="Times New Roman"/>
                <w:szCs w:val="22"/>
              </w:rPr>
              <w:t>through other</w:t>
            </w:r>
          </w:p>
        </w:tc>
        <w:tc>
          <w:tcPr>
            <w:tcW w:w="2059" w:type="dxa"/>
          </w:tcPr>
          <w:p w14:paraId="5DB80362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238" w:type="dxa"/>
          </w:tcPr>
          <w:p w14:paraId="7766B44B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3A1F9E74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203" w:type="dxa"/>
          </w:tcPr>
          <w:p w14:paraId="6A0E8FB2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4BAB8B69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</w:tcPr>
          <w:p w14:paraId="0F101CA1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78270C06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0D054396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ind w:right="-169"/>
              <w:jc w:val="center"/>
              <w:rPr>
                <w:rFonts w:cs="Times New Roman"/>
                <w:szCs w:val="22"/>
              </w:rPr>
            </w:pPr>
          </w:p>
        </w:tc>
      </w:tr>
      <w:tr w:rsidR="00816C7B" w:rsidRPr="00D262BF" w14:paraId="795605B9" w14:textId="77777777" w:rsidTr="00BA3D8F">
        <w:trPr>
          <w:cantSplit/>
        </w:trPr>
        <w:tc>
          <w:tcPr>
            <w:tcW w:w="4131" w:type="dxa"/>
            <w:vAlign w:val="bottom"/>
          </w:tcPr>
          <w:p w14:paraId="467F83F1" w14:textId="77777777" w:rsidR="00816C7B" w:rsidRPr="00D262BF" w:rsidRDefault="00816C7B" w:rsidP="00BA3D8F">
            <w:pPr>
              <w:spacing w:line="240" w:lineRule="atLeast"/>
              <w:ind w:left="277" w:hanging="277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2250" w:type="dxa"/>
          </w:tcPr>
          <w:p w14:paraId="24F584A7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  <w:r w:rsidRPr="00D262BF">
              <w:rPr>
                <w:rFonts w:cs="Times New Roman"/>
                <w:szCs w:val="22"/>
              </w:rPr>
              <w:t>comprehensive income</w:t>
            </w:r>
          </w:p>
        </w:tc>
        <w:tc>
          <w:tcPr>
            <w:tcW w:w="2059" w:type="dxa"/>
          </w:tcPr>
          <w:p w14:paraId="79EEB4CF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238" w:type="dxa"/>
          </w:tcPr>
          <w:p w14:paraId="559B679A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45E26945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203" w:type="dxa"/>
          </w:tcPr>
          <w:p w14:paraId="19ED4C3E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3F92A7A3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</w:tcPr>
          <w:p w14:paraId="7835EC22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47B0BEF9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629B4294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ind w:right="-169"/>
              <w:jc w:val="center"/>
              <w:rPr>
                <w:rFonts w:cs="Times New Roman"/>
                <w:szCs w:val="22"/>
              </w:rPr>
            </w:pPr>
          </w:p>
        </w:tc>
      </w:tr>
      <w:tr w:rsidR="00816C7B" w:rsidRPr="00D262BF" w14:paraId="1A86CA7B" w14:textId="77777777" w:rsidTr="00BA3D8F">
        <w:trPr>
          <w:cantSplit/>
        </w:trPr>
        <w:tc>
          <w:tcPr>
            <w:tcW w:w="4131" w:type="dxa"/>
            <w:vAlign w:val="bottom"/>
          </w:tcPr>
          <w:p w14:paraId="742681DD" w14:textId="77777777" w:rsidR="00816C7B" w:rsidRPr="00D262BF" w:rsidRDefault="00816C7B" w:rsidP="00BA3D8F">
            <w:pPr>
              <w:spacing w:line="240" w:lineRule="atLeast"/>
              <w:ind w:left="277" w:hanging="277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2250" w:type="dxa"/>
          </w:tcPr>
          <w:p w14:paraId="0450FEA3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  <w:r w:rsidRPr="00D262BF">
              <w:rPr>
                <w:rFonts w:cs="Times New Roman"/>
                <w:szCs w:val="22"/>
              </w:rPr>
              <w:t>(FVOCI)</w:t>
            </w:r>
          </w:p>
        </w:tc>
        <w:tc>
          <w:tcPr>
            <w:tcW w:w="2059" w:type="dxa"/>
          </w:tcPr>
          <w:p w14:paraId="324576BA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  <w:r w:rsidRPr="00D262BF">
              <w:rPr>
                <w:rFonts w:cs="Times New Roman"/>
                <w:szCs w:val="22"/>
              </w:rPr>
              <w:t>Amortised cost – net</w:t>
            </w:r>
          </w:p>
        </w:tc>
        <w:tc>
          <w:tcPr>
            <w:tcW w:w="1238" w:type="dxa"/>
          </w:tcPr>
          <w:p w14:paraId="2DE88A4C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  <w:r w:rsidRPr="00D262BF">
              <w:rPr>
                <w:rFonts w:cs="Times New Roman"/>
                <w:szCs w:val="22"/>
              </w:rPr>
              <w:t>Level 1</w:t>
            </w:r>
          </w:p>
        </w:tc>
        <w:tc>
          <w:tcPr>
            <w:tcW w:w="180" w:type="dxa"/>
          </w:tcPr>
          <w:p w14:paraId="4D0E5F73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203" w:type="dxa"/>
          </w:tcPr>
          <w:p w14:paraId="3B709073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  <w:r w:rsidRPr="00D262BF">
              <w:rPr>
                <w:rFonts w:cs="Times New Roman"/>
                <w:szCs w:val="22"/>
              </w:rPr>
              <w:t>Level 2</w:t>
            </w:r>
          </w:p>
        </w:tc>
        <w:tc>
          <w:tcPr>
            <w:tcW w:w="180" w:type="dxa"/>
          </w:tcPr>
          <w:p w14:paraId="6862652A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</w:tcPr>
          <w:p w14:paraId="21CFF0D9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  <w:r w:rsidRPr="00D262BF">
              <w:rPr>
                <w:rFonts w:cs="Times New Roman"/>
                <w:szCs w:val="22"/>
              </w:rPr>
              <w:t>Level 3</w:t>
            </w:r>
          </w:p>
        </w:tc>
        <w:tc>
          <w:tcPr>
            <w:tcW w:w="180" w:type="dxa"/>
          </w:tcPr>
          <w:p w14:paraId="41578096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54ECC678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ind w:right="-169"/>
              <w:jc w:val="center"/>
              <w:rPr>
                <w:rFonts w:cs="Times New Roman"/>
                <w:szCs w:val="22"/>
              </w:rPr>
            </w:pPr>
            <w:r w:rsidRPr="00D262BF">
              <w:rPr>
                <w:rFonts w:cs="Times New Roman"/>
                <w:szCs w:val="22"/>
              </w:rPr>
              <w:t>Total</w:t>
            </w:r>
          </w:p>
        </w:tc>
      </w:tr>
      <w:tr w:rsidR="00816C7B" w:rsidRPr="00D262BF" w14:paraId="220037D5" w14:textId="77777777" w:rsidTr="00BA3D8F">
        <w:trPr>
          <w:gridAfter w:val="1"/>
          <w:wAfter w:w="6" w:type="dxa"/>
          <w:cantSplit/>
        </w:trPr>
        <w:tc>
          <w:tcPr>
            <w:tcW w:w="4131" w:type="dxa"/>
            <w:vAlign w:val="bottom"/>
          </w:tcPr>
          <w:p w14:paraId="40127ED7" w14:textId="77777777" w:rsidR="00816C7B" w:rsidRPr="00D262BF" w:rsidRDefault="00816C7B" w:rsidP="00BA3D8F">
            <w:pPr>
              <w:spacing w:line="240" w:lineRule="atLeast"/>
              <w:ind w:left="277" w:hanging="277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9898" w:type="dxa"/>
            <w:gridSpan w:val="9"/>
          </w:tcPr>
          <w:p w14:paraId="2098D3C0" w14:textId="77777777" w:rsidR="00816C7B" w:rsidRPr="00D262BF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ind w:right="-169"/>
              <w:jc w:val="center"/>
              <w:rPr>
                <w:rFonts w:cs="Times New Roman"/>
                <w:i/>
                <w:iCs/>
                <w:szCs w:val="22"/>
              </w:rPr>
            </w:pPr>
            <w:r w:rsidRPr="00D262BF">
              <w:rPr>
                <w:rFonts w:cs="Times New Roman"/>
                <w:i/>
                <w:iCs/>
                <w:szCs w:val="22"/>
              </w:rPr>
              <w:t>(in million Baht)</w:t>
            </w:r>
          </w:p>
        </w:tc>
      </w:tr>
      <w:tr w:rsidR="00816C7B" w:rsidRPr="00D262BF" w14:paraId="7C46B5F3" w14:textId="77777777" w:rsidTr="00BA3D8F">
        <w:trPr>
          <w:cantSplit/>
        </w:trPr>
        <w:tc>
          <w:tcPr>
            <w:tcW w:w="4131" w:type="dxa"/>
            <w:shd w:val="clear" w:color="auto" w:fill="auto"/>
          </w:tcPr>
          <w:p w14:paraId="7D6A9A00" w14:textId="4C1123F3" w:rsidR="00816C7B" w:rsidRPr="00D262BF" w:rsidRDefault="00816C7B" w:rsidP="00BA3D8F">
            <w:pPr>
              <w:spacing w:line="240" w:lineRule="atLeast"/>
              <w:ind w:left="277" w:hanging="277"/>
              <w:rPr>
                <w:rFonts w:cs="Times New Roman"/>
                <w:b/>
                <w:bCs/>
                <w:i/>
                <w:iCs/>
                <w:szCs w:val="22"/>
              </w:rPr>
            </w:pPr>
            <w:proofErr w:type="gramStart"/>
            <w:r w:rsidRPr="00D262BF">
              <w:rPr>
                <w:rFonts w:cs="Times New Roman"/>
                <w:b/>
                <w:bCs/>
                <w:i/>
                <w:iCs/>
                <w:szCs w:val="22"/>
              </w:rPr>
              <w:t>At</w:t>
            </w:r>
            <w:proofErr w:type="gramEnd"/>
            <w:r w:rsidRPr="00D262BF">
              <w:rPr>
                <w:rFonts w:cs="Times New Roman"/>
                <w:b/>
                <w:bCs/>
                <w:i/>
                <w:iCs/>
                <w:szCs w:val="22"/>
              </w:rPr>
              <w:t xml:space="preserve"> 31 </w:t>
            </w:r>
            <w:r>
              <w:rPr>
                <w:rFonts w:cs="Times New Roman"/>
                <w:b/>
                <w:bCs/>
                <w:i/>
                <w:iCs/>
                <w:szCs w:val="22"/>
              </w:rPr>
              <w:t xml:space="preserve">March </w:t>
            </w:r>
            <w:r w:rsidRPr="00D262BF">
              <w:rPr>
                <w:rFonts w:cs="Times New Roman"/>
                <w:b/>
                <w:bCs/>
                <w:i/>
                <w:iCs/>
                <w:szCs w:val="22"/>
              </w:rPr>
              <w:t>202</w:t>
            </w:r>
            <w:r w:rsidR="00E412E0">
              <w:rPr>
                <w:rFonts w:cs="Times New Roman"/>
                <w:b/>
                <w:bCs/>
                <w:i/>
                <w:iCs/>
                <w:szCs w:val="22"/>
              </w:rPr>
              <w:t>4</w:t>
            </w:r>
          </w:p>
        </w:tc>
        <w:tc>
          <w:tcPr>
            <w:tcW w:w="2250" w:type="dxa"/>
          </w:tcPr>
          <w:p w14:paraId="7DA2F7F8" w14:textId="77777777" w:rsidR="00816C7B" w:rsidRPr="00D262BF" w:rsidRDefault="00816C7B" w:rsidP="00BA3D8F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2059" w:type="dxa"/>
          </w:tcPr>
          <w:p w14:paraId="700FDC9A" w14:textId="77777777" w:rsidR="00816C7B" w:rsidRPr="00D262BF" w:rsidRDefault="00816C7B" w:rsidP="00BA3D8F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238" w:type="dxa"/>
            <w:vAlign w:val="bottom"/>
          </w:tcPr>
          <w:p w14:paraId="2B8EF55C" w14:textId="77777777" w:rsidR="00816C7B" w:rsidRPr="00D262BF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667962D" w14:textId="77777777" w:rsidR="00816C7B" w:rsidRPr="00D262BF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03" w:type="dxa"/>
            <w:vAlign w:val="bottom"/>
          </w:tcPr>
          <w:p w14:paraId="6EF90853" w14:textId="77777777" w:rsidR="00816C7B" w:rsidRPr="00D262BF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2C13908" w14:textId="77777777" w:rsidR="00816C7B" w:rsidRPr="00D262BF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9B5E2DE" w14:textId="77777777" w:rsidR="00816C7B" w:rsidRPr="00D262BF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1CD14E6" w14:textId="77777777" w:rsidR="00816C7B" w:rsidRPr="00D262BF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73A78282" w14:textId="77777777" w:rsidR="00816C7B" w:rsidRPr="00D262BF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eastAsia="Batang" w:cs="Times New Roman"/>
                <w:szCs w:val="22"/>
                <w:lang w:eastAsia="ko-KR" w:bidi="th-TH"/>
              </w:rPr>
            </w:pPr>
          </w:p>
        </w:tc>
      </w:tr>
      <w:tr w:rsidR="00816C7B" w:rsidRPr="00D262BF" w14:paraId="2EE737DA" w14:textId="77777777" w:rsidTr="00BA3D8F">
        <w:trPr>
          <w:cantSplit/>
        </w:trPr>
        <w:tc>
          <w:tcPr>
            <w:tcW w:w="4131" w:type="dxa"/>
            <w:shd w:val="clear" w:color="auto" w:fill="auto"/>
          </w:tcPr>
          <w:p w14:paraId="3FBF2DE1" w14:textId="77777777" w:rsidR="00816C7B" w:rsidRPr="00D262BF" w:rsidRDefault="00816C7B" w:rsidP="00BA3D8F">
            <w:pPr>
              <w:spacing w:line="240" w:lineRule="atLeast"/>
              <w:ind w:left="277" w:hanging="277"/>
              <w:rPr>
                <w:rFonts w:cs="Times New Roman"/>
                <w:b/>
                <w:bCs/>
                <w:i/>
                <w:iCs/>
                <w:szCs w:val="22"/>
              </w:rPr>
            </w:pPr>
            <w:r w:rsidRPr="00D262BF">
              <w:rPr>
                <w:rFonts w:cs="Times New Roman"/>
                <w:b/>
                <w:bCs/>
                <w:i/>
                <w:iCs/>
                <w:szCs w:val="22"/>
              </w:rPr>
              <w:t>Financial assets</w:t>
            </w:r>
          </w:p>
        </w:tc>
        <w:tc>
          <w:tcPr>
            <w:tcW w:w="2250" w:type="dxa"/>
          </w:tcPr>
          <w:p w14:paraId="244FDB4B" w14:textId="77777777" w:rsidR="00816C7B" w:rsidRPr="00967392" w:rsidRDefault="00816C7B" w:rsidP="00BA3D8F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2059" w:type="dxa"/>
          </w:tcPr>
          <w:p w14:paraId="269C9BD2" w14:textId="77777777" w:rsidR="00816C7B" w:rsidRPr="00967392" w:rsidRDefault="00816C7B" w:rsidP="00BA3D8F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238" w:type="dxa"/>
            <w:vAlign w:val="bottom"/>
          </w:tcPr>
          <w:p w14:paraId="61129D61" w14:textId="77777777" w:rsidR="00816C7B" w:rsidRPr="00967392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22C8721" w14:textId="77777777" w:rsidR="00816C7B" w:rsidRPr="00967392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03" w:type="dxa"/>
            <w:vAlign w:val="bottom"/>
          </w:tcPr>
          <w:p w14:paraId="2148BE41" w14:textId="77777777" w:rsidR="00816C7B" w:rsidRPr="00967392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EB77F1A" w14:textId="77777777" w:rsidR="00816C7B" w:rsidRPr="00967392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0941130" w14:textId="77777777" w:rsidR="00816C7B" w:rsidRPr="00967392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B644B4F" w14:textId="77777777" w:rsidR="00816C7B" w:rsidRPr="00967392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41A9EC9E" w14:textId="77777777" w:rsidR="00816C7B" w:rsidRPr="00967392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eastAsia="Batang" w:cs="Times New Roman"/>
                <w:szCs w:val="22"/>
                <w:lang w:eastAsia="ko-KR" w:bidi="th-TH"/>
              </w:rPr>
            </w:pPr>
          </w:p>
        </w:tc>
      </w:tr>
      <w:tr w:rsidR="00967392" w:rsidRPr="00D262BF" w14:paraId="7FE9DFE3" w14:textId="77777777" w:rsidTr="00BA3D8F">
        <w:trPr>
          <w:cantSplit/>
        </w:trPr>
        <w:tc>
          <w:tcPr>
            <w:tcW w:w="4131" w:type="dxa"/>
            <w:shd w:val="clear" w:color="auto" w:fill="auto"/>
          </w:tcPr>
          <w:p w14:paraId="7756607D" w14:textId="77777777" w:rsidR="00967392" w:rsidRPr="00D262BF" w:rsidRDefault="00967392" w:rsidP="00967392">
            <w:pPr>
              <w:spacing w:line="240" w:lineRule="atLeast"/>
              <w:ind w:left="277" w:hanging="277"/>
              <w:rPr>
                <w:rFonts w:cs="Times New Roman"/>
                <w:szCs w:val="22"/>
              </w:rPr>
            </w:pPr>
            <w:r w:rsidRPr="00D262BF">
              <w:rPr>
                <w:rFonts w:cs="Times New Roman"/>
                <w:szCs w:val="22"/>
              </w:rPr>
              <w:t>Other non-current financial assets</w:t>
            </w:r>
          </w:p>
        </w:tc>
        <w:tc>
          <w:tcPr>
            <w:tcW w:w="2250" w:type="dxa"/>
          </w:tcPr>
          <w:p w14:paraId="47C08163" w14:textId="48616DB3" w:rsidR="00967392" w:rsidRPr="00967392" w:rsidRDefault="00967392" w:rsidP="00967392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  <w:r w:rsidRPr="00967392">
              <w:rPr>
                <w:rFonts w:cs="Times New Roman"/>
                <w:szCs w:val="22"/>
                <w:cs/>
              </w:rPr>
              <w:t>586.74</w:t>
            </w:r>
          </w:p>
        </w:tc>
        <w:tc>
          <w:tcPr>
            <w:tcW w:w="2059" w:type="dxa"/>
          </w:tcPr>
          <w:p w14:paraId="3F30950C" w14:textId="572184EA" w:rsidR="00967392" w:rsidRPr="00967392" w:rsidRDefault="00967392" w:rsidP="00967392">
            <w:pPr>
              <w:pStyle w:val="acctfourfigures"/>
              <w:tabs>
                <w:tab w:val="clear" w:pos="765"/>
                <w:tab w:val="decimal" w:pos="1720"/>
              </w:tabs>
              <w:spacing w:line="240" w:lineRule="atLeast"/>
              <w:ind w:left="1720" w:right="-68" w:hanging="1720"/>
              <w:rPr>
                <w:rFonts w:cs="Times New Roman"/>
                <w:szCs w:val="22"/>
                <w:lang w:bidi="th-TH"/>
              </w:rPr>
            </w:pPr>
            <w:r w:rsidRPr="00967392">
              <w:rPr>
                <w:rFonts w:cs="Times New Roman"/>
                <w:szCs w:val="22"/>
                <w:lang w:bidi="th-TH"/>
              </w:rPr>
              <w:t>-</w:t>
            </w:r>
          </w:p>
        </w:tc>
        <w:tc>
          <w:tcPr>
            <w:tcW w:w="1238" w:type="dxa"/>
            <w:vAlign w:val="bottom"/>
          </w:tcPr>
          <w:p w14:paraId="45D2BE48" w14:textId="52BE6268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  <w:r w:rsidRPr="00967392">
              <w:rPr>
                <w:rFonts w:cs="Times New Roman"/>
                <w:szCs w:val="22"/>
                <w:cs/>
              </w:rPr>
              <w:t>373.56</w:t>
            </w:r>
          </w:p>
        </w:tc>
        <w:tc>
          <w:tcPr>
            <w:tcW w:w="180" w:type="dxa"/>
            <w:vAlign w:val="bottom"/>
          </w:tcPr>
          <w:p w14:paraId="40DAB097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03" w:type="dxa"/>
            <w:vAlign w:val="bottom"/>
          </w:tcPr>
          <w:p w14:paraId="20B561EE" w14:textId="51B39FD4" w:rsidR="00967392" w:rsidRPr="00967392" w:rsidRDefault="00967392" w:rsidP="006B32C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  <w:r w:rsidRPr="00967392">
              <w:rPr>
                <w:rFonts w:cs="Times New Roman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97AAF77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2AA576D" w14:textId="7E4A5454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  <w:r w:rsidRPr="00967392">
              <w:rPr>
                <w:rFonts w:cs="Times New Roman"/>
                <w:szCs w:val="22"/>
                <w:cs/>
              </w:rPr>
              <w:t>213.18</w:t>
            </w:r>
          </w:p>
        </w:tc>
        <w:tc>
          <w:tcPr>
            <w:tcW w:w="180" w:type="dxa"/>
            <w:vAlign w:val="bottom"/>
          </w:tcPr>
          <w:p w14:paraId="7BE8B95A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2A1B99D9" w14:textId="74B8CF58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eastAsia="Batang" w:cs="Times New Roman"/>
                <w:szCs w:val="22"/>
                <w:lang w:eastAsia="ko-KR" w:bidi="th-TH"/>
              </w:rPr>
            </w:pPr>
            <w:r w:rsidRPr="00967392">
              <w:rPr>
                <w:rFonts w:cs="Times New Roman"/>
                <w:szCs w:val="22"/>
                <w:cs/>
              </w:rPr>
              <w:t>586.74</w:t>
            </w:r>
          </w:p>
        </w:tc>
      </w:tr>
      <w:tr w:rsidR="00816C7B" w:rsidRPr="00D262BF" w14:paraId="4917263F" w14:textId="77777777" w:rsidTr="00BA3D8F">
        <w:trPr>
          <w:cantSplit/>
        </w:trPr>
        <w:tc>
          <w:tcPr>
            <w:tcW w:w="4131" w:type="dxa"/>
            <w:shd w:val="clear" w:color="auto" w:fill="auto"/>
          </w:tcPr>
          <w:p w14:paraId="4A3F014C" w14:textId="77777777" w:rsidR="00816C7B" w:rsidRPr="00D262BF" w:rsidRDefault="00816C7B" w:rsidP="00BA3D8F">
            <w:pPr>
              <w:spacing w:line="240" w:lineRule="atLeast"/>
              <w:ind w:left="277" w:hanging="277"/>
              <w:rPr>
                <w:rFonts w:cs="Times New Roman"/>
                <w:szCs w:val="22"/>
              </w:rPr>
            </w:pPr>
          </w:p>
        </w:tc>
        <w:tc>
          <w:tcPr>
            <w:tcW w:w="2250" w:type="dxa"/>
          </w:tcPr>
          <w:p w14:paraId="6E21A7EF" w14:textId="77777777" w:rsidR="00816C7B" w:rsidRPr="00967392" w:rsidRDefault="00816C7B" w:rsidP="00BA3D8F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2059" w:type="dxa"/>
          </w:tcPr>
          <w:p w14:paraId="1C34682C" w14:textId="77777777" w:rsidR="00816C7B" w:rsidRPr="00967392" w:rsidRDefault="00816C7B" w:rsidP="00BA3D8F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238" w:type="dxa"/>
            <w:vAlign w:val="bottom"/>
          </w:tcPr>
          <w:p w14:paraId="218D2CA3" w14:textId="77777777" w:rsidR="00816C7B" w:rsidRPr="00967392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FF63C16" w14:textId="77777777" w:rsidR="00816C7B" w:rsidRPr="00967392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03" w:type="dxa"/>
            <w:vAlign w:val="bottom"/>
          </w:tcPr>
          <w:p w14:paraId="646BEDC8" w14:textId="77777777" w:rsidR="00816C7B" w:rsidRPr="00967392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B8E1109" w14:textId="77777777" w:rsidR="00816C7B" w:rsidRPr="00967392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4305804" w14:textId="77777777" w:rsidR="00816C7B" w:rsidRPr="00967392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DAD71D0" w14:textId="77777777" w:rsidR="00816C7B" w:rsidRPr="00967392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41F402AB" w14:textId="77777777" w:rsidR="00816C7B" w:rsidRPr="00967392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eastAsia="Batang" w:cs="Times New Roman"/>
                <w:szCs w:val="22"/>
                <w:lang w:eastAsia="ko-KR" w:bidi="th-TH"/>
              </w:rPr>
            </w:pPr>
          </w:p>
        </w:tc>
      </w:tr>
      <w:tr w:rsidR="00816C7B" w:rsidRPr="00D262BF" w14:paraId="608099C0" w14:textId="77777777" w:rsidTr="00BA3D8F">
        <w:trPr>
          <w:cantSplit/>
        </w:trPr>
        <w:tc>
          <w:tcPr>
            <w:tcW w:w="4131" w:type="dxa"/>
            <w:shd w:val="clear" w:color="auto" w:fill="auto"/>
          </w:tcPr>
          <w:p w14:paraId="18232DB5" w14:textId="738F6694" w:rsidR="00816C7B" w:rsidRPr="00153C89" w:rsidRDefault="004F1747" w:rsidP="00BA3D8F">
            <w:pPr>
              <w:spacing w:line="240" w:lineRule="atLeast"/>
              <w:ind w:left="277" w:hanging="277"/>
              <w:rPr>
                <w:rFonts w:cs="Times New Roman"/>
                <w:b/>
                <w:bCs/>
                <w:i/>
                <w:iCs/>
                <w:szCs w:val="22"/>
              </w:rPr>
            </w:pPr>
            <w:r w:rsidRPr="00D262BF">
              <w:rPr>
                <w:rFonts w:cs="Times New Roman"/>
                <w:b/>
                <w:bCs/>
                <w:i/>
                <w:iCs/>
                <w:szCs w:val="22"/>
              </w:rPr>
              <w:t>Financial</w:t>
            </w:r>
            <w:r w:rsidRPr="00153C89">
              <w:rPr>
                <w:rFonts w:cs="Times New Roman"/>
                <w:b/>
                <w:bCs/>
                <w:i/>
                <w:iCs/>
                <w:szCs w:val="22"/>
              </w:rPr>
              <w:t xml:space="preserve"> </w:t>
            </w:r>
            <w:r>
              <w:rPr>
                <w:rFonts w:cs="Times New Roman"/>
                <w:b/>
                <w:bCs/>
                <w:i/>
                <w:iCs/>
                <w:szCs w:val="22"/>
              </w:rPr>
              <w:t>l</w:t>
            </w:r>
            <w:r w:rsidR="00816C7B" w:rsidRPr="00153C89">
              <w:rPr>
                <w:rFonts w:cs="Times New Roman"/>
                <w:b/>
                <w:bCs/>
                <w:i/>
                <w:iCs/>
                <w:szCs w:val="22"/>
              </w:rPr>
              <w:t>iabilit</w:t>
            </w:r>
            <w:r w:rsidR="00332CE2">
              <w:rPr>
                <w:rFonts w:cs="Times New Roman"/>
                <w:b/>
                <w:bCs/>
                <w:i/>
                <w:iCs/>
                <w:szCs w:val="22"/>
              </w:rPr>
              <w:t>ies</w:t>
            </w:r>
          </w:p>
        </w:tc>
        <w:tc>
          <w:tcPr>
            <w:tcW w:w="2250" w:type="dxa"/>
          </w:tcPr>
          <w:p w14:paraId="189D4509" w14:textId="77777777" w:rsidR="00816C7B" w:rsidRPr="00967392" w:rsidRDefault="00816C7B" w:rsidP="00BA3D8F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2059" w:type="dxa"/>
          </w:tcPr>
          <w:p w14:paraId="646E1A4C" w14:textId="77777777" w:rsidR="00816C7B" w:rsidRPr="00967392" w:rsidRDefault="00816C7B" w:rsidP="00BA3D8F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238" w:type="dxa"/>
            <w:vAlign w:val="bottom"/>
          </w:tcPr>
          <w:p w14:paraId="6EF3C001" w14:textId="77777777" w:rsidR="00816C7B" w:rsidRPr="00967392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819E3DF" w14:textId="77777777" w:rsidR="00816C7B" w:rsidRPr="00967392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03" w:type="dxa"/>
            <w:vAlign w:val="bottom"/>
          </w:tcPr>
          <w:p w14:paraId="34479F14" w14:textId="77777777" w:rsidR="00816C7B" w:rsidRPr="00967392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AE9D87" w14:textId="77777777" w:rsidR="00816C7B" w:rsidRPr="00967392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7DE2706" w14:textId="77777777" w:rsidR="00816C7B" w:rsidRPr="00967392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08BE900" w14:textId="77777777" w:rsidR="00816C7B" w:rsidRPr="00967392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127653FC" w14:textId="77777777" w:rsidR="00816C7B" w:rsidRPr="00967392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eastAsia="Batang" w:cs="Times New Roman"/>
                <w:szCs w:val="22"/>
                <w:lang w:eastAsia="ko-KR" w:bidi="th-TH"/>
              </w:rPr>
            </w:pPr>
          </w:p>
        </w:tc>
      </w:tr>
      <w:tr w:rsidR="00967392" w:rsidRPr="00D262BF" w14:paraId="266068B9" w14:textId="77777777" w:rsidTr="00BA3D8F">
        <w:trPr>
          <w:cantSplit/>
        </w:trPr>
        <w:tc>
          <w:tcPr>
            <w:tcW w:w="4131" w:type="dxa"/>
            <w:shd w:val="clear" w:color="auto" w:fill="auto"/>
          </w:tcPr>
          <w:p w14:paraId="409750BA" w14:textId="77777777" w:rsidR="00967392" w:rsidRPr="00D262BF" w:rsidRDefault="00967392" w:rsidP="00967392">
            <w:pPr>
              <w:spacing w:line="240" w:lineRule="atLeast"/>
              <w:ind w:left="277" w:hanging="277"/>
              <w:rPr>
                <w:rFonts w:cs="Times New Roman"/>
                <w:szCs w:val="22"/>
              </w:rPr>
            </w:pPr>
            <w:r w:rsidRPr="00D262BF">
              <w:rPr>
                <w:rFonts w:cs="Times New Roman"/>
                <w:szCs w:val="22"/>
              </w:rPr>
              <w:t>Debentures</w:t>
            </w:r>
          </w:p>
        </w:tc>
        <w:tc>
          <w:tcPr>
            <w:tcW w:w="2250" w:type="dxa"/>
          </w:tcPr>
          <w:p w14:paraId="0800B602" w14:textId="0D7D83B7" w:rsidR="00967392" w:rsidRPr="00967392" w:rsidRDefault="00967392" w:rsidP="00967392">
            <w:pPr>
              <w:pStyle w:val="acctfourfigures"/>
              <w:tabs>
                <w:tab w:val="clear" w:pos="765"/>
                <w:tab w:val="decimal" w:pos="1720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  <w:r w:rsidRPr="00967392">
              <w:rPr>
                <w:rFonts w:cs="Times New Roman"/>
                <w:szCs w:val="22"/>
              </w:rPr>
              <w:t>-</w:t>
            </w:r>
          </w:p>
        </w:tc>
        <w:tc>
          <w:tcPr>
            <w:tcW w:w="2059" w:type="dxa"/>
            <w:vAlign w:val="bottom"/>
          </w:tcPr>
          <w:p w14:paraId="1E531450" w14:textId="403A9AE2" w:rsidR="00967392" w:rsidRPr="00967392" w:rsidRDefault="00967392" w:rsidP="00967392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2248" w:right="-68" w:hanging="2248"/>
              <w:rPr>
                <w:rFonts w:cs="Times New Roman"/>
                <w:szCs w:val="22"/>
                <w:lang w:bidi="th-TH"/>
              </w:rPr>
            </w:pPr>
            <w:r w:rsidRPr="00967392">
              <w:rPr>
                <w:rFonts w:cs="Times New Roman"/>
                <w:szCs w:val="22"/>
                <w:cs/>
              </w:rPr>
              <w:t>799.95</w:t>
            </w:r>
          </w:p>
        </w:tc>
        <w:tc>
          <w:tcPr>
            <w:tcW w:w="1238" w:type="dxa"/>
          </w:tcPr>
          <w:p w14:paraId="743F13A1" w14:textId="5D912553" w:rsidR="00967392" w:rsidRPr="00967392" w:rsidRDefault="00967392" w:rsidP="009673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  <w:r w:rsidRPr="00967392">
              <w:rPr>
                <w:rFonts w:cs="Times New Roman"/>
                <w:szCs w:val="22"/>
              </w:rPr>
              <w:t>-</w:t>
            </w:r>
          </w:p>
        </w:tc>
        <w:tc>
          <w:tcPr>
            <w:tcW w:w="180" w:type="dxa"/>
          </w:tcPr>
          <w:p w14:paraId="32E10E23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03" w:type="dxa"/>
            <w:vAlign w:val="bottom"/>
          </w:tcPr>
          <w:p w14:paraId="7EE817EC" w14:textId="60F18EDD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  <w:r w:rsidRPr="00967392">
              <w:rPr>
                <w:rFonts w:cs="Times New Roman"/>
                <w:szCs w:val="22"/>
                <w:cs/>
              </w:rPr>
              <w:t>799.48</w:t>
            </w:r>
          </w:p>
        </w:tc>
        <w:tc>
          <w:tcPr>
            <w:tcW w:w="180" w:type="dxa"/>
            <w:vAlign w:val="bottom"/>
          </w:tcPr>
          <w:p w14:paraId="28EAB651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F610563" w14:textId="336C4F4A" w:rsidR="00967392" w:rsidRPr="00967392" w:rsidRDefault="00967392" w:rsidP="0096739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  <w:r w:rsidRPr="00967392">
              <w:rPr>
                <w:rFonts w:cs="Times New Roman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8187723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3D9F6131" w14:textId="45E0B883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eastAsia="Batang" w:cs="Times New Roman"/>
                <w:szCs w:val="22"/>
                <w:lang w:eastAsia="ko-KR" w:bidi="th-TH"/>
              </w:rPr>
            </w:pPr>
            <w:r w:rsidRPr="00967392">
              <w:rPr>
                <w:rFonts w:cs="Times New Roman"/>
                <w:szCs w:val="22"/>
                <w:cs/>
              </w:rPr>
              <w:t>799.48</w:t>
            </w:r>
          </w:p>
        </w:tc>
      </w:tr>
      <w:tr w:rsidR="00967392" w:rsidRPr="00D262BF" w14:paraId="4DAB3531" w14:textId="77777777" w:rsidTr="00BA3D8F">
        <w:trPr>
          <w:cantSplit/>
        </w:trPr>
        <w:tc>
          <w:tcPr>
            <w:tcW w:w="4131" w:type="dxa"/>
            <w:shd w:val="clear" w:color="auto" w:fill="auto"/>
          </w:tcPr>
          <w:p w14:paraId="5B9E4577" w14:textId="77777777" w:rsidR="00967392" w:rsidRPr="00D262BF" w:rsidRDefault="00967392" w:rsidP="00967392">
            <w:pPr>
              <w:spacing w:line="240" w:lineRule="atLeast"/>
              <w:ind w:left="277" w:hanging="277"/>
              <w:rPr>
                <w:rFonts w:cs="Times New Roman"/>
                <w:szCs w:val="22"/>
              </w:rPr>
            </w:pPr>
            <w:r w:rsidRPr="00D262BF">
              <w:rPr>
                <w:rFonts w:cs="Times New Roman"/>
                <w:szCs w:val="22"/>
              </w:rPr>
              <w:t>Other non-current financial liabilities</w:t>
            </w:r>
          </w:p>
        </w:tc>
        <w:tc>
          <w:tcPr>
            <w:tcW w:w="2250" w:type="dxa"/>
          </w:tcPr>
          <w:p w14:paraId="61DBD246" w14:textId="2332C558" w:rsidR="00967392" w:rsidRPr="00967392" w:rsidRDefault="00967392" w:rsidP="00967392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  <w:r w:rsidRPr="00967392">
              <w:rPr>
                <w:rFonts w:cs="Times New Roman"/>
                <w:szCs w:val="22"/>
              </w:rPr>
              <w:t>53.00</w:t>
            </w:r>
          </w:p>
        </w:tc>
        <w:tc>
          <w:tcPr>
            <w:tcW w:w="2059" w:type="dxa"/>
          </w:tcPr>
          <w:p w14:paraId="491EC4C9" w14:textId="1BFEF0C8" w:rsidR="00967392" w:rsidRPr="00967392" w:rsidRDefault="00967392" w:rsidP="00967392">
            <w:pPr>
              <w:pStyle w:val="acctfourfigures"/>
              <w:tabs>
                <w:tab w:val="clear" w:pos="765"/>
                <w:tab w:val="decimal" w:pos="1720"/>
              </w:tabs>
              <w:spacing w:line="240" w:lineRule="atLeast"/>
              <w:ind w:left="2810" w:right="-68" w:hanging="2810"/>
              <w:rPr>
                <w:rFonts w:cs="Times New Roman"/>
                <w:szCs w:val="22"/>
                <w:lang w:bidi="th-TH"/>
              </w:rPr>
            </w:pPr>
            <w:r w:rsidRPr="00967392">
              <w:rPr>
                <w:rFonts w:cs="Times New Roman"/>
                <w:szCs w:val="22"/>
              </w:rPr>
              <w:t>-</w:t>
            </w:r>
          </w:p>
        </w:tc>
        <w:tc>
          <w:tcPr>
            <w:tcW w:w="1238" w:type="dxa"/>
          </w:tcPr>
          <w:p w14:paraId="3C702870" w14:textId="50403534" w:rsidR="00967392" w:rsidRPr="00967392" w:rsidRDefault="00967392" w:rsidP="009673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  <w:r w:rsidRPr="00967392">
              <w:rPr>
                <w:rFonts w:cs="Times New Roman"/>
                <w:szCs w:val="22"/>
              </w:rPr>
              <w:t>-</w:t>
            </w:r>
          </w:p>
        </w:tc>
        <w:tc>
          <w:tcPr>
            <w:tcW w:w="180" w:type="dxa"/>
          </w:tcPr>
          <w:p w14:paraId="35CC2D3A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03" w:type="dxa"/>
          </w:tcPr>
          <w:p w14:paraId="74EFCA0E" w14:textId="4A45E0C9" w:rsidR="00967392" w:rsidRPr="00967392" w:rsidRDefault="00967392" w:rsidP="006B32C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  <w:r w:rsidRPr="00967392">
              <w:rPr>
                <w:rFonts w:cs="Times New Roman"/>
                <w:szCs w:val="22"/>
              </w:rPr>
              <w:t>-</w:t>
            </w:r>
          </w:p>
        </w:tc>
        <w:tc>
          <w:tcPr>
            <w:tcW w:w="180" w:type="dxa"/>
          </w:tcPr>
          <w:p w14:paraId="2E277FEF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</w:tcPr>
          <w:p w14:paraId="3C63CF9D" w14:textId="75CD5123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  <w:r w:rsidRPr="00967392">
              <w:rPr>
                <w:rFonts w:cs="Times New Roman"/>
                <w:szCs w:val="22"/>
              </w:rPr>
              <w:t>53.00</w:t>
            </w:r>
          </w:p>
        </w:tc>
        <w:tc>
          <w:tcPr>
            <w:tcW w:w="180" w:type="dxa"/>
          </w:tcPr>
          <w:p w14:paraId="5C208111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66044A81" w14:textId="60AEAEEA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eastAsia="Batang" w:cs="Times New Roman"/>
                <w:szCs w:val="22"/>
                <w:lang w:eastAsia="ko-KR" w:bidi="th-TH"/>
              </w:rPr>
            </w:pPr>
            <w:r w:rsidRPr="00967392">
              <w:rPr>
                <w:rFonts w:cs="Times New Roman"/>
                <w:szCs w:val="22"/>
              </w:rPr>
              <w:t>53.00</w:t>
            </w:r>
          </w:p>
        </w:tc>
      </w:tr>
      <w:tr w:rsidR="00967392" w:rsidRPr="00D262BF" w14:paraId="174C9476" w14:textId="77777777" w:rsidTr="00BA3D8F">
        <w:trPr>
          <w:cantSplit/>
        </w:trPr>
        <w:tc>
          <w:tcPr>
            <w:tcW w:w="4131" w:type="dxa"/>
            <w:shd w:val="clear" w:color="auto" w:fill="auto"/>
          </w:tcPr>
          <w:p w14:paraId="3C247C15" w14:textId="77777777" w:rsidR="00967392" w:rsidRPr="00D262BF" w:rsidRDefault="00967392" w:rsidP="00967392">
            <w:pPr>
              <w:spacing w:line="240" w:lineRule="atLeast"/>
              <w:ind w:left="277" w:hanging="277"/>
              <w:rPr>
                <w:rFonts w:cs="Times New Roman"/>
                <w:szCs w:val="22"/>
              </w:rPr>
            </w:pPr>
          </w:p>
        </w:tc>
        <w:tc>
          <w:tcPr>
            <w:tcW w:w="2250" w:type="dxa"/>
          </w:tcPr>
          <w:p w14:paraId="5EB8FEF4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2059" w:type="dxa"/>
          </w:tcPr>
          <w:p w14:paraId="7A19C1DC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238" w:type="dxa"/>
            <w:vAlign w:val="bottom"/>
          </w:tcPr>
          <w:p w14:paraId="492F125A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DDFE33C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03" w:type="dxa"/>
            <w:vAlign w:val="bottom"/>
          </w:tcPr>
          <w:p w14:paraId="011D34CA" w14:textId="77777777" w:rsidR="00967392" w:rsidRPr="00967392" w:rsidRDefault="00967392" w:rsidP="006B32C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87EE181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69DED94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3B0124B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54BAA4AE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eastAsia="Batang" w:cs="Times New Roman"/>
                <w:szCs w:val="22"/>
                <w:lang w:eastAsia="ko-KR" w:bidi="th-TH"/>
              </w:rPr>
            </w:pPr>
          </w:p>
        </w:tc>
      </w:tr>
      <w:tr w:rsidR="00967392" w:rsidRPr="00D262BF" w14:paraId="7A9C2770" w14:textId="77777777" w:rsidTr="00BA3D8F">
        <w:trPr>
          <w:cantSplit/>
        </w:trPr>
        <w:tc>
          <w:tcPr>
            <w:tcW w:w="4131" w:type="dxa"/>
            <w:shd w:val="clear" w:color="auto" w:fill="auto"/>
          </w:tcPr>
          <w:p w14:paraId="14154B55" w14:textId="49603F50" w:rsidR="00967392" w:rsidRPr="00C07D99" w:rsidRDefault="00967392" w:rsidP="00967392">
            <w:pPr>
              <w:spacing w:line="240" w:lineRule="atLeast"/>
              <w:ind w:left="277" w:hanging="277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  <w:proofErr w:type="gramStart"/>
            <w:r w:rsidRPr="00D262BF">
              <w:rPr>
                <w:rFonts w:cs="Times New Roman"/>
                <w:b/>
                <w:bCs/>
                <w:i/>
                <w:iCs/>
                <w:szCs w:val="22"/>
              </w:rPr>
              <w:t>At</w:t>
            </w:r>
            <w:proofErr w:type="gramEnd"/>
            <w:r w:rsidRPr="00D262BF">
              <w:rPr>
                <w:rFonts w:cs="Times New Roman"/>
                <w:b/>
                <w:bCs/>
                <w:i/>
                <w:iCs/>
                <w:szCs w:val="22"/>
              </w:rPr>
              <w:t xml:space="preserve"> 31 December 202</w:t>
            </w:r>
            <w:r w:rsidR="00E412E0">
              <w:rPr>
                <w:rFonts w:cs="Times New Roman"/>
                <w:b/>
                <w:bCs/>
                <w:i/>
                <w:iCs/>
                <w:szCs w:val="22"/>
              </w:rPr>
              <w:t>3</w:t>
            </w:r>
          </w:p>
        </w:tc>
        <w:tc>
          <w:tcPr>
            <w:tcW w:w="2250" w:type="dxa"/>
          </w:tcPr>
          <w:p w14:paraId="0FF7B594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2059" w:type="dxa"/>
          </w:tcPr>
          <w:p w14:paraId="2CFD9CFF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238" w:type="dxa"/>
            <w:vAlign w:val="bottom"/>
          </w:tcPr>
          <w:p w14:paraId="187CBF40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4C1C136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03" w:type="dxa"/>
            <w:vAlign w:val="bottom"/>
          </w:tcPr>
          <w:p w14:paraId="181DE89F" w14:textId="77777777" w:rsidR="00967392" w:rsidRPr="00967392" w:rsidRDefault="00967392" w:rsidP="006B32C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E71D17C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F7E64F3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EF3B57D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568655F3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eastAsia="Batang" w:cs="Times New Roman"/>
                <w:szCs w:val="22"/>
                <w:lang w:eastAsia="ko-KR" w:bidi="th-TH"/>
              </w:rPr>
            </w:pPr>
          </w:p>
        </w:tc>
      </w:tr>
      <w:tr w:rsidR="00967392" w:rsidRPr="00D262BF" w14:paraId="3207F000" w14:textId="77777777" w:rsidTr="00BA3D8F">
        <w:trPr>
          <w:cantSplit/>
        </w:trPr>
        <w:tc>
          <w:tcPr>
            <w:tcW w:w="4131" w:type="dxa"/>
            <w:shd w:val="clear" w:color="auto" w:fill="auto"/>
          </w:tcPr>
          <w:p w14:paraId="53A1DD8F" w14:textId="77777777" w:rsidR="00967392" w:rsidRPr="00D262BF" w:rsidRDefault="00967392" w:rsidP="00967392">
            <w:pPr>
              <w:spacing w:line="240" w:lineRule="atLeast"/>
              <w:ind w:left="277" w:hanging="277"/>
              <w:rPr>
                <w:rFonts w:cs="Times New Roman"/>
                <w:b/>
                <w:bCs/>
                <w:i/>
                <w:iCs/>
                <w:szCs w:val="22"/>
              </w:rPr>
            </w:pPr>
            <w:r w:rsidRPr="00D262BF">
              <w:rPr>
                <w:rFonts w:cs="Times New Roman"/>
                <w:b/>
                <w:bCs/>
                <w:i/>
                <w:iCs/>
                <w:szCs w:val="22"/>
              </w:rPr>
              <w:t>Financial assets</w:t>
            </w:r>
          </w:p>
        </w:tc>
        <w:tc>
          <w:tcPr>
            <w:tcW w:w="2250" w:type="dxa"/>
          </w:tcPr>
          <w:p w14:paraId="03BDAA1E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2059" w:type="dxa"/>
          </w:tcPr>
          <w:p w14:paraId="1E33FB58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238" w:type="dxa"/>
            <w:vAlign w:val="bottom"/>
          </w:tcPr>
          <w:p w14:paraId="4B3E2C85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B3EC415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03" w:type="dxa"/>
            <w:vAlign w:val="bottom"/>
          </w:tcPr>
          <w:p w14:paraId="21F52456" w14:textId="77777777" w:rsidR="00967392" w:rsidRPr="00967392" w:rsidRDefault="00967392" w:rsidP="006B32C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47FAE63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152002E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1DDB3FD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314EAB21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eastAsia="Batang" w:cs="Times New Roman"/>
                <w:szCs w:val="22"/>
                <w:lang w:eastAsia="ko-KR" w:bidi="th-TH"/>
              </w:rPr>
            </w:pPr>
          </w:p>
        </w:tc>
      </w:tr>
      <w:tr w:rsidR="00967392" w:rsidRPr="00D262BF" w14:paraId="37BD5DC5" w14:textId="77777777" w:rsidTr="00BA3D8F">
        <w:trPr>
          <w:cantSplit/>
        </w:trPr>
        <w:tc>
          <w:tcPr>
            <w:tcW w:w="4131" w:type="dxa"/>
            <w:shd w:val="clear" w:color="auto" w:fill="auto"/>
          </w:tcPr>
          <w:p w14:paraId="758F06C4" w14:textId="77777777" w:rsidR="00967392" w:rsidRPr="00D262BF" w:rsidRDefault="00967392" w:rsidP="00967392">
            <w:pPr>
              <w:spacing w:line="240" w:lineRule="atLeast"/>
              <w:ind w:left="277" w:hanging="277"/>
              <w:rPr>
                <w:rFonts w:cs="Times New Roman"/>
                <w:szCs w:val="22"/>
              </w:rPr>
            </w:pPr>
            <w:r w:rsidRPr="00D262BF">
              <w:rPr>
                <w:rFonts w:cs="Times New Roman"/>
                <w:szCs w:val="22"/>
              </w:rPr>
              <w:t>Other non-current financial assets</w:t>
            </w:r>
          </w:p>
        </w:tc>
        <w:tc>
          <w:tcPr>
            <w:tcW w:w="2250" w:type="dxa"/>
          </w:tcPr>
          <w:p w14:paraId="0B037415" w14:textId="62357384" w:rsidR="00967392" w:rsidRPr="00967392" w:rsidRDefault="00967392" w:rsidP="00967392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  <w:r w:rsidRPr="00967392">
              <w:rPr>
                <w:rFonts w:cs="Times New Roman"/>
                <w:szCs w:val="22"/>
                <w:cs/>
              </w:rPr>
              <w:t>596.44</w:t>
            </w:r>
          </w:p>
        </w:tc>
        <w:tc>
          <w:tcPr>
            <w:tcW w:w="2059" w:type="dxa"/>
          </w:tcPr>
          <w:p w14:paraId="1E890C3E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1720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  <w:r w:rsidRPr="00967392">
              <w:rPr>
                <w:rFonts w:cs="Times New Roman"/>
                <w:szCs w:val="22"/>
                <w:lang w:bidi="th-TH"/>
              </w:rPr>
              <w:t>-</w:t>
            </w:r>
          </w:p>
        </w:tc>
        <w:tc>
          <w:tcPr>
            <w:tcW w:w="1238" w:type="dxa"/>
            <w:vAlign w:val="bottom"/>
          </w:tcPr>
          <w:p w14:paraId="0AA76C5C" w14:textId="5199E66E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  <w:r w:rsidRPr="00967392">
              <w:rPr>
                <w:rFonts w:cs="Times New Roman"/>
                <w:szCs w:val="22"/>
                <w:cs/>
              </w:rPr>
              <w:t>383.26</w:t>
            </w:r>
          </w:p>
        </w:tc>
        <w:tc>
          <w:tcPr>
            <w:tcW w:w="180" w:type="dxa"/>
            <w:vAlign w:val="bottom"/>
          </w:tcPr>
          <w:p w14:paraId="53F4C3FC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03" w:type="dxa"/>
            <w:vAlign w:val="bottom"/>
          </w:tcPr>
          <w:p w14:paraId="700F8E15" w14:textId="186014CE" w:rsidR="00967392" w:rsidRPr="00967392" w:rsidRDefault="00967392" w:rsidP="006B32C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  <w:r w:rsidRPr="00967392">
              <w:rPr>
                <w:rFonts w:cs="Times New Roman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FCABF48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018E62D" w14:textId="719E37C8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  <w:r w:rsidRPr="00967392">
              <w:rPr>
                <w:rFonts w:cs="Times New Roman"/>
                <w:szCs w:val="22"/>
                <w:cs/>
              </w:rPr>
              <w:t>213.18</w:t>
            </w:r>
          </w:p>
        </w:tc>
        <w:tc>
          <w:tcPr>
            <w:tcW w:w="180" w:type="dxa"/>
            <w:vAlign w:val="bottom"/>
          </w:tcPr>
          <w:p w14:paraId="16432EF5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2A6D21FB" w14:textId="650CAC15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eastAsia="Batang" w:cs="Times New Roman"/>
                <w:szCs w:val="22"/>
                <w:lang w:eastAsia="ko-KR" w:bidi="th-TH"/>
              </w:rPr>
            </w:pPr>
            <w:r w:rsidRPr="00967392">
              <w:rPr>
                <w:rFonts w:cs="Times New Roman"/>
                <w:szCs w:val="22"/>
                <w:cs/>
              </w:rPr>
              <w:t>596.44</w:t>
            </w:r>
          </w:p>
        </w:tc>
      </w:tr>
      <w:tr w:rsidR="00967392" w:rsidRPr="00D262BF" w14:paraId="195712FE" w14:textId="77777777" w:rsidTr="00BA3D8F">
        <w:trPr>
          <w:cantSplit/>
        </w:trPr>
        <w:tc>
          <w:tcPr>
            <w:tcW w:w="4131" w:type="dxa"/>
            <w:shd w:val="clear" w:color="auto" w:fill="auto"/>
          </w:tcPr>
          <w:p w14:paraId="76C32242" w14:textId="77777777" w:rsidR="00967392" w:rsidRPr="00D262BF" w:rsidRDefault="00967392" w:rsidP="00967392">
            <w:pPr>
              <w:spacing w:line="240" w:lineRule="atLeast"/>
              <w:ind w:left="277" w:hanging="277"/>
              <w:rPr>
                <w:rFonts w:cs="Times New Roman"/>
                <w:szCs w:val="22"/>
              </w:rPr>
            </w:pPr>
          </w:p>
        </w:tc>
        <w:tc>
          <w:tcPr>
            <w:tcW w:w="2250" w:type="dxa"/>
          </w:tcPr>
          <w:p w14:paraId="37063A0F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2059" w:type="dxa"/>
          </w:tcPr>
          <w:p w14:paraId="04EE2380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238" w:type="dxa"/>
            <w:vAlign w:val="bottom"/>
          </w:tcPr>
          <w:p w14:paraId="3ED49501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C652758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03" w:type="dxa"/>
            <w:vAlign w:val="bottom"/>
          </w:tcPr>
          <w:p w14:paraId="4FA34EF5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718EDBC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265323F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F455269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41775079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eastAsia="Batang" w:cs="Times New Roman"/>
                <w:szCs w:val="22"/>
                <w:lang w:eastAsia="ko-KR" w:bidi="th-TH"/>
              </w:rPr>
            </w:pPr>
          </w:p>
        </w:tc>
      </w:tr>
      <w:tr w:rsidR="00967392" w:rsidRPr="00D262BF" w14:paraId="0093E298" w14:textId="77777777" w:rsidTr="00BA3D8F">
        <w:trPr>
          <w:cantSplit/>
        </w:trPr>
        <w:tc>
          <w:tcPr>
            <w:tcW w:w="4131" w:type="dxa"/>
            <w:shd w:val="clear" w:color="auto" w:fill="auto"/>
          </w:tcPr>
          <w:p w14:paraId="3C80565E" w14:textId="7F4905D8" w:rsidR="00967392" w:rsidRPr="00153C89" w:rsidRDefault="00332CE2" w:rsidP="00967392">
            <w:pPr>
              <w:spacing w:line="240" w:lineRule="atLeast"/>
              <w:ind w:left="277" w:hanging="277"/>
              <w:rPr>
                <w:rFonts w:cs="Times New Roman"/>
                <w:b/>
                <w:bCs/>
                <w:i/>
                <w:iCs/>
                <w:szCs w:val="22"/>
              </w:rPr>
            </w:pPr>
            <w:r w:rsidRPr="00D262BF">
              <w:rPr>
                <w:rFonts w:cs="Times New Roman"/>
                <w:b/>
                <w:bCs/>
                <w:i/>
                <w:iCs/>
                <w:szCs w:val="22"/>
              </w:rPr>
              <w:t>Financial</w:t>
            </w:r>
            <w:r w:rsidRPr="00153C89">
              <w:rPr>
                <w:rFonts w:cs="Times New Roman"/>
                <w:b/>
                <w:bCs/>
                <w:i/>
                <w:iCs/>
                <w:szCs w:val="22"/>
              </w:rPr>
              <w:t xml:space="preserve"> </w:t>
            </w:r>
            <w:r>
              <w:rPr>
                <w:rFonts w:cs="Times New Roman"/>
                <w:b/>
                <w:bCs/>
                <w:i/>
                <w:iCs/>
                <w:szCs w:val="22"/>
              </w:rPr>
              <w:t>l</w:t>
            </w:r>
            <w:r w:rsidRPr="00153C89">
              <w:rPr>
                <w:rFonts w:cs="Times New Roman"/>
                <w:b/>
                <w:bCs/>
                <w:i/>
                <w:iCs/>
                <w:szCs w:val="22"/>
              </w:rPr>
              <w:t>iabilit</w:t>
            </w:r>
            <w:r>
              <w:rPr>
                <w:rFonts w:cs="Times New Roman"/>
                <w:b/>
                <w:bCs/>
                <w:i/>
                <w:iCs/>
                <w:szCs w:val="22"/>
              </w:rPr>
              <w:t>ies</w:t>
            </w:r>
          </w:p>
        </w:tc>
        <w:tc>
          <w:tcPr>
            <w:tcW w:w="2250" w:type="dxa"/>
          </w:tcPr>
          <w:p w14:paraId="227E218D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2059" w:type="dxa"/>
          </w:tcPr>
          <w:p w14:paraId="5BD9EA0C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238" w:type="dxa"/>
            <w:vAlign w:val="bottom"/>
          </w:tcPr>
          <w:p w14:paraId="51F4C7AB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69CC7E2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03" w:type="dxa"/>
            <w:vAlign w:val="bottom"/>
          </w:tcPr>
          <w:p w14:paraId="37ACFDFF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298F1C3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07F7C50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5D0E4ED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69EB3D19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eastAsia="Batang" w:cs="Times New Roman"/>
                <w:szCs w:val="22"/>
                <w:lang w:eastAsia="ko-KR" w:bidi="th-TH"/>
              </w:rPr>
            </w:pPr>
          </w:p>
        </w:tc>
      </w:tr>
      <w:tr w:rsidR="00967392" w:rsidRPr="00D262BF" w14:paraId="322420DB" w14:textId="77777777" w:rsidTr="00BA3D8F">
        <w:trPr>
          <w:cantSplit/>
        </w:trPr>
        <w:tc>
          <w:tcPr>
            <w:tcW w:w="4131" w:type="dxa"/>
            <w:shd w:val="clear" w:color="auto" w:fill="auto"/>
          </w:tcPr>
          <w:p w14:paraId="44689405" w14:textId="77777777" w:rsidR="00967392" w:rsidRPr="00D262BF" w:rsidRDefault="00967392" w:rsidP="00967392">
            <w:pPr>
              <w:spacing w:line="240" w:lineRule="atLeast"/>
              <w:ind w:left="277" w:hanging="277"/>
              <w:rPr>
                <w:rFonts w:cs="Times New Roman"/>
                <w:szCs w:val="22"/>
              </w:rPr>
            </w:pPr>
            <w:r w:rsidRPr="00D262BF">
              <w:rPr>
                <w:rFonts w:cs="Times New Roman"/>
                <w:szCs w:val="22"/>
              </w:rPr>
              <w:t>Debentures</w:t>
            </w:r>
          </w:p>
        </w:tc>
        <w:tc>
          <w:tcPr>
            <w:tcW w:w="2250" w:type="dxa"/>
          </w:tcPr>
          <w:p w14:paraId="7B03637F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1720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  <w:r w:rsidRPr="00967392">
              <w:rPr>
                <w:rFonts w:cs="Times New Roman"/>
                <w:szCs w:val="22"/>
                <w:lang w:bidi="th-TH"/>
              </w:rPr>
              <w:t>-</w:t>
            </w:r>
          </w:p>
        </w:tc>
        <w:tc>
          <w:tcPr>
            <w:tcW w:w="2059" w:type="dxa"/>
          </w:tcPr>
          <w:p w14:paraId="4C0D0914" w14:textId="5249E0A7" w:rsidR="00967392" w:rsidRPr="00967392" w:rsidRDefault="00967392" w:rsidP="00967392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  <w:r w:rsidRPr="00967392">
              <w:rPr>
                <w:rFonts w:cs="Times New Roman"/>
                <w:szCs w:val="22"/>
                <w:cs/>
              </w:rPr>
              <w:t>799.82</w:t>
            </w:r>
          </w:p>
        </w:tc>
        <w:tc>
          <w:tcPr>
            <w:tcW w:w="1238" w:type="dxa"/>
            <w:vAlign w:val="bottom"/>
          </w:tcPr>
          <w:p w14:paraId="2B222D8B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  <w:r w:rsidRPr="00967392">
              <w:rPr>
                <w:rFonts w:cs="Times New Roman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939E8D7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03" w:type="dxa"/>
            <w:vAlign w:val="bottom"/>
          </w:tcPr>
          <w:p w14:paraId="1DA6548D" w14:textId="34519BD1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  <w:r w:rsidRPr="00967392">
              <w:rPr>
                <w:rFonts w:cs="Times New Roman"/>
                <w:szCs w:val="22"/>
                <w:cs/>
              </w:rPr>
              <w:t>798.51</w:t>
            </w:r>
          </w:p>
        </w:tc>
        <w:tc>
          <w:tcPr>
            <w:tcW w:w="180" w:type="dxa"/>
            <w:vAlign w:val="bottom"/>
          </w:tcPr>
          <w:p w14:paraId="110673E7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F990DC1" w14:textId="7E5382D1" w:rsidR="00967392" w:rsidRPr="00967392" w:rsidRDefault="00967392" w:rsidP="0096739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  <w:r w:rsidRPr="00967392">
              <w:rPr>
                <w:rFonts w:cs="Times New Roman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DB17EBA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4D5788B3" w14:textId="60225F7E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eastAsia="Batang" w:cs="Times New Roman"/>
                <w:szCs w:val="22"/>
                <w:lang w:eastAsia="ko-KR" w:bidi="th-TH"/>
              </w:rPr>
            </w:pPr>
            <w:r w:rsidRPr="00967392">
              <w:rPr>
                <w:rFonts w:cs="Times New Roman"/>
                <w:szCs w:val="22"/>
                <w:cs/>
              </w:rPr>
              <w:t>798.51</w:t>
            </w:r>
          </w:p>
        </w:tc>
      </w:tr>
      <w:tr w:rsidR="00967392" w:rsidRPr="00D262BF" w14:paraId="2DEF2B72" w14:textId="77777777" w:rsidTr="00BA3D8F">
        <w:trPr>
          <w:cantSplit/>
        </w:trPr>
        <w:tc>
          <w:tcPr>
            <w:tcW w:w="4131" w:type="dxa"/>
            <w:shd w:val="clear" w:color="auto" w:fill="auto"/>
          </w:tcPr>
          <w:p w14:paraId="2F0D45A1" w14:textId="77777777" w:rsidR="00967392" w:rsidRPr="00D262BF" w:rsidRDefault="00967392" w:rsidP="00967392">
            <w:pPr>
              <w:spacing w:line="240" w:lineRule="atLeast"/>
              <w:ind w:left="277" w:hanging="277"/>
              <w:rPr>
                <w:rFonts w:cs="Times New Roman"/>
                <w:szCs w:val="22"/>
              </w:rPr>
            </w:pPr>
            <w:r w:rsidRPr="00D262BF">
              <w:rPr>
                <w:rFonts w:cs="Times New Roman"/>
                <w:szCs w:val="22"/>
              </w:rPr>
              <w:t>Other non-current financial liabilities</w:t>
            </w:r>
          </w:p>
        </w:tc>
        <w:tc>
          <w:tcPr>
            <w:tcW w:w="2250" w:type="dxa"/>
          </w:tcPr>
          <w:p w14:paraId="2B3503B0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  <w:r w:rsidRPr="00967392">
              <w:rPr>
                <w:rFonts w:cs="Times New Roman"/>
                <w:szCs w:val="22"/>
                <w:lang w:bidi="th-TH"/>
              </w:rPr>
              <w:t>53.00</w:t>
            </w:r>
          </w:p>
        </w:tc>
        <w:tc>
          <w:tcPr>
            <w:tcW w:w="2059" w:type="dxa"/>
          </w:tcPr>
          <w:p w14:paraId="2BDB3461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1720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  <w:r w:rsidRPr="00967392">
              <w:rPr>
                <w:rFonts w:cs="Times New Roman"/>
                <w:szCs w:val="22"/>
                <w:lang w:bidi="th-TH"/>
              </w:rPr>
              <w:t>-</w:t>
            </w:r>
          </w:p>
        </w:tc>
        <w:tc>
          <w:tcPr>
            <w:tcW w:w="1238" w:type="dxa"/>
            <w:vAlign w:val="bottom"/>
          </w:tcPr>
          <w:p w14:paraId="137544FB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  <w:r w:rsidRPr="00967392">
              <w:rPr>
                <w:rFonts w:cs="Times New Roman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E41F90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03" w:type="dxa"/>
            <w:vAlign w:val="bottom"/>
          </w:tcPr>
          <w:p w14:paraId="0E9B8AA4" w14:textId="77777777" w:rsidR="00967392" w:rsidRPr="00967392" w:rsidRDefault="00967392" w:rsidP="006B32C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  <w:r w:rsidRPr="00967392">
              <w:rPr>
                <w:rFonts w:cs="Times New Roman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0227951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</w:tcPr>
          <w:p w14:paraId="4594D3B2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  <w:r w:rsidRPr="00967392">
              <w:rPr>
                <w:rFonts w:cs="Times New Roman"/>
                <w:szCs w:val="22"/>
              </w:rPr>
              <w:t>53.00</w:t>
            </w:r>
          </w:p>
        </w:tc>
        <w:tc>
          <w:tcPr>
            <w:tcW w:w="180" w:type="dxa"/>
          </w:tcPr>
          <w:p w14:paraId="798A2123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43264343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eastAsia="Batang" w:cs="Times New Roman"/>
                <w:szCs w:val="22"/>
                <w:lang w:eastAsia="ko-KR" w:bidi="th-TH"/>
              </w:rPr>
            </w:pPr>
            <w:r w:rsidRPr="00967392">
              <w:rPr>
                <w:rFonts w:cs="Times New Roman"/>
                <w:szCs w:val="22"/>
              </w:rPr>
              <w:t>53.00</w:t>
            </w:r>
          </w:p>
        </w:tc>
      </w:tr>
      <w:tr w:rsidR="00967392" w:rsidRPr="00D262BF" w14:paraId="439356C7" w14:textId="77777777" w:rsidTr="00BA3D8F">
        <w:trPr>
          <w:cantSplit/>
        </w:trPr>
        <w:tc>
          <w:tcPr>
            <w:tcW w:w="4131" w:type="dxa"/>
            <w:shd w:val="clear" w:color="auto" w:fill="auto"/>
          </w:tcPr>
          <w:p w14:paraId="4B62808A" w14:textId="77777777" w:rsidR="00967392" w:rsidRPr="00D262BF" w:rsidRDefault="00967392" w:rsidP="00967392">
            <w:pPr>
              <w:spacing w:line="240" w:lineRule="atLeast"/>
              <w:ind w:left="277" w:hanging="277"/>
              <w:rPr>
                <w:rFonts w:cs="Times New Roman"/>
                <w:szCs w:val="22"/>
              </w:rPr>
            </w:pPr>
          </w:p>
        </w:tc>
        <w:tc>
          <w:tcPr>
            <w:tcW w:w="2250" w:type="dxa"/>
          </w:tcPr>
          <w:p w14:paraId="1CEA1CF4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2059" w:type="dxa"/>
          </w:tcPr>
          <w:p w14:paraId="5C6588EB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238" w:type="dxa"/>
            <w:vAlign w:val="bottom"/>
          </w:tcPr>
          <w:p w14:paraId="3E4275C4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6ACA43E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03" w:type="dxa"/>
            <w:vAlign w:val="bottom"/>
          </w:tcPr>
          <w:p w14:paraId="78258F4C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3F76054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4374AF5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8438E0A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02AD0B33" w14:textId="77777777" w:rsidR="00967392" w:rsidRPr="00967392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eastAsia="Batang" w:cs="Times New Roman"/>
                <w:szCs w:val="22"/>
                <w:lang w:eastAsia="ko-KR" w:bidi="th-TH"/>
              </w:rPr>
            </w:pPr>
          </w:p>
        </w:tc>
      </w:tr>
      <w:bookmarkEnd w:id="0"/>
    </w:tbl>
    <w:p w14:paraId="30B8FF2E" w14:textId="77777777" w:rsidR="00272B50" w:rsidRDefault="00272B50" w:rsidP="0003159E">
      <w:pPr>
        <w:spacing w:line="240" w:lineRule="auto"/>
        <w:ind w:left="539" w:right="-45"/>
        <w:jc w:val="thaiDistribute"/>
        <w:rPr>
          <w:rFonts w:cs="Times New Roman"/>
          <w:szCs w:val="22"/>
        </w:rPr>
      </w:pPr>
    </w:p>
    <w:p w14:paraId="44226140" w14:textId="75F9B069" w:rsidR="00272B50" w:rsidRDefault="00272B50" w:rsidP="00272B50">
      <w:pPr>
        <w:spacing w:line="240" w:lineRule="auto"/>
        <w:ind w:left="539" w:right="-45"/>
        <w:jc w:val="thaiDistribute"/>
        <w:rPr>
          <w:szCs w:val="22"/>
          <w:lang w:val="en-US"/>
        </w:rPr>
      </w:pPr>
      <w:r w:rsidRPr="005B1809">
        <w:rPr>
          <w:szCs w:val="22"/>
          <w:lang w:val="en-US"/>
        </w:rPr>
        <w:t xml:space="preserve">The </w:t>
      </w:r>
      <w:r w:rsidRPr="00611179">
        <w:rPr>
          <w:rFonts w:cs="Times New Roman"/>
          <w:szCs w:val="22"/>
        </w:rPr>
        <w:t>Company</w:t>
      </w:r>
      <w:r w:rsidRPr="005B1809">
        <w:rPr>
          <w:szCs w:val="22"/>
          <w:lang w:val="en-US"/>
        </w:rPr>
        <w:t xml:space="preserve"> consider Level 2 fair values for debentures are based on broker quotes. Those quotes are tested for reasonableness by discounting expected future cash flows using market interest rate for a similar instrument at </w:t>
      </w:r>
      <w:r w:rsidRPr="00CE1B96">
        <w:rPr>
          <w:rFonts w:cs="Times New Roman"/>
          <w:szCs w:val="22"/>
        </w:rPr>
        <w:t>the</w:t>
      </w:r>
      <w:r w:rsidRPr="005B1809">
        <w:rPr>
          <w:szCs w:val="22"/>
          <w:lang w:val="en-US"/>
        </w:rPr>
        <w:t xml:space="preserve"> measurement date. Fair values reflect the credit risk of the instrument and include adjustments to take account of the credit risk of the Group and counterparty when appropriate.</w:t>
      </w:r>
    </w:p>
    <w:p w14:paraId="06F19606" w14:textId="2E97F7AD" w:rsidR="00272B50" w:rsidRDefault="00272B50" w:rsidP="00272B50">
      <w:pPr>
        <w:spacing w:line="240" w:lineRule="auto"/>
        <w:ind w:left="539" w:right="-45"/>
        <w:jc w:val="thaiDistribute"/>
        <w:rPr>
          <w:szCs w:val="22"/>
          <w:lang w:val="en-US"/>
        </w:rPr>
      </w:pPr>
    </w:p>
    <w:p w14:paraId="414E477C" w14:textId="43EFB4CB" w:rsidR="00272B50" w:rsidRPr="00611179" w:rsidRDefault="00272B50" w:rsidP="00B252A4">
      <w:pPr>
        <w:spacing w:line="240" w:lineRule="auto"/>
        <w:ind w:left="539" w:right="-45"/>
        <w:jc w:val="thaiDistribute"/>
        <w:rPr>
          <w:szCs w:val="22"/>
          <w:lang w:val="en-US" w:bidi="th-TH"/>
        </w:rPr>
      </w:pPr>
      <w:r w:rsidRPr="0033716E">
        <w:rPr>
          <w:szCs w:val="22"/>
          <w:lang w:val="en-US"/>
        </w:rPr>
        <w:t xml:space="preserve">Level 3 </w:t>
      </w:r>
      <w:r w:rsidRPr="00611179">
        <w:rPr>
          <w:rFonts w:cs="Times New Roman"/>
          <w:szCs w:val="22"/>
        </w:rPr>
        <w:t>fair</w:t>
      </w:r>
      <w:r w:rsidRPr="0033716E">
        <w:rPr>
          <w:szCs w:val="22"/>
          <w:lang w:val="en-US"/>
        </w:rPr>
        <w:t xml:space="preserve"> values for equity instruments measured at fair value through other comprehensive income</w:t>
      </w:r>
      <w:r w:rsidR="00630C9D">
        <w:rPr>
          <w:szCs w:val="22"/>
          <w:lang w:val="en-US"/>
        </w:rPr>
        <w:t xml:space="preserve">. </w:t>
      </w:r>
      <w:r w:rsidR="006D7D8D">
        <w:rPr>
          <w:szCs w:val="22"/>
          <w:lang w:val="en-US" w:bidi="th-TH"/>
        </w:rPr>
        <w:t>I</w:t>
      </w:r>
      <w:r w:rsidR="00B252A4" w:rsidRPr="00B252A4">
        <w:rPr>
          <w:szCs w:val="22"/>
          <w:lang w:val="en-US" w:bidi="th-TH"/>
        </w:rPr>
        <w:t>nvestment in non-marketable securities</w:t>
      </w:r>
      <w:r w:rsidR="00B252A4">
        <w:rPr>
          <w:szCs w:val="22"/>
          <w:lang w:val="en-US" w:bidi="th-TH"/>
        </w:rPr>
        <w:t xml:space="preserve"> </w:t>
      </w:r>
      <w:proofErr w:type="gramStart"/>
      <w:r w:rsidR="00630C9D">
        <w:rPr>
          <w:szCs w:val="22"/>
          <w:lang w:val="en-US" w:bidi="th-TH"/>
        </w:rPr>
        <w:t>are</w:t>
      </w:r>
      <w:proofErr w:type="gramEnd"/>
      <w:r w:rsidR="00630C9D">
        <w:rPr>
          <w:szCs w:val="22"/>
          <w:lang w:val="en-US" w:bidi="th-TH"/>
        </w:rPr>
        <w:t xml:space="preserve"> based on</w:t>
      </w:r>
      <w:r w:rsidR="00B252A4">
        <w:rPr>
          <w:szCs w:val="22"/>
          <w:lang w:val="en-US" w:bidi="th-TH"/>
        </w:rPr>
        <w:t xml:space="preserve"> cost </w:t>
      </w:r>
      <w:r w:rsidR="00B252A4" w:rsidRPr="00B252A4">
        <w:rPr>
          <w:szCs w:val="22"/>
          <w:lang w:val="en-US" w:bidi="th-TH"/>
        </w:rPr>
        <w:t>which considered</w:t>
      </w:r>
      <w:r w:rsidR="00B252A4">
        <w:rPr>
          <w:rFonts w:hint="cs"/>
          <w:szCs w:val="22"/>
          <w:cs/>
          <w:lang w:val="en-US" w:bidi="th-TH"/>
        </w:rPr>
        <w:t xml:space="preserve"> </w:t>
      </w:r>
      <w:r w:rsidR="00B252A4">
        <w:rPr>
          <w:szCs w:val="22"/>
          <w:lang w:val="en-US" w:bidi="th-TH"/>
        </w:rPr>
        <w:t>as estimated f</w:t>
      </w:r>
      <w:r w:rsidR="00B252A4" w:rsidRPr="00B252A4">
        <w:rPr>
          <w:szCs w:val="22"/>
          <w:lang w:val="en-US" w:bidi="th-TH"/>
        </w:rPr>
        <w:t>air values</w:t>
      </w:r>
      <w:r w:rsidR="00B252A4">
        <w:rPr>
          <w:szCs w:val="22"/>
          <w:lang w:val="en-US" w:bidi="th-TH"/>
        </w:rPr>
        <w:t xml:space="preserve"> except </w:t>
      </w:r>
      <w:r w:rsidR="00630C9D">
        <w:rPr>
          <w:szCs w:val="22"/>
          <w:lang w:val="en-US" w:bidi="th-TH"/>
        </w:rPr>
        <w:t xml:space="preserve">there are </w:t>
      </w:r>
      <w:r w:rsidR="00B252A4">
        <w:rPr>
          <w:szCs w:val="22"/>
          <w:lang w:val="en-US" w:bidi="th-TH"/>
        </w:rPr>
        <w:t xml:space="preserve">significant change in </w:t>
      </w:r>
      <w:r w:rsidR="00630C9D">
        <w:rPr>
          <w:szCs w:val="22"/>
          <w:lang w:val="en-US" w:bidi="th-TH"/>
        </w:rPr>
        <w:t xml:space="preserve">their </w:t>
      </w:r>
      <w:r w:rsidR="00B252A4">
        <w:rPr>
          <w:szCs w:val="22"/>
          <w:lang w:val="en-US" w:bidi="th-TH"/>
        </w:rPr>
        <w:t>operation</w:t>
      </w:r>
      <w:r w:rsidR="00630C9D">
        <w:rPr>
          <w:szCs w:val="22"/>
          <w:lang w:val="en-US" w:bidi="th-TH"/>
        </w:rPr>
        <w:t>s</w:t>
      </w:r>
      <w:r w:rsidR="00B252A4">
        <w:rPr>
          <w:szCs w:val="22"/>
          <w:lang w:val="en-US" w:bidi="th-TH"/>
        </w:rPr>
        <w:t>.</w:t>
      </w:r>
    </w:p>
    <w:p w14:paraId="37AF9B04" w14:textId="77777777" w:rsidR="0003159E" w:rsidRDefault="0003159E" w:rsidP="0003159E">
      <w:pPr>
        <w:spacing w:line="240" w:lineRule="auto"/>
        <w:ind w:left="539" w:right="-45"/>
        <w:jc w:val="thaiDistribute"/>
        <w:rPr>
          <w:rFonts w:cs="Times New Roman"/>
          <w:szCs w:val="22"/>
        </w:rPr>
        <w:sectPr w:rsidR="0003159E" w:rsidSect="00D615A4">
          <w:headerReference w:type="default" r:id="rId17"/>
          <w:footerReference w:type="default" r:id="rId18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5450C25" w14:textId="14B0CA63" w:rsidR="00A04752" w:rsidRPr="00126ACE" w:rsidRDefault="00A04752" w:rsidP="00332CE2">
      <w:pPr>
        <w:pStyle w:val="Heading1"/>
        <w:numPr>
          <w:ilvl w:val="0"/>
          <w:numId w:val="3"/>
        </w:numPr>
        <w:spacing w:before="0" w:after="0" w:line="240" w:lineRule="atLeast"/>
        <w:ind w:left="540"/>
        <w:rPr>
          <w:rFonts w:cs="Times New Roman"/>
          <w:szCs w:val="24"/>
        </w:rPr>
      </w:pPr>
      <w:r w:rsidRPr="00126ACE">
        <w:rPr>
          <w:rFonts w:cs="Times New Roman"/>
          <w:szCs w:val="24"/>
        </w:rPr>
        <w:lastRenderedPageBreak/>
        <w:t>Commitments with non-related parties</w:t>
      </w:r>
    </w:p>
    <w:p w14:paraId="54EFDB5B" w14:textId="3FE65EC7" w:rsidR="00A04752" w:rsidRDefault="00A04752" w:rsidP="00A04752">
      <w:pPr>
        <w:pStyle w:val="BodyText"/>
        <w:spacing w:after="0" w:line="240" w:lineRule="atLeast"/>
        <w:rPr>
          <w:rFonts w:cs="Times New Roman"/>
          <w:lang w:val="en-GB"/>
        </w:rPr>
      </w:pPr>
    </w:p>
    <w:tbl>
      <w:tblPr>
        <w:tblW w:w="9119" w:type="dxa"/>
        <w:tblInd w:w="5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29"/>
        <w:gridCol w:w="2313"/>
        <w:gridCol w:w="180"/>
        <w:gridCol w:w="2097"/>
      </w:tblGrid>
      <w:tr w:rsidR="00816C7B" w:rsidRPr="00715D3E" w14:paraId="74189590" w14:textId="77777777" w:rsidTr="00BA3D8F">
        <w:trPr>
          <w:cantSplit/>
        </w:trPr>
        <w:tc>
          <w:tcPr>
            <w:tcW w:w="4529" w:type="dxa"/>
          </w:tcPr>
          <w:p w14:paraId="53F8EF2B" w14:textId="77777777" w:rsidR="00816C7B" w:rsidRDefault="00816C7B" w:rsidP="00BA3D8F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</w:p>
          <w:p w14:paraId="0FFC188B" w14:textId="760C99F9" w:rsidR="00816C7B" w:rsidRPr="00715D3E" w:rsidRDefault="00816C7B" w:rsidP="00BA3D8F">
            <w:pPr>
              <w:spacing w:line="240" w:lineRule="atLeast"/>
              <w:rPr>
                <w:rFonts w:cs="Times New Roman"/>
                <w:b/>
                <w:bCs/>
                <w:i/>
                <w:iCs/>
                <w:lang w:bidi="th-TH"/>
              </w:rPr>
            </w:pPr>
            <w:proofErr w:type="gramStart"/>
            <w:r w:rsidRPr="00CE1B96"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  <w:t>At</w:t>
            </w:r>
            <w:proofErr w:type="gramEnd"/>
            <w:r w:rsidRPr="00CE1B96"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  <w:t xml:space="preserve"> 31 March 202</w:t>
            </w:r>
            <w:r w:rsidR="00967392"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  <w:t>4</w:t>
            </w:r>
          </w:p>
        </w:tc>
        <w:tc>
          <w:tcPr>
            <w:tcW w:w="2313" w:type="dxa"/>
          </w:tcPr>
          <w:p w14:paraId="554650C1" w14:textId="77777777" w:rsidR="00816C7B" w:rsidRPr="00CE1B96" w:rsidRDefault="00816C7B" w:rsidP="00BA3D8F">
            <w:pPr>
              <w:pStyle w:val="acctmergecolhdg"/>
              <w:spacing w:line="240" w:lineRule="atLeast"/>
              <w:ind w:left="-97" w:right="-86"/>
              <w:rPr>
                <w:rFonts w:cs="Times New Roman"/>
                <w:szCs w:val="22"/>
              </w:rPr>
            </w:pPr>
            <w:r w:rsidRPr="00CE1B96">
              <w:rPr>
                <w:rFonts w:cs="Times New Roman"/>
                <w:szCs w:val="22"/>
              </w:rPr>
              <w:t>Consolidated</w:t>
            </w:r>
          </w:p>
          <w:p w14:paraId="0594E82A" w14:textId="77777777" w:rsidR="00816C7B" w:rsidRPr="00CE1B96" w:rsidRDefault="00816C7B" w:rsidP="00BA3D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cs="Times New Roman"/>
                <w:b/>
                <w:szCs w:val="22"/>
              </w:rPr>
            </w:pPr>
            <w:r w:rsidRPr="00CE1B96">
              <w:rPr>
                <w:rFonts w:cs="Times New Roman"/>
                <w:b/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3C9B43E3" w14:textId="77777777" w:rsidR="00816C7B" w:rsidRPr="00715D3E" w:rsidRDefault="00816C7B" w:rsidP="00BA3D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2097" w:type="dxa"/>
          </w:tcPr>
          <w:p w14:paraId="2B8830E2" w14:textId="77777777" w:rsidR="00816C7B" w:rsidRPr="00CE1B96" w:rsidRDefault="00816C7B" w:rsidP="00BA3D8F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CE1B96">
              <w:rPr>
                <w:rFonts w:cs="Times New Roman"/>
                <w:szCs w:val="22"/>
              </w:rPr>
              <w:t>Separate</w:t>
            </w:r>
          </w:p>
          <w:p w14:paraId="22C82AA4" w14:textId="77777777" w:rsidR="00816C7B" w:rsidRPr="00715D3E" w:rsidRDefault="00816C7B" w:rsidP="00BA3D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jc w:val="center"/>
              <w:rPr>
                <w:rFonts w:cs="Times New Roman"/>
              </w:rPr>
            </w:pPr>
            <w:r w:rsidRPr="00CE1B96">
              <w:rPr>
                <w:rFonts w:cs="Times New Roman"/>
                <w:b/>
                <w:szCs w:val="22"/>
              </w:rPr>
              <w:t>financial statements</w:t>
            </w:r>
          </w:p>
        </w:tc>
      </w:tr>
      <w:tr w:rsidR="00816C7B" w:rsidRPr="00CE1B96" w14:paraId="0B100AAF" w14:textId="77777777" w:rsidTr="00BA3D8F">
        <w:trPr>
          <w:cantSplit/>
        </w:trPr>
        <w:tc>
          <w:tcPr>
            <w:tcW w:w="4529" w:type="dxa"/>
          </w:tcPr>
          <w:p w14:paraId="6E2EBA28" w14:textId="77777777" w:rsidR="00816C7B" w:rsidRPr="00CE1B96" w:rsidRDefault="00816C7B" w:rsidP="00BA3D8F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11A892AF" w14:textId="77777777" w:rsidR="00816C7B" w:rsidRPr="00CE1B96" w:rsidRDefault="00816C7B" w:rsidP="00BA3D8F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i/>
                <w:iCs/>
                <w:szCs w:val="22"/>
              </w:rPr>
            </w:pPr>
            <w:r w:rsidRPr="00CE1B96">
              <w:rPr>
                <w:rFonts w:cs="Times New Roman"/>
                <w:b w:val="0"/>
                <w:bCs/>
                <w:i/>
                <w:iCs/>
                <w:szCs w:val="22"/>
              </w:rPr>
              <w:t>(in million Baht)</w:t>
            </w:r>
          </w:p>
        </w:tc>
      </w:tr>
      <w:tr w:rsidR="00816C7B" w:rsidRPr="00715D3E" w14:paraId="26C77DBE" w14:textId="77777777" w:rsidTr="00BA3D8F">
        <w:trPr>
          <w:cantSplit/>
        </w:trPr>
        <w:tc>
          <w:tcPr>
            <w:tcW w:w="4529" w:type="dxa"/>
          </w:tcPr>
          <w:p w14:paraId="01769D84" w14:textId="77777777" w:rsidR="00816C7B" w:rsidRPr="00715D3E" w:rsidRDefault="00816C7B" w:rsidP="00BA3D8F">
            <w:pPr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 w:rsidRPr="00715D3E">
              <w:rPr>
                <w:rFonts w:cs="Times New Roman"/>
                <w:b/>
                <w:bCs/>
                <w:i/>
                <w:iCs/>
              </w:rPr>
              <w:t>Capital commitment</w:t>
            </w:r>
            <w:r>
              <w:rPr>
                <w:rFonts w:cs="Times New Roman"/>
                <w:b/>
                <w:bCs/>
                <w:i/>
                <w:iCs/>
              </w:rPr>
              <w:t>s</w:t>
            </w:r>
          </w:p>
        </w:tc>
        <w:tc>
          <w:tcPr>
            <w:tcW w:w="2313" w:type="dxa"/>
          </w:tcPr>
          <w:p w14:paraId="3E857E6F" w14:textId="77777777" w:rsidR="00816C7B" w:rsidRPr="00715D3E" w:rsidRDefault="00816C7B" w:rsidP="00BA3D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22504BFB" w14:textId="77777777" w:rsidR="00816C7B" w:rsidRPr="00715D3E" w:rsidRDefault="00816C7B" w:rsidP="00BA3D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2097" w:type="dxa"/>
          </w:tcPr>
          <w:p w14:paraId="7D7FB173" w14:textId="77777777" w:rsidR="00816C7B" w:rsidRPr="00715D3E" w:rsidRDefault="00816C7B" w:rsidP="00BA3D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rPr>
                <w:rFonts w:cs="Times New Roman"/>
              </w:rPr>
            </w:pPr>
          </w:p>
        </w:tc>
      </w:tr>
      <w:tr w:rsidR="00967392" w:rsidRPr="00A30195" w14:paraId="3CFDBCC7" w14:textId="77777777" w:rsidTr="00BA3D8F">
        <w:trPr>
          <w:cantSplit/>
        </w:trPr>
        <w:tc>
          <w:tcPr>
            <w:tcW w:w="4529" w:type="dxa"/>
          </w:tcPr>
          <w:p w14:paraId="4E2FAA54" w14:textId="77777777" w:rsidR="00967392" w:rsidRPr="005211EF" w:rsidRDefault="00967392" w:rsidP="00967392">
            <w:pPr>
              <w:spacing w:line="240" w:lineRule="atLeast"/>
              <w:ind w:left="222" w:hanging="222"/>
              <w:rPr>
                <w:szCs w:val="28"/>
                <w:lang w:val="en-US" w:bidi="th-TH"/>
              </w:rPr>
            </w:pPr>
            <w:r>
              <w:rPr>
                <w:szCs w:val="28"/>
                <w:lang w:val="en-US" w:bidi="th-TH"/>
              </w:rPr>
              <w:t>Construction project</w:t>
            </w:r>
          </w:p>
        </w:tc>
        <w:tc>
          <w:tcPr>
            <w:tcW w:w="2313" w:type="dxa"/>
          </w:tcPr>
          <w:p w14:paraId="15A63D39" w14:textId="23578D63" w:rsidR="00967392" w:rsidRPr="00A30195" w:rsidRDefault="00967392" w:rsidP="00967392">
            <w:pPr>
              <w:pStyle w:val="BodyText"/>
              <w:tabs>
                <w:tab w:val="decimal" w:pos="911"/>
              </w:tabs>
              <w:spacing w:after="0" w:line="240" w:lineRule="atLeast"/>
              <w:ind w:left="911" w:right="-45" w:hanging="911"/>
              <w:jc w:val="center"/>
              <w:rPr>
                <w:rFonts w:cs="Times New Roman"/>
                <w:szCs w:val="22"/>
                <w:lang w:val="en-GB"/>
              </w:rPr>
            </w:pPr>
            <w:r w:rsidRPr="00362AAF">
              <w:t>107.88</w:t>
            </w:r>
          </w:p>
        </w:tc>
        <w:tc>
          <w:tcPr>
            <w:tcW w:w="180" w:type="dxa"/>
          </w:tcPr>
          <w:p w14:paraId="25876BFB" w14:textId="77777777" w:rsidR="00967392" w:rsidRPr="00A30195" w:rsidRDefault="00967392" w:rsidP="00967392">
            <w:pPr>
              <w:pStyle w:val="BodyText"/>
              <w:tabs>
                <w:tab w:val="decimal" w:pos="682"/>
              </w:tabs>
              <w:spacing w:after="0" w:line="240" w:lineRule="atLeast"/>
              <w:ind w:right="-45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2097" w:type="dxa"/>
          </w:tcPr>
          <w:p w14:paraId="57463F78" w14:textId="426AA704" w:rsidR="00967392" w:rsidRPr="006B32C8" w:rsidRDefault="00967392" w:rsidP="006B32C8">
            <w:pPr>
              <w:pStyle w:val="BodyText"/>
              <w:tabs>
                <w:tab w:val="decimal" w:pos="1021"/>
              </w:tabs>
              <w:spacing w:after="0" w:line="240" w:lineRule="atLeast"/>
              <w:ind w:left="-108" w:right="-45"/>
              <w:jc w:val="center"/>
            </w:pPr>
            <w:r w:rsidRPr="00A33BFF">
              <w:t>-</w:t>
            </w:r>
          </w:p>
        </w:tc>
      </w:tr>
      <w:tr w:rsidR="00967392" w:rsidRPr="00E25979" w14:paraId="0794CA3C" w14:textId="77777777" w:rsidTr="00BA3D8F">
        <w:trPr>
          <w:cantSplit/>
        </w:trPr>
        <w:tc>
          <w:tcPr>
            <w:tcW w:w="4529" w:type="dxa"/>
          </w:tcPr>
          <w:p w14:paraId="6D40047E" w14:textId="77777777" w:rsidR="00967392" w:rsidRDefault="00967392" w:rsidP="00967392">
            <w:pPr>
              <w:spacing w:line="240" w:lineRule="atLeast"/>
              <w:ind w:left="222" w:hanging="222"/>
              <w:rPr>
                <w:szCs w:val="28"/>
                <w:lang w:val="en-US" w:bidi="th-TH"/>
              </w:rPr>
            </w:pPr>
            <w:r>
              <w:rPr>
                <w:szCs w:val="28"/>
                <w:lang w:val="en-US" w:bidi="th-TH"/>
              </w:rPr>
              <w:t>Machine installation agreement</w:t>
            </w:r>
          </w:p>
        </w:tc>
        <w:tc>
          <w:tcPr>
            <w:tcW w:w="2313" w:type="dxa"/>
            <w:tcBorders>
              <w:bottom w:val="single" w:sz="4" w:space="0" w:color="auto"/>
            </w:tcBorders>
          </w:tcPr>
          <w:p w14:paraId="4BF94CAF" w14:textId="2583DE97" w:rsidR="00967392" w:rsidRPr="00E25979" w:rsidRDefault="00967392" w:rsidP="00967392">
            <w:pPr>
              <w:pStyle w:val="BodyText"/>
              <w:tabs>
                <w:tab w:val="decimal" w:pos="911"/>
              </w:tabs>
              <w:spacing w:after="0" w:line="240" w:lineRule="atLeast"/>
              <w:ind w:left="911" w:right="-45" w:hanging="911"/>
              <w:jc w:val="center"/>
              <w:rPr>
                <w:rFonts w:cs="Times New Roman"/>
                <w:szCs w:val="22"/>
                <w:lang w:val="en-GB"/>
              </w:rPr>
            </w:pPr>
            <w:r w:rsidRPr="00362AAF">
              <w:t>3.33</w:t>
            </w:r>
          </w:p>
        </w:tc>
        <w:tc>
          <w:tcPr>
            <w:tcW w:w="180" w:type="dxa"/>
          </w:tcPr>
          <w:p w14:paraId="35FFB99B" w14:textId="77777777" w:rsidR="00967392" w:rsidRPr="00E25979" w:rsidRDefault="00967392" w:rsidP="00967392">
            <w:pPr>
              <w:pStyle w:val="BodyText"/>
              <w:tabs>
                <w:tab w:val="decimal" w:pos="682"/>
              </w:tabs>
              <w:spacing w:after="0" w:line="240" w:lineRule="atLeast"/>
              <w:ind w:right="-45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2E803598" w14:textId="10961741" w:rsidR="00967392" w:rsidRPr="006B32C8" w:rsidRDefault="00967392" w:rsidP="006B32C8">
            <w:pPr>
              <w:pStyle w:val="BodyText"/>
              <w:tabs>
                <w:tab w:val="decimal" w:pos="1021"/>
              </w:tabs>
              <w:spacing w:after="0" w:line="240" w:lineRule="atLeast"/>
              <w:ind w:left="-108" w:right="-45"/>
              <w:jc w:val="center"/>
            </w:pPr>
            <w:r w:rsidRPr="00A33BFF">
              <w:t>-</w:t>
            </w:r>
          </w:p>
        </w:tc>
      </w:tr>
      <w:tr w:rsidR="00967392" w:rsidRPr="00E25979" w14:paraId="2CA58E89" w14:textId="77777777" w:rsidTr="00BA3D8F">
        <w:trPr>
          <w:cantSplit/>
        </w:trPr>
        <w:tc>
          <w:tcPr>
            <w:tcW w:w="4529" w:type="dxa"/>
          </w:tcPr>
          <w:p w14:paraId="721F143E" w14:textId="77777777" w:rsidR="00967392" w:rsidRDefault="00967392" w:rsidP="00967392">
            <w:pPr>
              <w:spacing w:line="240" w:lineRule="atLeast"/>
              <w:ind w:left="222" w:hanging="222"/>
              <w:rPr>
                <w:szCs w:val="28"/>
                <w:lang w:val="en-US" w:bidi="th-TH"/>
              </w:rPr>
            </w:pPr>
          </w:p>
        </w:tc>
        <w:tc>
          <w:tcPr>
            <w:tcW w:w="2313" w:type="dxa"/>
            <w:tcBorders>
              <w:top w:val="single" w:sz="4" w:space="0" w:color="auto"/>
              <w:bottom w:val="double" w:sz="4" w:space="0" w:color="auto"/>
            </w:tcBorders>
          </w:tcPr>
          <w:p w14:paraId="2D58946C" w14:textId="270FDDF7" w:rsidR="00967392" w:rsidRPr="00967392" w:rsidRDefault="00967392" w:rsidP="00967392">
            <w:pPr>
              <w:pStyle w:val="BodyText"/>
              <w:tabs>
                <w:tab w:val="decimal" w:pos="911"/>
              </w:tabs>
              <w:spacing w:after="0" w:line="240" w:lineRule="atLeast"/>
              <w:ind w:left="911" w:right="-45" w:hanging="911"/>
              <w:jc w:val="center"/>
              <w:rPr>
                <w:rFonts w:cs="Times New Roman"/>
                <w:b/>
                <w:bCs/>
                <w:szCs w:val="22"/>
                <w:lang w:val="en-GB"/>
              </w:rPr>
            </w:pPr>
            <w:r w:rsidRPr="00967392">
              <w:rPr>
                <w:b/>
                <w:bCs/>
              </w:rPr>
              <w:t>111.21</w:t>
            </w:r>
          </w:p>
        </w:tc>
        <w:tc>
          <w:tcPr>
            <w:tcW w:w="180" w:type="dxa"/>
          </w:tcPr>
          <w:p w14:paraId="3A42BD7D" w14:textId="77777777" w:rsidR="00967392" w:rsidRPr="00B403D9" w:rsidRDefault="00967392" w:rsidP="00967392">
            <w:pPr>
              <w:pStyle w:val="BodyText"/>
              <w:tabs>
                <w:tab w:val="decimal" w:pos="682"/>
              </w:tabs>
              <w:spacing w:after="0" w:line="240" w:lineRule="atLeast"/>
              <w:ind w:right="-45"/>
              <w:rPr>
                <w:rFonts w:cs="Times New Roman"/>
                <w:b/>
                <w:bCs/>
                <w:szCs w:val="22"/>
                <w:lang w:val="en-GB"/>
              </w:rPr>
            </w:pPr>
          </w:p>
        </w:tc>
        <w:tc>
          <w:tcPr>
            <w:tcW w:w="2097" w:type="dxa"/>
            <w:tcBorders>
              <w:top w:val="single" w:sz="4" w:space="0" w:color="auto"/>
              <w:bottom w:val="double" w:sz="4" w:space="0" w:color="auto"/>
            </w:tcBorders>
          </w:tcPr>
          <w:p w14:paraId="2D6C3E7A" w14:textId="6906C113" w:rsidR="00967392" w:rsidRPr="006B32C8" w:rsidRDefault="00967392" w:rsidP="006B32C8">
            <w:pPr>
              <w:pStyle w:val="BodyText"/>
              <w:tabs>
                <w:tab w:val="decimal" w:pos="1021"/>
              </w:tabs>
              <w:spacing w:after="0" w:line="240" w:lineRule="atLeast"/>
              <w:ind w:left="-108" w:right="-45"/>
              <w:jc w:val="center"/>
              <w:rPr>
                <w:b/>
                <w:bCs/>
              </w:rPr>
            </w:pPr>
            <w:r w:rsidRPr="006B32C8">
              <w:rPr>
                <w:b/>
                <w:bCs/>
              </w:rPr>
              <w:t>-</w:t>
            </w:r>
          </w:p>
        </w:tc>
      </w:tr>
      <w:tr w:rsidR="00816C7B" w:rsidRPr="00715D3E" w14:paraId="56775CF5" w14:textId="77777777" w:rsidTr="00BA3D8F">
        <w:trPr>
          <w:cantSplit/>
        </w:trPr>
        <w:tc>
          <w:tcPr>
            <w:tcW w:w="4529" w:type="dxa"/>
          </w:tcPr>
          <w:p w14:paraId="6659EACB" w14:textId="77777777" w:rsidR="00816C7B" w:rsidRPr="00715D3E" w:rsidRDefault="00816C7B" w:rsidP="00BA3D8F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313" w:type="dxa"/>
            <w:tcBorders>
              <w:top w:val="double" w:sz="4" w:space="0" w:color="auto"/>
            </w:tcBorders>
          </w:tcPr>
          <w:p w14:paraId="22916376" w14:textId="77777777" w:rsidR="00816C7B" w:rsidRPr="00715D3E" w:rsidRDefault="00816C7B" w:rsidP="00BA3D8F">
            <w:pPr>
              <w:pStyle w:val="BodyText"/>
              <w:tabs>
                <w:tab w:val="decimal" w:pos="911"/>
              </w:tabs>
              <w:spacing w:after="0" w:line="240" w:lineRule="atLeast"/>
              <w:ind w:left="-108" w:right="-45"/>
              <w:rPr>
                <w:rFonts w:cs="Times New Roman"/>
                <w:b/>
                <w:bCs/>
                <w:szCs w:val="22"/>
                <w:lang w:val="en-GB"/>
              </w:rPr>
            </w:pPr>
          </w:p>
        </w:tc>
        <w:tc>
          <w:tcPr>
            <w:tcW w:w="180" w:type="dxa"/>
          </w:tcPr>
          <w:p w14:paraId="3EA1670E" w14:textId="77777777" w:rsidR="00816C7B" w:rsidRPr="00715D3E" w:rsidRDefault="00816C7B" w:rsidP="00BA3D8F">
            <w:pPr>
              <w:pStyle w:val="BodyText"/>
              <w:tabs>
                <w:tab w:val="decimal" w:pos="682"/>
              </w:tabs>
              <w:spacing w:after="0" w:line="240" w:lineRule="atLeast"/>
              <w:ind w:right="-45"/>
              <w:rPr>
                <w:rFonts w:cs="Times New Roman"/>
                <w:b/>
                <w:bCs/>
                <w:szCs w:val="22"/>
                <w:lang w:val="en-GB"/>
              </w:rPr>
            </w:pPr>
          </w:p>
        </w:tc>
        <w:tc>
          <w:tcPr>
            <w:tcW w:w="2097" w:type="dxa"/>
            <w:tcBorders>
              <w:top w:val="double" w:sz="4" w:space="0" w:color="auto"/>
            </w:tcBorders>
          </w:tcPr>
          <w:p w14:paraId="50FB5EF9" w14:textId="77777777" w:rsidR="00816C7B" w:rsidRPr="00715D3E" w:rsidRDefault="00816C7B" w:rsidP="00BA3D8F">
            <w:pPr>
              <w:pStyle w:val="BodyText"/>
              <w:tabs>
                <w:tab w:val="decimal" w:pos="770"/>
              </w:tabs>
              <w:spacing w:after="0" w:line="240" w:lineRule="atLeast"/>
              <w:ind w:left="-108" w:right="-45"/>
              <w:rPr>
                <w:rFonts w:cs="Times New Roman"/>
                <w:b/>
                <w:bCs/>
                <w:szCs w:val="22"/>
                <w:lang w:val="en-GB"/>
              </w:rPr>
            </w:pPr>
          </w:p>
        </w:tc>
      </w:tr>
      <w:tr w:rsidR="00816C7B" w:rsidRPr="00715D3E" w14:paraId="33F3520E" w14:textId="77777777" w:rsidTr="00BA3D8F">
        <w:trPr>
          <w:cantSplit/>
        </w:trPr>
        <w:tc>
          <w:tcPr>
            <w:tcW w:w="4529" w:type="dxa"/>
            <w:vAlign w:val="bottom"/>
          </w:tcPr>
          <w:p w14:paraId="3C360F6D" w14:textId="77777777" w:rsidR="00816C7B" w:rsidRPr="00715D3E" w:rsidRDefault="00816C7B" w:rsidP="00BA3D8F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C93FDB">
              <w:rPr>
                <w:rFonts w:cs="Times New Roman"/>
                <w:b/>
                <w:bCs/>
                <w:i/>
                <w:iCs/>
                <w:szCs w:val="22"/>
              </w:rPr>
              <w:t>Non-cancellable operating lease</w:t>
            </w:r>
          </w:p>
        </w:tc>
        <w:tc>
          <w:tcPr>
            <w:tcW w:w="2313" w:type="dxa"/>
          </w:tcPr>
          <w:p w14:paraId="00FA9C12" w14:textId="77777777" w:rsidR="00816C7B" w:rsidRPr="00715D3E" w:rsidRDefault="00816C7B" w:rsidP="00BA3D8F">
            <w:pPr>
              <w:pStyle w:val="BodyText"/>
              <w:tabs>
                <w:tab w:val="decimal" w:pos="911"/>
              </w:tabs>
              <w:spacing w:after="0" w:line="240" w:lineRule="atLeast"/>
              <w:ind w:left="-108" w:right="-45"/>
              <w:rPr>
                <w:rFonts w:cs="Times New Roman"/>
                <w:b/>
                <w:bCs/>
                <w:szCs w:val="22"/>
                <w:lang w:val="en-GB"/>
              </w:rPr>
            </w:pPr>
          </w:p>
        </w:tc>
        <w:tc>
          <w:tcPr>
            <w:tcW w:w="180" w:type="dxa"/>
          </w:tcPr>
          <w:p w14:paraId="29421F5B" w14:textId="77777777" w:rsidR="00816C7B" w:rsidRPr="00715D3E" w:rsidRDefault="00816C7B" w:rsidP="00BA3D8F">
            <w:pPr>
              <w:pStyle w:val="BodyText"/>
              <w:tabs>
                <w:tab w:val="decimal" w:pos="682"/>
              </w:tabs>
              <w:spacing w:after="0" w:line="240" w:lineRule="atLeast"/>
              <w:ind w:right="-45"/>
              <w:rPr>
                <w:rFonts w:cs="Times New Roman"/>
                <w:b/>
                <w:bCs/>
                <w:szCs w:val="22"/>
                <w:lang w:val="en-GB"/>
              </w:rPr>
            </w:pPr>
          </w:p>
        </w:tc>
        <w:tc>
          <w:tcPr>
            <w:tcW w:w="2097" w:type="dxa"/>
          </w:tcPr>
          <w:p w14:paraId="68B99E1B" w14:textId="77777777" w:rsidR="00816C7B" w:rsidRPr="00715D3E" w:rsidRDefault="00816C7B" w:rsidP="00BA3D8F">
            <w:pPr>
              <w:pStyle w:val="BodyText"/>
              <w:tabs>
                <w:tab w:val="decimal" w:pos="770"/>
              </w:tabs>
              <w:spacing w:after="0" w:line="240" w:lineRule="atLeast"/>
              <w:ind w:left="-108" w:right="-45"/>
              <w:rPr>
                <w:rFonts w:cs="Times New Roman"/>
                <w:b/>
                <w:bCs/>
                <w:szCs w:val="22"/>
                <w:lang w:val="en-GB"/>
              </w:rPr>
            </w:pPr>
          </w:p>
        </w:tc>
      </w:tr>
      <w:tr w:rsidR="00816C7B" w:rsidRPr="00715D3E" w14:paraId="6372A9DE" w14:textId="77777777" w:rsidTr="00BA3D8F">
        <w:trPr>
          <w:cantSplit/>
        </w:trPr>
        <w:tc>
          <w:tcPr>
            <w:tcW w:w="4529" w:type="dxa"/>
            <w:vAlign w:val="bottom"/>
          </w:tcPr>
          <w:p w14:paraId="189FB5F6" w14:textId="77777777" w:rsidR="00816C7B" w:rsidRPr="00715D3E" w:rsidRDefault="00816C7B" w:rsidP="00BA3D8F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C93FDB">
              <w:rPr>
                <w:rFonts w:cs="Times New Roman"/>
                <w:b/>
                <w:bCs/>
                <w:i/>
                <w:iCs/>
                <w:szCs w:val="22"/>
              </w:rPr>
              <w:t xml:space="preserve">   commitments</w:t>
            </w:r>
          </w:p>
        </w:tc>
        <w:tc>
          <w:tcPr>
            <w:tcW w:w="2313" w:type="dxa"/>
          </w:tcPr>
          <w:p w14:paraId="42144DCC" w14:textId="77777777" w:rsidR="00816C7B" w:rsidRPr="00715D3E" w:rsidRDefault="00816C7B" w:rsidP="00BA3D8F">
            <w:pPr>
              <w:pStyle w:val="BodyText"/>
              <w:tabs>
                <w:tab w:val="decimal" w:pos="911"/>
              </w:tabs>
              <w:spacing w:after="0" w:line="240" w:lineRule="atLeast"/>
              <w:ind w:left="-108" w:right="-45"/>
              <w:rPr>
                <w:rFonts w:cs="Times New Roman"/>
                <w:b/>
                <w:bCs/>
                <w:szCs w:val="22"/>
                <w:lang w:val="en-GB"/>
              </w:rPr>
            </w:pPr>
          </w:p>
        </w:tc>
        <w:tc>
          <w:tcPr>
            <w:tcW w:w="180" w:type="dxa"/>
          </w:tcPr>
          <w:p w14:paraId="1FF96420" w14:textId="77777777" w:rsidR="00816C7B" w:rsidRPr="00715D3E" w:rsidRDefault="00816C7B" w:rsidP="00BA3D8F">
            <w:pPr>
              <w:pStyle w:val="BodyText"/>
              <w:tabs>
                <w:tab w:val="decimal" w:pos="682"/>
              </w:tabs>
              <w:spacing w:after="0" w:line="240" w:lineRule="atLeast"/>
              <w:ind w:right="-45"/>
              <w:rPr>
                <w:rFonts w:cs="Times New Roman"/>
                <w:b/>
                <w:bCs/>
                <w:szCs w:val="22"/>
                <w:lang w:val="en-GB"/>
              </w:rPr>
            </w:pPr>
          </w:p>
        </w:tc>
        <w:tc>
          <w:tcPr>
            <w:tcW w:w="2097" w:type="dxa"/>
          </w:tcPr>
          <w:p w14:paraId="3D82F15F" w14:textId="77777777" w:rsidR="00816C7B" w:rsidRPr="00715D3E" w:rsidRDefault="00816C7B" w:rsidP="00BA3D8F">
            <w:pPr>
              <w:pStyle w:val="BodyText"/>
              <w:tabs>
                <w:tab w:val="decimal" w:pos="770"/>
              </w:tabs>
              <w:spacing w:after="0" w:line="240" w:lineRule="atLeast"/>
              <w:ind w:left="-108" w:right="-45"/>
              <w:rPr>
                <w:rFonts w:cs="Times New Roman"/>
                <w:b/>
                <w:bCs/>
                <w:szCs w:val="22"/>
                <w:lang w:val="en-GB"/>
              </w:rPr>
            </w:pPr>
          </w:p>
        </w:tc>
      </w:tr>
      <w:tr w:rsidR="00967392" w:rsidRPr="00E25979" w14:paraId="1A600430" w14:textId="77777777" w:rsidTr="00BA3D8F">
        <w:trPr>
          <w:cantSplit/>
        </w:trPr>
        <w:tc>
          <w:tcPr>
            <w:tcW w:w="4529" w:type="dxa"/>
            <w:vAlign w:val="bottom"/>
          </w:tcPr>
          <w:p w14:paraId="40EB9A1E" w14:textId="77777777" w:rsidR="00967392" w:rsidRPr="00715D3E" w:rsidRDefault="00967392" w:rsidP="00967392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C93FDB">
              <w:rPr>
                <w:rFonts w:cs="Times New Roman"/>
                <w:szCs w:val="22"/>
              </w:rPr>
              <w:t>Within one year</w:t>
            </w:r>
          </w:p>
        </w:tc>
        <w:tc>
          <w:tcPr>
            <w:tcW w:w="2313" w:type="dxa"/>
          </w:tcPr>
          <w:p w14:paraId="29843D07" w14:textId="6AF84ECE" w:rsidR="00967392" w:rsidRPr="00E25979" w:rsidRDefault="00967392" w:rsidP="00967392">
            <w:pPr>
              <w:pStyle w:val="BodyText"/>
              <w:tabs>
                <w:tab w:val="decimal" w:pos="911"/>
              </w:tabs>
              <w:spacing w:after="0" w:line="240" w:lineRule="atLeast"/>
              <w:ind w:left="-108" w:right="-45"/>
              <w:jc w:val="center"/>
              <w:rPr>
                <w:rFonts w:cs="Times New Roman"/>
                <w:szCs w:val="22"/>
                <w:lang w:val="en-GB"/>
              </w:rPr>
            </w:pPr>
            <w:r w:rsidRPr="008C5A67">
              <w:t>15.47</w:t>
            </w:r>
          </w:p>
        </w:tc>
        <w:tc>
          <w:tcPr>
            <w:tcW w:w="180" w:type="dxa"/>
          </w:tcPr>
          <w:p w14:paraId="5125FDFF" w14:textId="77777777" w:rsidR="00967392" w:rsidRPr="00E25979" w:rsidRDefault="00967392" w:rsidP="00967392">
            <w:pPr>
              <w:pStyle w:val="BodyText"/>
              <w:tabs>
                <w:tab w:val="decimal" w:pos="682"/>
              </w:tabs>
              <w:spacing w:after="0" w:line="240" w:lineRule="atLeast"/>
              <w:ind w:right="-45"/>
              <w:rPr>
                <w:rFonts w:cs="Times New Roman"/>
                <w:b/>
                <w:bCs/>
                <w:szCs w:val="22"/>
                <w:lang w:val="en-GB"/>
              </w:rPr>
            </w:pPr>
          </w:p>
        </w:tc>
        <w:tc>
          <w:tcPr>
            <w:tcW w:w="2097" w:type="dxa"/>
          </w:tcPr>
          <w:p w14:paraId="398E1247" w14:textId="796AC301" w:rsidR="00967392" w:rsidRPr="00B403D9" w:rsidRDefault="00967392" w:rsidP="00967392">
            <w:pPr>
              <w:pStyle w:val="acctfourfigures"/>
              <w:tabs>
                <w:tab w:val="clear" w:pos="765"/>
                <w:tab w:val="decimal" w:pos="1296"/>
              </w:tabs>
              <w:spacing w:line="240" w:lineRule="atLeast"/>
              <w:ind w:left="-79" w:right="-68"/>
            </w:pPr>
            <w:r w:rsidRPr="008C5A67">
              <w:t>5.55</w:t>
            </w:r>
          </w:p>
        </w:tc>
      </w:tr>
      <w:tr w:rsidR="00967392" w:rsidRPr="00E25979" w14:paraId="0BE3420D" w14:textId="77777777" w:rsidTr="00BA3D8F">
        <w:trPr>
          <w:cantSplit/>
        </w:trPr>
        <w:tc>
          <w:tcPr>
            <w:tcW w:w="4529" w:type="dxa"/>
            <w:vAlign w:val="bottom"/>
          </w:tcPr>
          <w:p w14:paraId="708D6978" w14:textId="77777777" w:rsidR="00967392" w:rsidRPr="00715D3E" w:rsidRDefault="00967392" w:rsidP="00967392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C93FDB">
              <w:rPr>
                <w:rFonts w:cs="Times New Roman"/>
                <w:szCs w:val="22"/>
              </w:rPr>
              <w:t>After one year but within five years</w:t>
            </w:r>
          </w:p>
        </w:tc>
        <w:tc>
          <w:tcPr>
            <w:tcW w:w="2313" w:type="dxa"/>
          </w:tcPr>
          <w:p w14:paraId="7C141E18" w14:textId="03D0B29A" w:rsidR="00967392" w:rsidRPr="00E25979" w:rsidRDefault="00967392" w:rsidP="00967392">
            <w:pPr>
              <w:pStyle w:val="BodyText"/>
              <w:tabs>
                <w:tab w:val="decimal" w:pos="911"/>
              </w:tabs>
              <w:spacing w:after="0" w:line="240" w:lineRule="atLeast"/>
              <w:ind w:left="-108" w:right="-45"/>
              <w:jc w:val="center"/>
              <w:rPr>
                <w:rFonts w:cs="Times New Roman"/>
                <w:szCs w:val="22"/>
                <w:lang w:val="en-GB"/>
              </w:rPr>
            </w:pPr>
            <w:r w:rsidRPr="008C5A67">
              <w:t>21.98</w:t>
            </w:r>
          </w:p>
        </w:tc>
        <w:tc>
          <w:tcPr>
            <w:tcW w:w="180" w:type="dxa"/>
          </w:tcPr>
          <w:p w14:paraId="2AD38883" w14:textId="77777777" w:rsidR="00967392" w:rsidRPr="00E25979" w:rsidRDefault="00967392" w:rsidP="00967392">
            <w:pPr>
              <w:pStyle w:val="BodyText"/>
              <w:tabs>
                <w:tab w:val="decimal" w:pos="682"/>
              </w:tabs>
              <w:spacing w:after="0" w:line="240" w:lineRule="atLeast"/>
              <w:ind w:right="-45"/>
              <w:rPr>
                <w:rFonts w:cs="Times New Roman"/>
                <w:b/>
                <w:bCs/>
                <w:szCs w:val="22"/>
                <w:lang w:val="en-GB"/>
              </w:rPr>
            </w:pPr>
          </w:p>
        </w:tc>
        <w:tc>
          <w:tcPr>
            <w:tcW w:w="2097" w:type="dxa"/>
          </w:tcPr>
          <w:p w14:paraId="1028E4EE" w14:textId="242BCD98" w:rsidR="00967392" w:rsidRPr="00B403D9" w:rsidRDefault="00967392" w:rsidP="00967392">
            <w:pPr>
              <w:pStyle w:val="acctfourfigures"/>
              <w:tabs>
                <w:tab w:val="clear" w:pos="765"/>
                <w:tab w:val="decimal" w:pos="1296"/>
              </w:tabs>
              <w:spacing w:line="240" w:lineRule="atLeast"/>
              <w:ind w:left="-79" w:right="-68"/>
            </w:pPr>
            <w:r w:rsidRPr="008C5A67">
              <w:t>16.34</w:t>
            </w:r>
          </w:p>
        </w:tc>
      </w:tr>
      <w:tr w:rsidR="00967392" w:rsidRPr="00E25979" w14:paraId="02EE16C1" w14:textId="77777777" w:rsidTr="00BA3D8F">
        <w:trPr>
          <w:cantSplit/>
        </w:trPr>
        <w:tc>
          <w:tcPr>
            <w:tcW w:w="4529" w:type="dxa"/>
          </w:tcPr>
          <w:p w14:paraId="6BF9B3C8" w14:textId="77777777" w:rsidR="00967392" w:rsidRPr="00715D3E" w:rsidRDefault="00967392" w:rsidP="00967392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715D3E">
              <w:rPr>
                <w:rFonts w:cs="Times New Roman"/>
                <w:b/>
                <w:bCs/>
                <w:szCs w:val="22"/>
              </w:rPr>
              <w:t>Total</w:t>
            </w:r>
          </w:p>
        </w:tc>
        <w:tc>
          <w:tcPr>
            <w:tcW w:w="2313" w:type="dxa"/>
            <w:tcBorders>
              <w:top w:val="single" w:sz="4" w:space="0" w:color="auto"/>
              <w:bottom w:val="double" w:sz="4" w:space="0" w:color="auto"/>
            </w:tcBorders>
          </w:tcPr>
          <w:p w14:paraId="6572E0C3" w14:textId="454531BD" w:rsidR="00967392" w:rsidRPr="00967392" w:rsidRDefault="00C07D99" w:rsidP="00967392">
            <w:pPr>
              <w:pStyle w:val="BodyText"/>
              <w:tabs>
                <w:tab w:val="decimal" w:pos="911"/>
              </w:tabs>
              <w:spacing w:after="0" w:line="240" w:lineRule="atLeast"/>
              <w:ind w:left="-108" w:right="-45"/>
              <w:jc w:val="center"/>
              <w:rPr>
                <w:rFonts w:cs="Times New Roman"/>
                <w:b/>
                <w:bCs/>
                <w:szCs w:val="22"/>
              </w:rPr>
            </w:pPr>
            <w:r>
              <w:rPr>
                <w:b/>
                <w:bCs/>
              </w:rPr>
              <w:t>37.45</w:t>
            </w:r>
          </w:p>
        </w:tc>
        <w:tc>
          <w:tcPr>
            <w:tcW w:w="180" w:type="dxa"/>
          </w:tcPr>
          <w:p w14:paraId="03258245" w14:textId="77777777" w:rsidR="00967392" w:rsidRPr="00967392" w:rsidRDefault="00967392" w:rsidP="00967392">
            <w:pPr>
              <w:pStyle w:val="BodyText"/>
              <w:tabs>
                <w:tab w:val="decimal" w:pos="682"/>
              </w:tabs>
              <w:spacing w:after="0" w:line="240" w:lineRule="atLeast"/>
              <w:ind w:right="-45"/>
              <w:rPr>
                <w:rFonts w:cs="Times New Roman"/>
                <w:b/>
                <w:bCs/>
                <w:szCs w:val="22"/>
                <w:lang w:val="en-GB"/>
              </w:rPr>
            </w:pPr>
          </w:p>
        </w:tc>
        <w:tc>
          <w:tcPr>
            <w:tcW w:w="2097" w:type="dxa"/>
            <w:tcBorders>
              <w:top w:val="single" w:sz="4" w:space="0" w:color="auto"/>
              <w:bottom w:val="double" w:sz="4" w:space="0" w:color="auto"/>
            </w:tcBorders>
          </w:tcPr>
          <w:p w14:paraId="510333FB" w14:textId="6644F2ED" w:rsidR="00967392" w:rsidRPr="00DE7B9E" w:rsidRDefault="00C07D99" w:rsidP="00967392">
            <w:pPr>
              <w:pStyle w:val="acctfourfigures"/>
              <w:tabs>
                <w:tab w:val="clear" w:pos="765"/>
                <w:tab w:val="decimal" w:pos="1296"/>
              </w:tabs>
              <w:spacing w:line="240" w:lineRule="atLeast"/>
              <w:ind w:left="-79" w:right="-68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21.89</w:t>
            </w:r>
          </w:p>
        </w:tc>
      </w:tr>
      <w:tr w:rsidR="00816C7B" w:rsidRPr="00715D3E" w14:paraId="069119E3" w14:textId="77777777" w:rsidTr="00BA3D8F">
        <w:trPr>
          <w:cantSplit/>
        </w:trPr>
        <w:tc>
          <w:tcPr>
            <w:tcW w:w="4529" w:type="dxa"/>
            <w:vAlign w:val="bottom"/>
          </w:tcPr>
          <w:p w14:paraId="02EBAA2E" w14:textId="77777777" w:rsidR="00816C7B" w:rsidRPr="00715D3E" w:rsidRDefault="00816C7B" w:rsidP="00BA3D8F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313" w:type="dxa"/>
          </w:tcPr>
          <w:p w14:paraId="25EC65CE" w14:textId="77777777" w:rsidR="00816C7B" w:rsidRPr="00715D3E" w:rsidRDefault="00816C7B" w:rsidP="00BA3D8F">
            <w:pPr>
              <w:jc w:val="righ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790A580F" w14:textId="77777777" w:rsidR="00816C7B" w:rsidRPr="00715D3E" w:rsidRDefault="00816C7B" w:rsidP="00BA3D8F">
            <w:pPr>
              <w:pStyle w:val="BodyText"/>
              <w:tabs>
                <w:tab w:val="decimal" w:pos="682"/>
              </w:tabs>
              <w:spacing w:after="0" w:line="240" w:lineRule="atLeast"/>
              <w:ind w:right="-45"/>
              <w:rPr>
                <w:rFonts w:cs="Times New Roman"/>
                <w:b/>
                <w:bCs/>
                <w:szCs w:val="22"/>
                <w:lang w:val="en-GB"/>
              </w:rPr>
            </w:pPr>
          </w:p>
        </w:tc>
        <w:tc>
          <w:tcPr>
            <w:tcW w:w="2097" w:type="dxa"/>
          </w:tcPr>
          <w:p w14:paraId="1CE133E8" w14:textId="77777777" w:rsidR="00816C7B" w:rsidRPr="00715D3E" w:rsidRDefault="00816C7B" w:rsidP="00BA3D8F">
            <w:pPr>
              <w:pStyle w:val="BodyText"/>
              <w:tabs>
                <w:tab w:val="decimal" w:pos="770"/>
              </w:tabs>
              <w:spacing w:after="0" w:line="240" w:lineRule="atLeast"/>
              <w:ind w:left="-108" w:right="-45"/>
              <w:rPr>
                <w:rFonts w:cs="Times New Roman"/>
                <w:b/>
                <w:bCs/>
                <w:szCs w:val="22"/>
                <w:lang w:val="en-GB"/>
              </w:rPr>
            </w:pPr>
          </w:p>
        </w:tc>
      </w:tr>
      <w:tr w:rsidR="00816C7B" w:rsidRPr="00715D3E" w14:paraId="3724E2D0" w14:textId="77777777" w:rsidTr="00BA3D8F">
        <w:trPr>
          <w:cantSplit/>
        </w:trPr>
        <w:tc>
          <w:tcPr>
            <w:tcW w:w="4529" w:type="dxa"/>
          </w:tcPr>
          <w:p w14:paraId="079ABB56" w14:textId="77777777" w:rsidR="00816C7B" w:rsidRPr="00715D3E" w:rsidRDefault="00816C7B" w:rsidP="00BA3D8F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  <w:r w:rsidRPr="00715D3E">
              <w:rPr>
                <w:rFonts w:cs="Times New Roman"/>
                <w:b/>
                <w:bCs/>
                <w:i/>
                <w:iCs/>
                <w:szCs w:val="22"/>
              </w:rPr>
              <w:t>Other commitment</w:t>
            </w:r>
            <w:r>
              <w:rPr>
                <w:rFonts w:cs="Times New Roman"/>
                <w:b/>
                <w:bCs/>
                <w:i/>
                <w:iCs/>
                <w:szCs w:val="22"/>
              </w:rPr>
              <w:t>s</w:t>
            </w:r>
          </w:p>
        </w:tc>
        <w:tc>
          <w:tcPr>
            <w:tcW w:w="2313" w:type="dxa"/>
          </w:tcPr>
          <w:p w14:paraId="5611899D" w14:textId="77777777" w:rsidR="00816C7B" w:rsidRPr="00715D3E" w:rsidRDefault="00816C7B" w:rsidP="00BA3D8F">
            <w:pPr>
              <w:pStyle w:val="BodyText"/>
              <w:tabs>
                <w:tab w:val="decimal" w:pos="682"/>
              </w:tabs>
              <w:spacing w:after="0" w:line="240" w:lineRule="atLeast"/>
              <w:ind w:left="-206" w:right="-45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80" w:type="dxa"/>
          </w:tcPr>
          <w:p w14:paraId="79D92ECA" w14:textId="77777777" w:rsidR="00816C7B" w:rsidRPr="00715D3E" w:rsidRDefault="00816C7B" w:rsidP="00BA3D8F">
            <w:pPr>
              <w:pStyle w:val="BodyText"/>
              <w:tabs>
                <w:tab w:val="decimal" w:pos="682"/>
              </w:tabs>
              <w:spacing w:after="0" w:line="240" w:lineRule="atLeast"/>
              <w:ind w:right="-45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2097" w:type="dxa"/>
          </w:tcPr>
          <w:p w14:paraId="1BE4E4A9" w14:textId="77777777" w:rsidR="00816C7B" w:rsidRPr="00715D3E" w:rsidRDefault="00816C7B" w:rsidP="00BA3D8F">
            <w:pPr>
              <w:pStyle w:val="BodyText"/>
              <w:tabs>
                <w:tab w:val="decimal" w:pos="770"/>
              </w:tabs>
              <w:spacing w:after="0" w:line="240" w:lineRule="atLeast"/>
              <w:ind w:left="-108" w:right="-45"/>
              <w:jc w:val="center"/>
              <w:rPr>
                <w:rFonts w:cs="Times New Roman"/>
                <w:szCs w:val="22"/>
                <w:lang w:val="en-GB"/>
              </w:rPr>
            </w:pPr>
          </w:p>
        </w:tc>
      </w:tr>
      <w:tr w:rsidR="000044BE" w:rsidRPr="00E25979" w14:paraId="58200D9C" w14:textId="77777777" w:rsidTr="00BA3D8F">
        <w:trPr>
          <w:cantSplit/>
        </w:trPr>
        <w:tc>
          <w:tcPr>
            <w:tcW w:w="4529" w:type="dxa"/>
          </w:tcPr>
          <w:p w14:paraId="1D1E20FA" w14:textId="71D635B4" w:rsidR="000044BE" w:rsidRPr="00DA236E" w:rsidRDefault="000044BE" w:rsidP="000044BE">
            <w:pPr>
              <w:spacing w:line="240" w:lineRule="atLeast"/>
              <w:rPr>
                <w:rFonts w:cstheme="minorBidi"/>
                <w:szCs w:val="28"/>
                <w:cs/>
                <w:lang w:bidi="th-TH"/>
              </w:rPr>
            </w:pPr>
            <w:r w:rsidRPr="00715D3E">
              <w:rPr>
                <w:rFonts w:cs="Times New Roman"/>
                <w:szCs w:val="22"/>
              </w:rPr>
              <w:t>Bank guarantees</w:t>
            </w:r>
            <w:r w:rsidR="001D27E0">
              <w:rPr>
                <w:rFonts w:cs="Times New Roman"/>
                <w:szCs w:val="22"/>
              </w:rPr>
              <w:t xml:space="preserve"> </w:t>
            </w:r>
          </w:p>
        </w:tc>
        <w:tc>
          <w:tcPr>
            <w:tcW w:w="2313" w:type="dxa"/>
          </w:tcPr>
          <w:p w14:paraId="27E3E160" w14:textId="6713A4D9" w:rsidR="000044BE" w:rsidRPr="000044BE" w:rsidRDefault="00967392" w:rsidP="000044BE">
            <w:pPr>
              <w:pStyle w:val="BodyText"/>
              <w:tabs>
                <w:tab w:val="decimal" w:pos="911"/>
              </w:tabs>
              <w:spacing w:after="0" w:line="240" w:lineRule="atLeast"/>
              <w:ind w:left="-108" w:right="-45"/>
              <w:jc w:val="center"/>
              <w:rPr>
                <w:b/>
                <w:bCs/>
              </w:rPr>
            </w:pPr>
            <w:r w:rsidRPr="00967392">
              <w:rPr>
                <w:b/>
                <w:bCs/>
              </w:rPr>
              <w:t>22.89</w:t>
            </w:r>
          </w:p>
        </w:tc>
        <w:tc>
          <w:tcPr>
            <w:tcW w:w="180" w:type="dxa"/>
          </w:tcPr>
          <w:p w14:paraId="6C49EF72" w14:textId="77777777" w:rsidR="000044BE" w:rsidRPr="00E25979" w:rsidRDefault="000044BE" w:rsidP="000044BE">
            <w:pPr>
              <w:pStyle w:val="BodyText"/>
              <w:tabs>
                <w:tab w:val="decimal" w:pos="682"/>
              </w:tabs>
              <w:spacing w:after="0" w:line="240" w:lineRule="atLeast"/>
              <w:ind w:right="-45"/>
              <w:rPr>
                <w:rFonts w:cs="Times New Roman"/>
                <w:b/>
                <w:bCs/>
                <w:szCs w:val="22"/>
                <w:lang w:val="en-GB"/>
              </w:rPr>
            </w:pPr>
          </w:p>
        </w:tc>
        <w:tc>
          <w:tcPr>
            <w:tcW w:w="2097" w:type="dxa"/>
          </w:tcPr>
          <w:p w14:paraId="6B73E4DE" w14:textId="5FD5FC7B" w:rsidR="000044BE" w:rsidRPr="00E25979" w:rsidRDefault="000044BE" w:rsidP="006B32C8">
            <w:pPr>
              <w:pStyle w:val="BodyText"/>
              <w:tabs>
                <w:tab w:val="decimal" w:pos="1021"/>
              </w:tabs>
              <w:spacing w:after="0" w:line="240" w:lineRule="atLeast"/>
              <w:ind w:left="-108" w:right="-45"/>
              <w:jc w:val="center"/>
              <w:rPr>
                <w:rFonts w:cs="Times New Roman"/>
                <w:b/>
                <w:bCs/>
                <w:szCs w:val="22"/>
                <w:lang w:val="en-GB"/>
              </w:rPr>
            </w:pPr>
            <w:r w:rsidRPr="00C60A08">
              <w:t>-</w:t>
            </w:r>
          </w:p>
        </w:tc>
      </w:tr>
    </w:tbl>
    <w:p w14:paraId="16E95C6A" w14:textId="77777777" w:rsidR="00DE7B9E" w:rsidRPr="001E7E9A" w:rsidRDefault="00DE7B9E" w:rsidP="002121F9">
      <w:pPr>
        <w:pStyle w:val="BodyText"/>
        <w:spacing w:after="0"/>
        <w:rPr>
          <w:rFonts w:cs="Times New Roman"/>
          <w:szCs w:val="22"/>
          <w:lang w:val="en-US"/>
        </w:rPr>
      </w:pPr>
    </w:p>
    <w:p w14:paraId="6AF9B8DC" w14:textId="66C6CB75" w:rsidR="00F3380E" w:rsidRPr="001E7E9A" w:rsidRDefault="00F3380E" w:rsidP="00F3380E">
      <w:pPr>
        <w:pStyle w:val="BodyText"/>
        <w:spacing w:after="0"/>
        <w:ind w:firstLine="540"/>
        <w:rPr>
          <w:rFonts w:cs="Times New Roman"/>
          <w:szCs w:val="22"/>
        </w:rPr>
      </w:pPr>
      <w:r w:rsidRPr="001E7E9A">
        <w:rPr>
          <w:rFonts w:cs="Times New Roman"/>
          <w:i/>
          <w:iCs/>
          <w:szCs w:val="22"/>
          <w:lang w:val="en-US" w:bidi="th-TH"/>
        </w:rPr>
        <w:t xml:space="preserve">Raw Material </w:t>
      </w:r>
      <w:r w:rsidRPr="001E7E9A">
        <w:rPr>
          <w:rFonts w:cs="Times New Roman"/>
          <w:i/>
          <w:iCs/>
          <w:szCs w:val="22"/>
        </w:rPr>
        <w:t>Purchase Agreement</w:t>
      </w:r>
    </w:p>
    <w:p w14:paraId="294503C9" w14:textId="77777777" w:rsidR="004A2CF9" w:rsidRPr="001E7E9A" w:rsidRDefault="004A2CF9" w:rsidP="00E92733">
      <w:pPr>
        <w:spacing w:line="240" w:lineRule="auto"/>
        <w:ind w:left="540" w:right="-45"/>
        <w:jc w:val="thaiDistribute"/>
        <w:rPr>
          <w:rFonts w:cs="Times New Roman"/>
          <w:szCs w:val="22"/>
          <w:lang w:val="en-US" w:bidi="th-TH"/>
        </w:rPr>
      </w:pPr>
    </w:p>
    <w:p w14:paraId="2DA7B398" w14:textId="1DE2625B" w:rsidR="004A2CF9" w:rsidRPr="001E7E9A" w:rsidRDefault="00DA236E" w:rsidP="004A2CF9">
      <w:pPr>
        <w:autoSpaceDE w:val="0"/>
        <w:autoSpaceDN w:val="0"/>
        <w:adjustRightInd w:val="0"/>
        <w:spacing w:line="240" w:lineRule="atLeast"/>
        <w:ind w:left="540"/>
        <w:jc w:val="both"/>
        <w:rPr>
          <w:rFonts w:cs="Times New Roman"/>
          <w:szCs w:val="22"/>
        </w:rPr>
      </w:pPr>
      <w:r w:rsidRPr="001E7E9A">
        <w:rPr>
          <w:rFonts w:cs="Times New Roman"/>
          <w:szCs w:val="22"/>
        </w:rPr>
        <w:t>A</w:t>
      </w:r>
      <w:r w:rsidR="004A2CF9" w:rsidRPr="001E7E9A">
        <w:rPr>
          <w:rFonts w:cs="Times New Roman"/>
          <w:szCs w:val="22"/>
        </w:rPr>
        <w:t xml:space="preserve"> subsidiary </w:t>
      </w:r>
      <w:proofErr w:type="gramStart"/>
      <w:r w:rsidR="00447ED9" w:rsidRPr="001E7E9A">
        <w:rPr>
          <w:rFonts w:cs="Times New Roman"/>
          <w:szCs w:val="22"/>
        </w:rPr>
        <w:t>entered</w:t>
      </w:r>
      <w:r w:rsidR="004422A3" w:rsidRPr="001E7E9A">
        <w:rPr>
          <w:rFonts w:cs="Times New Roman"/>
          <w:szCs w:val="22"/>
        </w:rPr>
        <w:t xml:space="preserve"> </w:t>
      </w:r>
      <w:r w:rsidRPr="001E7E9A">
        <w:rPr>
          <w:rFonts w:cs="Times New Roman"/>
          <w:szCs w:val="22"/>
        </w:rPr>
        <w:t>into</w:t>
      </w:r>
      <w:proofErr w:type="gramEnd"/>
      <w:r w:rsidR="004A2CF9" w:rsidRPr="001E7E9A">
        <w:rPr>
          <w:rFonts w:cs="Times New Roman"/>
          <w:szCs w:val="22"/>
        </w:rPr>
        <w:t xml:space="preserve"> a</w:t>
      </w:r>
      <w:r w:rsidR="00973CAA" w:rsidRPr="001E7E9A">
        <w:rPr>
          <w:rFonts w:cs="Times New Roman"/>
          <w:szCs w:val="22"/>
        </w:rPr>
        <w:t xml:space="preserve"> Casava chip</w:t>
      </w:r>
      <w:r w:rsidR="004A2CF9" w:rsidRPr="001E7E9A">
        <w:rPr>
          <w:rFonts w:cs="Times New Roman"/>
          <w:szCs w:val="22"/>
        </w:rPr>
        <w:t xml:space="preserve"> Sales and Purchase Agreement with other </w:t>
      </w:r>
      <w:r w:rsidR="003F67D3" w:rsidRPr="001E7E9A">
        <w:rPr>
          <w:rFonts w:cs="Times New Roman"/>
          <w:szCs w:val="22"/>
        </w:rPr>
        <w:t>company</w:t>
      </w:r>
      <w:r w:rsidR="004A2CF9" w:rsidRPr="001E7E9A">
        <w:rPr>
          <w:rFonts w:cs="Times New Roman"/>
          <w:szCs w:val="22"/>
        </w:rPr>
        <w:t xml:space="preserve">. Such agreement has been effective since </w:t>
      </w:r>
      <w:r w:rsidR="00C93421" w:rsidRPr="001E7E9A">
        <w:rPr>
          <w:rFonts w:cs="Times New Roman"/>
          <w:szCs w:val="22"/>
        </w:rPr>
        <w:t>March</w:t>
      </w:r>
      <w:r w:rsidR="00FE11F3" w:rsidRPr="001E7E9A">
        <w:rPr>
          <w:rFonts w:cs="Times New Roman"/>
          <w:szCs w:val="22"/>
        </w:rPr>
        <w:t xml:space="preserve"> 2024 until</w:t>
      </w:r>
      <w:r w:rsidR="004A2CF9" w:rsidRPr="001E7E9A">
        <w:rPr>
          <w:rFonts w:cs="Times New Roman"/>
          <w:szCs w:val="22"/>
        </w:rPr>
        <w:t xml:space="preserve"> </w:t>
      </w:r>
      <w:r w:rsidR="00A32EF2" w:rsidRPr="001E7E9A">
        <w:rPr>
          <w:rFonts w:cs="Times New Roman"/>
          <w:szCs w:val="22"/>
        </w:rPr>
        <w:t>November</w:t>
      </w:r>
      <w:r w:rsidR="004A2CF9" w:rsidRPr="001E7E9A">
        <w:rPr>
          <w:rFonts w:cs="Times New Roman"/>
          <w:szCs w:val="22"/>
        </w:rPr>
        <w:t xml:space="preserve"> 202</w:t>
      </w:r>
      <w:r w:rsidR="00F808C3" w:rsidRPr="001E7E9A">
        <w:rPr>
          <w:rFonts w:cs="Times New Roman"/>
          <w:szCs w:val="22"/>
        </w:rPr>
        <w:t>4</w:t>
      </w:r>
      <w:r w:rsidRPr="001E7E9A">
        <w:rPr>
          <w:rFonts w:cs="Times New Roman"/>
          <w:szCs w:val="22"/>
        </w:rPr>
        <w:t>.</w:t>
      </w:r>
      <w:r w:rsidR="00F808C3" w:rsidRPr="001E7E9A">
        <w:rPr>
          <w:rFonts w:cs="Times New Roman"/>
          <w:szCs w:val="22"/>
        </w:rPr>
        <w:t xml:space="preserve"> </w:t>
      </w:r>
      <w:r w:rsidR="003B74DB" w:rsidRPr="001E7E9A">
        <w:rPr>
          <w:rFonts w:cs="Times New Roman"/>
          <w:szCs w:val="22"/>
        </w:rPr>
        <w:t xml:space="preserve">The </w:t>
      </w:r>
      <w:r w:rsidRPr="001E7E9A">
        <w:rPr>
          <w:rFonts w:cs="Times New Roman"/>
          <w:szCs w:val="22"/>
        </w:rPr>
        <w:t>S</w:t>
      </w:r>
      <w:r w:rsidR="004A2CF9" w:rsidRPr="001E7E9A">
        <w:rPr>
          <w:rFonts w:cs="Times New Roman"/>
          <w:szCs w:val="22"/>
        </w:rPr>
        <w:t>elling price</w:t>
      </w:r>
      <w:r w:rsidR="00B359D1" w:rsidRPr="001E7E9A">
        <w:rPr>
          <w:rFonts w:cs="Times New Roman"/>
          <w:szCs w:val="22"/>
        </w:rPr>
        <w:t xml:space="preserve"> is</w:t>
      </w:r>
      <w:r w:rsidR="007203C6" w:rsidRPr="001E7E9A">
        <w:rPr>
          <w:rFonts w:cs="Times New Roman"/>
          <w:szCs w:val="22"/>
        </w:rPr>
        <w:t xml:space="preserve"> determine</w:t>
      </w:r>
      <w:r w:rsidR="00836DF5" w:rsidRPr="001E7E9A">
        <w:rPr>
          <w:rFonts w:cs="Times New Roman"/>
          <w:szCs w:val="22"/>
        </w:rPr>
        <w:t>d</w:t>
      </w:r>
      <w:r w:rsidR="007203C6" w:rsidRPr="001E7E9A">
        <w:rPr>
          <w:rFonts w:cs="Times New Roman"/>
          <w:szCs w:val="22"/>
        </w:rPr>
        <w:t xml:space="preserve"> by </w:t>
      </w:r>
      <w:r w:rsidR="004A2CF9" w:rsidRPr="001E7E9A">
        <w:rPr>
          <w:rFonts w:cs="Times New Roman"/>
          <w:szCs w:val="22"/>
        </w:rPr>
        <w:t>the market price</w:t>
      </w:r>
      <w:r w:rsidR="009F592F" w:rsidRPr="001E7E9A">
        <w:rPr>
          <w:rFonts w:cs="Times New Roman"/>
          <w:szCs w:val="22"/>
        </w:rPr>
        <w:t>,</w:t>
      </w:r>
      <w:r w:rsidR="004422A3" w:rsidRPr="001E7E9A">
        <w:rPr>
          <w:rFonts w:cs="Times New Roman"/>
          <w:szCs w:val="22"/>
        </w:rPr>
        <w:t xml:space="preserve"> </w:t>
      </w:r>
      <w:r w:rsidR="004A2CF9" w:rsidRPr="001E7E9A">
        <w:rPr>
          <w:rFonts w:cs="Times New Roman"/>
          <w:szCs w:val="22"/>
        </w:rPr>
        <w:t>as stipulated in the agreement.</w:t>
      </w:r>
    </w:p>
    <w:p w14:paraId="0A15C66F" w14:textId="77777777" w:rsidR="00DE7B9E" w:rsidRPr="001E7E9A" w:rsidRDefault="00DE7B9E" w:rsidP="002121F9">
      <w:pPr>
        <w:pStyle w:val="BodyText"/>
        <w:spacing w:after="0"/>
        <w:rPr>
          <w:rFonts w:cs="Times New Roman"/>
          <w:szCs w:val="22"/>
          <w:lang w:val="en-US"/>
        </w:rPr>
      </w:pPr>
    </w:p>
    <w:p w14:paraId="3BC877CC" w14:textId="31ECF34E" w:rsidR="0097216F" w:rsidRPr="00126ACE" w:rsidRDefault="0097216F" w:rsidP="00126ACE">
      <w:pPr>
        <w:pStyle w:val="Heading1"/>
        <w:numPr>
          <w:ilvl w:val="0"/>
          <w:numId w:val="3"/>
        </w:numPr>
        <w:spacing w:before="0" w:after="0" w:line="240" w:lineRule="atLeast"/>
        <w:ind w:left="540"/>
        <w:rPr>
          <w:rFonts w:cs="Times New Roman"/>
          <w:szCs w:val="24"/>
        </w:rPr>
      </w:pPr>
      <w:r w:rsidRPr="00126ACE">
        <w:rPr>
          <w:rFonts w:cs="Times New Roman"/>
          <w:szCs w:val="24"/>
        </w:rPr>
        <w:t>Events after the report period</w:t>
      </w:r>
    </w:p>
    <w:p w14:paraId="72E2839E" w14:textId="77777777" w:rsidR="0097216F" w:rsidRDefault="0097216F" w:rsidP="00B426BE">
      <w:pPr>
        <w:spacing w:line="240" w:lineRule="atLeast"/>
        <w:jc w:val="both"/>
        <w:rPr>
          <w:lang w:val="en-US"/>
        </w:rPr>
      </w:pPr>
    </w:p>
    <w:p w14:paraId="3BFE4416" w14:textId="173B8DD8" w:rsidR="00061241" w:rsidRDefault="009B0133" w:rsidP="00C71B5C">
      <w:pPr>
        <w:spacing w:line="240" w:lineRule="atLeast"/>
        <w:ind w:left="540"/>
        <w:jc w:val="both"/>
      </w:pPr>
      <w:r w:rsidRPr="009B0133">
        <w:t>On 5 April 202</w:t>
      </w:r>
      <w:r w:rsidR="00F220CE">
        <w:t>4</w:t>
      </w:r>
      <w:r w:rsidRPr="009B0133">
        <w:t>, the Annual General Meeting of Shareholders for the year</w:t>
      </w:r>
      <w:r w:rsidR="00282A17">
        <w:t xml:space="preserve"> </w:t>
      </w:r>
      <w:r w:rsidRPr="009B0133">
        <w:t>202</w:t>
      </w:r>
      <w:r w:rsidR="00F220CE">
        <w:t>4</w:t>
      </w:r>
      <w:r w:rsidRPr="009B0133">
        <w:t xml:space="preserve"> approved</w:t>
      </w:r>
      <w:r>
        <w:t xml:space="preserve"> </w:t>
      </w:r>
      <w:r w:rsidR="00061241">
        <w:t>to pay dividends for the year</w:t>
      </w:r>
      <w:r w:rsidR="00C71B5C">
        <w:t xml:space="preserve"> </w:t>
      </w:r>
      <w:r w:rsidR="00061241">
        <w:t>202</w:t>
      </w:r>
      <w:r w:rsidR="00654D15">
        <w:t>3</w:t>
      </w:r>
      <w:r w:rsidR="00061241">
        <w:t xml:space="preserve"> at Baht 0.</w:t>
      </w:r>
      <w:r w:rsidR="00F220CE">
        <w:t xml:space="preserve">05 </w:t>
      </w:r>
      <w:r w:rsidR="00061241">
        <w:t>per share</w:t>
      </w:r>
      <w:r w:rsidR="00C71B5C">
        <w:rPr>
          <w:lang w:val="en-US" w:bidi="th-TH"/>
        </w:rPr>
        <w:t xml:space="preserve">, Baht </w:t>
      </w:r>
      <w:r w:rsidR="00F220CE">
        <w:rPr>
          <w:lang w:val="en-US" w:bidi="th-TH"/>
        </w:rPr>
        <w:t>72.30</w:t>
      </w:r>
      <w:r w:rsidR="00C71B5C">
        <w:rPr>
          <w:lang w:val="en-US" w:bidi="th-TH"/>
        </w:rPr>
        <w:t xml:space="preserve"> million in total</w:t>
      </w:r>
      <w:r w:rsidR="00F220CE">
        <w:rPr>
          <w:lang w:val="en-US"/>
        </w:rPr>
        <w:t xml:space="preserve"> </w:t>
      </w:r>
      <w:r w:rsidR="00061241">
        <w:t>to the shareholders</w:t>
      </w:r>
      <w:r w:rsidR="00C71B5C">
        <w:t xml:space="preserve"> </w:t>
      </w:r>
      <w:r w:rsidR="00061241">
        <w:t>who are entitled</w:t>
      </w:r>
      <w:r w:rsidR="00C71B5C">
        <w:t xml:space="preserve"> </w:t>
      </w:r>
      <w:r w:rsidR="00061241">
        <w:t>to receive dividends</w:t>
      </w:r>
      <w:r w:rsidR="00C71B5C">
        <w:t xml:space="preserve"> on</w:t>
      </w:r>
      <w:r w:rsidR="00F220CE">
        <w:t xml:space="preserve"> 5</w:t>
      </w:r>
      <w:r w:rsidR="00C71B5C">
        <w:t xml:space="preserve"> March 202</w:t>
      </w:r>
      <w:r w:rsidR="00F220CE">
        <w:t>4</w:t>
      </w:r>
      <w:r w:rsidR="00061241">
        <w:t xml:space="preserve">. The dividends payment </w:t>
      </w:r>
      <w:r w:rsidR="00C71B5C">
        <w:t>paid on 3 May 202</w:t>
      </w:r>
      <w:r w:rsidR="00654D15">
        <w:t>4</w:t>
      </w:r>
      <w:r w:rsidR="00C71B5C">
        <w:t>.</w:t>
      </w:r>
    </w:p>
    <w:p w14:paraId="29859CD2" w14:textId="77777777" w:rsidR="0067312F" w:rsidRPr="00B178A3" w:rsidRDefault="0067312F" w:rsidP="00C71B5C">
      <w:pPr>
        <w:spacing w:line="240" w:lineRule="atLeast"/>
        <w:ind w:left="540"/>
        <w:jc w:val="both"/>
        <w:rPr>
          <w:szCs w:val="22"/>
        </w:rPr>
      </w:pPr>
    </w:p>
    <w:p w14:paraId="5FB41ADC" w14:textId="0630BFB1" w:rsidR="006E15F4" w:rsidRPr="00282A17" w:rsidRDefault="004109CF" w:rsidP="00282A17">
      <w:pPr>
        <w:spacing w:line="240" w:lineRule="auto"/>
        <w:ind w:left="540" w:right="-45" w:hanging="1"/>
        <w:jc w:val="thaiDistribute"/>
        <w:rPr>
          <w:rFonts w:asciiTheme="majorBidi" w:hAnsiTheme="majorBidi" w:cstheme="majorBidi"/>
          <w:lang w:val="en-US"/>
        </w:rPr>
      </w:pPr>
      <w:r w:rsidRPr="004109CF">
        <w:rPr>
          <w:rFonts w:cs="Times New Roman"/>
          <w:szCs w:val="22"/>
          <w:shd w:val="clear" w:color="auto" w:fill="FFFFFF"/>
          <w:lang w:bidi="th-TH"/>
        </w:rPr>
        <w:t>On 19 April 2024, the Annual General Meeting of Shareholders for the year 2024 of</w:t>
      </w:r>
      <w:r w:rsidR="00282A17">
        <w:rPr>
          <w:rFonts w:cs="Times New Roman"/>
          <w:szCs w:val="22"/>
          <w:shd w:val="clear" w:color="auto" w:fill="FFFFFF"/>
          <w:lang w:bidi="th-TH"/>
        </w:rPr>
        <w:t xml:space="preserve"> </w:t>
      </w:r>
      <w:r w:rsidR="00282A17" w:rsidRPr="00282A17">
        <w:rPr>
          <w:rFonts w:cs="Times New Roman"/>
          <w:lang w:val="en-US"/>
        </w:rPr>
        <w:t>BSGF Company Limited</w:t>
      </w:r>
      <w:r w:rsidR="00282A17">
        <w:rPr>
          <w:rFonts w:asciiTheme="majorBidi" w:hAnsiTheme="majorBidi" w:cstheme="majorBidi"/>
          <w:lang w:val="en-US"/>
        </w:rPr>
        <w:t xml:space="preserve"> </w:t>
      </w:r>
      <w:r w:rsidR="00282A17">
        <w:rPr>
          <w:rFonts w:cs="Times New Roman"/>
          <w:szCs w:val="22"/>
          <w:shd w:val="clear" w:color="auto" w:fill="FFFFFF"/>
          <w:lang w:bidi="th-TH"/>
        </w:rPr>
        <w:t>(“</w:t>
      </w:r>
      <w:r w:rsidRPr="004109CF">
        <w:rPr>
          <w:rFonts w:cs="Times New Roman"/>
          <w:szCs w:val="22"/>
          <w:shd w:val="clear" w:color="auto" w:fill="FFFFFF"/>
          <w:lang w:bidi="th-TH"/>
        </w:rPr>
        <w:t>BSGF</w:t>
      </w:r>
      <w:r w:rsidR="00282A17">
        <w:rPr>
          <w:rFonts w:cs="Times New Roman"/>
          <w:szCs w:val="22"/>
          <w:shd w:val="clear" w:color="auto" w:fill="FFFFFF"/>
          <w:lang w:bidi="th-TH"/>
        </w:rPr>
        <w:t>”)</w:t>
      </w:r>
      <w:r w:rsidRPr="004109CF">
        <w:rPr>
          <w:rFonts w:cs="Times New Roman"/>
          <w:szCs w:val="22"/>
          <w:shd w:val="clear" w:color="auto" w:fill="FFFFFF"/>
          <w:lang w:bidi="th-TH"/>
        </w:rPr>
        <w:t xml:space="preserve"> passed a resolution to increase share capital No.2 of the year 2024, from the original registered capital of Baht 3,201 million to Baht 4,201 million. The Company paid for an </w:t>
      </w:r>
      <w:r w:rsidR="00282A17" w:rsidRPr="004109CF">
        <w:rPr>
          <w:rFonts w:cs="Times New Roman"/>
          <w:szCs w:val="22"/>
          <w:shd w:val="clear" w:color="auto" w:fill="FFFFFF"/>
          <w:lang w:bidi="th-TH"/>
        </w:rPr>
        <w:t>increase</w:t>
      </w:r>
      <w:r w:rsidRPr="004109CF">
        <w:rPr>
          <w:rFonts w:cs="Times New Roman"/>
          <w:szCs w:val="22"/>
          <w:shd w:val="clear" w:color="auto" w:fill="FFFFFF"/>
          <w:lang w:bidi="th-TH"/>
        </w:rPr>
        <w:t xml:space="preserve"> in share capital according to its shareholding proportion, amounting to Baht 200 million </w:t>
      </w:r>
      <w:r w:rsidR="00B178A3" w:rsidRPr="004109CF">
        <w:rPr>
          <w:rFonts w:cs="Times New Roman"/>
          <w:szCs w:val="22"/>
          <w:shd w:val="clear" w:color="auto" w:fill="FFFFFF"/>
          <w:lang w:bidi="th-TH"/>
        </w:rPr>
        <w:t>on</w:t>
      </w:r>
      <w:r w:rsidRPr="004109CF">
        <w:rPr>
          <w:rFonts w:cs="Times New Roman"/>
          <w:szCs w:val="22"/>
          <w:shd w:val="clear" w:color="auto" w:fill="FFFFFF"/>
          <w:lang w:bidi="th-TH"/>
        </w:rPr>
        <w:t xml:space="preserve"> 23 April 2024.</w:t>
      </w:r>
    </w:p>
    <w:p w14:paraId="21D07228" w14:textId="77777777" w:rsidR="004E3ACE" w:rsidRPr="00B178A3" w:rsidRDefault="004E3ACE" w:rsidP="00061241">
      <w:pPr>
        <w:spacing w:line="240" w:lineRule="atLeast"/>
        <w:ind w:left="540"/>
        <w:jc w:val="both"/>
        <w:rPr>
          <w:szCs w:val="22"/>
        </w:rPr>
      </w:pPr>
    </w:p>
    <w:p w14:paraId="5006C4C2" w14:textId="68570C1B" w:rsidR="00FE0881" w:rsidRDefault="004E3ACE" w:rsidP="009B0133">
      <w:pPr>
        <w:spacing w:line="240" w:lineRule="atLeast"/>
        <w:ind w:left="540"/>
        <w:jc w:val="both"/>
      </w:pPr>
      <w:r>
        <w:t xml:space="preserve">On </w:t>
      </w:r>
      <w:r w:rsidR="00654D15">
        <w:t>25</w:t>
      </w:r>
      <w:r w:rsidR="00C71B5C">
        <w:t xml:space="preserve"> April</w:t>
      </w:r>
      <w:r>
        <w:t xml:space="preserve"> 202</w:t>
      </w:r>
      <w:r w:rsidR="00654D15">
        <w:t>4</w:t>
      </w:r>
      <w:r>
        <w:t xml:space="preserve">, </w:t>
      </w:r>
      <w:r w:rsidR="009B0133">
        <w:t xml:space="preserve">the </w:t>
      </w:r>
      <w:r w:rsidR="00C71B5C">
        <w:rPr>
          <w:lang w:bidi="th-TH"/>
        </w:rPr>
        <w:t>Annual General M</w:t>
      </w:r>
      <w:r w:rsidR="00C71B5C">
        <w:t>eeting of Shareholders of a subsidiary</w:t>
      </w:r>
      <w:r w:rsidR="009B0133">
        <w:t xml:space="preserve"> </w:t>
      </w:r>
      <w:r w:rsidR="009B0133" w:rsidRPr="009B0133">
        <w:t>for the year 202</w:t>
      </w:r>
      <w:r w:rsidR="00654D15">
        <w:t>4</w:t>
      </w:r>
      <w:r w:rsidR="00C71B5C">
        <w:t xml:space="preserve"> </w:t>
      </w:r>
      <w:r>
        <w:t>approved to pay dividends for the year</w:t>
      </w:r>
      <w:r w:rsidR="00C71B5C">
        <w:t xml:space="preserve"> </w:t>
      </w:r>
      <w:r w:rsidRPr="00496DBB">
        <w:t>202</w:t>
      </w:r>
      <w:r w:rsidR="00654D15" w:rsidRPr="00496DBB">
        <w:t>3</w:t>
      </w:r>
      <w:r w:rsidRPr="00496DBB">
        <w:t xml:space="preserve"> at Baht </w:t>
      </w:r>
      <w:r w:rsidR="00496DBB" w:rsidRPr="00496DBB">
        <w:rPr>
          <w:lang w:bidi="th-TH"/>
        </w:rPr>
        <w:t>43.00</w:t>
      </w:r>
      <w:r w:rsidRPr="00496DBB">
        <w:t xml:space="preserve"> per</w:t>
      </w:r>
      <w:r>
        <w:t xml:space="preserve"> share, </w:t>
      </w:r>
      <w:r w:rsidR="00282A17">
        <w:t>for</w:t>
      </w:r>
      <w:r w:rsidR="00B426BE">
        <w:t xml:space="preserve"> </w:t>
      </w:r>
      <w:r w:rsidR="00C71B5C">
        <w:t xml:space="preserve">2.82 million shares, </w:t>
      </w:r>
      <w:r w:rsidR="00B426BE">
        <w:t xml:space="preserve">Baht </w:t>
      </w:r>
      <w:r w:rsidR="00C71B5C">
        <w:t>1</w:t>
      </w:r>
      <w:r w:rsidR="00654D15">
        <w:t>21.05</w:t>
      </w:r>
      <w:r w:rsidR="00B426BE">
        <w:t xml:space="preserve"> million </w:t>
      </w:r>
      <w:r w:rsidR="00762123">
        <w:rPr>
          <w:lang w:val="en-US" w:bidi="th-TH"/>
        </w:rPr>
        <w:t xml:space="preserve">in total </w:t>
      </w:r>
      <w:r>
        <w:t xml:space="preserve">to the shareholders. The dividends </w:t>
      </w:r>
      <w:r w:rsidR="00B426BE">
        <w:t>paid on 2</w:t>
      </w:r>
      <w:r w:rsidR="00654D15">
        <w:t>9</w:t>
      </w:r>
      <w:r w:rsidR="00B426BE">
        <w:t xml:space="preserve"> April </w:t>
      </w:r>
      <w:r>
        <w:t>202</w:t>
      </w:r>
      <w:r w:rsidR="00496DBB">
        <w:t>4</w:t>
      </w:r>
      <w:r>
        <w:t>.</w:t>
      </w:r>
    </w:p>
    <w:p w14:paraId="1B4EAA4C" w14:textId="77777777" w:rsidR="0055202C" w:rsidRDefault="0055202C" w:rsidP="009B0133">
      <w:pPr>
        <w:spacing w:line="240" w:lineRule="atLeast"/>
        <w:ind w:left="540"/>
        <w:jc w:val="both"/>
      </w:pPr>
    </w:p>
    <w:p w14:paraId="6096F1A1" w14:textId="0AD22AA8" w:rsidR="0055202C" w:rsidRDefault="0055202C" w:rsidP="009B0133">
      <w:pPr>
        <w:spacing w:line="240" w:lineRule="atLeast"/>
        <w:ind w:left="540"/>
        <w:jc w:val="both"/>
      </w:pPr>
    </w:p>
    <w:sectPr w:rsidR="0055202C" w:rsidSect="00B83E6D">
      <w:headerReference w:type="default" r:id="rId19"/>
      <w:pgSz w:w="11907" w:h="16840" w:code="9"/>
      <w:pgMar w:top="692" w:right="1151" w:bottom="578" w:left="115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A8D1F" w14:textId="77777777" w:rsidR="001E7BF4" w:rsidRDefault="001E7BF4">
      <w:r>
        <w:separator/>
      </w:r>
    </w:p>
  </w:endnote>
  <w:endnote w:type="continuationSeparator" w:id="0">
    <w:p w14:paraId="1991741B" w14:textId="77777777" w:rsidR="001E7BF4" w:rsidRDefault="001E7BF4">
      <w:r>
        <w:continuationSeparator/>
      </w:r>
    </w:p>
  </w:endnote>
  <w:endnote w:type="continuationNotice" w:id="1">
    <w:p w14:paraId="72758A1D" w14:textId="77777777" w:rsidR="001E7BF4" w:rsidRDefault="001E7BF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20B0403020202020204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62575521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4244A36E" w14:textId="21280096" w:rsidR="007B6FF1" w:rsidRPr="007B6FF1" w:rsidRDefault="007B6FF1">
        <w:pPr>
          <w:pStyle w:val="Footer"/>
          <w:jc w:val="center"/>
          <w:rPr>
            <w:sz w:val="22"/>
            <w:szCs w:val="22"/>
          </w:rPr>
        </w:pPr>
        <w:r w:rsidRPr="007B6FF1">
          <w:rPr>
            <w:sz w:val="22"/>
            <w:szCs w:val="22"/>
          </w:rPr>
          <w:fldChar w:fldCharType="begin"/>
        </w:r>
        <w:r w:rsidRPr="007B6FF1">
          <w:rPr>
            <w:sz w:val="22"/>
            <w:szCs w:val="22"/>
          </w:rPr>
          <w:instrText xml:space="preserve"> PAGE   \* MERGEFORMAT </w:instrText>
        </w:r>
        <w:r w:rsidRPr="007B6FF1">
          <w:rPr>
            <w:sz w:val="22"/>
            <w:szCs w:val="22"/>
          </w:rPr>
          <w:fldChar w:fldCharType="separate"/>
        </w:r>
        <w:r w:rsidRPr="007B6FF1">
          <w:rPr>
            <w:noProof/>
            <w:sz w:val="22"/>
            <w:szCs w:val="22"/>
          </w:rPr>
          <w:t>2</w:t>
        </w:r>
        <w:r w:rsidRPr="007B6FF1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372C3" w14:textId="77777777" w:rsidR="00C80D91" w:rsidRDefault="00C80D91">
    <w:pPr>
      <w:pStyle w:val="Footer"/>
      <w:jc w:val="center"/>
    </w:pPr>
    <w:r w:rsidRPr="00B7762B">
      <w:rPr>
        <w:sz w:val="22"/>
      </w:rPr>
      <w:fldChar w:fldCharType="begin"/>
    </w:r>
    <w:r w:rsidRPr="00B7762B">
      <w:rPr>
        <w:sz w:val="22"/>
      </w:rPr>
      <w:instrText xml:space="preserve"> PAGE   \* MERGEFORMAT </w:instrText>
    </w:r>
    <w:r w:rsidRPr="00B7762B">
      <w:rPr>
        <w:sz w:val="22"/>
      </w:rPr>
      <w:fldChar w:fldCharType="separate"/>
    </w:r>
    <w:r>
      <w:rPr>
        <w:noProof/>
        <w:sz w:val="22"/>
      </w:rPr>
      <w:t>24</w:t>
    </w:r>
    <w:r w:rsidRPr="00B7762B">
      <w:rPr>
        <w:noProof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9460447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936D03" w14:textId="77777777" w:rsidR="00C80D91" w:rsidRPr="00932D51" w:rsidRDefault="00C80D91">
        <w:pPr>
          <w:pStyle w:val="Footer"/>
          <w:jc w:val="center"/>
          <w:rPr>
            <w:sz w:val="22"/>
            <w:szCs w:val="22"/>
          </w:rPr>
        </w:pPr>
        <w:r w:rsidRPr="00932D51">
          <w:rPr>
            <w:sz w:val="22"/>
            <w:szCs w:val="22"/>
          </w:rPr>
          <w:fldChar w:fldCharType="begin"/>
        </w:r>
        <w:r w:rsidRPr="00932D51">
          <w:rPr>
            <w:sz w:val="22"/>
            <w:szCs w:val="22"/>
          </w:rPr>
          <w:instrText xml:space="preserve"> PAGE   \* MERGEFORMAT </w:instrText>
        </w:r>
        <w:r w:rsidRPr="00932D51">
          <w:rPr>
            <w:sz w:val="22"/>
            <w:szCs w:val="22"/>
          </w:rPr>
          <w:fldChar w:fldCharType="separate"/>
        </w:r>
        <w:r w:rsidRPr="00932D51">
          <w:rPr>
            <w:noProof/>
            <w:sz w:val="22"/>
            <w:szCs w:val="22"/>
          </w:rPr>
          <w:t>2</w:t>
        </w:r>
        <w:r w:rsidRPr="00932D51">
          <w:rPr>
            <w:noProof/>
            <w:sz w:val="22"/>
            <w:szCs w:val="2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-14630402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A9ADC0" w14:textId="77777777" w:rsidR="005E62BF" w:rsidRPr="00932D51" w:rsidRDefault="005E62BF">
        <w:pPr>
          <w:pStyle w:val="Footer"/>
          <w:jc w:val="center"/>
          <w:rPr>
            <w:sz w:val="22"/>
            <w:szCs w:val="22"/>
          </w:rPr>
        </w:pPr>
        <w:r w:rsidRPr="00932D51">
          <w:rPr>
            <w:sz w:val="22"/>
            <w:szCs w:val="22"/>
          </w:rPr>
          <w:fldChar w:fldCharType="begin"/>
        </w:r>
        <w:r w:rsidRPr="00932D51">
          <w:rPr>
            <w:sz w:val="22"/>
            <w:szCs w:val="22"/>
          </w:rPr>
          <w:instrText xml:space="preserve"> PAGE   \* MERGEFORMAT </w:instrText>
        </w:r>
        <w:r w:rsidRPr="00932D51">
          <w:rPr>
            <w:sz w:val="22"/>
            <w:szCs w:val="22"/>
          </w:rPr>
          <w:fldChar w:fldCharType="separate"/>
        </w:r>
        <w:r w:rsidRPr="00932D51">
          <w:rPr>
            <w:noProof/>
            <w:sz w:val="22"/>
            <w:szCs w:val="22"/>
          </w:rPr>
          <w:t>2</w:t>
        </w:r>
        <w:r w:rsidRPr="00932D51">
          <w:rPr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00F05" w14:textId="77777777" w:rsidR="001E7BF4" w:rsidRDefault="001E7BF4">
      <w:r>
        <w:separator/>
      </w:r>
    </w:p>
  </w:footnote>
  <w:footnote w:type="continuationSeparator" w:id="0">
    <w:p w14:paraId="1752F728" w14:textId="77777777" w:rsidR="001E7BF4" w:rsidRDefault="001E7BF4">
      <w:r>
        <w:continuationSeparator/>
      </w:r>
    </w:p>
  </w:footnote>
  <w:footnote w:type="continuationNotice" w:id="1">
    <w:p w14:paraId="1454CE47" w14:textId="77777777" w:rsidR="001E7BF4" w:rsidRDefault="001E7BF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13639" w14:textId="77777777" w:rsidR="00C80D91" w:rsidRDefault="00C80D91" w:rsidP="004348DA">
    <w:pPr>
      <w:pStyle w:val="acctmainheading"/>
      <w:spacing w:after="0" w:line="240" w:lineRule="atLeast"/>
      <w:rPr>
        <w:szCs w:val="28"/>
      </w:rPr>
    </w:pPr>
    <w:r w:rsidRPr="003A06BB">
      <w:rPr>
        <w:szCs w:val="28"/>
      </w:rPr>
      <w:t xml:space="preserve">BBGI </w:t>
    </w:r>
    <w:r>
      <w:rPr>
        <w:szCs w:val="28"/>
      </w:rPr>
      <w:t xml:space="preserve">Public </w:t>
    </w:r>
    <w:r w:rsidRPr="003A06BB">
      <w:rPr>
        <w:szCs w:val="28"/>
      </w:rPr>
      <w:t>Company Limited and its Subsidiaries</w:t>
    </w:r>
  </w:p>
  <w:p w14:paraId="53DA186D" w14:textId="1AA1DC71" w:rsidR="00C80D91" w:rsidRDefault="00C80D91" w:rsidP="004348DA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Condensed notes to the interim financial statements</w:t>
    </w:r>
  </w:p>
  <w:p w14:paraId="7C892457" w14:textId="72968550" w:rsidR="00E573B0" w:rsidRDefault="00E573B0" w:rsidP="00E573B0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For the three-month period</w:t>
    </w:r>
    <w:r w:rsidR="007B6FF1">
      <w:rPr>
        <w:sz w:val="24"/>
        <w:szCs w:val="24"/>
      </w:rPr>
      <w:t xml:space="preserve"> </w:t>
    </w:r>
    <w:r>
      <w:rPr>
        <w:sz w:val="24"/>
        <w:szCs w:val="24"/>
      </w:rPr>
      <w:t>ended 3</w:t>
    </w:r>
    <w:r w:rsidR="007B6FF1">
      <w:rPr>
        <w:sz w:val="24"/>
        <w:szCs w:val="24"/>
      </w:rPr>
      <w:t xml:space="preserve">1 March </w:t>
    </w:r>
    <w:r>
      <w:rPr>
        <w:sz w:val="24"/>
        <w:szCs w:val="24"/>
      </w:rPr>
      <w:t>202</w:t>
    </w:r>
    <w:r w:rsidR="00515CD9">
      <w:rPr>
        <w:sz w:val="24"/>
        <w:szCs w:val="24"/>
        <w:lang w:val="en-US" w:bidi="th-TH"/>
      </w:rPr>
      <w:t>4</w:t>
    </w:r>
    <w:r>
      <w:rPr>
        <w:sz w:val="24"/>
        <w:szCs w:val="24"/>
      </w:rPr>
      <w:t xml:space="preserve"> (Unaudited)</w:t>
    </w:r>
  </w:p>
  <w:p w14:paraId="68B94EEF" w14:textId="77777777" w:rsidR="007B6FF1" w:rsidRDefault="007B6FF1" w:rsidP="00E573B0">
    <w:pPr>
      <w:pStyle w:val="acctmainheading"/>
      <w:spacing w:after="0" w:line="240" w:lineRule="atLeast"/>
      <w:rPr>
        <w:sz w:val="24"/>
        <w:szCs w:val="24"/>
      </w:rPr>
    </w:pPr>
  </w:p>
  <w:p w14:paraId="0AA990BE" w14:textId="77777777" w:rsidR="00C80D91" w:rsidRDefault="00C80D91" w:rsidP="00DC6622">
    <w:pPr>
      <w:pStyle w:val="acctmainheading"/>
      <w:spacing w:after="0" w:line="240" w:lineRule="atLeas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E6D8B" w14:textId="77777777" w:rsidR="00C80D91" w:rsidRPr="006912F9" w:rsidRDefault="00C80D91" w:rsidP="00856ED0">
    <w:pPr>
      <w:pStyle w:val="acctmainheading"/>
      <w:spacing w:after="0" w:line="240" w:lineRule="atLeast"/>
      <w:rPr>
        <w:szCs w:val="28"/>
      </w:rPr>
    </w:pPr>
    <w:r w:rsidRPr="006912F9">
      <w:rPr>
        <w:szCs w:val="28"/>
      </w:rPr>
      <w:t>BBGI Public Company Limited and its Subsidiaries</w:t>
    </w:r>
  </w:p>
  <w:p w14:paraId="53DD3F2B" w14:textId="63AC4725" w:rsidR="00C80D91" w:rsidRDefault="00C80D91" w:rsidP="00856ED0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C</w:t>
    </w:r>
    <w:r w:rsidRPr="00052EBC">
      <w:rPr>
        <w:sz w:val="24"/>
        <w:szCs w:val="24"/>
      </w:rPr>
      <w:t xml:space="preserve">ondensed </w:t>
    </w:r>
    <w:r>
      <w:rPr>
        <w:sz w:val="24"/>
        <w:szCs w:val="24"/>
      </w:rPr>
      <w:t>notes to the interim financial statements</w:t>
    </w:r>
  </w:p>
  <w:p w14:paraId="6F816DA8" w14:textId="4D7E46D2" w:rsidR="00456996" w:rsidRDefault="007B6FF1" w:rsidP="00456996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For the three-month period ended 31 March 202</w:t>
    </w:r>
    <w:r w:rsidR="00FC518E">
      <w:rPr>
        <w:sz w:val="24"/>
        <w:szCs w:val="24"/>
      </w:rPr>
      <w:t>4</w:t>
    </w:r>
    <w:r>
      <w:rPr>
        <w:sz w:val="24"/>
        <w:szCs w:val="24"/>
      </w:rPr>
      <w:t xml:space="preserve"> (Unaudited)</w:t>
    </w:r>
  </w:p>
  <w:p w14:paraId="7DD4340F" w14:textId="50DE0E73" w:rsidR="007B6FF1" w:rsidRDefault="007B6FF1" w:rsidP="00456996">
    <w:pPr>
      <w:pStyle w:val="acctmainheading"/>
      <w:spacing w:after="0" w:line="240" w:lineRule="atLeast"/>
      <w:rPr>
        <w:sz w:val="24"/>
        <w:szCs w:val="24"/>
      </w:rPr>
    </w:pPr>
  </w:p>
  <w:p w14:paraId="71DD2B04" w14:textId="77777777" w:rsidR="007B6FF1" w:rsidRDefault="007B6FF1" w:rsidP="00456996">
    <w:pPr>
      <w:pStyle w:val="acctmainheading"/>
      <w:spacing w:after="0" w:line="240" w:lineRule="atLeas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435B9" w14:textId="77777777" w:rsidR="008216DB" w:rsidRDefault="00C80D91" w:rsidP="0051374C">
    <w:pPr>
      <w:pStyle w:val="acctmainheading"/>
      <w:tabs>
        <w:tab w:val="left" w:pos="7810"/>
      </w:tabs>
      <w:spacing w:after="0" w:line="240" w:lineRule="atLeast"/>
      <w:rPr>
        <w:szCs w:val="28"/>
      </w:rPr>
    </w:pPr>
    <w:r w:rsidRPr="00984874">
      <w:rPr>
        <w:szCs w:val="28"/>
      </w:rPr>
      <w:t>BBGI Public Company Limited and its Subsidiaries</w:t>
    </w:r>
  </w:p>
  <w:p w14:paraId="66695CAA" w14:textId="7E93FBEA" w:rsidR="008216DB" w:rsidRPr="008216DB" w:rsidRDefault="008216DB" w:rsidP="0051374C">
    <w:pPr>
      <w:pStyle w:val="acctmainheading"/>
      <w:tabs>
        <w:tab w:val="left" w:pos="7810"/>
      </w:tabs>
      <w:spacing w:after="0" w:line="240" w:lineRule="atLeast"/>
      <w:rPr>
        <w:szCs w:val="28"/>
      </w:rPr>
    </w:pPr>
    <w:r>
      <w:rPr>
        <w:sz w:val="24"/>
        <w:szCs w:val="24"/>
      </w:rPr>
      <w:t>C</w:t>
    </w:r>
    <w:r w:rsidRPr="00052EBC">
      <w:rPr>
        <w:sz w:val="24"/>
        <w:szCs w:val="24"/>
      </w:rPr>
      <w:t xml:space="preserve">ondensed </w:t>
    </w:r>
    <w:r>
      <w:rPr>
        <w:sz w:val="24"/>
        <w:szCs w:val="24"/>
      </w:rPr>
      <w:t>notes to the interim financial statements</w:t>
    </w:r>
  </w:p>
  <w:p w14:paraId="27C49E32" w14:textId="320053B4" w:rsidR="0051374C" w:rsidRDefault="0051374C" w:rsidP="0051374C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For the three-month period ended 31 March 202</w:t>
    </w:r>
    <w:r w:rsidR="00967392">
      <w:rPr>
        <w:sz w:val="24"/>
        <w:szCs w:val="24"/>
      </w:rPr>
      <w:t>4</w:t>
    </w:r>
    <w:r>
      <w:rPr>
        <w:sz w:val="24"/>
        <w:szCs w:val="24"/>
      </w:rPr>
      <w:t xml:space="preserve"> (Unaudited)</w:t>
    </w:r>
  </w:p>
  <w:p w14:paraId="79DAC75B" w14:textId="77777777" w:rsidR="00C80D91" w:rsidRDefault="00C80D91" w:rsidP="0051374C">
    <w:pPr>
      <w:pStyle w:val="acctmainheading"/>
      <w:tabs>
        <w:tab w:val="left" w:pos="7810"/>
      </w:tabs>
      <w:spacing w:after="0" w:line="240" w:lineRule="atLeast"/>
      <w:rPr>
        <w:sz w:val="24"/>
        <w:szCs w:val="24"/>
      </w:rPr>
    </w:pPr>
  </w:p>
  <w:p w14:paraId="591EF767" w14:textId="77777777" w:rsidR="00C80D91" w:rsidRPr="00FC4A58" w:rsidRDefault="00C80D91" w:rsidP="0051374C">
    <w:pPr>
      <w:pStyle w:val="acctmainheading"/>
      <w:tabs>
        <w:tab w:val="left" w:pos="7810"/>
      </w:tabs>
      <w:spacing w:after="0" w:line="240" w:lineRule="atLeast"/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74E2B" w14:textId="77777777" w:rsidR="00816C7B" w:rsidRDefault="00816C7B" w:rsidP="0051374C">
    <w:pPr>
      <w:pStyle w:val="acctmainheading"/>
      <w:tabs>
        <w:tab w:val="left" w:pos="7810"/>
      </w:tabs>
      <w:spacing w:after="0" w:line="240" w:lineRule="atLeast"/>
      <w:rPr>
        <w:szCs w:val="28"/>
      </w:rPr>
    </w:pPr>
    <w:r w:rsidRPr="00984874">
      <w:rPr>
        <w:szCs w:val="28"/>
      </w:rPr>
      <w:t>BBGI Public Company Limited and its Subsidiaries</w:t>
    </w:r>
  </w:p>
  <w:p w14:paraId="530E8549" w14:textId="77777777" w:rsidR="00816C7B" w:rsidRPr="008216DB" w:rsidRDefault="00816C7B" w:rsidP="0051374C">
    <w:pPr>
      <w:pStyle w:val="acctmainheading"/>
      <w:tabs>
        <w:tab w:val="left" w:pos="7810"/>
      </w:tabs>
      <w:spacing w:after="0" w:line="240" w:lineRule="atLeast"/>
      <w:rPr>
        <w:szCs w:val="28"/>
      </w:rPr>
    </w:pPr>
    <w:r>
      <w:rPr>
        <w:sz w:val="24"/>
        <w:szCs w:val="24"/>
      </w:rPr>
      <w:t>C</w:t>
    </w:r>
    <w:r w:rsidRPr="00052EBC">
      <w:rPr>
        <w:sz w:val="24"/>
        <w:szCs w:val="24"/>
      </w:rPr>
      <w:t xml:space="preserve">ondensed </w:t>
    </w:r>
    <w:r>
      <w:rPr>
        <w:sz w:val="24"/>
        <w:szCs w:val="24"/>
      </w:rPr>
      <w:t>notes to the interim financial statements</w:t>
    </w:r>
  </w:p>
  <w:p w14:paraId="6F1C2E2A" w14:textId="6113A937" w:rsidR="00816C7B" w:rsidRDefault="00816C7B" w:rsidP="0051374C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For the three-month period ended 31 March 20</w:t>
    </w:r>
    <w:r w:rsidR="00967392">
      <w:rPr>
        <w:sz w:val="24"/>
        <w:szCs w:val="24"/>
      </w:rPr>
      <w:t>4</w:t>
    </w:r>
    <w:r>
      <w:rPr>
        <w:sz w:val="24"/>
        <w:szCs w:val="24"/>
      </w:rPr>
      <w:t xml:space="preserve"> (Unaudited)</w:t>
    </w:r>
  </w:p>
  <w:p w14:paraId="2723E9A3" w14:textId="77777777" w:rsidR="00816C7B" w:rsidRDefault="00816C7B" w:rsidP="0051374C">
    <w:pPr>
      <w:pStyle w:val="acctmainheading"/>
      <w:tabs>
        <w:tab w:val="left" w:pos="7810"/>
      </w:tabs>
      <w:spacing w:after="0" w:line="240" w:lineRule="atLeast"/>
      <w:rPr>
        <w:sz w:val="24"/>
        <w:szCs w:val="24"/>
      </w:rPr>
    </w:pPr>
  </w:p>
  <w:p w14:paraId="27C6C6BE" w14:textId="77777777" w:rsidR="00816C7B" w:rsidRPr="00FC4A58" w:rsidRDefault="00816C7B" w:rsidP="0051374C">
    <w:pPr>
      <w:pStyle w:val="acctmainheading"/>
      <w:tabs>
        <w:tab w:val="left" w:pos="7810"/>
      </w:tabs>
      <w:spacing w:after="0" w:line="240" w:lineRule="atLeast"/>
      <w:rPr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BDF41" w14:textId="77777777" w:rsidR="00C80D91" w:rsidRPr="006912F9" w:rsidRDefault="00C80D91" w:rsidP="00856ED0">
    <w:pPr>
      <w:pStyle w:val="acctmainheading"/>
      <w:spacing w:after="0" w:line="240" w:lineRule="atLeast"/>
      <w:rPr>
        <w:szCs w:val="28"/>
      </w:rPr>
    </w:pPr>
    <w:r w:rsidRPr="006912F9">
      <w:rPr>
        <w:szCs w:val="28"/>
      </w:rPr>
      <w:t>BBGI Public Company Limited and its Subsidiaries</w:t>
    </w:r>
  </w:p>
  <w:p w14:paraId="19A09E80" w14:textId="61F9013C" w:rsidR="00C80D91" w:rsidRDefault="00C80D91" w:rsidP="00856ED0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C</w:t>
    </w:r>
    <w:r w:rsidRPr="00052EBC">
      <w:rPr>
        <w:sz w:val="24"/>
        <w:szCs w:val="24"/>
      </w:rPr>
      <w:t xml:space="preserve">ondensed </w:t>
    </w:r>
    <w:r>
      <w:rPr>
        <w:sz w:val="24"/>
        <w:szCs w:val="24"/>
      </w:rPr>
      <w:t>notes to the interim financial statements</w:t>
    </w:r>
  </w:p>
  <w:p w14:paraId="4AE39B72" w14:textId="477CEB40" w:rsidR="00456996" w:rsidRDefault="00816C7B" w:rsidP="00456996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For the three-month period ended 31 March 202</w:t>
    </w:r>
    <w:r w:rsidR="00967392">
      <w:rPr>
        <w:sz w:val="24"/>
        <w:szCs w:val="24"/>
      </w:rPr>
      <w:t>4</w:t>
    </w:r>
    <w:r>
      <w:rPr>
        <w:sz w:val="24"/>
        <w:szCs w:val="24"/>
      </w:rPr>
      <w:t xml:space="preserve"> (Unaudited)</w:t>
    </w:r>
  </w:p>
  <w:p w14:paraId="4A5BCC0C" w14:textId="1691B25F" w:rsidR="00C80D91" w:rsidRDefault="00C80D91" w:rsidP="00D17728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  <w:p w14:paraId="6E749E8E" w14:textId="77777777" w:rsidR="00816C7B" w:rsidRDefault="00816C7B" w:rsidP="00D17728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84A20"/>
    <w:multiLevelType w:val="multilevel"/>
    <w:tmpl w:val="1D5E0BFE"/>
    <w:lvl w:ilvl="0">
      <w:start w:val="1"/>
      <w:numFmt w:val="decimal"/>
      <w:lvlText w:val="%1"/>
      <w:lvlJc w:val="left"/>
      <w:pPr>
        <w:tabs>
          <w:tab w:val="num" w:pos="2770"/>
        </w:tabs>
        <w:ind w:left="2770" w:hanging="340"/>
      </w:pPr>
      <w:rPr>
        <w:rFonts w:ascii="Times New Roman" w:hAnsi="Times New Roman" w:cs="Times New Roman" w:hint="default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169B6B0B"/>
    <w:multiLevelType w:val="hybridMultilevel"/>
    <w:tmpl w:val="C3F2BE3E"/>
    <w:lvl w:ilvl="0" w:tplc="F110AB8C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  <w:sz w:val="24"/>
        <w:szCs w:val="24"/>
      </w:rPr>
    </w:lvl>
    <w:lvl w:ilvl="1" w:tplc="88FA7420" w:tentative="1">
      <w:start w:val="1"/>
      <w:numFmt w:val="lowerLetter"/>
      <w:lvlText w:val="%2."/>
      <w:lvlJc w:val="left"/>
      <w:pPr>
        <w:ind w:left="1440" w:hanging="360"/>
      </w:pPr>
    </w:lvl>
    <w:lvl w:ilvl="2" w:tplc="8B04B686" w:tentative="1">
      <w:start w:val="1"/>
      <w:numFmt w:val="lowerRoman"/>
      <w:lvlText w:val="%3."/>
      <w:lvlJc w:val="right"/>
      <w:pPr>
        <w:ind w:left="2160" w:hanging="180"/>
      </w:pPr>
    </w:lvl>
    <w:lvl w:ilvl="3" w:tplc="D1DA3DCE" w:tentative="1">
      <w:start w:val="1"/>
      <w:numFmt w:val="decimal"/>
      <w:lvlText w:val="%4."/>
      <w:lvlJc w:val="left"/>
      <w:pPr>
        <w:ind w:left="2880" w:hanging="360"/>
      </w:pPr>
    </w:lvl>
    <w:lvl w:ilvl="4" w:tplc="698A5602" w:tentative="1">
      <w:start w:val="1"/>
      <w:numFmt w:val="lowerLetter"/>
      <w:lvlText w:val="%5."/>
      <w:lvlJc w:val="left"/>
      <w:pPr>
        <w:ind w:left="3600" w:hanging="360"/>
      </w:pPr>
    </w:lvl>
    <w:lvl w:ilvl="5" w:tplc="1F427A6E" w:tentative="1">
      <w:start w:val="1"/>
      <w:numFmt w:val="lowerRoman"/>
      <w:lvlText w:val="%6."/>
      <w:lvlJc w:val="right"/>
      <w:pPr>
        <w:ind w:left="4320" w:hanging="180"/>
      </w:pPr>
    </w:lvl>
    <w:lvl w:ilvl="6" w:tplc="3B769182" w:tentative="1">
      <w:start w:val="1"/>
      <w:numFmt w:val="decimal"/>
      <w:lvlText w:val="%7."/>
      <w:lvlJc w:val="left"/>
      <w:pPr>
        <w:ind w:left="5040" w:hanging="360"/>
      </w:pPr>
    </w:lvl>
    <w:lvl w:ilvl="7" w:tplc="9D486B92" w:tentative="1">
      <w:start w:val="1"/>
      <w:numFmt w:val="lowerLetter"/>
      <w:lvlText w:val="%8."/>
      <w:lvlJc w:val="left"/>
      <w:pPr>
        <w:ind w:left="5760" w:hanging="360"/>
      </w:pPr>
    </w:lvl>
    <w:lvl w:ilvl="8" w:tplc="2C4CE0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F2066"/>
    <w:multiLevelType w:val="hybridMultilevel"/>
    <w:tmpl w:val="588C748C"/>
    <w:lvl w:ilvl="0" w:tplc="41F0F524">
      <w:start w:val="11"/>
      <w:numFmt w:val="decimal"/>
      <w:lvlText w:val="%1"/>
      <w:lvlJc w:val="left"/>
      <w:pPr>
        <w:ind w:left="900" w:hanging="360"/>
      </w:pPr>
      <w:rPr>
        <w:rFonts w:cstheme="minorBidi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2025F"/>
    <w:multiLevelType w:val="hybridMultilevel"/>
    <w:tmpl w:val="34447A46"/>
    <w:lvl w:ilvl="0" w:tplc="5EB85548">
      <w:start w:val="11"/>
      <w:numFmt w:val="decimal"/>
      <w:lvlText w:val="%1"/>
      <w:lvlJc w:val="left"/>
      <w:pPr>
        <w:ind w:left="900" w:hanging="360"/>
      </w:pPr>
      <w:rPr>
        <w:rFonts w:cstheme="minorBid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1B23BFE"/>
    <w:multiLevelType w:val="hybridMultilevel"/>
    <w:tmpl w:val="8BA4AA54"/>
    <w:lvl w:ilvl="0" w:tplc="41F0F524">
      <w:start w:val="11"/>
      <w:numFmt w:val="decimal"/>
      <w:lvlText w:val="%1"/>
      <w:lvlJc w:val="left"/>
      <w:pPr>
        <w:ind w:left="990" w:hanging="360"/>
      </w:pPr>
      <w:rPr>
        <w:rFonts w:cstheme="minorBidi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673C237D"/>
    <w:multiLevelType w:val="hybridMultilevel"/>
    <w:tmpl w:val="769A7D74"/>
    <w:lvl w:ilvl="0" w:tplc="41F0F524">
      <w:start w:val="11"/>
      <w:numFmt w:val="decimal"/>
      <w:lvlText w:val="%1"/>
      <w:lvlJc w:val="left"/>
      <w:pPr>
        <w:ind w:left="1890" w:hanging="360"/>
      </w:pPr>
      <w:rPr>
        <w:rFonts w:cstheme="minorBidi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7" w15:restartNumberingAfterBreak="0">
    <w:nsid w:val="71DF55D1"/>
    <w:multiLevelType w:val="multilevel"/>
    <w:tmpl w:val="BA1A0CD2"/>
    <w:lvl w:ilvl="0">
      <w:start w:val="1"/>
      <w:numFmt w:val="decimal"/>
      <w:pStyle w:val="Heading1"/>
      <w:lvlText w:val="%1"/>
      <w:lvlJc w:val="left"/>
      <w:pPr>
        <w:tabs>
          <w:tab w:val="num" w:pos="1224"/>
        </w:tabs>
        <w:ind w:left="1224" w:hanging="1134"/>
      </w:pPr>
      <w:rPr>
        <w:rFonts w:hint="default"/>
      </w:rPr>
    </w:lvl>
    <w:lvl w:ilvl="1">
      <w:start w:val="6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944"/>
        </w:tabs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88"/>
        </w:tabs>
        <w:ind w:left="208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6"/>
        </w:tabs>
        <w:ind w:left="23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4"/>
        </w:tabs>
        <w:ind w:left="2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08"/>
        </w:tabs>
        <w:ind w:left="2808" w:hanging="1584"/>
      </w:pPr>
      <w:rPr>
        <w:rFonts w:hint="default"/>
      </w:rPr>
    </w:lvl>
  </w:abstractNum>
  <w:num w:numId="1" w16cid:durableId="586160423">
    <w:abstractNumId w:val="7"/>
  </w:num>
  <w:num w:numId="2" w16cid:durableId="811406726">
    <w:abstractNumId w:val="0"/>
  </w:num>
  <w:num w:numId="3" w16cid:durableId="180244178">
    <w:abstractNumId w:val="1"/>
  </w:num>
  <w:num w:numId="4" w16cid:durableId="111362626">
    <w:abstractNumId w:val="5"/>
  </w:num>
  <w:num w:numId="5" w16cid:durableId="188033389">
    <w:abstractNumId w:val="7"/>
  </w:num>
  <w:num w:numId="6" w16cid:durableId="694234900">
    <w:abstractNumId w:val="7"/>
  </w:num>
  <w:num w:numId="7" w16cid:durableId="288441479">
    <w:abstractNumId w:val="7"/>
  </w:num>
  <w:num w:numId="8" w16cid:durableId="1325275901">
    <w:abstractNumId w:val="3"/>
  </w:num>
  <w:num w:numId="9" w16cid:durableId="415176936">
    <w:abstractNumId w:val="2"/>
  </w:num>
  <w:num w:numId="10" w16cid:durableId="298725793">
    <w:abstractNumId w:val="4"/>
  </w:num>
  <w:num w:numId="11" w16cid:durableId="2064057242">
    <w:abstractNumId w:val="6"/>
  </w:num>
  <w:num w:numId="12" w16cid:durableId="674962456">
    <w:abstractNumId w:val="7"/>
  </w:num>
  <w:num w:numId="13" w16cid:durableId="495268002">
    <w:abstractNumId w:val="7"/>
  </w:num>
  <w:num w:numId="14" w16cid:durableId="2077124366">
    <w:abstractNumId w:val="7"/>
  </w:num>
  <w:num w:numId="15" w16cid:durableId="1531140359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6F5FBF"/>
    <w:rsid w:val="0000010C"/>
    <w:rsid w:val="0000073E"/>
    <w:rsid w:val="000012B0"/>
    <w:rsid w:val="0000152A"/>
    <w:rsid w:val="00001EB3"/>
    <w:rsid w:val="00001FE8"/>
    <w:rsid w:val="00002C14"/>
    <w:rsid w:val="00003110"/>
    <w:rsid w:val="00003245"/>
    <w:rsid w:val="00003629"/>
    <w:rsid w:val="00003674"/>
    <w:rsid w:val="0000446B"/>
    <w:rsid w:val="000044BE"/>
    <w:rsid w:val="000047A4"/>
    <w:rsid w:val="000047B1"/>
    <w:rsid w:val="000047C4"/>
    <w:rsid w:val="000047F5"/>
    <w:rsid w:val="00004E08"/>
    <w:rsid w:val="00004ED6"/>
    <w:rsid w:val="00005122"/>
    <w:rsid w:val="00005240"/>
    <w:rsid w:val="00005845"/>
    <w:rsid w:val="00005B9A"/>
    <w:rsid w:val="00005C19"/>
    <w:rsid w:val="00006057"/>
    <w:rsid w:val="000064B8"/>
    <w:rsid w:val="000069F8"/>
    <w:rsid w:val="00006A53"/>
    <w:rsid w:val="00006F53"/>
    <w:rsid w:val="00007026"/>
    <w:rsid w:val="000072F1"/>
    <w:rsid w:val="00007CF5"/>
    <w:rsid w:val="0001005A"/>
    <w:rsid w:val="00010161"/>
    <w:rsid w:val="00010AAE"/>
    <w:rsid w:val="00010C75"/>
    <w:rsid w:val="00010ECA"/>
    <w:rsid w:val="00010F59"/>
    <w:rsid w:val="00010FD5"/>
    <w:rsid w:val="00011122"/>
    <w:rsid w:val="0001132A"/>
    <w:rsid w:val="000124EE"/>
    <w:rsid w:val="000128BD"/>
    <w:rsid w:val="0001290D"/>
    <w:rsid w:val="00012B34"/>
    <w:rsid w:val="000135C8"/>
    <w:rsid w:val="000137E1"/>
    <w:rsid w:val="000139AF"/>
    <w:rsid w:val="00013C94"/>
    <w:rsid w:val="0001458F"/>
    <w:rsid w:val="00014A1F"/>
    <w:rsid w:val="00014CD1"/>
    <w:rsid w:val="0001530F"/>
    <w:rsid w:val="0001535D"/>
    <w:rsid w:val="000153E9"/>
    <w:rsid w:val="0001551E"/>
    <w:rsid w:val="00015948"/>
    <w:rsid w:val="00015D26"/>
    <w:rsid w:val="00016342"/>
    <w:rsid w:val="00016669"/>
    <w:rsid w:val="00016D87"/>
    <w:rsid w:val="000171C8"/>
    <w:rsid w:val="000172DE"/>
    <w:rsid w:val="00017941"/>
    <w:rsid w:val="00017E31"/>
    <w:rsid w:val="0002039A"/>
    <w:rsid w:val="00020854"/>
    <w:rsid w:val="00020CA6"/>
    <w:rsid w:val="00020D7D"/>
    <w:rsid w:val="0002151E"/>
    <w:rsid w:val="0002174F"/>
    <w:rsid w:val="00022596"/>
    <w:rsid w:val="00022763"/>
    <w:rsid w:val="00022C73"/>
    <w:rsid w:val="00022CDF"/>
    <w:rsid w:val="00022D59"/>
    <w:rsid w:val="00022D9D"/>
    <w:rsid w:val="00022E0C"/>
    <w:rsid w:val="00023442"/>
    <w:rsid w:val="00023A5E"/>
    <w:rsid w:val="00023C33"/>
    <w:rsid w:val="00024431"/>
    <w:rsid w:val="000249E7"/>
    <w:rsid w:val="00024A4F"/>
    <w:rsid w:val="00024BBD"/>
    <w:rsid w:val="00024F6F"/>
    <w:rsid w:val="000251C6"/>
    <w:rsid w:val="0002538C"/>
    <w:rsid w:val="00025EFD"/>
    <w:rsid w:val="000269CB"/>
    <w:rsid w:val="00026A4E"/>
    <w:rsid w:val="00026A8D"/>
    <w:rsid w:val="00026B3C"/>
    <w:rsid w:val="00026DD1"/>
    <w:rsid w:val="00027279"/>
    <w:rsid w:val="0002794E"/>
    <w:rsid w:val="0002797F"/>
    <w:rsid w:val="00027BA9"/>
    <w:rsid w:val="00027BAD"/>
    <w:rsid w:val="00030109"/>
    <w:rsid w:val="0003033D"/>
    <w:rsid w:val="00030744"/>
    <w:rsid w:val="00030C2A"/>
    <w:rsid w:val="00030FCE"/>
    <w:rsid w:val="0003159E"/>
    <w:rsid w:val="0003183A"/>
    <w:rsid w:val="00031B89"/>
    <w:rsid w:val="00032789"/>
    <w:rsid w:val="000327A7"/>
    <w:rsid w:val="00032AAA"/>
    <w:rsid w:val="00032D45"/>
    <w:rsid w:val="00032EF9"/>
    <w:rsid w:val="000330D3"/>
    <w:rsid w:val="00034A51"/>
    <w:rsid w:val="00034A55"/>
    <w:rsid w:val="00034CC9"/>
    <w:rsid w:val="00035442"/>
    <w:rsid w:val="000355A7"/>
    <w:rsid w:val="000355A9"/>
    <w:rsid w:val="0003586A"/>
    <w:rsid w:val="000358CB"/>
    <w:rsid w:val="000358FD"/>
    <w:rsid w:val="00035A86"/>
    <w:rsid w:val="00036958"/>
    <w:rsid w:val="00036D0E"/>
    <w:rsid w:val="0003722B"/>
    <w:rsid w:val="000374DE"/>
    <w:rsid w:val="00037633"/>
    <w:rsid w:val="0003770F"/>
    <w:rsid w:val="00037D06"/>
    <w:rsid w:val="0004010A"/>
    <w:rsid w:val="0004026B"/>
    <w:rsid w:val="000402D3"/>
    <w:rsid w:val="000404EB"/>
    <w:rsid w:val="000409C6"/>
    <w:rsid w:val="00040B67"/>
    <w:rsid w:val="0004145A"/>
    <w:rsid w:val="00041A28"/>
    <w:rsid w:val="00041C06"/>
    <w:rsid w:val="00041D42"/>
    <w:rsid w:val="00042C4A"/>
    <w:rsid w:val="000434BE"/>
    <w:rsid w:val="000434D4"/>
    <w:rsid w:val="000439DD"/>
    <w:rsid w:val="00043D3D"/>
    <w:rsid w:val="000444EA"/>
    <w:rsid w:val="00044670"/>
    <w:rsid w:val="000448FC"/>
    <w:rsid w:val="000449B8"/>
    <w:rsid w:val="00044A1D"/>
    <w:rsid w:val="00044BA9"/>
    <w:rsid w:val="00044E34"/>
    <w:rsid w:val="00045103"/>
    <w:rsid w:val="00045CC5"/>
    <w:rsid w:val="00045D96"/>
    <w:rsid w:val="00046230"/>
    <w:rsid w:val="00046C42"/>
    <w:rsid w:val="00046CF4"/>
    <w:rsid w:val="00047719"/>
    <w:rsid w:val="0004780D"/>
    <w:rsid w:val="00050114"/>
    <w:rsid w:val="000508DF"/>
    <w:rsid w:val="00051521"/>
    <w:rsid w:val="000517F7"/>
    <w:rsid w:val="000520A3"/>
    <w:rsid w:val="0005215F"/>
    <w:rsid w:val="00052E5F"/>
    <w:rsid w:val="00052EBC"/>
    <w:rsid w:val="00053895"/>
    <w:rsid w:val="00053D56"/>
    <w:rsid w:val="00053DBA"/>
    <w:rsid w:val="0005416F"/>
    <w:rsid w:val="000542DB"/>
    <w:rsid w:val="00054772"/>
    <w:rsid w:val="000553CD"/>
    <w:rsid w:val="0005597F"/>
    <w:rsid w:val="00055FB2"/>
    <w:rsid w:val="000564C2"/>
    <w:rsid w:val="00056505"/>
    <w:rsid w:val="0005653D"/>
    <w:rsid w:val="00056802"/>
    <w:rsid w:val="00056A43"/>
    <w:rsid w:val="00056BA1"/>
    <w:rsid w:val="000577FC"/>
    <w:rsid w:val="00057AB3"/>
    <w:rsid w:val="00057E8A"/>
    <w:rsid w:val="00060514"/>
    <w:rsid w:val="0006065B"/>
    <w:rsid w:val="0006092D"/>
    <w:rsid w:val="000609C0"/>
    <w:rsid w:val="00061241"/>
    <w:rsid w:val="00061B08"/>
    <w:rsid w:val="00061E40"/>
    <w:rsid w:val="00062196"/>
    <w:rsid w:val="000631BC"/>
    <w:rsid w:val="0006472B"/>
    <w:rsid w:val="00064A6A"/>
    <w:rsid w:val="00064AE3"/>
    <w:rsid w:val="00064BC7"/>
    <w:rsid w:val="000650CE"/>
    <w:rsid w:val="0006660F"/>
    <w:rsid w:val="0006663D"/>
    <w:rsid w:val="00066C11"/>
    <w:rsid w:val="00067272"/>
    <w:rsid w:val="0006734D"/>
    <w:rsid w:val="00067A52"/>
    <w:rsid w:val="00067C15"/>
    <w:rsid w:val="000703EA"/>
    <w:rsid w:val="00070636"/>
    <w:rsid w:val="000707FA"/>
    <w:rsid w:val="00070A88"/>
    <w:rsid w:val="00070A90"/>
    <w:rsid w:val="00070E98"/>
    <w:rsid w:val="000711D5"/>
    <w:rsid w:val="00071864"/>
    <w:rsid w:val="00071B6E"/>
    <w:rsid w:val="00071D0A"/>
    <w:rsid w:val="00071E96"/>
    <w:rsid w:val="0007227B"/>
    <w:rsid w:val="00072D20"/>
    <w:rsid w:val="00072E21"/>
    <w:rsid w:val="00073A84"/>
    <w:rsid w:val="00073F28"/>
    <w:rsid w:val="00073F60"/>
    <w:rsid w:val="00074111"/>
    <w:rsid w:val="000745E5"/>
    <w:rsid w:val="00074A00"/>
    <w:rsid w:val="00074AB6"/>
    <w:rsid w:val="0007506B"/>
    <w:rsid w:val="000750E3"/>
    <w:rsid w:val="000755FA"/>
    <w:rsid w:val="00075D15"/>
    <w:rsid w:val="00075E02"/>
    <w:rsid w:val="00076452"/>
    <w:rsid w:val="00076877"/>
    <w:rsid w:val="00076BA4"/>
    <w:rsid w:val="000771B8"/>
    <w:rsid w:val="000777AF"/>
    <w:rsid w:val="0007796A"/>
    <w:rsid w:val="00077E1B"/>
    <w:rsid w:val="000803BE"/>
    <w:rsid w:val="000809AB"/>
    <w:rsid w:val="00080D45"/>
    <w:rsid w:val="00080DA4"/>
    <w:rsid w:val="00080EF7"/>
    <w:rsid w:val="0008107D"/>
    <w:rsid w:val="00081089"/>
    <w:rsid w:val="00081365"/>
    <w:rsid w:val="00081457"/>
    <w:rsid w:val="00081935"/>
    <w:rsid w:val="00081E1D"/>
    <w:rsid w:val="0008205E"/>
    <w:rsid w:val="0008209C"/>
    <w:rsid w:val="0008261F"/>
    <w:rsid w:val="000827D3"/>
    <w:rsid w:val="000829F3"/>
    <w:rsid w:val="00082D4A"/>
    <w:rsid w:val="00083384"/>
    <w:rsid w:val="000834C6"/>
    <w:rsid w:val="00083C26"/>
    <w:rsid w:val="00083D11"/>
    <w:rsid w:val="00083D37"/>
    <w:rsid w:val="00083F63"/>
    <w:rsid w:val="0008448C"/>
    <w:rsid w:val="00085464"/>
    <w:rsid w:val="000855C9"/>
    <w:rsid w:val="000859D5"/>
    <w:rsid w:val="000863B2"/>
    <w:rsid w:val="0008683A"/>
    <w:rsid w:val="00086AFC"/>
    <w:rsid w:val="0008706D"/>
    <w:rsid w:val="00087B15"/>
    <w:rsid w:val="000905FA"/>
    <w:rsid w:val="00090932"/>
    <w:rsid w:val="00090EB2"/>
    <w:rsid w:val="0009101E"/>
    <w:rsid w:val="000910C0"/>
    <w:rsid w:val="00091514"/>
    <w:rsid w:val="00091C3F"/>
    <w:rsid w:val="00091F54"/>
    <w:rsid w:val="00092A1B"/>
    <w:rsid w:val="00092D09"/>
    <w:rsid w:val="0009314F"/>
    <w:rsid w:val="00093529"/>
    <w:rsid w:val="00093A81"/>
    <w:rsid w:val="00093C1E"/>
    <w:rsid w:val="00094BB7"/>
    <w:rsid w:val="00094C3A"/>
    <w:rsid w:val="00094DA0"/>
    <w:rsid w:val="000955FA"/>
    <w:rsid w:val="00095AEC"/>
    <w:rsid w:val="000961F6"/>
    <w:rsid w:val="00096388"/>
    <w:rsid w:val="00096462"/>
    <w:rsid w:val="00096659"/>
    <w:rsid w:val="00097037"/>
    <w:rsid w:val="00097187"/>
    <w:rsid w:val="000973F4"/>
    <w:rsid w:val="00097517"/>
    <w:rsid w:val="00097768"/>
    <w:rsid w:val="00097B0A"/>
    <w:rsid w:val="000A032C"/>
    <w:rsid w:val="000A0FDF"/>
    <w:rsid w:val="000A1381"/>
    <w:rsid w:val="000A161D"/>
    <w:rsid w:val="000A2914"/>
    <w:rsid w:val="000A36CC"/>
    <w:rsid w:val="000A3731"/>
    <w:rsid w:val="000A3788"/>
    <w:rsid w:val="000A40FC"/>
    <w:rsid w:val="000A47CE"/>
    <w:rsid w:val="000A48E4"/>
    <w:rsid w:val="000A5033"/>
    <w:rsid w:val="000A57AC"/>
    <w:rsid w:val="000A5939"/>
    <w:rsid w:val="000A5FD2"/>
    <w:rsid w:val="000A6071"/>
    <w:rsid w:val="000A60F4"/>
    <w:rsid w:val="000A641C"/>
    <w:rsid w:val="000A648F"/>
    <w:rsid w:val="000A6A8F"/>
    <w:rsid w:val="000A6D7A"/>
    <w:rsid w:val="000A7723"/>
    <w:rsid w:val="000A786B"/>
    <w:rsid w:val="000A7887"/>
    <w:rsid w:val="000A7AD4"/>
    <w:rsid w:val="000A7F8C"/>
    <w:rsid w:val="000A7FA8"/>
    <w:rsid w:val="000B0004"/>
    <w:rsid w:val="000B0391"/>
    <w:rsid w:val="000B0928"/>
    <w:rsid w:val="000B0ADD"/>
    <w:rsid w:val="000B0B7F"/>
    <w:rsid w:val="000B0DCC"/>
    <w:rsid w:val="000B1084"/>
    <w:rsid w:val="000B144F"/>
    <w:rsid w:val="000B16EF"/>
    <w:rsid w:val="000B1877"/>
    <w:rsid w:val="000B1B93"/>
    <w:rsid w:val="000B2B11"/>
    <w:rsid w:val="000B3091"/>
    <w:rsid w:val="000B30B3"/>
    <w:rsid w:val="000B3E54"/>
    <w:rsid w:val="000B4B56"/>
    <w:rsid w:val="000B4D6E"/>
    <w:rsid w:val="000B4E7A"/>
    <w:rsid w:val="000B5065"/>
    <w:rsid w:val="000B525F"/>
    <w:rsid w:val="000B57EF"/>
    <w:rsid w:val="000B593A"/>
    <w:rsid w:val="000B5EA0"/>
    <w:rsid w:val="000B6B99"/>
    <w:rsid w:val="000B6F5C"/>
    <w:rsid w:val="000B760C"/>
    <w:rsid w:val="000B770C"/>
    <w:rsid w:val="000B786A"/>
    <w:rsid w:val="000B7A0D"/>
    <w:rsid w:val="000B7D97"/>
    <w:rsid w:val="000C0129"/>
    <w:rsid w:val="000C02B6"/>
    <w:rsid w:val="000C0504"/>
    <w:rsid w:val="000C08AB"/>
    <w:rsid w:val="000C0CE2"/>
    <w:rsid w:val="000C1111"/>
    <w:rsid w:val="000C123D"/>
    <w:rsid w:val="000C17EC"/>
    <w:rsid w:val="000C1EB5"/>
    <w:rsid w:val="000C1F5D"/>
    <w:rsid w:val="000C2392"/>
    <w:rsid w:val="000C2451"/>
    <w:rsid w:val="000C253D"/>
    <w:rsid w:val="000C25F9"/>
    <w:rsid w:val="000C2ACA"/>
    <w:rsid w:val="000C2C60"/>
    <w:rsid w:val="000C2D62"/>
    <w:rsid w:val="000C2F88"/>
    <w:rsid w:val="000C2FD7"/>
    <w:rsid w:val="000C36D9"/>
    <w:rsid w:val="000C3C34"/>
    <w:rsid w:val="000C3D92"/>
    <w:rsid w:val="000C4527"/>
    <w:rsid w:val="000C4748"/>
    <w:rsid w:val="000C47E3"/>
    <w:rsid w:val="000C4918"/>
    <w:rsid w:val="000C4C26"/>
    <w:rsid w:val="000C4EBB"/>
    <w:rsid w:val="000C52AF"/>
    <w:rsid w:val="000C53C3"/>
    <w:rsid w:val="000C5A64"/>
    <w:rsid w:val="000C62EC"/>
    <w:rsid w:val="000C668C"/>
    <w:rsid w:val="000C66E9"/>
    <w:rsid w:val="000C78B3"/>
    <w:rsid w:val="000C7CCF"/>
    <w:rsid w:val="000C7E89"/>
    <w:rsid w:val="000D0139"/>
    <w:rsid w:val="000D0E8A"/>
    <w:rsid w:val="000D1139"/>
    <w:rsid w:val="000D148C"/>
    <w:rsid w:val="000D1529"/>
    <w:rsid w:val="000D1545"/>
    <w:rsid w:val="000D1785"/>
    <w:rsid w:val="000D1EFB"/>
    <w:rsid w:val="000D1F81"/>
    <w:rsid w:val="000D2961"/>
    <w:rsid w:val="000D37C3"/>
    <w:rsid w:val="000D393E"/>
    <w:rsid w:val="000D3BF7"/>
    <w:rsid w:val="000D44F0"/>
    <w:rsid w:val="000D4AF4"/>
    <w:rsid w:val="000D5585"/>
    <w:rsid w:val="000D5AB3"/>
    <w:rsid w:val="000D6B72"/>
    <w:rsid w:val="000D7241"/>
    <w:rsid w:val="000D75BA"/>
    <w:rsid w:val="000D7BEE"/>
    <w:rsid w:val="000E098A"/>
    <w:rsid w:val="000E0C09"/>
    <w:rsid w:val="000E11EA"/>
    <w:rsid w:val="000E1AB0"/>
    <w:rsid w:val="000E1B17"/>
    <w:rsid w:val="000E2065"/>
    <w:rsid w:val="000E3F33"/>
    <w:rsid w:val="000E3F6E"/>
    <w:rsid w:val="000E40DF"/>
    <w:rsid w:val="000E455F"/>
    <w:rsid w:val="000E5266"/>
    <w:rsid w:val="000E5A27"/>
    <w:rsid w:val="000E5B2C"/>
    <w:rsid w:val="000E5C2E"/>
    <w:rsid w:val="000E5DA3"/>
    <w:rsid w:val="000E6058"/>
    <w:rsid w:val="000E60F3"/>
    <w:rsid w:val="000E73DD"/>
    <w:rsid w:val="000E7581"/>
    <w:rsid w:val="000E7F0B"/>
    <w:rsid w:val="000F06EE"/>
    <w:rsid w:val="000F0E09"/>
    <w:rsid w:val="000F11FE"/>
    <w:rsid w:val="000F1814"/>
    <w:rsid w:val="000F1AEA"/>
    <w:rsid w:val="000F203A"/>
    <w:rsid w:val="000F20AC"/>
    <w:rsid w:val="000F24B8"/>
    <w:rsid w:val="000F2765"/>
    <w:rsid w:val="000F28B3"/>
    <w:rsid w:val="000F28CB"/>
    <w:rsid w:val="000F2F9F"/>
    <w:rsid w:val="000F3AFF"/>
    <w:rsid w:val="000F3B95"/>
    <w:rsid w:val="000F3DAA"/>
    <w:rsid w:val="000F3F07"/>
    <w:rsid w:val="000F402B"/>
    <w:rsid w:val="000F4049"/>
    <w:rsid w:val="000F4152"/>
    <w:rsid w:val="000F440E"/>
    <w:rsid w:val="000F4945"/>
    <w:rsid w:val="000F4AE3"/>
    <w:rsid w:val="000F4B3F"/>
    <w:rsid w:val="000F55C8"/>
    <w:rsid w:val="000F56CB"/>
    <w:rsid w:val="000F5EC6"/>
    <w:rsid w:val="000F69AF"/>
    <w:rsid w:val="000F6A60"/>
    <w:rsid w:val="000F71CA"/>
    <w:rsid w:val="000F7311"/>
    <w:rsid w:val="000F7332"/>
    <w:rsid w:val="0010055F"/>
    <w:rsid w:val="00100895"/>
    <w:rsid w:val="00100D44"/>
    <w:rsid w:val="00100E27"/>
    <w:rsid w:val="0010101C"/>
    <w:rsid w:val="00101215"/>
    <w:rsid w:val="001012C2"/>
    <w:rsid w:val="001018C5"/>
    <w:rsid w:val="001019EA"/>
    <w:rsid w:val="00101AE1"/>
    <w:rsid w:val="00101DB3"/>
    <w:rsid w:val="00102441"/>
    <w:rsid w:val="00102885"/>
    <w:rsid w:val="00103021"/>
    <w:rsid w:val="001037D4"/>
    <w:rsid w:val="001042AD"/>
    <w:rsid w:val="001055A0"/>
    <w:rsid w:val="001058D7"/>
    <w:rsid w:val="00105BF3"/>
    <w:rsid w:val="0010624B"/>
    <w:rsid w:val="001064D3"/>
    <w:rsid w:val="0010657A"/>
    <w:rsid w:val="001066A2"/>
    <w:rsid w:val="001068CA"/>
    <w:rsid w:val="00106CAE"/>
    <w:rsid w:val="0010788D"/>
    <w:rsid w:val="00107937"/>
    <w:rsid w:val="00107D14"/>
    <w:rsid w:val="00107D68"/>
    <w:rsid w:val="00107EF4"/>
    <w:rsid w:val="0011016F"/>
    <w:rsid w:val="0011065A"/>
    <w:rsid w:val="00110D23"/>
    <w:rsid w:val="00111983"/>
    <w:rsid w:val="00112284"/>
    <w:rsid w:val="0011245E"/>
    <w:rsid w:val="00112875"/>
    <w:rsid w:val="00112E37"/>
    <w:rsid w:val="001133BE"/>
    <w:rsid w:val="001139BC"/>
    <w:rsid w:val="00113A3D"/>
    <w:rsid w:val="00113C09"/>
    <w:rsid w:val="0011446E"/>
    <w:rsid w:val="00114676"/>
    <w:rsid w:val="0011551B"/>
    <w:rsid w:val="00115DE2"/>
    <w:rsid w:val="00115E5F"/>
    <w:rsid w:val="00115FF3"/>
    <w:rsid w:val="00116350"/>
    <w:rsid w:val="00116522"/>
    <w:rsid w:val="00116720"/>
    <w:rsid w:val="00116B80"/>
    <w:rsid w:val="0011722A"/>
    <w:rsid w:val="00117B67"/>
    <w:rsid w:val="00120677"/>
    <w:rsid w:val="0012092A"/>
    <w:rsid w:val="00120A54"/>
    <w:rsid w:val="00120A90"/>
    <w:rsid w:val="00120E6B"/>
    <w:rsid w:val="00120FAC"/>
    <w:rsid w:val="0012106D"/>
    <w:rsid w:val="0012153F"/>
    <w:rsid w:val="00121A37"/>
    <w:rsid w:val="00121A82"/>
    <w:rsid w:val="00121ADD"/>
    <w:rsid w:val="00121EB3"/>
    <w:rsid w:val="00121FE5"/>
    <w:rsid w:val="00122129"/>
    <w:rsid w:val="001222D6"/>
    <w:rsid w:val="00122446"/>
    <w:rsid w:val="00122831"/>
    <w:rsid w:val="00122A5B"/>
    <w:rsid w:val="0012360A"/>
    <w:rsid w:val="0012363C"/>
    <w:rsid w:val="0012372F"/>
    <w:rsid w:val="00123842"/>
    <w:rsid w:val="00123A10"/>
    <w:rsid w:val="00123D03"/>
    <w:rsid w:val="00123DDA"/>
    <w:rsid w:val="00124177"/>
    <w:rsid w:val="0012434F"/>
    <w:rsid w:val="001243FE"/>
    <w:rsid w:val="001249C0"/>
    <w:rsid w:val="00124A1A"/>
    <w:rsid w:val="00124B09"/>
    <w:rsid w:val="00124E62"/>
    <w:rsid w:val="00125444"/>
    <w:rsid w:val="001256F1"/>
    <w:rsid w:val="00125B07"/>
    <w:rsid w:val="00126117"/>
    <w:rsid w:val="001261D6"/>
    <w:rsid w:val="00126A02"/>
    <w:rsid w:val="00126ACE"/>
    <w:rsid w:val="00126B16"/>
    <w:rsid w:val="001271CE"/>
    <w:rsid w:val="0012768C"/>
    <w:rsid w:val="001301C2"/>
    <w:rsid w:val="0013059D"/>
    <w:rsid w:val="0013083B"/>
    <w:rsid w:val="0013186E"/>
    <w:rsid w:val="00131ED9"/>
    <w:rsid w:val="00132361"/>
    <w:rsid w:val="00132B93"/>
    <w:rsid w:val="0013330B"/>
    <w:rsid w:val="001338AC"/>
    <w:rsid w:val="00133AEA"/>
    <w:rsid w:val="0013420D"/>
    <w:rsid w:val="00134744"/>
    <w:rsid w:val="00134A48"/>
    <w:rsid w:val="00136398"/>
    <w:rsid w:val="00137291"/>
    <w:rsid w:val="00137418"/>
    <w:rsid w:val="00137465"/>
    <w:rsid w:val="00137AD5"/>
    <w:rsid w:val="00137AF0"/>
    <w:rsid w:val="00137CAA"/>
    <w:rsid w:val="00137CEB"/>
    <w:rsid w:val="001404DA"/>
    <w:rsid w:val="00140BB3"/>
    <w:rsid w:val="00140CDA"/>
    <w:rsid w:val="00141032"/>
    <w:rsid w:val="00141136"/>
    <w:rsid w:val="00141638"/>
    <w:rsid w:val="00141836"/>
    <w:rsid w:val="00141A56"/>
    <w:rsid w:val="00142058"/>
    <w:rsid w:val="001422B1"/>
    <w:rsid w:val="00142757"/>
    <w:rsid w:val="001428C3"/>
    <w:rsid w:val="00142C2A"/>
    <w:rsid w:val="00142D1F"/>
    <w:rsid w:val="0014309C"/>
    <w:rsid w:val="0014385A"/>
    <w:rsid w:val="00143AF9"/>
    <w:rsid w:val="00143F01"/>
    <w:rsid w:val="00144018"/>
    <w:rsid w:val="0014419D"/>
    <w:rsid w:val="00144747"/>
    <w:rsid w:val="001447CB"/>
    <w:rsid w:val="00144E49"/>
    <w:rsid w:val="001451C8"/>
    <w:rsid w:val="00146197"/>
    <w:rsid w:val="00146607"/>
    <w:rsid w:val="0014669B"/>
    <w:rsid w:val="001468A9"/>
    <w:rsid w:val="00146A48"/>
    <w:rsid w:val="00146E11"/>
    <w:rsid w:val="0014705D"/>
    <w:rsid w:val="001473BF"/>
    <w:rsid w:val="001501DA"/>
    <w:rsid w:val="00150801"/>
    <w:rsid w:val="0015103E"/>
    <w:rsid w:val="00151176"/>
    <w:rsid w:val="001514F7"/>
    <w:rsid w:val="001515A4"/>
    <w:rsid w:val="00151B0F"/>
    <w:rsid w:val="001520B9"/>
    <w:rsid w:val="001531F2"/>
    <w:rsid w:val="00153299"/>
    <w:rsid w:val="001534CC"/>
    <w:rsid w:val="00153755"/>
    <w:rsid w:val="00153895"/>
    <w:rsid w:val="00153C89"/>
    <w:rsid w:val="00153CE5"/>
    <w:rsid w:val="00153E34"/>
    <w:rsid w:val="00153EFF"/>
    <w:rsid w:val="001545EF"/>
    <w:rsid w:val="001545F4"/>
    <w:rsid w:val="001546A7"/>
    <w:rsid w:val="001546FC"/>
    <w:rsid w:val="00154763"/>
    <w:rsid w:val="00156098"/>
    <w:rsid w:val="00156186"/>
    <w:rsid w:val="00156C63"/>
    <w:rsid w:val="001572DB"/>
    <w:rsid w:val="001574AC"/>
    <w:rsid w:val="00157C28"/>
    <w:rsid w:val="001605A8"/>
    <w:rsid w:val="00160916"/>
    <w:rsid w:val="00160FE4"/>
    <w:rsid w:val="001610F7"/>
    <w:rsid w:val="001612C8"/>
    <w:rsid w:val="00161693"/>
    <w:rsid w:val="0016190A"/>
    <w:rsid w:val="00161F13"/>
    <w:rsid w:val="001625AB"/>
    <w:rsid w:val="00162612"/>
    <w:rsid w:val="00162A68"/>
    <w:rsid w:val="001630CC"/>
    <w:rsid w:val="001635E0"/>
    <w:rsid w:val="00163668"/>
    <w:rsid w:val="0016419C"/>
    <w:rsid w:val="00164C74"/>
    <w:rsid w:val="00165154"/>
    <w:rsid w:val="001655C2"/>
    <w:rsid w:val="00165865"/>
    <w:rsid w:val="0016588A"/>
    <w:rsid w:val="00165CFF"/>
    <w:rsid w:val="00165FCC"/>
    <w:rsid w:val="00166341"/>
    <w:rsid w:val="00166485"/>
    <w:rsid w:val="00166580"/>
    <w:rsid w:val="00166839"/>
    <w:rsid w:val="00166879"/>
    <w:rsid w:val="00166B12"/>
    <w:rsid w:val="00166FB8"/>
    <w:rsid w:val="00167284"/>
    <w:rsid w:val="001674DA"/>
    <w:rsid w:val="00167CFC"/>
    <w:rsid w:val="001702C5"/>
    <w:rsid w:val="00170BFF"/>
    <w:rsid w:val="00170D59"/>
    <w:rsid w:val="00170E42"/>
    <w:rsid w:val="00170F81"/>
    <w:rsid w:val="00170F97"/>
    <w:rsid w:val="00171051"/>
    <w:rsid w:val="0017122A"/>
    <w:rsid w:val="0017170A"/>
    <w:rsid w:val="00171BFC"/>
    <w:rsid w:val="00171EE0"/>
    <w:rsid w:val="001723DB"/>
    <w:rsid w:val="001726FA"/>
    <w:rsid w:val="00172737"/>
    <w:rsid w:val="00172AB9"/>
    <w:rsid w:val="001730BE"/>
    <w:rsid w:val="00173183"/>
    <w:rsid w:val="001731CB"/>
    <w:rsid w:val="00173282"/>
    <w:rsid w:val="00173F88"/>
    <w:rsid w:val="00173F9E"/>
    <w:rsid w:val="00173FA6"/>
    <w:rsid w:val="00174290"/>
    <w:rsid w:val="00174680"/>
    <w:rsid w:val="001746BB"/>
    <w:rsid w:val="001746D9"/>
    <w:rsid w:val="001749FA"/>
    <w:rsid w:val="00174C4D"/>
    <w:rsid w:val="00174E9E"/>
    <w:rsid w:val="00176F39"/>
    <w:rsid w:val="001772DC"/>
    <w:rsid w:val="0017738A"/>
    <w:rsid w:val="0017799B"/>
    <w:rsid w:val="00177EF6"/>
    <w:rsid w:val="0018019F"/>
    <w:rsid w:val="001801F3"/>
    <w:rsid w:val="00180657"/>
    <w:rsid w:val="00180687"/>
    <w:rsid w:val="00180EA8"/>
    <w:rsid w:val="00180FFA"/>
    <w:rsid w:val="00181829"/>
    <w:rsid w:val="00181A6B"/>
    <w:rsid w:val="00181ECE"/>
    <w:rsid w:val="001823C3"/>
    <w:rsid w:val="00182724"/>
    <w:rsid w:val="001827C4"/>
    <w:rsid w:val="00182AFD"/>
    <w:rsid w:val="00182DDA"/>
    <w:rsid w:val="00183180"/>
    <w:rsid w:val="00183396"/>
    <w:rsid w:val="00183733"/>
    <w:rsid w:val="00183FB9"/>
    <w:rsid w:val="0018458E"/>
    <w:rsid w:val="00184ECC"/>
    <w:rsid w:val="00184FB6"/>
    <w:rsid w:val="00185F70"/>
    <w:rsid w:val="001862C4"/>
    <w:rsid w:val="0018636F"/>
    <w:rsid w:val="00186987"/>
    <w:rsid w:val="00187284"/>
    <w:rsid w:val="0018778D"/>
    <w:rsid w:val="00187A2A"/>
    <w:rsid w:val="00187B10"/>
    <w:rsid w:val="00187EA4"/>
    <w:rsid w:val="00187F9F"/>
    <w:rsid w:val="00190018"/>
    <w:rsid w:val="001900AF"/>
    <w:rsid w:val="001901F5"/>
    <w:rsid w:val="00190E9A"/>
    <w:rsid w:val="001913FC"/>
    <w:rsid w:val="0019154F"/>
    <w:rsid w:val="001915DC"/>
    <w:rsid w:val="00191AED"/>
    <w:rsid w:val="00191F41"/>
    <w:rsid w:val="001928FA"/>
    <w:rsid w:val="00192A0B"/>
    <w:rsid w:val="00192BFE"/>
    <w:rsid w:val="00192E5F"/>
    <w:rsid w:val="00192E9F"/>
    <w:rsid w:val="00193875"/>
    <w:rsid w:val="00193B91"/>
    <w:rsid w:val="00193CC8"/>
    <w:rsid w:val="0019409A"/>
    <w:rsid w:val="00194860"/>
    <w:rsid w:val="0019512F"/>
    <w:rsid w:val="0019519F"/>
    <w:rsid w:val="00196376"/>
    <w:rsid w:val="001964A2"/>
    <w:rsid w:val="001965A1"/>
    <w:rsid w:val="00196FD1"/>
    <w:rsid w:val="0019793F"/>
    <w:rsid w:val="00197D1E"/>
    <w:rsid w:val="001A000B"/>
    <w:rsid w:val="001A005F"/>
    <w:rsid w:val="001A01E5"/>
    <w:rsid w:val="001A0400"/>
    <w:rsid w:val="001A05EE"/>
    <w:rsid w:val="001A06D6"/>
    <w:rsid w:val="001A08D9"/>
    <w:rsid w:val="001A0C6D"/>
    <w:rsid w:val="001A0D59"/>
    <w:rsid w:val="001A0E9D"/>
    <w:rsid w:val="001A0FD4"/>
    <w:rsid w:val="001A1034"/>
    <w:rsid w:val="001A12BF"/>
    <w:rsid w:val="001A13BE"/>
    <w:rsid w:val="001A13FB"/>
    <w:rsid w:val="001A1842"/>
    <w:rsid w:val="001A1B94"/>
    <w:rsid w:val="001A1E57"/>
    <w:rsid w:val="001A28E6"/>
    <w:rsid w:val="001A2F3B"/>
    <w:rsid w:val="001A32CF"/>
    <w:rsid w:val="001A3963"/>
    <w:rsid w:val="001A3CA7"/>
    <w:rsid w:val="001A3F49"/>
    <w:rsid w:val="001A42B4"/>
    <w:rsid w:val="001A491E"/>
    <w:rsid w:val="001A496C"/>
    <w:rsid w:val="001A4AEF"/>
    <w:rsid w:val="001A4C7C"/>
    <w:rsid w:val="001A5759"/>
    <w:rsid w:val="001A5A87"/>
    <w:rsid w:val="001A65F1"/>
    <w:rsid w:val="001A6601"/>
    <w:rsid w:val="001A6B1F"/>
    <w:rsid w:val="001A6BEF"/>
    <w:rsid w:val="001A705F"/>
    <w:rsid w:val="001A714F"/>
    <w:rsid w:val="001A7B83"/>
    <w:rsid w:val="001B00BB"/>
    <w:rsid w:val="001B011A"/>
    <w:rsid w:val="001B03B4"/>
    <w:rsid w:val="001B070B"/>
    <w:rsid w:val="001B1183"/>
    <w:rsid w:val="001B156D"/>
    <w:rsid w:val="001B163D"/>
    <w:rsid w:val="001B16CF"/>
    <w:rsid w:val="001B1924"/>
    <w:rsid w:val="001B1C9E"/>
    <w:rsid w:val="001B2C89"/>
    <w:rsid w:val="001B3159"/>
    <w:rsid w:val="001B39F0"/>
    <w:rsid w:val="001B5C23"/>
    <w:rsid w:val="001B5FA1"/>
    <w:rsid w:val="001B62AE"/>
    <w:rsid w:val="001B63CF"/>
    <w:rsid w:val="001B6459"/>
    <w:rsid w:val="001B65CF"/>
    <w:rsid w:val="001B6BE0"/>
    <w:rsid w:val="001B6D50"/>
    <w:rsid w:val="001B728D"/>
    <w:rsid w:val="001B7409"/>
    <w:rsid w:val="001B75B8"/>
    <w:rsid w:val="001C02E2"/>
    <w:rsid w:val="001C0DC7"/>
    <w:rsid w:val="001C160A"/>
    <w:rsid w:val="001C17B8"/>
    <w:rsid w:val="001C1FAF"/>
    <w:rsid w:val="001C2032"/>
    <w:rsid w:val="001C2198"/>
    <w:rsid w:val="001C3954"/>
    <w:rsid w:val="001C3DCD"/>
    <w:rsid w:val="001C42E1"/>
    <w:rsid w:val="001C4305"/>
    <w:rsid w:val="001C4798"/>
    <w:rsid w:val="001C4A9F"/>
    <w:rsid w:val="001C4EC8"/>
    <w:rsid w:val="001C55EE"/>
    <w:rsid w:val="001C5CA9"/>
    <w:rsid w:val="001C609A"/>
    <w:rsid w:val="001C61D2"/>
    <w:rsid w:val="001C64BB"/>
    <w:rsid w:val="001C68BB"/>
    <w:rsid w:val="001C6BE7"/>
    <w:rsid w:val="001C7A7D"/>
    <w:rsid w:val="001C7BDF"/>
    <w:rsid w:val="001D00FB"/>
    <w:rsid w:val="001D0AE6"/>
    <w:rsid w:val="001D12F6"/>
    <w:rsid w:val="001D19DA"/>
    <w:rsid w:val="001D2528"/>
    <w:rsid w:val="001D27E0"/>
    <w:rsid w:val="001D2CBD"/>
    <w:rsid w:val="001D2D2C"/>
    <w:rsid w:val="001D2F4C"/>
    <w:rsid w:val="001D3DAE"/>
    <w:rsid w:val="001D4015"/>
    <w:rsid w:val="001D40A6"/>
    <w:rsid w:val="001D4195"/>
    <w:rsid w:val="001D4950"/>
    <w:rsid w:val="001D4AF4"/>
    <w:rsid w:val="001D564F"/>
    <w:rsid w:val="001D572F"/>
    <w:rsid w:val="001D67F4"/>
    <w:rsid w:val="001D696B"/>
    <w:rsid w:val="001D7280"/>
    <w:rsid w:val="001D7560"/>
    <w:rsid w:val="001D7C46"/>
    <w:rsid w:val="001E020F"/>
    <w:rsid w:val="001E0282"/>
    <w:rsid w:val="001E0478"/>
    <w:rsid w:val="001E0986"/>
    <w:rsid w:val="001E10FD"/>
    <w:rsid w:val="001E15EB"/>
    <w:rsid w:val="001E1C36"/>
    <w:rsid w:val="001E1DCC"/>
    <w:rsid w:val="001E1EBC"/>
    <w:rsid w:val="001E1F84"/>
    <w:rsid w:val="001E2147"/>
    <w:rsid w:val="001E22A0"/>
    <w:rsid w:val="001E22E4"/>
    <w:rsid w:val="001E2CF2"/>
    <w:rsid w:val="001E3393"/>
    <w:rsid w:val="001E3822"/>
    <w:rsid w:val="001E3A4C"/>
    <w:rsid w:val="001E410D"/>
    <w:rsid w:val="001E4303"/>
    <w:rsid w:val="001E44CF"/>
    <w:rsid w:val="001E456B"/>
    <w:rsid w:val="001E4642"/>
    <w:rsid w:val="001E48C9"/>
    <w:rsid w:val="001E5AC3"/>
    <w:rsid w:val="001E5C8A"/>
    <w:rsid w:val="001E5E5F"/>
    <w:rsid w:val="001E60F6"/>
    <w:rsid w:val="001E62FE"/>
    <w:rsid w:val="001E656B"/>
    <w:rsid w:val="001E66BB"/>
    <w:rsid w:val="001E67FD"/>
    <w:rsid w:val="001E6BBA"/>
    <w:rsid w:val="001E706B"/>
    <w:rsid w:val="001E784D"/>
    <w:rsid w:val="001E7BF4"/>
    <w:rsid w:val="001E7E9A"/>
    <w:rsid w:val="001F0306"/>
    <w:rsid w:val="001F04D1"/>
    <w:rsid w:val="001F050A"/>
    <w:rsid w:val="001F0803"/>
    <w:rsid w:val="001F09AD"/>
    <w:rsid w:val="001F0C2B"/>
    <w:rsid w:val="001F111D"/>
    <w:rsid w:val="001F116B"/>
    <w:rsid w:val="001F1836"/>
    <w:rsid w:val="001F24F0"/>
    <w:rsid w:val="001F290C"/>
    <w:rsid w:val="001F2B0E"/>
    <w:rsid w:val="001F2B25"/>
    <w:rsid w:val="001F2C8B"/>
    <w:rsid w:val="001F313D"/>
    <w:rsid w:val="001F3414"/>
    <w:rsid w:val="001F3E6C"/>
    <w:rsid w:val="001F3F3B"/>
    <w:rsid w:val="001F439B"/>
    <w:rsid w:val="001F4939"/>
    <w:rsid w:val="001F4E17"/>
    <w:rsid w:val="001F52E1"/>
    <w:rsid w:val="001F6434"/>
    <w:rsid w:val="001F66B3"/>
    <w:rsid w:val="001F67C3"/>
    <w:rsid w:val="001F70D5"/>
    <w:rsid w:val="001F7422"/>
    <w:rsid w:val="00200081"/>
    <w:rsid w:val="00200276"/>
    <w:rsid w:val="0020133B"/>
    <w:rsid w:val="0020163D"/>
    <w:rsid w:val="00201D53"/>
    <w:rsid w:val="0020226F"/>
    <w:rsid w:val="00202410"/>
    <w:rsid w:val="00202528"/>
    <w:rsid w:val="00202DA0"/>
    <w:rsid w:val="00202F8F"/>
    <w:rsid w:val="00203B71"/>
    <w:rsid w:val="00203BEF"/>
    <w:rsid w:val="00203D8A"/>
    <w:rsid w:val="002044B2"/>
    <w:rsid w:val="00204929"/>
    <w:rsid w:val="00204C7D"/>
    <w:rsid w:val="00204C84"/>
    <w:rsid w:val="00205666"/>
    <w:rsid w:val="00205673"/>
    <w:rsid w:val="00205AFD"/>
    <w:rsid w:val="00205BE2"/>
    <w:rsid w:val="00206029"/>
    <w:rsid w:val="00206431"/>
    <w:rsid w:val="002065BF"/>
    <w:rsid w:val="002065CF"/>
    <w:rsid w:val="00206D08"/>
    <w:rsid w:val="002073DD"/>
    <w:rsid w:val="00207473"/>
    <w:rsid w:val="00207713"/>
    <w:rsid w:val="002078F2"/>
    <w:rsid w:val="00207C40"/>
    <w:rsid w:val="00207EA3"/>
    <w:rsid w:val="0021008D"/>
    <w:rsid w:val="00210250"/>
    <w:rsid w:val="002107C5"/>
    <w:rsid w:val="002108AC"/>
    <w:rsid w:val="00210F43"/>
    <w:rsid w:val="00211E82"/>
    <w:rsid w:val="00212005"/>
    <w:rsid w:val="002121F9"/>
    <w:rsid w:val="002122B6"/>
    <w:rsid w:val="002122E6"/>
    <w:rsid w:val="0021232C"/>
    <w:rsid w:val="00212A9E"/>
    <w:rsid w:val="00212EA3"/>
    <w:rsid w:val="00212F3D"/>
    <w:rsid w:val="00213039"/>
    <w:rsid w:val="00213198"/>
    <w:rsid w:val="0021330A"/>
    <w:rsid w:val="00214021"/>
    <w:rsid w:val="00214BD9"/>
    <w:rsid w:val="00214D50"/>
    <w:rsid w:val="002150EE"/>
    <w:rsid w:val="00215664"/>
    <w:rsid w:val="00215B6C"/>
    <w:rsid w:val="00215D06"/>
    <w:rsid w:val="00215EEC"/>
    <w:rsid w:val="002160F2"/>
    <w:rsid w:val="002161F2"/>
    <w:rsid w:val="00216406"/>
    <w:rsid w:val="00216C00"/>
    <w:rsid w:val="00216C56"/>
    <w:rsid w:val="00216CA9"/>
    <w:rsid w:val="00216CC5"/>
    <w:rsid w:val="002176ED"/>
    <w:rsid w:val="00217812"/>
    <w:rsid w:val="00217C2B"/>
    <w:rsid w:val="00220580"/>
    <w:rsid w:val="00220689"/>
    <w:rsid w:val="00220968"/>
    <w:rsid w:val="00220AF6"/>
    <w:rsid w:val="00220CD5"/>
    <w:rsid w:val="002214D6"/>
    <w:rsid w:val="00221555"/>
    <w:rsid w:val="002227CD"/>
    <w:rsid w:val="00222B75"/>
    <w:rsid w:val="00222BF6"/>
    <w:rsid w:val="0022325C"/>
    <w:rsid w:val="002237F1"/>
    <w:rsid w:val="00223860"/>
    <w:rsid w:val="00223F49"/>
    <w:rsid w:val="00224701"/>
    <w:rsid w:val="0022472D"/>
    <w:rsid w:val="00224764"/>
    <w:rsid w:val="0022486E"/>
    <w:rsid w:val="00224B38"/>
    <w:rsid w:val="00224F02"/>
    <w:rsid w:val="00225314"/>
    <w:rsid w:val="0022567D"/>
    <w:rsid w:val="00226758"/>
    <w:rsid w:val="00227E5C"/>
    <w:rsid w:val="0023047D"/>
    <w:rsid w:val="00230667"/>
    <w:rsid w:val="00230F49"/>
    <w:rsid w:val="00231389"/>
    <w:rsid w:val="002315C4"/>
    <w:rsid w:val="0023192B"/>
    <w:rsid w:val="00231AD0"/>
    <w:rsid w:val="00232601"/>
    <w:rsid w:val="00232C65"/>
    <w:rsid w:val="00233014"/>
    <w:rsid w:val="00233F70"/>
    <w:rsid w:val="00234CA0"/>
    <w:rsid w:val="00234E02"/>
    <w:rsid w:val="00234E92"/>
    <w:rsid w:val="00235453"/>
    <w:rsid w:val="002362F4"/>
    <w:rsid w:val="00237671"/>
    <w:rsid w:val="002376E9"/>
    <w:rsid w:val="00237E29"/>
    <w:rsid w:val="00240107"/>
    <w:rsid w:val="00240108"/>
    <w:rsid w:val="0024012D"/>
    <w:rsid w:val="00240323"/>
    <w:rsid w:val="00240447"/>
    <w:rsid w:val="00240603"/>
    <w:rsid w:val="002406C3"/>
    <w:rsid w:val="00240A87"/>
    <w:rsid w:val="00240F66"/>
    <w:rsid w:val="00241232"/>
    <w:rsid w:val="00241435"/>
    <w:rsid w:val="002415BD"/>
    <w:rsid w:val="00241661"/>
    <w:rsid w:val="00241674"/>
    <w:rsid w:val="00241E96"/>
    <w:rsid w:val="00242A89"/>
    <w:rsid w:val="00242CC0"/>
    <w:rsid w:val="002434C4"/>
    <w:rsid w:val="00243ACD"/>
    <w:rsid w:val="00243C59"/>
    <w:rsid w:val="00243E10"/>
    <w:rsid w:val="002440B5"/>
    <w:rsid w:val="00244766"/>
    <w:rsid w:val="0024487A"/>
    <w:rsid w:val="0024489D"/>
    <w:rsid w:val="00245D88"/>
    <w:rsid w:val="00245ED1"/>
    <w:rsid w:val="0024650E"/>
    <w:rsid w:val="002465E4"/>
    <w:rsid w:val="00246755"/>
    <w:rsid w:val="00246933"/>
    <w:rsid w:val="00246999"/>
    <w:rsid w:val="00246A65"/>
    <w:rsid w:val="00247100"/>
    <w:rsid w:val="00247692"/>
    <w:rsid w:val="00247B21"/>
    <w:rsid w:val="00250175"/>
    <w:rsid w:val="002502DE"/>
    <w:rsid w:val="00250434"/>
    <w:rsid w:val="002504B4"/>
    <w:rsid w:val="00250C13"/>
    <w:rsid w:val="0025169F"/>
    <w:rsid w:val="00251826"/>
    <w:rsid w:val="002518B4"/>
    <w:rsid w:val="002518D2"/>
    <w:rsid w:val="00251A37"/>
    <w:rsid w:val="00252109"/>
    <w:rsid w:val="00252B1D"/>
    <w:rsid w:val="00252D43"/>
    <w:rsid w:val="00252EE8"/>
    <w:rsid w:val="00252F53"/>
    <w:rsid w:val="00253F20"/>
    <w:rsid w:val="00253FBC"/>
    <w:rsid w:val="0025440B"/>
    <w:rsid w:val="0025465D"/>
    <w:rsid w:val="00254A3C"/>
    <w:rsid w:val="00254CEF"/>
    <w:rsid w:val="002557DC"/>
    <w:rsid w:val="0025598E"/>
    <w:rsid w:val="002563D6"/>
    <w:rsid w:val="002569D8"/>
    <w:rsid w:val="00256AC7"/>
    <w:rsid w:val="00256BF2"/>
    <w:rsid w:val="00256CF1"/>
    <w:rsid w:val="00257F1D"/>
    <w:rsid w:val="0026012E"/>
    <w:rsid w:val="00260C9B"/>
    <w:rsid w:val="002611A2"/>
    <w:rsid w:val="00261348"/>
    <w:rsid w:val="002614B9"/>
    <w:rsid w:val="00261594"/>
    <w:rsid w:val="00261C08"/>
    <w:rsid w:val="00262686"/>
    <w:rsid w:val="002627AD"/>
    <w:rsid w:val="00262AEA"/>
    <w:rsid w:val="0026399E"/>
    <w:rsid w:val="00264538"/>
    <w:rsid w:val="002647F4"/>
    <w:rsid w:val="00264B30"/>
    <w:rsid w:val="00264E1E"/>
    <w:rsid w:val="00264EE5"/>
    <w:rsid w:val="002650A4"/>
    <w:rsid w:val="0026515E"/>
    <w:rsid w:val="002651B8"/>
    <w:rsid w:val="0026555D"/>
    <w:rsid w:val="00265751"/>
    <w:rsid w:val="002659A7"/>
    <w:rsid w:val="00265FCD"/>
    <w:rsid w:val="00266372"/>
    <w:rsid w:val="002665C4"/>
    <w:rsid w:val="002669B9"/>
    <w:rsid w:val="00266A91"/>
    <w:rsid w:val="00267BED"/>
    <w:rsid w:val="002700B7"/>
    <w:rsid w:val="002701B4"/>
    <w:rsid w:val="002706BF"/>
    <w:rsid w:val="00270CA2"/>
    <w:rsid w:val="00271709"/>
    <w:rsid w:val="00271CEE"/>
    <w:rsid w:val="00271D69"/>
    <w:rsid w:val="00271D96"/>
    <w:rsid w:val="00271EB9"/>
    <w:rsid w:val="0027224C"/>
    <w:rsid w:val="0027264B"/>
    <w:rsid w:val="00272B50"/>
    <w:rsid w:val="00272B7C"/>
    <w:rsid w:val="00272EA4"/>
    <w:rsid w:val="00273B24"/>
    <w:rsid w:val="00273C0B"/>
    <w:rsid w:val="00273E7D"/>
    <w:rsid w:val="002748FC"/>
    <w:rsid w:val="00274C44"/>
    <w:rsid w:val="00274D04"/>
    <w:rsid w:val="00275572"/>
    <w:rsid w:val="002757DE"/>
    <w:rsid w:val="00275948"/>
    <w:rsid w:val="00275BAF"/>
    <w:rsid w:val="00275C17"/>
    <w:rsid w:val="00275D0A"/>
    <w:rsid w:val="00275E95"/>
    <w:rsid w:val="0027630F"/>
    <w:rsid w:val="00276FD5"/>
    <w:rsid w:val="00277A74"/>
    <w:rsid w:val="00277BCD"/>
    <w:rsid w:val="00277FC2"/>
    <w:rsid w:val="002801D0"/>
    <w:rsid w:val="00280318"/>
    <w:rsid w:val="00280C88"/>
    <w:rsid w:val="00280D93"/>
    <w:rsid w:val="0028113D"/>
    <w:rsid w:val="00281877"/>
    <w:rsid w:val="00281EB6"/>
    <w:rsid w:val="00282166"/>
    <w:rsid w:val="002827B4"/>
    <w:rsid w:val="00282A17"/>
    <w:rsid w:val="00282A97"/>
    <w:rsid w:val="00282BDB"/>
    <w:rsid w:val="00282E2A"/>
    <w:rsid w:val="002832BC"/>
    <w:rsid w:val="0028368F"/>
    <w:rsid w:val="0028385D"/>
    <w:rsid w:val="0028389B"/>
    <w:rsid w:val="00283962"/>
    <w:rsid w:val="002839BA"/>
    <w:rsid w:val="00283B70"/>
    <w:rsid w:val="00283F04"/>
    <w:rsid w:val="00283F89"/>
    <w:rsid w:val="00284A6E"/>
    <w:rsid w:val="00284AAF"/>
    <w:rsid w:val="00284F8D"/>
    <w:rsid w:val="00285020"/>
    <w:rsid w:val="00285844"/>
    <w:rsid w:val="00285F87"/>
    <w:rsid w:val="0028609C"/>
    <w:rsid w:val="00286505"/>
    <w:rsid w:val="002867BD"/>
    <w:rsid w:val="00286865"/>
    <w:rsid w:val="002869D6"/>
    <w:rsid w:val="002869EC"/>
    <w:rsid w:val="00286CC9"/>
    <w:rsid w:val="0028754F"/>
    <w:rsid w:val="002876A3"/>
    <w:rsid w:val="002876BE"/>
    <w:rsid w:val="00287996"/>
    <w:rsid w:val="00287A50"/>
    <w:rsid w:val="00287A91"/>
    <w:rsid w:val="00287CD5"/>
    <w:rsid w:val="0029024B"/>
    <w:rsid w:val="00290C6A"/>
    <w:rsid w:val="00291718"/>
    <w:rsid w:val="0029172B"/>
    <w:rsid w:val="002919F3"/>
    <w:rsid w:val="00291A9C"/>
    <w:rsid w:val="00291E8B"/>
    <w:rsid w:val="0029223D"/>
    <w:rsid w:val="002922A7"/>
    <w:rsid w:val="0029342F"/>
    <w:rsid w:val="00293B1D"/>
    <w:rsid w:val="002946F5"/>
    <w:rsid w:val="00294AE6"/>
    <w:rsid w:val="00295F90"/>
    <w:rsid w:val="00295FF4"/>
    <w:rsid w:val="0029631C"/>
    <w:rsid w:val="002969AC"/>
    <w:rsid w:val="00296DBE"/>
    <w:rsid w:val="00296F37"/>
    <w:rsid w:val="002972EB"/>
    <w:rsid w:val="0029737A"/>
    <w:rsid w:val="002977B4"/>
    <w:rsid w:val="002979CB"/>
    <w:rsid w:val="002A0222"/>
    <w:rsid w:val="002A0260"/>
    <w:rsid w:val="002A0BB8"/>
    <w:rsid w:val="002A0C1F"/>
    <w:rsid w:val="002A0F6B"/>
    <w:rsid w:val="002A1224"/>
    <w:rsid w:val="002A18DD"/>
    <w:rsid w:val="002A1F00"/>
    <w:rsid w:val="002A211D"/>
    <w:rsid w:val="002A290B"/>
    <w:rsid w:val="002A2CFD"/>
    <w:rsid w:val="002A41F0"/>
    <w:rsid w:val="002A42C1"/>
    <w:rsid w:val="002A45A7"/>
    <w:rsid w:val="002A47CB"/>
    <w:rsid w:val="002A4DF6"/>
    <w:rsid w:val="002A5384"/>
    <w:rsid w:val="002A5543"/>
    <w:rsid w:val="002A5A97"/>
    <w:rsid w:val="002A5BC0"/>
    <w:rsid w:val="002A5CE6"/>
    <w:rsid w:val="002A5F8A"/>
    <w:rsid w:val="002A608C"/>
    <w:rsid w:val="002A633D"/>
    <w:rsid w:val="002A65AA"/>
    <w:rsid w:val="002A6782"/>
    <w:rsid w:val="002A68EC"/>
    <w:rsid w:val="002A692C"/>
    <w:rsid w:val="002A6A19"/>
    <w:rsid w:val="002A70ED"/>
    <w:rsid w:val="002A720C"/>
    <w:rsid w:val="002A77D3"/>
    <w:rsid w:val="002A7EF8"/>
    <w:rsid w:val="002A7F6D"/>
    <w:rsid w:val="002B04DE"/>
    <w:rsid w:val="002B0790"/>
    <w:rsid w:val="002B0DF0"/>
    <w:rsid w:val="002B183C"/>
    <w:rsid w:val="002B1890"/>
    <w:rsid w:val="002B23C3"/>
    <w:rsid w:val="002B2627"/>
    <w:rsid w:val="002B27E9"/>
    <w:rsid w:val="002B29C1"/>
    <w:rsid w:val="002B3445"/>
    <w:rsid w:val="002B3878"/>
    <w:rsid w:val="002B419E"/>
    <w:rsid w:val="002B41CE"/>
    <w:rsid w:val="002B47B7"/>
    <w:rsid w:val="002B484A"/>
    <w:rsid w:val="002B485E"/>
    <w:rsid w:val="002B50F0"/>
    <w:rsid w:val="002B5D16"/>
    <w:rsid w:val="002B5E54"/>
    <w:rsid w:val="002B642B"/>
    <w:rsid w:val="002B6478"/>
    <w:rsid w:val="002B64DE"/>
    <w:rsid w:val="002B6985"/>
    <w:rsid w:val="002B6BF8"/>
    <w:rsid w:val="002B7928"/>
    <w:rsid w:val="002B79E5"/>
    <w:rsid w:val="002B7BCC"/>
    <w:rsid w:val="002B7E2D"/>
    <w:rsid w:val="002B7EEE"/>
    <w:rsid w:val="002B7F81"/>
    <w:rsid w:val="002C0149"/>
    <w:rsid w:val="002C0E6B"/>
    <w:rsid w:val="002C12F8"/>
    <w:rsid w:val="002C1918"/>
    <w:rsid w:val="002C1B40"/>
    <w:rsid w:val="002C1E5A"/>
    <w:rsid w:val="002C202F"/>
    <w:rsid w:val="002C2235"/>
    <w:rsid w:val="002C26A7"/>
    <w:rsid w:val="002C2BA8"/>
    <w:rsid w:val="002C2E95"/>
    <w:rsid w:val="002C348B"/>
    <w:rsid w:val="002C3638"/>
    <w:rsid w:val="002C3A2C"/>
    <w:rsid w:val="002C4275"/>
    <w:rsid w:val="002C4AB0"/>
    <w:rsid w:val="002C54AA"/>
    <w:rsid w:val="002C56B0"/>
    <w:rsid w:val="002C59F2"/>
    <w:rsid w:val="002C5A7D"/>
    <w:rsid w:val="002C607A"/>
    <w:rsid w:val="002C608C"/>
    <w:rsid w:val="002C6490"/>
    <w:rsid w:val="002C652E"/>
    <w:rsid w:val="002C652F"/>
    <w:rsid w:val="002C65E0"/>
    <w:rsid w:val="002C66CE"/>
    <w:rsid w:val="002C6D91"/>
    <w:rsid w:val="002C771A"/>
    <w:rsid w:val="002C777D"/>
    <w:rsid w:val="002C7943"/>
    <w:rsid w:val="002D0146"/>
    <w:rsid w:val="002D0180"/>
    <w:rsid w:val="002D0657"/>
    <w:rsid w:val="002D0758"/>
    <w:rsid w:val="002D0C3C"/>
    <w:rsid w:val="002D1D5D"/>
    <w:rsid w:val="002D22E2"/>
    <w:rsid w:val="002D2923"/>
    <w:rsid w:val="002D2948"/>
    <w:rsid w:val="002D2BBC"/>
    <w:rsid w:val="002D303E"/>
    <w:rsid w:val="002D3232"/>
    <w:rsid w:val="002D3525"/>
    <w:rsid w:val="002D3731"/>
    <w:rsid w:val="002D3CED"/>
    <w:rsid w:val="002D3D3A"/>
    <w:rsid w:val="002D505D"/>
    <w:rsid w:val="002D526A"/>
    <w:rsid w:val="002D552F"/>
    <w:rsid w:val="002D5727"/>
    <w:rsid w:val="002D5F00"/>
    <w:rsid w:val="002D623C"/>
    <w:rsid w:val="002D63A3"/>
    <w:rsid w:val="002D675F"/>
    <w:rsid w:val="002D6976"/>
    <w:rsid w:val="002D6E84"/>
    <w:rsid w:val="002D7199"/>
    <w:rsid w:val="002D7509"/>
    <w:rsid w:val="002D77AD"/>
    <w:rsid w:val="002D78D0"/>
    <w:rsid w:val="002D7A61"/>
    <w:rsid w:val="002D7CB6"/>
    <w:rsid w:val="002E0DC5"/>
    <w:rsid w:val="002E0E1B"/>
    <w:rsid w:val="002E1098"/>
    <w:rsid w:val="002E13D7"/>
    <w:rsid w:val="002E148A"/>
    <w:rsid w:val="002E17E4"/>
    <w:rsid w:val="002E1EF9"/>
    <w:rsid w:val="002E2559"/>
    <w:rsid w:val="002E283A"/>
    <w:rsid w:val="002E2AB6"/>
    <w:rsid w:val="002E34AA"/>
    <w:rsid w:val="002E3BBC"/>
    <w:rsid w:val="002E417F"/>
    <w:rsid w:val="002E41BC"/>
    <w:rsid w:val="002E423D"/>
    <w:rsid w:val="002E5110"/>
    <w:rsid w:val="002E5546"/>
    <w:rsid w:val="002E57FA"/>
    <w:rsid w:val="002E5912"/>
    <w:rsid w:val="002E60F2"/>
    <w:rsid w:val="002E6378"/>
    <w:rsid w:val="002E68B6"/>
    <w:rsid w:val="002E6C19"/>
    <w:rsid w:val="002E730F"/>
    <w:rsid w:val="002E7360"/>
    <w:rsid w:val="002E784F"/>
    <w:rsid w:val="002E7F00"/>
    <w:rsid w:val="002F05B9"/>
    <w:rsid w:val="002F0863"/>
    <w:rsid w:val="002F0935"/>
    <w:rsid w:val="002F0A70"/>
    <w:rsid w:val="002F0F87"/>
    <w:rsid w:val="002F18B5"/>
    <w:rsid w:val="002F198C"/>
    <w:rsid w:val="002F1B92"/>
    <w:rsid w:val="002F2297"/>
    <w:rsid w:val="002F22EE"/>
    <w:rsid w:val="002F2838"/>
    <w:rsid w:val="002F32D8"/>
    <w:rsid w:val="002F332E"/>
    <w:rsid w:val="002F352D"/>
    <w:rsid w:val="002F3689"/>
    <w:rsid w:val="002F3B30"/>
    <w:rsid w:val="002F3DCE"/>
    <w:rsid w:val="002F3E50"/>
    <w:rsid w:val="002F3FD0"/>
    <w:rsid w:val="002F411A"/>
    <w:rsid w:val="002F4534"/>
    <w:rsid w:val="002F4E17"/>
    <w:rsid w:val="002F50B3"/>
    <w:rsid w:val="002F5275"/>
    <w:rsid w:val="002F568A"/>
    <w:rsid w:val="002F581D"/>
    <w:rsid w:val="002F5B21"/>
    <w:rsid w:val="002F5B35"/>
    <w:rsid w:val="002F6325"/>
    <w:rsid w:val="002F6640"/>
    <w:rsid w:val="002F6909"/>
    <w:rsid w:val="002F69FD"/>
    <w:rsid w:val="002F7649"/>
    <w:rsid w:val="002F78D6"/>
    <w:rsid w:val="00300112"/>
    <w:rsid w:val="003003C5"/>
    <w:rsid w:val="003006B0"/>
    <w:rsid w:val="003007A8"/>
    <w:rsid w:val="003008A3"/>
    <w:rsid w:val="00300C95"/>
    <w:rsid w:val="00300DA8"/>
    <w:rsid w:val="00301404"/>
    <w:rsid w:val="00301A56"/>
    <w:rsid w:val="00301F3C"/>
    <w:rsid w:val="003023B1"/>
    <w:rsid w:val="0030287D"/>
    <w:rsid w:val="00302B3C"/>
    <w:rsid w:val="003031AD"/>
    <w:rsid w:val="00303A50"/>
    <w:rsid w:val="00303ACA"/>
    <w:rsid w:val="00303E03"/>
    <w:rsid w:val="0030426B"/>
    <w:rsid w:val="00304D01"/>
    <w:rsid w:val="00304DE6"/>
    <w:rsid w:val="00304F64"/>
    <w:rsid w:val="00304F6A"/>
    <w:rsid w:val="0030531F"/>
    <w:rsid w:val="003055B3"/>
    <w:rsid w:val="00305AAC"/>
    <w:rsid w:val="00305B38"/>
    <w:rsid w:val="00305E79"/>
    <w:rsid w:val="00306266"/>
    <w:rsid w:val="00306860"/>
    <w:rsid w:val="00306CAB"/>
    <w:rsid w:val="00306D45"/>
    <w:rsid w:val="00306E49"/>
    <w:rsid w:val="00306FE5"/>
    <w:rsid w:val="00307CC3"/>
    <w:rsid w:val="00307ED3"/>
    <w:rsid w:val="00307EE4"/>
    <w:rsid w:val="00310822"/>
    <w:rsid w:val="00310A01"/>
    <w:rsid w:val="00310E8C"/>
    <w:rsid w:val="0031121D"/>
    <w:rsid w:val="003119E2"/>
    <w:rsid w:val="00311C34"/>
    <w:rsid w:val="00311DBA"/>
    <w:rsid w:val="0031315F"/>
    <w:rsid w:val="00313E39"/>
    <w:rsid w:val="003140EC"/>
    <w:rsid w:val="003143B8"/>
    <w:rsid w:val="00314980"/>
    <w:rsid w:val="00314B36"/>
    <w:rsid w:val="00314FD9"/>
    <w:rsid w:val="00315298"/>
    <w:rsid w:val="003154F2"/>
    <w:rsid w:val="00315850"/>
    <w:rsid w:val="00315D05"/>
    <w:rsid w:val="00315FC9"/>
    <w:rsid w:val="00316018"/>
    <w:rsid w:val="00316102"/>
    <w:rsid w:val="00316550"/>
    <w:rsid w:val="0031682F"/>
    <w:rsid w:val="0031685D"/>
    <w:rsid w:val="00316904"/>
    <w:rsid w:val="00316DBA"/>
    <w:rsid w:val="00316E0B"/>
    <w:rsid w:val="00320199"/>
    <w:rsid w:val="0032043E"/>
    <w:rsid w:val="00320B86"/>
    <w:rsid w:val="00320BD3"/>
    <w:rsid w:val="00320C0A"/>
    <w:rsid w:val="00320CB7"/>
    <w:rsid w:val="00320D7B"/>
    <w:rsid w:val="00320EB6"/>
    <w:rsid w:val="003215A7"/>
    <w:rsid w:val="00321699"/>
    <w:rsid w:val="00321A90"/>
    <w:rsid w:val="00321C48"/>
    <w:rsid w:val="003229CC"/>
    <w:rsid w:val="003229F1"/>
    <w:rsid w:val="003230E6"/>
    <w:rsid w:val="0032333D"/>
    <w:rsid w:val="00323E8D"/>
    <w:rsid w:val="00325F64"/>
    <w:rsid w:val="00325F97"/>
    <w:rsid w:val="0032652F"/>
    <w:rsid w:val="0032661A"/>
    <w:rsid w:val="00326F7F"/>
    <w:rsid w:val="003270F8"/>
    <w:rsid w:val="00327536"/>
    <w:rsid w:val="00327DF9"/>
    <w:rsid w:val="00330668"/>
    <w:rsid w:val="00330F38"/>
    <w:rsid w:val="00331ED3"/>
    <w:rsid w:val="00332284"/>
    <w:rsid w:val="003324AC"/>
    <w:rsid w:val="003328E6"/>
    <w:rsid w:val="00332A1E"/>
    <w:rsid w:val="00332CE2"/>
    <w:rsid w:val="00332F4F"/>
    <w:rsid w:val="003332E4"/>
    <w:rsid w:val="00333408"/>
    <w:rsid w:val="003337A8"/>
    <w:rsid w:val="00333C7A"/>
    <w:rsid w:val="003340E1"/>
    <w:rsid w:val="00334755"/>
    <w:rsid w:val="00334772"/>
    <w:rsid w:val="00334E00"/>
    <w:rsid w:val="0033536F"/>
    <w:rsid w:val="0033587C"/>
    <w:rsid w:val="00336451"/>
    <w:rsid w:val="0033681F"/>
    <w:rsid w:val="00337305"/>
    <w:rsid w:val="0033757D"/>
    <w:rsid w:val="00337A20"/>
    <w:rsid w:val="003400D3"/>
    <w:rsid w:val="003402C1"/>
    <w:rsid w:val="00340EE4"/>
    <w:rsid w:val="0034115F"/>
    <w:rsid w:val="00341D57"/>
    <w:rsid w:val="00341D71"/>
    <w:rsid w:val="00342307"/>
    <w:rsid w:val="00342DCB"/>
    <w:rsid w:val="003430DD"/>
    <w:rsid w:val="003439C6"/>
    <w:rsid w:val="003439DC"/>
    <w:rsid w:val="00343A22"/>
    <w:rsid w:val="00343B64"/>
    <w:rsid w:val="00343F13"/>
    <w:rsid w:val="00344046"/>
    <w:rsid w:val="0034432F"/>
    <w:rsid w:val="00344594"/>
    <w:rsid w:val="00344EE1"/>
    <w:rsid w:val="003450A8"/>
    <w:rsid w:val="00345274"/>
    <w:rsid w:val="00345743"/>
    <w:rsid w:val="00345981"/>
    <w:rsid w:val="00345CD1"/>
    <w:rsid w:val="00345EEF"/>
    <w:rsid w:val="00346338"/>
    <w:rsid w:val="00346950"/>
    <w:rsid w:val="00346A31"/>
    <w:rsid w:val="00346EDC"/>
    <w:rsid w:val="00347132"/>
    <w:rsid w:val="003475D4"/>
    <w:rsid w:val="003500F2"/>
    <w:rsid w:val="0035047C"/>
    <w:rsid w:val="0035055C"/>
    <w:rsid w:val="0035071D"/>
    <w:rsid w:val="003507A7"/>
    <w:rsid w:val="00350948"/>
    <w:rsid w:val="003509F2"/>
    <w:rsid w:val="00350B29"/>
    <w:rsid w:val="00351117"/>
    <w:rsid w:val="0035119F"/>
    <w:rsid w:val="0035132E"/>
    <w:rsid w:val="003519E6"/>
    <w:rsid w:val="00351E57"/>
    <w:rsid w:val="00351EAA"/>
    <w:rsid w:val="003521E1"/>
    <w:rsid w:val="00352465"/>
    <w:rsid w:val="00352968"/>
    <w:rsid w:val="00352B49"/>
    <w:rsid w:val="00352C4A"/>
    <w:rsid w:val="00352D8B"/>
    <w:rsid w:val="00352E52"/>
    <w:rsid w:val="00352EA0"/>
    <w:rsid w:val="00353040"/>
    <w:rsid w:val="00353190"/>
    <w:rsid w:val="003532F7"/>
    <w:rsid w:val="0035349A"/>
    <w:rsid w:val="00353855"/>
    <w:rsid w:val="00353FDB"/>
    <w:rsid w:val="00354103"/>
    <w:rsid w:val="00354528"/>
    <w:rsid w:val="0035468D"/>
    <w:rsid w:val="00354B08"/>
    <w:rsid w:val="00355261"/>
    <w:rsid w:val="00355B9D"/>
    <w:rsid w:val="00355C8C"/>
    <w:rsid w:val="00355CF4"/>
    <w:rsid w:val="00355F30"/>
    <w:rsid w:val="0035615A"/>
    <w:rsid w:val="00356469"/>
    <w:rsid w:val="0035689C"/>
    <w:rsid w:val="003568D5"/>
    <w:rsid w:val="00356BF8"/>
    <w:rsid w:val="00357467"/>
    <w:rsid w:val="0035754D"/>
    <w:rsid w:val="0035756F"/>
    <w:rsid w:val="003579C3"/>
    <w:rsid w:val="00357FA3"/>
    <w:rsid w:val="003603ED"/>
    <w:rsid w:val="00360F2E"/>
    <w:rsid w:val="00361154"/>
    <w:rsid w:val="00361328"/>
    <w:rsid w:val="003613DA"/>
    <w:rsid w:val="00361795"/>
    <w:rsid w:val="003620A7"/>
    <w:rsid w:val="003623AE"/>
    <w:rsid w:val="003626EB"/>
    <w:rsid w:val="00362C73"/>
    <w:rsid w:val="00362E5E"/>
    <w:rsid w:val="003635B5"/>
    <w:rsid w:val="00363CEB"/>
    <w:rsid w:val="003643BD"/>
    <w:rsid w:val="0036443E"/>
    <w:rsid w:val="0036483D"/>
    <w:rsid w:val="00364F4F"/>
    <w:rsid w:val="003650D5"/>
    <w:rsid w:val="00365182"/>
    <w:rsid w:val="003659E9"/>
    <w:rsid w:val="00365BF5"/>
    <w:rsid w:val="003660CA"/>
    <w:rsid w:val="0036638A"/>
    <w:rsid w:val="00366626"/>
    <w:rsid w:val="00367056"/>
    <w:rsid w:val="0036713C"/>
    <w:rsid w:val="00367345"/>
    <w:rsid w:val="0036773B"/>
    <w:rsid w:val="00367863"/>
    <w:rsid w:val="003679C9"/>
    <w:rsid w:val="00367D3E"/>
    <w:rsid w:val="00367DC9"/>
    <w:rsid w:val="003700B6"/>
    <w:rsid w:val="00370185"/>
    <w:rsid w:val="00370F61"/>
    <w:rsid w:val="00371479"/>
    <w:rsid w:val="00371E51"/>
    <w:rsid w:val="00372261"/>
    <w:rsid w:val="00372706"/>
    <w:rsid w:val="00372C06"/>
    <w:rsid w:val="0037375B"/>
    <w:rsid w:val="00373835"/>
    <w:rsid w:val="003738A9"/>
    <w:rsid w:val="00374285"/>
    <w:rsid w:val="0037433E"/>
    <w:rsid w:val="00374572"/>
    <w:rsid w:val="00374680"/>
    <w:rsid w:val="0037495A"/>
    <w:rsid w:val="00375F68"/>
    <w:rsid w:val="00376155"/>
    <w:rsid w:val="00376748"/>
    <w:rsid w:val="00376E3B"/>
    <w:rsid w:val="0037702B"/>
    <w:rsid w:val="00377E7F"/>
    <w:rsid w:val="00377ED5"/>
    <w:rsid w:val="003802BC"/>
    <w:rsid w:val="003803F3"/>
    <w:rsid w:val="00380A60"/>
    <w:rsid w:val="00380B94"/>
    <w:rsid w:val="00380BBE"/>
    <w:rsid w:val="00380ED0"/>
    <w:rsid w:val="00381310"/>
    <w:rsid w:val="0038133E"/>
    <w:rsid w:val="003814B3"/>
    <w:rsid w:val="0038250D"/>
    <w:rsid w:val="00382793"/>
    <w:rsid w:val="0038295D"/>
    <w:rsid w:val="00382BDF"/>
    <w:rsid w:val="00382E1D"/>
    <w:rsid w:val="0038304A"/>
    <w:rsid w:val="003832BA"/>
    <w:rsid w:val="00383ACA"/>
    <w:rsid w:val="00383C63"/>
    <w:rsid w:val="00383D11"/>
    <w:rsid w:val="00384549"/>
    <w:rsid w:val="0038490A"/>
    <w:rsid w:val="0038515C"/>
    <w:rsid w:val="00385359"/>
    <w:rsid w:val="003858BB"/>
    <w:rsid w:val="00385D24"/>
    <w:rsid w:val="00385DA2"/>
    <w:rsid w:val="00385E9A"/>
    <w:rsid w:val="00386F76"/>
    <w:rsid w:val="003875C3"/>
    <w:rsid w:val="00387BA9"/>
    <w:rsid w:val="00387C75"/>
    <w:rsid w:val="0039068C"/>
    <w:rsid w:val="00390988"/>
    <w:rsid w:val="00390BEB"/>
    <w:rsid w:val="00390E59"/>
    <w:rsid w:val="003911D1"/>
    <w:rsid w:val="003914F7"/>
    <w:rsid w:val="003916DB"/>
    <w:rsid w:val="0039171B"/>
    <w:rsid w:val="00391ADD"/>
    <w:rsid w:val="00391F0A"/>
    <w:rsid w:val="00392190"/>
    <w:rsid w:val="0039219B"/>
    <w:rsid w:val="0039220D"/>
    <w:rsid w:val="00392288"/>
    <w:rsid w:val="00392AF1"/>
    <w:rsid w:val="00393040"/>
    <w:rsid w:val="00393261"/>
    <w:rsid w:val="00393438"/>
    <w:rsid w:val="00393ED2"/>
    <w:rsid w:val="00393F8F"/>
    <w:rsid w:val="00394226"/>
    <w:rsid w:val="00394660"/>
    <w:rsid w:val="0039487F"/>
    <w:rsid w:val="00394CE7"/>
    <w:rsid w:val="00394CF3"/>
    <w:rsid w:val="003950A7"/>
    <w:rsid w:val="0039526C"/>
    <w:rsid w:val="00395999"/>
    <w:rsid w:val="0039607B"/>
    <w:rsid w:val="003964E1"/>
    <w:rsid w:val="0039774E"/>
    <w:rsid w:val="0039775C"/>
    <w:rsid w:val="003978DA"/>
    <w:rsid w:val="00397D84"/>
    <w:rsid w:val="003A06BB"/>
    <w:rsid w:val="003A1067"/>
    <w:rsid w:val="003A1132"/>
    <w:rsid w:val="003A12D9"/>
    <w:rsid w:val="003A132B"/>
    <w:rsid w:val="003A13DF"/>
    <w:rsid w:val="003A165C"/>
    <w:rsid w:val="003A1680"/>
    <w:rsid w:val="003A20C5"/>
    <w:rsid w:val="003A22B8"/>
    <w:rsid w:val="003A23CA"/>
    <w:rsid w:val="003A24C7"/>
    <w:rsid w:val="003A2EA3"/>
    <w:rsid w:val="003A2EC6"/>
    <w:rsid w:val="003A3490"/>
    <w:rsid w:val="003A34C5"/>
    <w:rsid w:val="003A4EA6"/>
    <w:rsid w:val="003A50B2"/>
    <w:rsid w:val="003A5639"/>
    <w:rsid w:val="003A5BE0"/>
    <w:rsid w:val="003A5FC3"/>
    <w:rsid w:val="003A617F"/>
    <w:rsid w:val="003A64AE"/>
    <w:rsid w:val="003A650D"/>
    <w:rsid w:val="003A65E5"/>
    <w:rsid w:val="003A686D"/>
    <w:rsid w:val="003A6874"/>
    <w:rsid w:val="003A6B7D"/>
    <w:rsid w:val="003A6CE4"/>
    <w:rsid w:val="003A7545"/>
    <w:rsid w:val="003A77B8"/>
    <w:rsid w:val="003A7C3E"/>
    <w:rsid w:val="003A7C59"/>
    <w:rsid w:val="003B0035"/>
    <w:rsid w:val="003B026B"/>
    <w:rsid w:val="003B02C1"/>
    <w:rsid w:val="003B04F9"/>
    <w:rsid w:val="003B052D"/>
    <w:rsid w:val="003B05D9"/>
    <w:rsid w:val="003B09BC"/>
    <w:rsid w:val="003B0A1D"/>
    <w:rsid w:val="003B0AFA"/>
    <w:rsid w:val="003B10B7"/>
    <w:rsid w:val="003B17DD"/>
    <w:rsid w:val="003B2007"/>
    <w:rsid w:val="003B201F"/>
    <w:rsid w:val="003B212B"/>
    <w:rsid w:val="003B2251"/>
    <w:rsid w:val="003B2D19"/>
    <w:rsid w:val="003B4093"/>
    <w:rsid w:val="003B4101"/>
    <w:rsid w:val="003B46CB"/>
    <w:rsid w:val="003B4A81"/>
    <w:rsid w:val="003B4CFA"/>
    <w:rsid w:val="003B5800"/>
    <w:rsid w:val="003B623B"/>
    <w:rsid w:val="003B64A9"/>
    <w:rsid w:val="003B64DE"/>
    <w:rsid w:val="003B66C5"/>
    <w:rsid w:val="003B6C4F"/>
    <w:rsid w:val="003B6D8F"/>
    <w:rsid w:val="003B7250"/>
    <w:rsid w:val="003B74DB"/>
    <w:rsid w:val="003B75E0"/>
    <w:rsid w:val="003C0337"/>
    <w:rsid w:val="003C07CE"/>
    <w:rsid w:val="003C0D99"/>
    <w:rsid w:val="003C0DD0"/>
    <w:rsid w:val="003C1128"/>
    <w:rsid w:val="003C1214"/>
    <w:rsid w:val="003C1C11"/>
    <w:rsid w:val="003C1D45"/>
    <w:rsid w:val="003C28CD"/>
    <w:rsid w:val="003C293C"/>
    <w:rsid w:val="003C2F6F"/>
    <w:rsid w:val="003C3950"/>
    <w:rsid w:val="003C397D"/>
    <w:rsid w:val="003C3AA6"/>
    <w:rsid w:val="003C3D90"/>
    <w:rsid w:val="003C4393"/>
    <w:rsid w:val="003C4D93"/>
    <w:rsid w:val="003C52E8"/>
    <w:rsid w:val="003C540C"/>
    <w:rsid w:val="003C587C"/>
    <w:rsid w:val="003C5D50"/>
    <w:rsid w:val="003C6735"/>
    <w:rsid w:val="003C6772"/>
    <w:rsid w:val="003C68C7"/>
    <w:rsid w:val="003C6DA1"/>
    <w:rsid w:val="003C7069"/>
    <w:rsid w:val="003C7501"/>
    <w:rsid w:val="003C777D"/>
    <w:rsid w:val="003C7DD1"/>
    <w:rsid w:val="003D0197"/>
    <w:rsid w:val="003D02BA"/>
    <w:rsid w:val="003D03C0"/>
    <w:rsid w:val="003D05C1"/>
    <w:rsid w:val="003D05E2"/>
    <w:rsid w:val="003D0BB1"/>
    <w:rsid w:val="003D1073"/>
    <w:rsid w:val="003D12B5"/>
    <w:rsid w:val="003D1596"/>
    <w:rsid w:val="003D1915"/>
    <w:rsid w:val="003D2119"/>
    <w:rsid w:val="003D27FC"/>
    <w:rsid w:val="003D2BFA"/>
    <w:rsid w:val="003D32E6"/>
    <w:rsid w:val="003D3877"/>
    <w:rsid w:val="003D3A77"/>
    <w:rsid w:val="003D4167"/>
    <w:rsid w:val="003D45AB"/>
    <w:rsid w:val="003D48F9"/>
    <w:rsid w:val="003D4E20"/>
    <w:rsid w:val="003D53AD"/>
    <w:rsid w:val="003D5425"/>
    <w:rsid w:val="003D57D9"/>
    <w:rsid w:val="003D58C5"/>
    <w:rsid w:val="003D5C75"/>
    <w:rsid w:val="003D5E4F"/>
    <w:rsid w:val="003D669D"/>
    <w:rsid w:val="003D6721"/>
    <w:rsid w:val="003D691E"/>
    <w:rsid w:val="003D6D8D"/>
    <w:rsid w:val="003D6F29"/>
    <w:rsid w:val="003D7BBC"/>
    <w:rsid w:val="003D7C2A"/>
    <w:rsid w:val="003E059B"/>
    <w:rsid w:val="003E05DA"/>
    <w:rsid w:val="003E0976"/>
    <w:rsid w:val="003E11B7"/>
    <w:rsid w:val="003E16EA"/>
    <w:rsid w:val="003E1AFA"/>
    <w:rsid w:val="003E1B52"/>
    <w:rsid w:val="003E1D25"/>
    <w:rsid w:val="003E20AF"/>
    <w:rsid w:val="003E231A"/>
    <w:rsid w:val="003E2455"/>
    <w:rsid w:val="003E2717"/>
    <w:rsid w:val="003E2B66"/>
    <w:rsid w:val="003E2BB3"/>
    <w:rsid w:val="003E325A"/>
    <w:rsid w:val="003E331E"/>
    <w:rsid w:val="003E347D"/>
    <w:rsid w:val="003E36C6"/>
    <w:rsid w:val="003E409D"/>
    <w:rsid w:val="003E45FE"/>
    <w:rsid w:val="003E4B22"/>
    <w:rsid w:val="003E4B62"/>
    <w:rsid w:val="003E53E5"/>
    <w:rsid w:val="003E5654"/>
    <w:rsid w:val="003E57F0"/>
    <w:rsid w:val="003E59ED"/>
    <w:rsid w:val="003E5CD5"/>
    <w:rsid w:val="003E64B3"/>
    <w:rsid w:val="003E72C4"/>
    <w:rsid w:val="003E77E9"/>
    <w:rsid w:val="003E798A"/>
    <w:rsid w:val="003E7EFC"/>
    <w:rsid w:val="003F034D"/>
    <w:rsid w:val="003F0D2D"/>
    <w:rsid w:val="003F0F95"/>
    <w:rsid w:val="003F17DD"/>
    <w:rsid w:val="003F1962"/>
    <w:rsid w:val="003F23DD"/>
    <w:rsid w:val="003F2AED"/>
    <w:rsid w:val="003F2F18"/>
    <w:rsid w:val="003F2FB5"/>
    <w:rsid w:val="003F345E"/>
    <w:rsid w:val="003F3480"/>
    <w:rsid w:val="003F3483"/>
    <w:rsid w:val="003F3596"/>
    <w:rsid w:val="003F3626"/>
    <w:rsid w:val="003F3836"/>
    <w:rsid w:val="003F406D"/>
    <w:rsid w:val="003F4126"/>
    <w:rsid w:val="003F4155"/>
    <w:rsid w:val="003F4647"/>
    <w:rsid w:val="003F4A5C"/>
    <w:rsid w:val="003F4D98"/>
    <w:rsid w:val="003F57EB"/>
    <w:rsid w:val="003F5916"/>
    <w:rsid w:val="003F5EAE"/>
    <w:rsid w:val="003F620C"/>
    <w:rsid w:val="003F6393"/>
    <w:rsid w:val="003F678D"/>
    <w:rsid w:val="003F67D3"/>
    <w:rsid w:val="003F684C"/>
    <w:rsid w:val="003F68BA"/>
    <w:rsid w:val="003F6AB8"/>
    <w:rsid w:val="003F7054"/>
    <w:rsid w:val="003F7390"/>
    <w:rsid w:val="003F74D0"/>
    <w:rsid w:val="003F7660"/>
    <w:rsid w:val="003F7853"/>
    <w:rsid w:val="003F7ABE"/>
    <w:rsid w:val="003F7BEB"/>
    <w:rsid w:val="003F7E50"/>
    <w:rsid w:val="0040034C"/>
    <w:rsid w:val="0040051D"/>
    <w:rsid w:val="00400A61"/>
    <w:rsid w:val="00400CFC"/>
    <w:rsid w:val="00400E9E"/>
    <w:rsid w:val="00401875"/>
    <w:rsid w:val="004018C0"/>
    <w:rsid w:val="00401908"/>
    <w:rsid w:val="00403127"/>
    <w:rsid w:val="004035AA"/>
    <w:rsid w:val="00403A4A"/>
    <w:rsid w:val="00403BDB"/>
    <w:rsid w:val="00403C10"/>
    <w:rsid w:val="00403F18"/>
    <w:rsid w:val="00403FD7"/>
    <w:rsid w:val="004042CE"/>
    <w:rsid w:val="004048A9"/>
    <w:rsid w:val="00404A7A"/>
    <w:rsid w:val="00404B05"/>
    <w:rsid w:val="00404CAD"/>
    <w:rsid w:val="00405167"/>
    <w:rsid w:val="004058A5"/>
    <w:rsid w:val="00405ACC"/>
    <w:rsid w:val="004060D1"/>
    <w:rsid w:val="00406357"/>
    <w:rsid w:val="00406B35"/>
    <w:rsid w:val="00407086"/>
    <w:rsid w:val="004073B3"/>
    <w:rsid w:val="00407656"/>
    <w:rsid w:val="0040772B"/>
    <w:rsid w:val="00407EFC"/>
    <w:rsid w:val="0041033F"/>
    <w:rsid w:val="0041035B"/>
    <w:rsid w:val="0041063C"/>
    <w:rsid w:val="0041087C"/>
    <w:rsid w:val="004108B8"/>
    <w:rsid w:val="004108DF"/>
    <w:rsid w:val="004109CF"/>
    <w:rsid w:val="00410BA6"/>
    <w:rsid w:val="0041124D"/>
    <w:rsid w:val="004113BE"/>
    <w:rsid w:val="004115BB"/>
    <w:rsid w:val="004119B6"/>
    <w:rsid w:val="00411B3B"/>
    <w:rsid w:val="00411F01"/>
    <w:rsid w:val="00411FF2"/>
    <w:rsid w:val="00412158"/>
    <w:rsid w:val="00412326"/>
    <w:rsid w:val="00412417"/>
    <w:rsid w:val="00412619"/>
    <w:rsid w:val="00412BF7"/>
    <w:rsid w:val="0041304F"/>
    <w:rsid w:val="00413B5E"/>
    <w:rsid w:val="00413EDE"/>
    <w:rsid w:val="004145C6"/>
    <w:rsid w:val="00414AB0"/>
    <w:rsid w:val="00414DDE"/>
    <w:rsid w:val="004157CE"/>
    <w:rsid w:val="00415A12"/>
    <w:rsid w:val="00415F21"/>
    <w:rsid w:val="004163ED"/>
    <w:rsid w:val="00416AEC"/>
    <w:rsid w:val="00416CFA"/>
    <w:rsid w:val="00416E29"/>
    <w:rsid w:val="00417216"/>
    <w:rsid w:val="0041764E"/>
    <w:rsid w:val="0041773E"/>
    <w:rsid w:val="00417BB5"/>
    <w:rsid w:val="0042009A"/>
    <w:rsid w:val="00420F0E"/>
    <w:rsid w:val="004210AF"/>
    <w:rsid w:val="004212AA"/>
    <w:rsid w:val="0042189C"/>
    <w:rsid w:val="00421AAF"/>
    <w:rsid w:val="00421BE3"/>
    <w:rsid w:val="00422454"/>
    <w:rsid w:val="004226EB"/>
    <w:rsid w:val="00422B29"/>
    <w:rsid w:val="00423A91"/>
    <w:rsid w:val="00423B84"/>
    <w:rsid w:val="00423F13"/>
    <w:rsid w:val="0042438E"/>
    <w:rsid w:val="004247FF"/>
    <w:rsid w:val="00425249"/>
    <w:rsid w:val="00425AD7"/>
    <w:rsid w:val="00425DAF"/>
    <w:rsid w:val="0042677C"/>
    <w:rsid w:val="00426A67"/>
    <w:rsid w:val="00426ACD"/>
    <w:rsid w:val="00426B6A"/>
    <w:rsid w:val="00426DDB"/>
    <w:rsid w:val="00426EEA"/>
    <w:rsid w:val="00427016"/>
    <w:rsid w:val="00427B58"/>
    <w:rsid w:val="00427BAD"/>
    <w:rsid w:val="0043017C"/>
    <w:rsid w:val="0043036A"/>
    <w:rsid w:val="00430443"/>
    <w:rsid w:val="00430605"/>
    <w:rsid w:val="004306DA"/>
    <w:rsid w:val="0043074C"/>
    <w:rsid w:val="00430C86"/>
    <w:rsid w:val="00431194"/>
    <w:rsid w:val="0043240C"/>
    <w:rsid w:val="0043262C"/>
    <w:rsid w:val="00432AAE"/>
    <w:rsid w:val="00432B31"/>
    <w:rsid w:val="00432E46"/>
    <w:rsid w:val="004335BA"/>
    <w:rsid w:val="00433C9B"/>
    <w:rsid w:val="00433D06"/>
    <w:rsid w:val="0043456E"/>
    <w:rsid w:val="004348DA"/>
    <w:rsid w:val="00434A2D"/>
    <w:rsid w:val="00434D23"/>
    <w:rsid w:val="00434D2A"/>
    <w:rsid w:val="00434DED"/>
    <w:rsid w:val="0043510B"/>
    <w:rsid w:val="004352E3"/>
    <w:rsid w:val="0043579E"/>
    <w:rsid w:val="00436A9B"/>
    <w:rsid w:val="00436BB4"/>
    <w:rsid w:val="00436C62"/>
    <w:rsid w:val="00437C3D"/>
    <w:rsid w:val="0044075F"/>
    <w:rsid w:val="00440A1D"/>
    <w:rsid w:val="00441342"/>
    <w:rsid w:val="00441A3B"/>
    <w:rsid w:val="00441A57"/>
    <w:rsid w:val="00441D28"/>
    <w:rsid w:val="004422A3"/>
    <w:rsid w:val="00442349"/>
    <w:rsid w:val="00442431"/>
    <w:rsid w:val="00442EBA"/>
    <w:rsid w:val="00442EF7"/>
    <w:rsid w:val="0044304D"/>
    <w:rsid w:val="004436D9"/>
    <w:rsid w:val="0044372A"/>
    <w:rsid w:val="00443840"/>
    <w:rsid w:val="00443BA7"/>
    <w:rsid w:val="00443D55"/>
    <w:rsid w:val="004441A1"/>
    <w:rsid w:val="004443B6"/>
    <w:rsid w:val="00445381"/>
    <w:rsid w:val="0044597A"/>
    <w:rsid w:val="004462C9"/>
    <w:rsid w:val="004465B3"/>
    <w:rsid w:val="00446666"/>
    <w:rsid w:val="0044669F"/>
    <w:rsid w:val="00446827"/>
    <w:rsid w:val="00446A6F"/>
    <w:rsid w:val="00446B9D"/>
    <w:rsid w:val="00446F08"/>
    <w:rsid w:val="004475B9"/>
    <w:rsid w:val="00447805"/>
    <w:rsid w:val="00447A05"/>
    <w:rsid w:val="00447DA8"/>
    <w:rsid w:val="00447E9C"/>
    <w:rsid w:val="00447ED9"/>
    <w:rsid w:val="004500E0"/>
    <w:rsid w:val="004507F9"/>
    <w:rsid w:val="00450D23"/>
    <w:rsid w:val="00450D35"/>
    <w:rsid w:val="00451495"/>
    <w:rsid w:val="004519A6"/>
    <w:rsid w:val="00452271"/>
    <w:rsid w:val="00452323"/>
    <w:rsid w:val="0045290F"/>
    <w:rsid w:val="00453072"/>
    <w:rsid w:val="004531C5"/>
    <w:rsid w:val="0045380C"/>
    <w:rsid w:val="004538F6"/>
    <w:rsid w:val="00453994"/>
    <w:rsid w:val="00453E5D"/>
    <w:rsid w:val="00453FFE"/>
    <w:rsid w:val="004543DE"/>
    <w:rsid w:val="00454548"/>
    <w:rsid w:val="004552C2"/>
    <w:rsid w:val="004552E5"/>
    <w:rsid w:val="0045551D"/>
    <w:rsid w:val="00455905"/>
    <w:rsid w:val="004559DD"/>
    <w:rsid w:val="00455D81"/>
    <w:rsid w:val="00456774"/>
    <w:rsid w:val="004567D6"/>
    <w:rsid w:val="00456996"/>
    <w:rsid w:val="00456C3E"/>
    <w:rsid w:val="00456DEF"/>
    <w:rsid w:val="00456FBB"/>
    <w:rsid w:val="004570AB"/>
    <w:rsid w:val="0045774F"/>
    <w:rsid w:val="00457B24"/>
    <w:rsid w:val="00457D59"/>
    <w:rsid w:val="00460183"/>
    <w:rsid w:val="004604E3"/>
    <w:rsid w:val="00461735"/>
    <w:rsid w:val="00461E41"/>
    <w:rsid w:val="00462552"/>
    <w:rsid w:val="00462EA6"/>
    <w:rsid w:val="00463083"/>
    <w:rsid w:val="00463ECD"/>
    <w:rsid w:val="00464C17"/>
    <w:rsid w:val="004651E2"/>
    <w:rsid w:val="0046550E"/>
    <w:rsid w:val="0046572A"/>
    <w:rsid w:val="0046576F"/>
    <w:rsid w:val="00465877"/>
    <w:rsid w:val="00465ADA"/>
    <w:rsid w:val="004665BA"/>
    <w:rsid w:val="00466999"/>
    <w:rsid w:val="00466FBA"/>
    <w:rsid w:val="00467411"/>
    <w:rsid w:val="00467DFB"/>
    <w:rsid w:val="00470ACF"/>
    <w:rsid w:val="004712A2"/>
    <w:rsid w:val="004715FC"/>
    <w:rsid w:val="00471756"/>
    <w:rsid w:val="00471C8C"/>
    <w:rsid w:val="00471F25"/>
    <w:rsid w:val="004723A5"/>
    <w:rsid w:val="0047286F"/>
    <w:rsid w:val="00472E13"/>
    <w:rsid w:val="00472EAE"/>
    <w:rsid w:val="004733DA"/>
    <w:rsid w:val="00473506"/>
    <w:rsid w:val="0047401E"/>
    <w:rsid w:val="00474208"/>
    <w:rsid w:val="004742FA"/>
    <w:rsid w:val="00474927"/>
    <w:rsid w:val="004755F3"/>
    <w:rsid w:val="0047594C"/>
    <w:rsid w:val="00476AC3"/>
    <w:rsid w:val="00476E49"/>
    <w:rsid w:val="004779C0"/>
    <w:rsid w:val="00477AA4"/>
    <w:rsid w:val="0048099F"/>
    <w:rsid w:val="00480B06"/>
    <w:rsid w:val="004817AE"/>
    <w:rsid w:val="00481FA8"/>
    <w:rsid w:val="004821A8"/>
    <w:rsid w:val="00482767"/>
    <w:rsid w:val="0048284B"/>
    <w:rsid w:val="00482ED0"/>
    <w:rsid w:val="0048326F"/>
    <w:rsid w:val="00483556"/>
    <w:rsid w:val="00483682"/>
    <w:rsid w:val="00483BB0"/>
    <w:rsid w:val="00483EDB"/>
    <w:rsid w:val="004845B1"/>
    <w:rsid w:val="00484BF3"/>
    <w:rsid w:val="00484FB3"/>
    <w:rsid w:val="00485A34"/>
    <w:rsid w:val="00485E74"/>
    <w:rsid w:val="004860DD"/>
    <w:rsid w:val="00486AF3"/>
    <w:rsid w:val="00486BBB"/>
    <w:rsid w:val="004876CA"/>
    <w:rsid w:val="00487869"/>
    <w:rsid w:val="00487925"/>
    <w:rsid w:val="00487D43"/>
    <w:rsid w:val="00487DDE"/>
    <w:rsid w:val="00490035"/>
    <w:rsid w:val="004903F3"/>
    <w:rsid w:val="00490842"/>
    <w:rsid w:val="004909D2"/>
    <w:rsid w:val="00490AC2"/>
    <w:rsid w:val="0049125D"/>
    <w:rsid w:val="00491A3A"/>
    <w:rsid w:val="00491CAB"/>
    <w:rsid w:val="00491CCC"/>
    <w:rsid w:val="00491D98"/>
    <w:rsid w:val="00491DD8"/>
    <w:rsid w:val="0049224B"/>
    <w:rsid w:val="004923AB"/>
    <w:rsid w:val="00492436"/>
    <w:rsid w:val="0049283B"/>
    <w:rsid w:val="00492CBE"/>
    <w:rsid w:val="00493046"/>
    <w:rsid w:val="004939D7"/>
    <w:rsid w:val="004943DB"/>
    <w:rsid w:val="00494561"/>
    <w:rsid w:val="00494D24"/>
    <w:rsid w:val="00494EF5"/>
    <w:rsid w:val="004950A9"/>
    <w:rsid w:val="00495AD4"/>
    <w:rsid w:val="00495CF4"/>
    <w:rsid w:val="00496074"/>
    <w:rsid w:val="00496B96"/>
    <w:rsid w:val="00496DBB"/>
    <w:rsid w:val="0049703C"/>
    <w:rsid w:val="004970E8"/>
    <w:rsid w:val="00497249"/>
    <w:rsid w:val="00497832"/>
    <w:rsid w:val="004A005F"/>
    <w:rsid w:val="004A01B0"/>
    <w:rsid w:val="004A0289"/>
    <w:rsid w:val="004A09E0"/>
    <w:rsid w:val="004A1083"/>
    <w:rsid w:val="004A1353"/>
    <w:rsid w:val="004A16E6"/>
    <w:rsid w:val="004A1A2C"/>
    <w:rsid w:val="004A25C3"/>
    <w:rsid w:val="004A2919"/>
    <w:rsid w:val="004A296C"/>
    <w:rsid w:val="004A2AB0"/>
    <w:rsid w:val="004A2CF5"/>
    <w:rsid w:val="004A2CF9"/>
    <w:rsid w:val="004A2D4B"/>
    <w:rsid w:val="004A324D"/>
    <w:rsid w:val="004A35DE"/>
    <w:rsid w:val="004A375A"/>
    <w:rsid w:val="004A3A5B"/>
    <w:rsid w:val="004A4223"/>
    <w:rsid w:val="004A471F"/>
    <w:rsid w:val="004A475F"/>
    <w:rsid w:val="004A4994"/>
    <w:rsid w:val="004A4BF6"/>
    <w:rsid w:val="004A4C67"/>
    <w:rsid w:val="004A4F3F"/>
    <w:rsid w:val="004A59C0"/>
    <w:rsid w:val="004A59C3"/>
    <w:rsid w:val="004A5B90"/>
    <w:rsid w:val="004A5C08"/>
    <w:rsid w:val="004A60DB"/>
    <w:rsid w:val="004A6A76"/>
    <w:rsid w:val="004A71EF"/>
    <w:rsid w:val="004A737F"/>
    <w:rsid w:val="004A7423"/>
    <w:rsid w:val="004A77B7"/>
    <w:rsid w:val="004A7823"/>
    <w:rsid w:val="004A7C6D"/>
    <w:rsid w:val="004A7D4B"/>
    <w:rsid w:val="004A7E76"/>
    <w:rsid w:val="004A7F64"/>
    <w:rsid w:val="004B066A"/>
    <w:rsid w:val="004B077F"/>
    <w:rsid w:val="004B08E8"/>
    <w:rsid w:val="004B0A74"/>
    <w:rsid w:val="004B1257"/>
    <w:rsid w:val="004B14D9"/>
    <w:rsid w:val="004B1B1F"/>
    <w:rsid w:val="004B1D56"/>
    <w:rsid w:val="004B20FC"/>
    <w:rsid w:val="004B250B"/>
    <w:rsid w:val="004B2A5D"/>
    <w:rsid w:val="004B2BC1"/>
    <w:rsid w:val="004B2BCF"/>
    <w:rsid w:val="004B2D68"/>
    <w:rsid w:val="004B2EF7"/>
    <w:rsid w:val="004B2F68"/>
    <w:rsid w:val="004B324F"/>
    <w:rsid w:val="004B3791"/>
    <w:rsid w:val="004B398E"/>
    <w:rsid w:val="004B3CD6"/>
    <w:rsid w:val="004B3D4E"/>
    <w:rsid w:val="004B3D84"/>
    <w:rsid w:val="004B3F13"/>
    <w:rsid w:val="004B3F98"/>
    <w:rsid w:val="004B4506"/>
    <w:rsid w:val="004B4998"/>
    <w:rsid w:val="004B4BF2"/>
    <w:rsid w:val="004B4DCC"/>
    <w:rsid w:val="004B4DEE"/>
    <w:rsid w:val="004B4EDA"/>
    <w:rsid w:val="004B5337"/>
    <w:rsid w:val="004B53B5"/>
    <w:rsid w:val="004B5C52"/>
    <w:rsid w:val="004B65CD"/>
    <w:rsid w:val="004B731A"/>
    <w:rsid w:val="004B74AF"/>
    <w:rsid w:val="004B7976"/>
    <w:rsid w:val="004C02AC"/>
    <w:rsid w:val="004C047A"/>
    <w:rsid w:val="004C0876"/>
    <w:rsid w:val="004C0A05"/>
    <w:rsid w:val="004C0E3D"/>
    <w:rsid w:val="004C128D"/>
    <w:rsid w:val="004C1496"/>
    <w:rsid w:val="004C1499"/>
    <w:rsid w:val="004C16B8"/>
    <w:rsid w:val="004C224B"/>
    <w:rsid w:val="004C2333"/>
    <w:rsid w:val="004C2800"/>
    <w:rsid w:val="004C29D6"/>
    <w:rsid w:val="004C2BE1"/>
    <w:rsid w:val="004C3028"/>
    <w:rsid w:val="004C373B"/>
    <w:rsid w:val="004C3E06"/>
    <w:rsid w:val="004C3E08"/>
    <w:rsid w:val="004C3F76"/>
    <w:rsid w:val="004C4037"/>
    <w:rsid w:val="004C41B3"/>
    <w:rsid w:val="004C44CD"/>
    <w:rsid w:val="004C4679"/>
    <w:rsid w:val="004C4AEB"/>
    <w:rsid w:val="004C4EB8"/>
    <w:rsid w:val="004C5172"/>
    <w:rsid w:val="004C54A4"/>
    <w:rsid w:val="004C5523"/>
    <w:rsid w:val="004C591F"/>
    <w:rsid w:val="004C6199"/>
    <w:rsid w:val="004C69FF"/>
    <w:rsid w:val="004C6C16"/>
    <w:rsid w:val="004C7117"/>
    <w:rsid w:val="004C7DD4"/>
    <w:rsid w:val="004D0166"/>
    <w:rsid w:val="004D045A"/>
    <w:rsid w:val="004D0A31"/>
    <w:rsid w:val="004D0C3E"/>
    <w:rsid w:val="004D0F4C"/>
    <w:rsid w:val="004D129B"/>
    <w:rsid w:val="004D139F"/>
    <w:rsid w:val="004D14D2"/>
    <w:rsid w:val="004D1730"/>
    <w:rsid w:val="004D1866"/>
    <w:rsid w:val="004D1EE3"/>
    <w:rsid w:val="004D1FD2"/>
    <w:rsid w:val="004D2305"/>
    <w:rsid w:val="004D2BB8"/>
    <w:rsid w:val="004D2CB5"/>
    <w:rsid w:val="004D2ED8"/>
    <w:rsid w:val="004D2F8E"/>
    <w:rsid w:val="004D324E"/>
    <w:rsid w:val="004D3491"/>
    <w:rsid w:val="004D40B7"/>
    <w:rsid w:val="004D4269"/>
    <w:rsid w:val="004D42BB"/>
    <w:rsid w:val="004D4DDE"/>
    <w:rsid w:val="004D5A4C"/>
    <w:rsid w:val="004D60CF"/>
    <w:rsid w:val="004D63AB"/>
    <w:rsid w:val="004D679F"/>
    <w:rsid w:val="004D6D1A"/>
    <w:rsid w:val="004D7995"/>
    <w:rsid w:val="004D7BD0"/>
    <w:rsid w:val="004D7EB1"/>
    <w:rsid w:val="004E022C"/>
    <w:rsid w:val="004E057D"/>
    <w:rsid w:val="004E06CC"/>
    <w:rsid w:val="004E0801"/>
    <w:rsid w:val="004E0C7F"/>
    <w:rsid w:val="004E0D47"/>
    <w:rsid w:val="004E1175"/>
    <w:rsid w:val="004E1375"/>
    <w:rsid w:val="004E151B"/>
    <w:rsid w:val="004E16B0"/>
    <w:rsid w:val="004E1BEB"/>
    <w:rsid w:val="004E2385"/>
    <w:rsid w:val="004E2A31"/>
    <w:rsid w:val="004E2C22"/>
    <w:rsid w:val="004E2E11"/>
    <w:rsid w:val="004E2EDC"/>
    <w:rsid w:val="004E342D"/>
    <w:rsid w:val="004E374B"/>
    <w:rsid w:val="004E3ACE"/>
    <w:rsid w:val="004E4081"/>
    <w:rsid w:val="004E4B8C"/>
    <w:rsid w:val="004E4C42"/>
    <w:rsid w:val="004E4EF5"/>
    <w:rsid w:val="004E5172"/>
    <w:rsid w:val="004E530F"/>
    <w:rsid w:val="004E532A"/>
    <w:rsid w:val="004E55F1"/>
    <w:rsid w:val="004E5967"/>
    <w:rsid w:val="004E5AD4"/>
    <w:rsid w:val="004E5F23"/>
    <w:rsid w:val="004E64D8"/>
    <w:rsid w:val="004E66AE"/>
    <w:rsid w:val="004E6A85"/>
    <w:rsid w:val="004E7277"/>
    <w:rsid w:val="004E7388"/>
    <w:rsid w:val="004E7D2D"/>
    <w:rsid w:val="004F0396"/>
    <w:rsid w:val="004F03C2"/>
    <w:rsid w:val="004F0E43"/>
    <w:rsid w:val="004F1169"/>
    <w:rsid w:val="004F14E3"/>
    <w:rsid w:val="004F1670"/>
    <w:rsid w:val="004F1747"/>
    <w:rsid w:val="004F1B0A"/>
    <w:rsid w:val="004F1F51"/>
    <w:rsid w:val="004F1FF5"/>
    <w:rsid w:val="004F2F89"/>
    <w:rsid w:val="004F32A2"/>
    <w:rsid w:val="004F33D9"/>
    <w:rsid w:val="004F4747"/>
    <w:rsid w:val="004F5716"/>
    <w:rsid w:val="004F5A94"/>
    <w:rsid w:val="004F5BB2"/>
    <w:rsid w:val="004F5D07"/>
    <w:rsid w:val="004F633C"/>
    <w:rsid w:val="004F6D97"/>
    <w:rsid w:val="004F7337"/>
    <w:rsid w:val="004F7359"/>
    <w:rsid w:val="004F7769"/>
    <w:rsid w:val="004F78CE"/>
    <w:rsid w:val="004F7C18"/>
    <w:rsid w:val="004F7D1C"/>
    <w:rsid w:val="004F7DBF"/>
    <w:rsid w:val="00500196"/>
    <w:rsid w:val="0050020C"/>
    <w:rsid w:val="00500283"/>
    <w:rsid w:val="005004B0"/>
    <w:rsid w:val="005006AF"/>
    <w:rsid w:val="005007E0"/>
    <w:rsid w:val="005008B2"/>
    <w:rsid w:val="00500BC7"/>
    <w:rsid w:val="00500E7F"/>
    <w:rsid w:val="0050165C"/>
    <w:rsid w:val="00501D7D"/>
    <w:rsid w:val="0050204B"/>
    <w:rsid w:val="005025F0"/>
    <w:rsid w:val="00502747"/>
    <w:rsid w:val="00503C28"/>
    <w:rsid w:val="00503D15"/>
    <w:rsid w:val="00503DB9"/>
    <w:rsid w:val="00503DFB"/>
    <w:rsid w:val="00504054"/>
    <w:rsid w:val="00504BAE"/>
    <w:rsid w:val="00505093"/>
    <w:rsid w:val="0050579C"/>
    <w:rsid w:val="005058E9"/>
    <w:rsid w:val="00505FCB"/>
    <w:rsid w:val="00506301"/>
    <w:rsid w:val="005067A6"/>
    <w:rsid w:val="005068DB"/>
    <w:rsid w:val="005069B9"/>
    <w:rsid w:val="00506A8B"/>
    <w:rsid w:val="00506AA6"/>
    <w:rsid w:val="00507524"/>
    <w:rsid w:val="00507CAE"/>
    <w:rsid w:val="00510349"/>
    <w:rsid w:val="00510F83"/>
    <w:rsid w:val="00511C65"/>
    <w:rsid w:val="00511EEE"/>
    <w:rsid w:val="005120E7"/>
    <w:rsid w:val="0051293C"/>
    <w:rsid w:val="00512A48"/>
    <w:rsid w:val="00512A57"/>
    <w:rsid w:val="00512D7B"/>
    <w:rsid w:val="00512EAA"/>
    <w:rsid w:val="0051374C"/>
    <w:rsid w:val="00513F3C"/>
    <w:rsid w:val="005143D7"/>
    <w:rsid w:val="005143DC"/>
    <w:rsid w:val="0051486D"/>
    <w:rsid w:val="005154DD"/>
    <w:rsid w:val="00515687"/>
    <w:rsid w:val="00515756"/>
    <w:rsid w:val="0051581E"/>
    <w:rsid w:val="00515906"/>
    <w:rsid w:val="005159E4"/>
    <w:rsid w:val="00515B92"/>
    <w:rsid w:val="00515CD9"/>
    <w:rsid w:val="00515D4A"/>
    <w:rsid w:val="005160C6"/>
    <w:rsid w:val="00516202"/>
    <w:rsid w:val="00516647"/>
    <w:rsid w:val="0051682D"/>
    <w:rsid w:val="005173B4"/>
    <w:rsid w:val="0051742F"/>
    <w:rsid w:val="00517E38"/>
    <w:rsid w:val="0052062B"/>
    <w:rsid w:val="005207D0"/>
    <w:rsid w:val="005208EC"/>
    <w:rsid w:val="005211EF"/>
    <w:rsid w:val="005215AE"/>
    <w:rsid w:val="0052163D"/>
    <w:rsid w:val="00521662"/>
    <w:rsid w:val="005216D0"/>
    <w:rsid w:val="00521BB9"/>
    <w:rsid w:val="00521D5A"/>
    <w:rsid w:val="00521E9B"/>
    <w:rsid w:val="00523D52"/>
    <w:rsid w:val="00523E23"/>
    <w:rsid w:val="00523FC3"/>
    <w:rsid w:val="005250FD"/>
    <w:rsid w:val="005252B0"/>
    <w:rsid w:val="0052539A"/>
    <w:rsid w:val="00526017"/>
    <w:rsid w:val="0052679A"/>
    <w:rsid w:val="005267E7"/>
    <w:rsid w:val="005268AE"/>
    <w:rsid w:val="00526B73"/>
    <w:rsid w:val="00526B9D"/>
    <w:rsid w:val="00526D76"/>
    <w:rsid w:val="00527331"/>
    <w:rsid w:val="0052787A"/>
    <w:rsid w:val="00527906"/>
    <w:rsid w:val="005308AD"/>
    <w:rsid w:val="00531480"/>
    <w:rsid w:val="005321A7"/>
    <w:rsid w:val="00532873"/>
    <w:rsid w:val="005328A7"/>
    <w:rsid w:val="005328B1"/>
    <w:rsid w:val="0053295D"/>
    <w:rsid w:val="00532B32"/>
    <w:rsid w:val="00532B37"/>
    <w:rsid w:val="00532B83"/>
    <w:rsid w:val="00532C7C"/>
    <w:rsid w:val="00532D51"/>
    <w:rsid w:val="00532DEE"/>
    <w:rsid w:val="00533023"/>
    <w:rsid w:val="00533070"/>
    <w:rsid w:val="005330EB"/>
    <w:rsid w:val="0053312D"/>
    <w:rsid w:val="00533589"/>
    <w:rsid w:val="00533ABC"/>
    <w:rsid w:val="005343FF"/>
    <w:rsid w:val="005344D3"/>
    <w:rsid w:val="00534883"/>
    <w:rsid w:val="00534B72"/>
    <w:rsid w:val="00534D29"/>
    <w:rsid w:val="00534E14"/>
    <w:rsid w:val="00534E78"/>
    <w:rsid w:val="00534FF5"/>
    <w:rsid w:val="00535443"/>
    <w:rsid w:val="005356A2"/>
    <w:rsid w:val="00535C2F"/>
    <w:rsid w:val="00535C90"/>
    <w:rsid w:val="00535E2C"/>
    <w:rsid w:val="0053608D"/>
    <w:rsid w:val="00537246"/>
    <w:rsid w:val="0053789A"/>
    <w:rsid w:val="00537B19"/>
    <w:rsid w:val="0054001B"/>
    <w:rsid w:val="005405A7"/>
    <w:rsid w:val="005408A4"/>
    <w:rsid w:val="00540A1F"/>
    <w:rsid w:val="00540A7D"/>
    <w:rsid w:val="00540BE7"/>
    <w:rsid w:val="005410D0"/>
    <w:rsid w:val="0054141A"/>
    <w:rsid w:val="00541595"/>
    <w:rsid w:val="005419E8"/>
    <w:rsid w:val="00541AA8"/>
    <w:rsid w:val="00541E5C"/>
    <w:rsid w:val="0054226A"/>
    <w:rsid w:val="00542341"/>
    <w:rsid w:val="00542683"/>
    <w:rsid w:val="00542AD6"/>
    <w:rsid w:val="00542C04"/>
    <w:rsid w:val="00543168"/>
    <w:rsid w:val="005431DF"/>
    <w:rsid w:val="00543317"/>
    <w:rsid w:val="00543800"/>
    <w:rsid w:val="0054380A"/>
    <w:rsid w:val="00543890"/>
    <w:rsid w:val="00543985"/>
    <w:rsid w:val="00543989"/>
    <w:rsid w:val="005440C1"/>
    <w:rsid w:val="005444F8"/>
    <w:rsid w:val="00544A1E"/>
    <w:rsid w:val="0054567C"/>
    <w:rsid w:val="005462B4"/>
    <w:rsid w:val="00546A09"/>
    <w:rsid w:val="00546C57"/>
    <w:rsid w:val="005473A4"/>
    <w:rsid w:val="00547633"/>
    <w:rsid w:val="00547F3A"/>
    <w:rsid w:val="0055051C"/>
    <w:rsid w:val="00550B00"/>
    <w:rsid w:val="00550BAE"/>
    <w:rsid w:val="005511BB"/>
    <w:rsid w:val="00551586"/>
    <w:rsid w:val="00551D69"/>
    <w:rsid w:val="00551F99"/>
    <w:rsid w:val="00551FA7"/>
    <w:rsid w:val="0055202C"/>
    <w:rsid w:val="0055230B"/>
    <w:rsid w:val="005529A9"/>
    <w:rsid w:val="00552BF4"/>
    <w:rsid w:val="00553D58"/>
    <w:rsid w:val="00553E4A"/>
    <w:rsid w:val="00554387"/>
    <w:rsid w:val="005549CB"/>
    <w:rsid w:val="005554D7"/>
    <w:rsid w:val="0055564E"/>
    <w:rsid w:val="0055594D"/>
    <w:rsid w:val="005559EA"/>
    <w:rsid w:val="00555B4A"/>
    <w:rsid w:val="00555E91"/>
    <w:rsid w:val="005562BD"/>
    <w:rsid w:val="00556535"/>
    <w:rsid w:val="0055662A"/>
    <w:rsid w:val="0055662E"/>
    <w:rsid w:val="00556633"/>
    <w:rsid w:val="00556842"/>
    <w:rsid w:val="00556872"/>
    <w:rsid w:val="00557080"/>
    <w:rsid w:val="00557693"/>
    <w:rsid w:val="00557FF5"/>
    <w:rsid w:val="00560F14"/>
    <w:rsid w:val="00561397"/>
    <w:rsid w:val="005618B1"/>
    <w:rsid w:val="00561C86"/>
    <w:rsid w:val="00562538"/>
    <w:rsid w:val="00562681"/>
    <w:rsid w:val="00562DD6"/>
    <w:rsid w:val="00563617"/>
    <w:rsid w:val="00563DAD"/>
    <w:rsid w:val="0056400A"/>
    <w:rsid w:val="00564346"/>
    <w:rsid w:val="005647A2"/>
    <w:rsid w:val="00564921"/>
    <w:rsid w:val="00564938"/>
    <w:rsid w:val="005651D7"/>
    <w:rsid w:val="00565D20"/>
    <w:rsid w:val="00565F90"/>
    <w:rsid w:val="005662FB"/>
    <w:rsid w:val="00566AE0"/>
    <w:rsid w:val="00566E30"/>
    <w:rsid w:val="00566F5A"/>
    <w:rsid w:val="00567909"/>
    <w:rsid w:val="00567A31"/>
    <w:rsid w:val="00567A7C"/>
    <w:rsid w:val="005705B4"/>
    <w:rsid w:val="00570C7E"/>
    <w:rsid w:val="00570CEE"/>
    <w:rsid w:val="00570FA5"/>
    <w:rsid w:val="005710D6"/>
    <w:rsid w:val="00571593"/>
    <w:rsid w:val="005718FC"/>
    <w:rsid w:val="00571906"/>
    <w:rsid w:val="00571DB7"/>
    <w:rsid w:val="00571E9C"/>
    <w:rsid w:val="00572758"/>
    <w:rsid w:val="00573632"/>
    <w:rsid w:val="00573FC7"/>
    <w:rsid w:val="0057426E"/>
    <w:rsid w:val="00574278"/>
    <w:rsid w:val="0057445D"/>
    <w:rsid w:val="005754AE"/>
    <w:rsid w:val="00575A10"/>
    <w:rsid w:val="00575D79"/>
    <w:rsid w:val="00575F1D"/>
    <w:rsid w:val="0057612A"/>
    <w:rsid w:val="0057688E"/>
    <w:rsid w:val="00576D46"/>
    <w:rsid w:val="005770C7"/>
    <w:rsid w:val="00577140"/>
    <w:rsid w:val="0057717C"/>
    <w:rsid w:val="00577307"/>
    <w:rsid w:val="00577327"/>
    <w:rsid w:val="00577FB2"/>
    <w:rsid w:val="0058004D"/>
    <w:rsid w:val="00580079"/>
    <w:rsid w:val="0058052D"/>
    <w:rsid w:val="0058086D"/>
    <w:rsid w:val="00580EA5"/>
    <w:rsid w:val="005813E2"/>
    <w:rsid w:val="00581B14"/>
    <w:rsid w:val="00581BE0"/>
    <w:rsid w:val="00581CF6"/>
    <w:rsid w:val="00581E96"/>
    <w:rsid w:val="00582453"/>
    <w:rsid w:val="00582A6E"/>
    <w:rsid w:val="00582EA6"/>
    <w:rsid w:val="00582F7E"/>
    <w:rsid w:val="0058309A"/>
    <w:rsid w:val="005832E4"/>
    <w:rsid w:val="00583A59"/>
    <w:rsid w:val="00583D45"/>
    <w:rsid w:val="00584176"/>
    <w:rsid w:val="00584816"/>
    <w:rsid w:val="00585177"/>
    <w:rsid w:val="005852A9"/>
    <w:rsid w:val="00585531"/>
    <w:rsid w:val="00586303"/>
    <w:rsid w:val="00586AD5"/>
    <w:rsid w:val="00586BB6"/>
    <w:rsid w:val="00586C66"/>
    <w:rsid w:val="0058733D"/>
    <w:rsid w:val="00587647"/>
    <w:rsid w:val="00587B0D"/>
    <w:rsid w:val="00590154"/>
    <w:rsid w:val="005902A4"/>
    <w:rsid w:val="005903EB"/>
    <w:rsid w:val="00590534"/>
    <w:rsid w:val="00590DC5"/>
    <w:rsid w:val="00590ED4"/>
    <w:rsid w:val="00591745"/>
    <w:rsid w:val="00591BF4"/>
    <w:rsid w:val="00591C15"/>
    <w:rsid w:val="005923C5"/>
    <w:rsid w:val="00592D20"/>
    <w:rsid w:val="00594666"/>
    <w:rsid w:val="00594741"/>
    <w:rsid w:val="0059485A"/>
    <w:rsid w:val="005948FD"/>
    <w:rsid w:val="0059509B"/>
    <w:rsid w:val="00595475"/>
    <w:rsid w:val="005959D3"/>
    <w:rsid w:val="00595CF5"/>
    <w:rsid w:val="00595D1E"/>
    <w:rsid w:val="0059668B"/>
    <w:rsid w:val="00596DBA"/>
    <w:rsid w:val="00596E70"/>
    <w:rsid w:val="00596EBD"/>
    <w:rsid w:val="00597B9B"/>
    <w:rsid w:val="005A043C"/>
    <w:rsid w:val="005A0472"/>
    <w:rsid w:val="005A062B"/>
    <w:rsid w:val="005A0E6C"/>
    <w:rsid w:val="005A13E3"/>
    <w:rsid w:val="005A158C"/>
    <w:rsid w:val="005A15A9"/>
    <w:rsid w:val="005A1725"/>
    <w:rsid w:val="005A1E66"/>
    <w:rsid w:val="005A245E"/>
    <w:rsid w:val="005A28A3"/>
    <w:rsid w:val="005A2B5D"/>
    <w:rsid w:val="005A2B83"/>
    <w:rsid w:val="005A368D"/>
    <w:rsid w:val="005A37F2"/>
    <w:rsid w:val="005A40AB"/>
    <w:rsid w:val="005A4631"/>
    <w:rsid w:val="005A4986"/>
    <w:rsid w:val="005A4F52"/>
    <w:rsid w:val="005A508B"/>
    <w:rsid w:val="005A5837"/>
    <w:rsid w:val="005A5966"/>
    <w:rsid w:val="005A5B73"/>
    <w:rsid w:val="005A5C0F"/>
    <w:rsid w:val="005A5CCD"/>
    <w:rsid w:val="005A5CD3"/>
    <w:rsid w:val="005A5D42"/>
    <w:rsid w:val="005A5D77"/>
    <w:rsid w:val="005A61EA"/>
    <w:rsid w:val="005A69A3"/>
    <w:rsid w:val="005A6A73"/>
    <w:rsid w:val="005A7573"/>
    <w:rsid w:val="005A7BE8"/>
    <w:rsid w:val="005A7FCE"/>
    <w:rsid w:val="005B006F"/>
    <w:rsid w:val="005B0B87"/>
    <w:rsid w:val="005B0E76"/>
    <w:rsid w:val="005B0F05"/>
    <w:rsid w:val="005B128F"/>
    <w:rsid w:val="005B1602"/>
    <w:rsid w:val="005B2330"/>
    <w:rsid w:val="005B2F4E"/>
    <w:rsid w:val="005B32A1"/>
    <w:rsid w:val="005B37EF"/>
    <w:rsid w:val="005B397C"/>
    <w:rsid w:val="005B3CDA"/>
    <w:rsid w:val="005B41A8"/>
    <w:rsid w:val="005B454F"/>
    <w:rsid w:val="005B48C8"/>
    <w:rsid w:val="005B491D"/>
    <w:rsid w:val="005B4C63"/>
    <w:rsid w:val="005B4DD2"/>
    <w:rsid w:val="005B53A3"/>
    <w:rsid w:val="005B57EA"/>
    <w:rsid w:val="005B58E7"/>
    <w:rsid w:val="005B5BF9"/>
    <w:rsid w:val="005B5D7B"/>
    <w:rsid w:val="005B66DC"/>
    <w:rsid w:val="005B69AB"/>
    <w:rsid w:val="005B6A15"/>
    <w:rsid w:val="005B6D9C"/>
    <w:rsid w:val="005B6E62"/>
    <w:rsid w:val="005B71EA"/>
    <w:rsid w:val="005B7292"/>
    <w:rsid w:val="005B73B8"/>
    <w:rsid w:val="005B7756"/>
    <w:rsid w:val="005C07E6"/>
    <w:rsid w:val="005C0E22"/>
    <w:rsid w:val="005C1400"/>
    <w:rsid w:val="005C177C"/>
    <w:rsid w:val="005C1BAE"/>
    <w:rsid w:val="005C211B"/>
    <w:rsid w:val="005C2616"/>
    <w:rsid w:val="005C26AE"/>
    <w:rsid w:val="005C27B7"/>
    <w:rsid w:val="005C2812"/>
    <w:rsid w:val="005C2B11"/>
    <w:rsid w:val="005C2BA4"/>
    <w:rsid w:val="005C33AA"/>
    <w:rsid w:val="005C33CB"/>
    <w:rsid w:val="005C3584"/>
    <w:rsid w:val="005C358C"/>
    <w:rsid w:val="005C3E46"/>
    <w:rsid w:val="005C408C"/>
    <w:rsid w:val="005C448D"/>
    <w:rsid w:val="005C44F0"/>
    <w:rsid w:val="005C4670"/>
    <w:rsid w:val="005C4EA5"/>
    <w:rsid w:val="005C50E2"/>
    <w:rsid w:val="005C581B"/>
    <w:rsid w:val="005C5C76"/>
    <w:rsid w:val="005C5F39"/>
    <w:rsid w:val="005C6BDB"/>
    <w:rsid w:val="005C6E16"/>
    <w:rsid w:val="005C78BA"/>
    <w:rsid w:val="005C7A0A"/>
    <w:rsid w:val="005D10AF"/>
    <w:rsid w:val="005D1448"/>
    <w:rsid w:val="005D1FD5"/>
    <w:rsid w:val="005D286E"/>
    <w:rsid w:val="005D28BC"/>
    <w:rsid w:val="005D2DB7"/>
    <w:rsid w:val="005D36D7"/>
    <w:rsid w:val="005D3B4A"/>
    <w:rsid w:val="005D43B7"/>
    <w:rsid w:val="005D4B7E"/>
    <w:rsid w:val="005D4E99"/>
    <w:rsid w:val="005D508B"/>
    <w:rsid w:val="005D50C7"/>
    <w:rsid w:val="005D59E1"/>
    <w:rsid w:val="005D5C8F"/>
    <w:rsid w:val="005D6139"/>
    <w:rsid w:val="005D62BD"/>
    <w:rsid w:val="005D62DC"/>
    <w:rsid w:val="005D65C8"/>
    <w:rsid w:val="005D697B"/>
    <w:rsid w:val="005D72BC"/>
    <w:rsid w:val="005D75C3"/>
    <w:rsid w:val="005D762D"/>
    <w:rsid w:val="005D7816"/>
    <w:rsid w:val="005D792B"/>
    <w:rsid w:val="005D7B87"/>
    <w:rsid w:val="005D7D49"/>
    <w:rsid w:val="005D7D7E"/>
    <w:rsid w:val="005E034A"/>
    <w:rsid w:val="005E10AB"/>
    <w:rsid w:val="005E1101"/>
    <w:rsid w:val="005E13CB"/>
    <w:rsid w:val="005E15E7"/>
    <w:rsid w:val="005E2D95"/>
    <w:rsid w:val="005E3AD2"/>
    <w:rsid w:val="005E41D0"/>
    <w:rsid w:val="005E4937"/>
    <w:rsid w:val="005E4EF8"/>
    <w:rsid w:val="005E5119"/>
    <w:rsid w:val="005E5728"/>
    <w:rsid w:val="005E5736"/>
    <w:rsid w:val="005E62BF"/>
    <w:rsid w:val="005E6463"/>
    <w:rsid w:val="005E64BE"/>
    <w:rsid w:val="005E72E8"/>
    <w:rsid w:val="005E7384"/>
    <w:rsid w:val="005E758E"/>
    <w:rsid w:val="005E7AA3"/>
    <w:rsid w:val="005E7B07"/>
    <w:rsid w:val="005E7B85"/>
    <w:rsid w:val="005E7F21"/>
    <w:rsid w:val="005F0D8C"/>
    <w:rsid w:val="005F10A3"/>
    <w:rsid w:val="005F10F3"/>
    <w:rsid w:val="005F1147"/>
    <w:rsid w:val="005F1364"/>
    <w:rsid w:val="005F16C5"/>
    <w:rsid w:val="005F16D0"/>
    <w:rsid w:val="005F1A63"/>
    <w:rsid w:val="005F1C6A"/>
    <w:rsid w:val="005F1DC4"/>
    <w:rsid w:val="005F20C2"/>
    <w:rsid w:val="005F216C"/>
    <w:rsid w:val="005F2284"/>
    <w:rsid w:val="005F2F30"/>
    <w:rsid w:val="005F31B6"/>
    <w:rsid w:val="005F32AC"/>
    <w:rsid w:val="005F3F22"/>
    <w:rsid w:val="005F4F1F"/>
    <w:rsid w:val="005F50F9"/>
    <w:rsid w:val="005F579C"/>
    <w:rsid w:val="005F5D9B"/>
    <w:rsid w:val="005F680A"/>
    <w:rsid w:val="005F705D"/>
    <w:rsid w:val="005F7109"/>
    <w:rsid w:val="005F742A"/>
    <w:rsid w:val="005F7635"/>
    <w:rsid w:val="005F7A21"/>
    <w:rsid w:val="00600330"/>
    <w:rsid w:val="00600494"/>
    <w:rsid w:val="006004C6"/>
    <w:rsid w:val="0060056D"/>
    <w:rsid w:val="006007F1"/>
    <w:rsid w:val="00600961"/>
    <w:rsid w:val="00600A04"/>
    <w:rsid w:val="00600D70"/>
    <w:rsid w:val="00600D90"/>
    <w:rsid w:val="00600DE0"/>
    <w:rsid w:val="006011C7"/>
    <w:rsid w:val="0060147F"/>
    <w:rsid w:val="006018BB"/>
    <w:rsid w:val="00601BA9"/>
    <w:rsid w:val="00601CDD"/>
    <w:rsid w:val="006021AD"/>
    <w:rsid w:val="00602495"/>
    <w:rsid w:val="00602749"/>
    <w:rsid w:val="00602C2A"/>
    <w:rsid w:val="00603214"/>
    <w:rsid w:val="006036D4"/>
    <w:rsid w:val="00603A85"/>
    <w:rsid w:val="00603BF9"/>
    <w:rsid w:val="00603D6C"/>
    <w:rsid w:val="00603EC4"/>
    <w:rsid w:val="006040B8"/>
    <w:rsid w:val="00604262"/>
    <w:rsid w:val="00604294"/>
    <w:rsid w:val="00604541"/>
    <w:rsid w:val="006045D8"/>
    <w:rsid w:val="00604B76"/>
    <w:rsid w:val="00604C99"/>
    <w:rsid w:val="00604DBF"/>
    <w:rsid w:val="00605431"/>
    <w:rsid w:val="006057C8"/>
    <w:rsid w:val="00605851"/>
    <w:rsid w:val="00605C71"/>
    <w:rsid w:val="00606689"/>
    <w:rsid w:val="00606B5B"/>
    <w:rsid w:val="00606CC7"/>
    <w:rsid w:val="00606CCB"/>
    <w:rsid w:val="00606D0B"/>
    <w:rsid w:val="00606E2A"/>
    <w:rsid w:val="00606E60"/>
    <w:rsid w:val="00607B99"/>
    <w:rsid w:val="00607B9C"/>
    <w:rsid w:val="00610302"/>
    <w:rsid w:val="0061064A"/>
    <w:rsid w:val="00610E93"/>
    <w:rsid w:val="00611E06"/>
    <w:rsid w:val="00612443"/>
    <w:rsid w:val="006125D0"/>
    <w:rsid w:val="006125D2"/>
    <w:rsid w:val="0061270C"/>
    <w:rsid w:val="0061352B"/>
    <w:rsid w:val="0061395E"/>
    <w:rsid w:val="00613E0B"/>
    <w:rsid w:val="00613F10"/>
    <w:rsid w:val="0061417D"/>
    <w:rsid w:val="006141F3"/>
    <w:rsid w:val="006144B4"/>
    <w:rsid w:val="00614DA0"/>
    <w:rsid w:val="00615723"/>
    <w:rsid w:val="00615AAB"/>
    <w:rsid w:val="0061620E"/>
    <w:rsid w:val="00616470"/>
    <w:rsid w:val="0061652F"/>
    <w:rsid w:val="00616ACE"/>
    <w:rsid w:val="00616C49"/>
    <w:rsid w:val="00616D1E"/>
    <w:rsid w:val="00617411"/>
    <w:rsid w:val="00617483"/>
    <w:rsid w:val="006179AE"/>
    <w:rsid w:val="00617BAE"/>
    <w:rsid w:val="00617C32"/>
    <w:rsid w:val="00617EE5"/>
    <w:rsid w:val="00617EED"/>
    <w:rsid w:val="00620091"/>
    <w:rsid w:val="00620515"/>
    <w:rsid w:val="00620947"/>
    <w:rsid w:val="00620A99"/>
    <w:rsid w:val="00620B84"/>
    <w:rsid w:val="006212E8"/>
    <w:rsid w:val="0062185D"/>
    <w:rsid w:val="00621961"/>
    <w:rsid w:val="00621E44"/>
    <w:rsid w:val="00621FD2"/>
    <w:rsid w:val="00622CAA"/>
    <w:rsid w:val="0062300E"/>
    <w:rsid w:val="00623533"/>
    <w:rsid w:val="006235D4"/>
    <w:rsid w:val="00624835"/>
    <w:rsid w:val="00624B4A"/>
    <w:rsid w:val="00624C41"/>
    <w:rsid w:val="00624C59"/>
    <w:rsid w:val="00625074"/>
    <w:rsid w:val="00625077"/>
    <w:rsid w:val="00625141"/>
    <w:rsid w:val="00625492"/>
    <w:rsid w:val="00625882"/>
    <w:rsid w:val="00625EE4"/>
    <w:rsid w:val="00626139"/>
    <w:rsid w:val="006264A7"/>
    <w:rsid w:val="006264B0"/>
    <w:rsid w:val="00626517"/>
    <w:rsid w:val="00626978"/>
    <w:rsid w:val="00626DA5"/>
    <w:rsid w:val="0062710F"/>
    <w:rsid w:val="00627619"/>
    <w:rsid w:val="00627BA5"/>
    <w:rsid w:val="00627CA7"/>
    <w:rsid w:val="006306EC"/>
    <w:rsid w:val="00630AA0"/>
    <w:rsid w:val="00630BCB"/>
    <w:rsid w:val="00630C9D"/>
    <w:rsid w:val="00631905"/>
    <w:rsid w:val="00631ACB"/>
    <w:rsid w:val="00631DC7"/>
    <w:rsid w:val="0063213E"/>
    <w:rsid w:val="00632EEF"/>
    <w:rsid w:val="00632F6A"/>
    <w:rsid w:val="00632FB1"/>
    <w:rsid w:val="00633149"/>
    <w:rsid w:val="00633211"/>
    <w:rsid w:val="00633478"/>
    <w:rsid w:val="006339FA"/>
    <w:rsid w:val="00633CAD"/>
    <w:rsid w:val="00634735"/>
    <w:rsid w:val="00634797"/>
    <w:rsid w:val="006348DF"/>
    <w:rsid w:val="00634C40"/>
    <w:rsid w:val="00634D63"/>
    <w:rsid w:val="0063502D"/>
    <w:rsid w:val="0063519B"/>
    <w:rsid w:val="00635A51"/>
    <w:rsid w:val="006360FF"/>
    <w:rsid w:val="00636E69"/>
    <w:rsid w:val="00636FE6"/>
    <w:rsid w:val="006373E7"/>
    <w:rsid w:val="00637447"/>
    <w:rsid w:val="0063752C"/>
    <w:rsid w:val="00637B38"/>
    <w:rsid w:val="00640F04"/>
    <w:rsid w:val="006410B5"/>
    <w:rsid w:val="00641215"/>
    <w:rsid w:val="00641229"/>
    <w:rsid w:val="00641374"/>
    <w:rsid w:val="006417BB"/>
    <w:rsid w:val="00641B01"/>
    <w:rsid w:val="00641C74"/>
    <w:rsid w:val="0064265C"/>
    <w:rsid w:val="00642806"/>
    <w:rsid w:val="00642952"/>
    <w:rsid w:val="00642FE3"/>
    <w:rsid w:val="006433AE"/>
    <w:rsid w:val="006439B8"/>
    <w:rsid w:val="00643C0B"/>
    <w:rsid w:val="00643E69"/>
    <w:rsid w:val="00644665"/>
    <w:rsid w:val="00644702"/>
    <w:rsid w:val="006456BC"/>
    <w:rsid w:val="006456F6"/>
    <w:rsid w:val="00645BF0"/>
    <w:rsid w:val="00645D55"/>
    <w:rsid w:val="00646027"/>
    <w:rsid w:val="00646838"/>
    <w:rsid w:val="006468D8"/>
    <w:rsid w:val="00647473"/>
    <w:rsid w:val="006475C6"/>
    <w:rsid w:val="00650150"/>
    <w:rsid w:val="00650244"/>
    <w:rsid w:val="006502BE"/>
    <w:rsid w:val="00650311"/>
    <w:rsid w:val="00650BE6"/>
    <w:rsid w:val="006511A9"/>
    <w:rsid w:val="006511C6"/>
    <w:rsid w:val="00651319"/>
    <w:rsid w:val="00651D2F"/>
    <w:rsid w:val="0065219D"/>
    <w:rsid w:val="0065265D"/>
    <w:rsid w:val="00652679"/>
    <w:rsid w:val="00652D7D"/>
    <w:rsid w:val="00652DCD"/>
    <w:rsid w:val="00652DD6"/>
    <w:rsid w:val="00653696"/>
    <w:rsid w:val="00653AE6"/>
    <w:rsid w:val="00653DB2"/>
    <w:rsid w:val="006548F8"/>
    <w:rsid w:val="00654A7A"/>
    <w:rsid w:val="00654D15"/>
    <w:rsid w:val="00655914"/>
    <w:rsid w:val="00655B0F"/>
    <w:rsid w:val="00656055"/>
    <w:rsid w:val="00656C48"/>
    <w:rsid w:val="00656EC0"/>
    <w:rsid w:val="00657430"/>
    <w:rsid w:val="00657624"/>
    <w:rsid w:val="00657729"/>
    <w:rsid w:val="00657AE7"/>
    <w:rsid w:val="006602B9"/>
    <w:rsid w:val="006602FE"/>
    <w:rsid w:val="0066070C"/>
    <w:rsid w:val="00660F95"/>
    <w:rsid w:val="0066101B"/>
    <w:rsid w:val="00661408"/>
    <w:rsid w:val="006614C9"/>
    <w:rsid w:val="006619B7"/>
    <w:rsid w:val="00661A80"/>
    <w:rsid w:val="00661CD8"/>
    <w:rsid w:val="006624D0"/>
    <w:rsid w:val="0066270D"/>
    <w:rsid w:val="00662BF1"/>
    <w:rsid w:val="00662F57"/>
    <w:rsid w:val="006632FA"/>
    <w:rsid w:val="006634BB"/>
    <w:rsid w:val="0066413D"/>
    <w:rsid w:val="006643D3"/>
    <w:rsid w:val="006644B2"/>
    <w:rsid w:val="006648B7"/>
    <w:rsid w:val="0066508A"/>
    <w:rsid w:val="00665250"/>
    <w:rsid w:val="006652A3"/>
    <w:rsid w:val="0066590A"/>
    <w:rsid w:val="00665C77"/>
    <w:rsid w:val="006664AC"/>
    <w:rsid w:val="00666643"/>
    <w:rsid w:val="00666726"/>
    <w:rsid w:val="00666751"/>
    <w:rsid w:val="00666779"/>
    <w:rsid w:val="006673DC"/>
    <w:rsid w:val="0066780D"/>
    <w:rsid w:val="00667D33"/>
    <w:rsid w:val="006701DF"/>
    <w:rsid w:val="00670DEB"/>
    <w:rsid w:val="00672784"/>
    <w:rsid w:val="006729E3"/>
    <w:rsid w:val="00672E4F"/>
    <w:rsid w:val="00672EA6"/>
    <w:rsid w:val="0067312F"/>
    <w:rsid w:val="0067363A"/>
    <w:rsid w:val="006736DF"/>
    <w:rsid w:val="006738F0"/>
    <w:rsid w:val="006739DD"/>
    <w:rsid w:val="0067477D"/>
    <w:rsid w:val="00674B26"/>
    <w:rsid w:val="00675313"/>
    <w:rsid w:val="006756D1"/>
    <w:rsid w:val="00675CD5"/>
    <w:rsid w:val="00675FD1"/>
    <w:rsid w:val="00676898"/>
    <w:rsid w:val="00676B3B"/>
    <w:rsid w:val="00676B84"/>
    <w:rsid w:val="00676EE2"/>
    <w:rsid w:val="00677109"/>
    <w:rsid w:val="0067728C"/>
    <w:rsid w:val="006774BE"/>
    <w:rsid w:val="0068092E"/>
    <w:rsid w:val="00680A8F"/>
    <w:rsid w:val="00680C45"/>
    <w:rsid w:val="00680CA5"/>
    <w:rsid w:val="0068105D"/>
    <w:rsid w:val="00681742"/>
    <w:rsid w:val="006825FC"/>
    <w:rsid w:val="00682FC5"/>
    <w:rsid w:val="0068315C"/>
    <w:rsid w:val="0068340B"/>
    <w:rsid w:val="00683418"/>
    <w:rsid w:val="00683554"/>
    <w:rsid w:val="006836C0"/>
    <w:rsid w:val="0068442D"/>
    <w:rsid w:val="00684AF7"/>
    <w:rsid w:val="00684B32"/>
    <w:rsid w:val="00684E33"/>
    <w:rsid w:val="00685044"/>
    <w:rsid w:val="00685555"/>
    <w:rsid w:val="00685615"/>
    <w:rsid w:val="006859F5"/>
    <w:rsid w:val="00685A3A"/>
    <w:rsid w:val="00685A8F"/>
    <w:rsid w:val="00685B4B"/>
    <w:rsid w:val="0068606E"/>
    <w:rsid w:val="0068615E"/>
    <w:rsid w:val="0068628A"/>
    <w:rsid w:val="0068629A"/>
    <w:rsid w:val="00686CBE"/>
    <w:rsid w:val="00686FDA"/>
    <w:rsid w:val="00687053"/>
    <w:rsid w:val="006875BD"/>
    <w:rsid w:val="006877AB"/>
    <w:rsid w:val="00690697"/>
    <w:rsid w:val="006906B4"/>
    <w:rsid w:val="00690806"/>
    <w:rsid w:val="00690996"/>
    <w:rsid w:val="00690C62"/>
    <w:rsid w:val="00691151"/>
    <w:rsid w:val="006912F9"/>
    <w:rsid w:val="00691AEA"/>
    <w:rsid w:val="00691BB9"/>
    <w:rsid w:val="006927D2"/>
    <w:rsid w:val="00692874"/>
    <w:rsid w:val="00692B87"/>
    <w:rsid w:val="00692EB9"/>
    <w:rsid w:val="006931E0"/>
    <w:rsid w:val="00693230"/>
    <w:rsid w:val="00693473"/>
    <w:rsid w:val="0069354D"/>
    <w:rsid w:val="00693875"/>
    <w:rsid w:val="00693CA0"/>
    <w:rsid w:val="00693F73"/>
    <w:rsid w:val="006942DF"/>
    <w:rsid w:val="00694610"/>
    <w:rsid w:val="006948C8"/>
    <w:rsid w:val="00694F4D"/>
    <w:rsid w:val="006950FB"/>
    <w:rsid w:val="006951E9"/>
    <w:rsid w:val="0069592E"/>
    <w:rsid w:val="00695BFE"/>
    <w:rsid w:val="00695FB8"/>
    <w:rsid w:val="00696179"/>
    <w:rsid w:val="006964DF"/>
    <w:rsid w:val="00696A22"/>
    <w:rsid w:val="00696C93"/>
    <w:rsid w:val="00696DD8"/>
    <w:rsid w:val="00696F84"/>
    <w:rsid w:val="00697D5C"/>
    <w:rsid w:val="006A0872"/>
    <w:rsid w:val="006A09B2"/>
    <w:rsid w:val="006A0CDB"/>
    <w:rsid w:val="006A2444"/>
    <w:rsid w:val="006A287C"/>
    <w:rsid w:val="006A2CB6"/>
    <w:rsid w:val="006A2CFA"/>
    <w:rsid w:val="006A2EFD"/>
    <w:rsid w:val="006A38BC"/>
    <w:rsid w:val="006A398A"/>
    <w:rsid w:val="006A44FB"/>
    <w:rsid w:val="006A46C7"/>
    <w:rsid w:val="006A4792"/>
    <w:rsid w:val="006A4A3B"/>
    <w:rsid w:val="006A4D7F"/>
    <w:rsid w:val="006A4DE9"/>
    <w:rsid w:val="006A5095"/>
    <w:rsid w:val="006A51C3"/>
    <w:rsid w:val="006A51EE"/>
    <w:rsid w:val="006A5225"/>
    <w:rsid w:val="006A5358"/>
    <w:rsid w:val="006A55E9"/>
    <w:rsid w:val="006A5869"/>
    <w:rsid w:val="006A5952"/>
    <w:rsid w:val="006A5B02"/>
    <w:rsid w:val="006A5D8A"/>
    <w:rsid w:val="006A617B"/>
    <w:rsid w:val="006A7E3D"/>
    <w:rsid w:val="006A7F61"/>
    <w:rsid w:val="006B019F"/>
    <w:rsid w:val="006B04D9"/>
    <w:rsid w:val="006B0B64"/>
    <w:rsid w:val="006B0ED8"/>
    <w:rsid w:val="006B0F32"/>
    <w:rsid w:val="006B1593"/>
    <w:rsid w:val="006B1616"/>
    <w:rsid w:val="006B2023"/>
    <w:rsid w:val="006B206C"/>
    <w:rsid w:val="006B2B4D"/>
    <w:rsid w:val="006B2D22"/>
    <w:rsid w:val="006B2EEB"/>
    <w:rsid w:val="006B32C8"/>
    <w:rsid w:val="006B3D55"/>
    <w:rsid w:val="006B3FB9"/>
    <w:rsid w:val="006B3FCF"/>
    <w:rsid w:val="006B4207"/>
    <w:rsid w:val="006B4AEF"/>
    <w:rsid w:val="006B4CAE"/>
    <w:rsid w:val="006B4E7B"/>
    <w:rsid w:val="006B4E7D"/>
    <w:rsid w:val="006B520F"/>
    <w:rsid w:val="006B5366"/>
    <w:rsid w:val="006B53A6"/>
    <w:rsid w:val="006B5C44"/>
    <w:rsid w:val="006B6136"/>
    <w:rsid w:val="006B6C08"/>
    <w:rsid w:val="006B6E0C"/>
    <w:rsid w:val="006B7B59"/>
    <w:rsid w:val="006B7B9E"/>
    <w:rsid w:val="006B7DC9"/>
    <w:rsid w:val="006C036E"/>
    <w:rsid w:val="006C0439"/>
    <w:rsid w:val="006C055E"/>
    <w:rsid w:val="006C0752"/>
    <w:rsid w:val="006C0B0D"/>
    <w:rsid w:val="006C10F8"/>
    <w:rsid w:val="006C129B"/>
    <w:rsid w:val="006C1572"/>
    <w:rsid w:val="006C180B"/>
    <w:rsid w:val="006C2306"/>
    <w:rsid w:val="006C259C"/>
    <w:rsid w:val="006C25D6"/>
    <w:rsid w:val="006C2CE0"/>
    <w:rsid w:val="006C2D82"/>
    <w:rsid w:val="006C2F1E"/>
    <w:rsid w:val="006C2F57"/>
    <w:rsid w:val="006C3E42"/>
    <w:rsid w:val="006C4291"/>
    <w:rsid w:val="006C4344"/>
    <w:rsid w:val="006C4D0B"/>
    <w:rsid w:val="006C4E2D"/>
    <w:rsid w:val="006C57D1"/>
    <w:rsid w:val="006C6334"/>
    <w:rsid w:val="006C66B8"/>
    <w:rsid w:val="006C688F"/>
    <w:rsid w:val="006C718D"/>
    <w:rsid w:val="006C7621"/>
    <w:rsid w:val="006C769B"/>
    <w:rsid w:val="006C7771"/>
    <w:rsid w:val="006C7830"/>
    <w:rsid w:val="006C7F8F"/>
    <w:rsid w:val="006D0837"/>
    <w:rsid w:val="006D0BF0"/>
    <w:rsid w:val="006D102B"/>
    <w:rsid w:val="006D11EA"/>
    <w:rsid w:val="006D1715"/>
    <w:rsid w:val="006D183F"/>
    <w:rsid w:val="006D1B78"/>
    <w:rsid w:val="006D1C90"/>
    <w:rsid w:val="006D230E"/>
    <w:rsid w:val="006D2ACA"/>
    <w:rsid w:val="006D2E81"/>
    <w:rsid w:val="006D3024"/>
    <w:rsid w:val="006D3040"/>
    <w:rsid w:val="006D3146"/>
    <w:rsid w:val="006D3E9F"/>
    <w:rsid w:val="006D409C"/>
    <w:rsid w:val="006D494B"/>
    <w:rsid w:val="006D4B38"/>
    <w:rsid w:val="006D4D45"/>
    <w:rsid w:val="006D4E88"/>
    <w:rsid w:val="006D4F07"/>
    <w:rsid w:val="006D52E3"/>
    <w:rsid w:val="006D5428"/>
    <w:rsid w:val="006D59DA"/>
    <w:rsid w:val="006D614E"/>
    <w:rsid w:val="006D615A"/>
    <w:rsid w:val="006D624B"/>
    <w:rsid w:val="006D62B1"/>
    <w:rsid w:val="006D65A8"/>
    <w:rsid w:val="006D6B90"/>
    <w:rsid w:val="006D6DB2"/>
    <w:rsid w:val="006D712D"/>
    <w:rsid w:val="006D7D8D"/>
    <w:rsid w:val="006E0390"/>
    <w:rsid w:val="006E03FC"/>
    <w:rsid w:val="006E15F4"/>
    <w:rsid w:val="006E18EC"/>
    <w:rsid w:val="006E1BF3"/>
    <w:rsid w:val="006E2117"/>
    <w:rsid w:val="006E227B"/>
    <w:rsid w:val="006E22D8"/>
    <w:rsid w:val="006E287C"/>
    <w:rsid w:val="006E293A"/>
    <w:rsid w:val="006E2C0D"/>
    <w:rsid w:val="006E3638"/>
    <w:rsid w:val="006E3F19"/>
    <w:rsid w:val="006E3FA8"/>
    <w:rsid w:val="006E3FE5"/>
    <w:rsid w:val="006E3FE6"/>
    <w:rsid w:val="006E44BE"/>
    <w:rsid w:val="006E471E"/>
    <w:rsid w:val="006E4C77"/>
    <w:rsid w:val="006E526F"/>
    <w:rsid w:val="006E5550"/>
    <w:rsid w:val="006E5AC2"/>
    <w:rsid w:val="006E60B0"/>
    <w:rsid w:val="006E654C"/>
    <w:rsid w:val="006E67EC"/>
    <w:rsid w:val="006E764F"/>
    <w:rsid w:val="006E7EFE"/>
    <w:rsid w:val="006F084C"/>
    <w:rsid w:val="006F0891"/>
    <w:rsid w:val="006F0BC2"/>
    <w:rsid w:val="006F0D7E"/>
    <w:rsid w:val="006F10FF"/>
    <w:rsid w:val="006F13FC"/>
    <w:rsid w:val="006F1B97"/>
    <w:rsid w:val="006F1D19"/>
    <w:rsid w:val="006F1DFC"/>
    <w:rsid w:val="006F2441"/>
    <w:rsid w:val="006F2499"/>
    <w:rsid w:val="006F2785"/>
    <w:rsid w:val="006F2A6A"/>
    <w:rsid w:val="006F2B8A"/>
    <w:rsid w:val="006F2D61"/>
    <w:rsid w:val="006F2E07"/>
    <w:rsid w:val="006F3253"/>
    <w:rsid w:val="006F4378"/>
    <w:rsid w:val="006F493B"/>
    <w:rsid w:val="006F4B8B"/>
    <w:rsid w:val="006F4F9B"/>
    <w:rsid w:val="006F500C"/>
    <w:rsid w:val="006F5C96"/>
    <w:rsid w:val="006F5FBF"/>
    <w:rsid w:val="006F67A2"/>
    <w:rsid w:val="006F6BB0"/>
    <w:rsid w:val="006F70C0"/>
    <w:rsid w:val="006F7324"/>
    <w:rsid w:val="006F7539"/>
    <w:rsid w:val="006F7580"/>
    <w:rsid w:val="006F764C"/>
    <w:rsid w:val="006F774F"/>
    <w:rsid w:val="006F784E"/>
    <w:rsid w:val="007002AE"/>
    <w:rsid w:val="007008F1"/>
    <w:rsid w:val="00701167"/>
    <w:rsid w:val="00702571"/>
    <w:rsid w:val="00702601"/>
    <w:rsid w:val="00702952"/>
    <w:rsid w:val="007032F9"/>
    <w:rsid w:val="007035FC"/>
    <w:rsid w:val="007048DA"/>
    <w:rsid w:val="00704A48"/>
    <w:rsid w:val="00704A7B"/>
    <w:rsid w:val="00704C35"/>
    <w:rsid w:val="00704CF8"/>
    <w:rsid w:val="0070505A"/>
    <w:rsid w:val="0070527D"/>
    <w:rsid w:val="00705F8A"/>
    <w:rsid w:val="007060CD"/>
    <w:rsid w:val="00706266"/>
    <w:rsid w:val="00706481"/>
    <w:rsid w:val="007064CC"/>
    <w:rsid w:val="0070670C"/>
    <w:rsid w:val="00707266"/>
    <w:rsid w:val="00707684"/>
    <w:rsid w:val="007078AF"/>
    <w:rsid w:val="00707F76"/>
    <w:rsid w:val="0071006F"/>
    <w:rsid w:val="0071101B"/>
    <w:rsid w:val="0071102E"/>
    <w:rsid w:val="00711278"/>
    <w:rsid w:val="00711A42"/>
    <w:rsid w:val="00711BEB"/>
    <w:rsid w:val="00711C2E"/>
    <w:rsid w:val="00711DD3"/>
    <w:rsid w:val="0071237E"/>
    <w:rsid w:val="00713024"/>
    <w:rsid w:val="00713690"/>
    <w:rsid w:val="00713E0C"/>
    <w:rsid w:val="00713EFD"/>
    <w:rsid w:val="00714775"/>
    <w:rsid w:val="00714856"/>
    <w:rsid w:val="00714897"/>
    <w:rsid w:val="00714A7C"/>
    <w:rsid w:val="00714A8B"/>
    <w:rsid w:val="00714BF7"/>
    <w:rsid w:val="00714F3F"/>
    <w:rsid w:val="00715D04"/>
    <w:rsid w:val="00715D36"/>
    <w:rsid w:val="00715D3E"/>
    <w:rsid w:val="00715E42"/>
    <w:rsid w:val="00716506"/>
    <w:rsid w:val="007166A3"/>
    <w:rsid w:val="00717025"/>
    <w:rsid w:val="007176DB"/>
    <w:rsid w:val="0071775E"/>
    <w:rsid w:val="00717867"/>
    <w:rsid w:val="007178D2"/>
    <w:rsid w:val="007203C6"/>
    <w:rsid w:val="007203F5"/>
    <w:rsid w:val="0072057E"/>
    <w:rsid w:val="00720D37"/>
    <w:rsid w:val="0072117B"/>
    <w:rsid w:val="0072188C"/>
    <w:rsid w:val="0072193D"/>
    <w:rsid w:val="00721C0A"/>
    <w:rsid w:val="00721D8C"/>
    <w:rsid w:val="00722992"/>
    <w:rsid w:val="00723DC4"/>
    <w:rsid w:val="00723FA4"/>
    <w:rsid w:val="00724AE4"/>
    <w:rsid w:val="00724C7A"/>
    <w:rsid w:val="00725129"/>
    <w:rsid w:val="0072614A"/>
    <w:rsid w:val="0072620E"/>
    <w:rsid w:val="0072627D"/>
    <w:rsid w:val="00726B40"/>
    <w:rsid w:val="00726E6B"/>
    <w:rsid w:val="007270EC"/>
    <w:rsid w:val="0072712F"/>
    <w:rsid w:val="00727431"/>
    <w:rsid w:val="00727616"/>
    <w:rsid w:val="00727635"/>
    <w:rsid w:val="007301E1"/>
    <w:rsid w:val="007302AE"/>
    <w:rsid w:val="00730591"/>
    <w:rsid w:val="00731124"/>
    <w:rsid w:val="007313AE"/>
    <w:rsid w:val="00731465"/>
    <w:rsid w:val="00731FB6"/>
    <w:rsid w:val="00732270"/>
    <w:rsid w:val="00732446"/>
    <w:rsid w:val="00732B4A"/>
    <w:rsid w:val="00732D31"/>
    <w:rsid w:val="0073338B"/>
    <w:rsid w:val="00733EEE"/>
    <w:rsid w:val="007344B2"/>
    <w:rsid w:val="00735142"/>
    <w:rsid w:val="007352A7"/>
    <w:rsid w:val="00735550"/>
    <w:rsid w:val="00735623"/>
    <w:rsid w:val="00735664"/>
    <w:rsid w:val="00735E4C"/>
    <w:rsid w:val="00735EC3"/>
    <w:rsid w:val="0073633F"/>
    <w:rsid w:val="00736613"/>
    <w:rsid w:val="00736794"/>
    <w:rsid w:val="00736CF5"/>
    <w:rsid w:val="00736FEE"/>
    <w:rsid w:val="00737042"/>
    <w:rsid w:val="00737092"/>
    <w:rsid w:val="007370D4"/>
    <w:rsid w:val="0073726E"/>
    <w:rsid w:val="007376B4"/>
    <w:rsid w:val="00737764"/>
    <w:rsid w:val="00737C73"/>
    <w:rsid w:val="00737FDD"/>
    <w:rsid w:val="00740567"/>
    <w:rsid w:val="00740CB8"/>
    <w:rsid w:val="00740E7E"/>
    <w:rsid w:val="007412FA"/>
    <w:rsid w:val="00741726"/>
    <w:rsid w:val="00742239"/>
    <w:rsid w:val="007422A0"/>
    <w:rsid w:val="007423D2"/>
    <w:rsid w:val="00742582"/>
    <w:rsid w:val="007427B3"/>
    <w:rsid w:val="00742810"/>
    <w:rsid w:val="00742855"/>
    <w:rsid w:val="00742CA3"/>
    <w:rsid w:val="00742FC1"/>
    <w:rsid w:val="00743011"/>
    <w:rsid w:val="00743113"/>
    <w:rsid w:val="00743568"/>
    <w:rsid w:val="007437BA"/>
    <w:rsid w:val="00743D17"/>
    <w:rsid w:val="00743E54"/>
    <w:rsid w:val="0074440B"/>
    <w:rsid w:val="00744F18"/>
    <w:rsid w:val="0074514D"/>
    <w:rsid w:val="00745469"/>
    <w:rsid w:val="007455E8"/>
    <w:rsid w:val="0074575B"/>
    <w:rsid w:val="007457F5"/>
    <w:rsid w:val="007459E9"/>
    <w:rsid w:val="00745AEB"/>
    <w:rsid w:val="007460ED"/>
    <w:rsid w:val="00746B98"/>
    <w:rsid w:val="00746BBF"/>
    <w:rsid w:val="00746E7F"/>
    <w:rsid w:val="00747285"/>
    <w:rsid w:val="00747385"/>
    <w:rsid w:val="007474CB"/>
    <w:rsid w:val="007476B0"/>
    <w:rsid w:val="00747ED2"/>
    <w:rsid w:val="0075012A"/>
    <w:rsid w:val="00750247"/>
    <w:rsid w:val="007505DD"/>
    <w:rsid w:val="0075074E"/>
    <w:rsid w:val="00750E43"/>
    <w:rsid w:val="00751144"/>
    <w:rsid w:val="00751246"/>
    <w:rsid w:val="00751288"/>
    <w:rsid w:val="007513B5"/>
    <w:rsid w:val="0075185B"/>
    <w:rsid w:val="00751872"/>
    <w:rsid w:val="00751A6D"/>
    <w:rsid w:val="00751BC9"/>
    <w:rsid w:val="0075254F"/>
    <w:rsid w:val="007529E8"/>
    <w:rsid w:val="00752A61"/>
    <w:rsid w:val="00752B9B"/>
    <w:rsid w:val="00753A97"/>
    <w:rsid w:val="0075413A"/>
    <w:rsid w:val="007541E1"/>
    <w:rsid w:val="007542F1"/>
    <w:rsid w:val="00754864"/>
    <w:rsid w:val="00754A44"/>
    <w:rsid w:val="007556A8"/>
    <w:rsid w:val="00755B74"/>
    <w:rsid w:val="00756298"/>
    <w:rsid w:val="007567F6"/>
    <w:rsid w:val="0075737A"/>
    <w:rsid w:val="00757F35"/>
    <w:rsid w:val="007602FB"/>
    <w:rsid w:val="00760456"/>
    <w:rsid w:val="00760663"/>
    <w:rsid w:val="00760C82"/>
    <w:rsid w:val="00760D92"/>
    <w:rsid w:val="00760F97"/>
    <w:rsid w:val="00761745"/>
    <w:rsid w:val="007617ED"/>
    <w:rsid w:val="00762123"/>
    <w:rsid w:val="00762898"/>
    <w:rsid w:val="00762C8F"/>
    <w:rsid w:val="00762E08"/>
    <w:rsid w:val="007630F0"/>
    <w:rsid w:val="00763198"/>
    <w:rsid w:val="00763857"/>
    <w:rsid w:val="00763A46"/>
    <w:rsid w:val="00764191"/>
    <w:rsid w:val="007644FD"/>
    <w:rsid w:val="00764621"/>
    <w:rsid w:val="00764FF4"/>
    <w:rsid w:val="0076508A"/>
    <w:rsid w:val="00765396"/>
    <w:rsid w:val="0076540B"/>
    <w:rsid w:val="00765DA4"/>
    <w:rsid w:val="0076600C"/>
    <w:rsid w:val="00766089"/>
    <w:rsid w:val="00766486"/>
    <w:rsid w:val="00767119"/>
    <w:rsid w:val="0076782D"/>
    <w:rsid w:val="007679C6"/>
    <w:rsid w:val="007679EF"/>
    <w:rsid w:val="00767BE0"/>
    <w:rsid w:val="00767CC4"/>
    <w:rsid w:val="00770012"/>
    <w:rsid w:val="00770201"/>
    <w:rsid w:val="007705BC"/>
    <w:rsid w:val="00770614"/>
    <w:rsid w:val="00770697"/>
    <w:rsid w:val="00770801"/>
    <w:rsid w:val="007708E9"/>
    <w:rsid w:val="00770D11"/>
    <w:rsid w:val="007714DF"/>
    <w:rsid w:val="00771C2E"/>
    <w:rsid w:val="00772460"/>
    <w:rsid w:val="007726C4"/>
    <w:rsid w:val="00772D18"/>
    <w:rsid w:val="00772E49"/>
    <w:rsid w:val="00773141"/>
    <w:rsid w:val="00773296"/>
    <w:rsid w:val="007733AA"/>
    <w:rsid w:val="00773B3E"/>
    <w:rsid w:val="00773E97"/>
    <w:rsid w:val="007744DE"/>
    <w:rsid w:val="00775011"/>
    <w:rsid w:val="0077516B"/>
    <w:rsid w:val="007751AE"/>
    <w:rsid w:val="00775366"/>
    <w:rsid w:val="00775B10"/>
    <w:rsid w:val="00775CED"/>
    <w:rsid w:val="007762E8"/>
    <w:rsid w:val="0077695B"/>
    <w:rsid w:val="00777507"/>
    <w:rsid w:val="0077779F"/>
    <w:rsid w:val="00780540"/>
    <w:rsid w:val="00780869"/>
    <w:rsid w:val="00780D39"/>
    <w:rsid w:val="00781176"/>
    <w:rsid w:val="007811D2"/>
    <w:rsid w:val="007813DA"/>
    <w:rsid w:val="007814CA"/>
    <w:rsid w:val="0078158D"/>
    <w:rsid w:val="007819E6"/>
    <w:rsid w:val="00781A15"/>
    <w:rsid w:val="00781C4A"/>
    <w:rsid w:val="00782076"/>
    <w:rsid w:val="00782863"/>
    <w:rsid w:val="00782DD9"/>
    <w:rsid w:val="00782E51"/>
    <w:rsid w:val="007831C5"/>
    <w:rsid w:val="007837B8"/>
    <w:rsid w:val="00783C55"/>
    <w:rsid w:val="00783E92"/>
    <w:rsid w:val="00784016"/>
    <w:rsid w:val="00784BD6"/>
    <w:rsid w:val="00784E5D"/>
    <w:rsid w:val="00784EFE"/>
    <w:rsid w:val="0078504C"/>
    <w:rsid w:val="007858C7"/>
    <w:rsid w:val="00785DFA"/>
    <w:rsid w:val="00785E46"/>
    <w:rsid w:val="007860E6"/>
    <w:rsid w:val="0078616C"/>
    <w:rsid w:val="00786385"/>
    <w:rsid w:val="007864F4"/>
    <w:rsid w:val="0078665F"/>
    <w:rsid w:val="00786AD5"/>
    <w:rsid w:val="00786EA3"/>
    <w:rsid w:val="00787004"/>
    <w:rsid w:val="007873F3"/>
    <w:rsid w:val="00787493"/>
    <w:rsid w:val="00787553"/>
    <w:rsid w:val="00790055"/>
    <w:rsid w:val="00790235"/>
    <w:rsid w:val="007907BA"/>
    <w:rsid w:val="007908AF"/>
    <w:rsid w:val="00790F59"/>
    <w:rsid w:val="007911AC"/>
    <w:rsid w:val="00791234"/>
    <w:rsid w:val="00791339"/>
    <w:rsid w:val="007919BC"/>
    <w:rsid w:val="00791B2B"/>
    <w:rsid w:val="00791CAD"/>
    <w:rsid w:val="007923F2"/>
    <w:rsid w:val="00792ABF"/>
    <w:rsid w:val="00792B70"/>
    <w:rsid w:val="00792EFB"/>
    <w:rsid w:val="00793493"/>
    <w:rsid w:val="007935AF"/>
    <w:rsid w:val="007938F3"/>
    <w:rsid w:val="00793AC8"/>
    <w:rsid w:val="00793AD6"/>
    <w:rsid w:val="00793BAC"/>
    <w:rsid w:val="00793C34"/>
    <w:rsid w:val="00793DF5"/>
    <w:rsid w:val="00794339"/>
    <w:rsid w:val="007945DC"/>
    <w:rsid w:val="0079493F"/>
    <w:rsid w:val="00794E47"/>
    <w:rsid w:val="00794FEF"/>
    <w:rsid w:val="0079563F"/>
    <w:rsid w:val="00795655"/>
    <w:rsid w:val="0079573C"/>
    <w:rsid w:val="00795955"/>
    <w:rsid w:val="00796470"/>
    <w:rsid w:val="00796609"/>
    <w:rsid w:val="00796873"/>
    <w:rsid w:val="00796F1E"/>
    <w:rsid w:val="00797637"/>
    <w:rsid w:val="0079789A"/>
    <w:rsid w:val="00797984"/>
    <w:rsid w:val="00797B96"/>
    <w:rsid w:val="007A0001"/>
    <w:rsid w:val="007A02B5"/>
    <w:rsid w:val="007A17AB"/>
    <w:rsid w:val="007A1863"/>
    <w:rsid w:val="007A18B8"/>
    <w:rsid w:val="007A196D"/>
    <w:rsid w:val="007A1F42"/>
    <w:rsid w:val="007A2107"/>
    <w:rsid w:val="007A2398"/>
    <w:rsid w:val="007A35B0"/>
    <w:rsid w:val="007A3942"/>
    <w:rsid w:val="007A3C37"/>
    <w:rsid w:val="007A3D97"/>
    <w:rsid w:val="007A4170"/>
    <w:rsid w:val="007A4318"/>
    <w:rsid w:val="007A4A05"/>
    <w:rsid w:val="007A5209"/>
    <w:rsid w:val="007A52D0"/>
    <w:rsid w:val="007A550F"/>
    <w:rsid w:val="007A5526"/>
    <w:rsid w:val="007A556A"/>
    <w:rsid w:val="007A5754"/>
    <w:rsid w:val="007A587A"/>
    <w:rsid w:val="007A58CE"/>
    <w:rsid w:val="007A5C9B"/>
    <w:rsid w:val="007A5CBD"/>
    <w:rsid w:val="007A5F6A"/>
    <w:rsid w:val="007A6005"/>
    <w:rsid w:val="007A6241"/>
    <w:rsid w:val="007A6779"/>
    <w:rsid w:val="007A6D9E"/>
    <w:rsid w:val="007A7809"/>
    <w:rsid w:val="007A783B"/>
    <w:rsid w:val="007A79ED"/>
    <w:rsid w:val="007A7D0D"/>
    <w:rsid w:val="007B0103"/>
    <w:rsid w:val="007B06ED"/>
    <w:rsid w:val="007B07C5"/>
    <w:rsid w:val="007B1785"/>
    <w:rsid w:val="007B18AC"/>
    <w:rsid w:val="007B192D"/>
    <w:rsid w:val="007B1BBB"/>
    <w:rsid w:val="007B1C13"/>
    <w:rsid w:val="007B1D2A"/>
    <w:rsid w:val="007B2433"/>
    <w:rsid w:val="007B2615"/>
    <w:rsid w:val="007B28CF"/>
    <w:rsid w:val="007B2934"/>
    <w:rsid w:val="007B2990"/>
    <w:rsid w:val="007B3157"/>
    <w:rsid w:val="007B387A"/>
    <w:rsid w:val="007B3EF3"/>
    <w:rsid w:val="007B43A9"/>
    <w:rsid w:val="007B4514"/>
    <w:rsid w:val="007B46F8"/>
    <w:rsid w:val="007B4905"/>
    <w:rsid w:val="007B4DF2"/>
    <w:rsid w:val="007B520C"/>
    <w:rsid w:val="007B54FD"/>
    <w:rsid w:val="007B55AB"/>
    <w:rsid w:val="007B57A1"/>
    <w:rsid w:val="007B58DD"/>
    <w:rsid w:val="007B62AD"/>
    <w:rsid w:val="007B647A"/>
    <w:rsid w:val="007B653C"/>
    <w:rsid w:val="007B67B0"/>
    <w:rsid w:val="007B6AD3"/>
    <w:rsid w:val="007B6FF1"/>
    <w:rsid w:val="007B7201"/>
    <w:rsid w:val="007B7218"/>
    <w:rsid w:val="007B7231"/>
    <w:rsid w:val="007B72AA"/>
    <w:rsid w:val="007B7504"/>
    <w:rsid w:val="007B7507"/>
    <w:rsid w:val="007B7B6D"/>
    <w:rsid w:val="007B7BBB"/>
    <w:rsid w:val="007B7BF2"/>
    <w:rsid w:val="007B7C67"/>
    <w:rsid w:val="007C003F"/>
    <w:rsid w:val="007C0569"/>
    <w:rsid w:val="007C0BD0"/>
    <w:rsid w:val="007C0F8E"/>
    <w:rsid w:val="007C12C1"/>
    <w:rsid w:val="007C14FB"/>
    <w:rsid w:val="007C1E06"/>
    <w:rsid w:val="007C1F16"/>
    <w:rsid w:val="007C2548"/>
    <w:rsid w:val="007C274F"/>
    <w:rsid w:val="007C2A34"/>
    <w:rsid w:val="007C33FC"/>
    <w:rsid w:val="007C3965"/>
    <w:rsid w:val="007C3967"/>
    <w:rsid w:val="007C3D96"/>
    <w:rsid w:val="007C406D"/>
    <w:rsid w:val="007C48BD"/>
    <w:rsid w:val="007C525F"/>
    <w:rsid w:val="007C53BA"/>
    <w:rsid w:val="007C5745"/>
    <w:rsid w:val="007C5A79"/>
    <w:rsid w:val="007C6009"/>
    <w:rsid w:val="007C663B"/>
    <w:rsid w:val="007C6680"/>
    <w:rsid w:val="007C66D0"/>
    <w:rsid w:val="007C6AC1"/>
    <w:rsid w:val="007C73FB"/>
    <w:rsid w:val="007C7D57"/>
    <w:rsid w:val="007C7E72"/>
    <w:rsid w:val="007D0061"/>
    <w:rsid w:val="007D010D"/>
    <w:rsid w:val="007D1471"/>
    <w:rsid w:val="007D1CE9"/>
    <w:rsid w:val="007D1F6F"/>
    <w:rsid w:val="007D2013"/>
    <w:rsid w:val="007D224D"/>
    <w:rsid w:val="007D2334"/>
    <w:rsid w:val="007D2AA1"/>
    <w:rsid w:val="007D2ACB"/>
    <w:rsid w:val="007D2BC6"/>
    <w:rsid w:val="007D2EF8"/>
    <w:rsid w:val="007D3546"/>
    <w:rsid w:val="007D3B68"/>
    <w:rsid w:val="007D4359"/>
    <w:rsid w:val="007D4361"/>
    <w:rsid w:val="007D4BC3"/>
    <w:rsid w:val="007D4CB4"/>
    <w:rsid w:val="007D4FE2"/>
    <w:rsid w:val="007D50FC"/>
    <w:rsid w:val="007D51AE"/>
    <w:rsid w:val="007D58CA"/>
    <w:rsid w:val="007D5B26"/>
    <w:rsid w:val="007D6008"/>
    <w:rsid w:val="007D6148"/>
    <w:rsid w:val="007D655C"/>
    <w:rsid w:val="007D676C"/>
    <w:rsid w:val="007D67CD"/>
    <w:rsid w:val="007D6AE8"/>
    <w:rsid w:val="007D701F"/>
    <w:rsid w:val="007D7BA2"/>
    <w:rsid w:val="007D7C39"/>
    <w:rsid w:val="007D7E18"/>
    <w:rsid w:val="007E008A"/>
    <w:rsid w:val="007E0922"/>
    <w:rsid w:val="007E0EDE"/>
    <w:rsid w:val="007E136F"/>
    <w:rsid w:val="007E1917"/>
    <w:rsid w:val="007E1997"/>
    <w:rsid w:val="007E293A"/>
    <w:rsid w:val="007E2BA4"/>
    <w:rsid w:val="007E3BBE"/>
    <w:rsid w:val="007E3D8A"/>
    <w:rsid w:val="007E3DD6"/>
    <w:rsid w:val="007E3EA2"/>
    <w:rsid w:val="007E4B97"/>
    <w:rsid w:val="007E521A"/>
    <w:rsid w:val="007E57BF"/>
    <w:rsid w:val="007E593D"/>
    <w:rsid w:val="007E5D69"/>
    <w:rsid w:val="007E64AE"/>
    <w:rsid w:val="007E67C1"/>
    <w:rsid w:val="007E6868"/>
    <w:rsid w:val="007E69D2"/>
    <w:rsid w:val="007E6B8D"/>
    <w:rsid w:val="007E6C2D"/>
    <w:rsid w:val="007E6CB0"/>
    <w:rsid w:val="007E6DA4"/>
    <w:rsid w:val="007E7299"/>
    <w:rsid w:val="007E74AF"/>
    <w:rsid w:val="007E778A"/>
    <w:rsid w:val="007E7910"/>
    <w:rsid w:val="007E791B"/>
    <w:rsid w:val="007E7D4A"/>
    <w:rsid w:val="007E7F1E"/>
    <w:rsid w:val="007F0220"/>
    <w:rsid w:val="007F0272"/>
    <w:rsid w:val="007F0804"/>
    <w:rsid w:val="007F0CB3"/>
    <w:rsid w:val="007F1110"/>
    <w:rsid w:val="007F1498"/>
    <w:rsid w:val="007F186A"/>
    <w:rsid w:val="007F1FDE"/>
    <w:rsid w:val="007F2392"/>
    <w:rsid w:val="007F24CA"/>
    <w:rsid w:val="007F2D4A"/>
    <w:rsid w:val="007F3D42"/>
    <w:rsid w:val="007F4343"/>
    <w:rsid w:val="007F43EA"/>
    <w:rsid w:val="007F47F8"/>
    <w:rsid w:val="007F4991"/>
    <w:rsid w:val="007F5179"/>
    <w:rsid w:val="007F5473"/>
    <w:rsid w:val="007F558A"/>
    <w:rsid w:val="007F5813"/>
    <w:rsid w:val="007F58FA"/>
    <w:rsid w:val="007F5B97"/>
    <w:rsid w:val="007F5FFC"/>
    <w:rsid w:val="007F6DF1"/>
    <w:rsid w:val="007F7357"/>
    <w:rsid w:val="007F7A88"/>
    <w:rsid w:val="007F7CBF"/>
    <w:rsid w:val="008001C7"/>
    <w:rsid w:val="0080052F"/>
    <w:rsid w:val="00800ACC"/>
    <w:rsid w:val="00800BC7"/>
    <w:rsid w:val="00800BCA"/>
    <w:rsid w:val="00801477"/>
    <w:rsid w:val="0080187F"/>
    <w:rsid w:val="0080202D"/>
    <w:rsid w:val="0080208A"/>
    <w:rsid w:val="008022B0"/>
    <w:rsid w:val="00802441"/>
    <w:rsid w:val="008025BB"/>
    <w:rsid w:val="008026EB"/>
    <w:rsid w:val="00802CE7"/>
    <w:rsid w:val="00802DCE"/>
    <w:rsid w:val="0080349E"/>
    <w:rsid w:val="00803550"/>
    <w:rsid w:val="008037E0"/>
    <w:rsid w:val="008048AF"/>
    <w:rsid w:val="00804B3B"/>
    <w:rsid w:val="00804C5A"/>
    <w:rsid w:val="008051DC"/>
    <w:rsid w:val="00805359"/>
    <w:rsid w:val="0080549C"/>
    <w:rsid w:val="008059BC"/>
    <w:rsid w:val="00805E3B"/>
    <w:rsid w:val="00806027"/>
    <w:rsid w:val="008065A3"/>
    <w:rsid w:val="008065BE"/>
    <w:rsid w:val="0080692A"/>
    <w:rsid w:val="00807774"/>
    <w:rsid w:val="00807ACB"/>
    <w:rsid w:val="0081041C"/>
    <w:rsid w:val="0081062B"/>
    <w:rsid w:val="00810CDB"/>
    <w:rsid w:val="00811085"/>
    <w:rsid w:val="00811356"/>
    <w:rsid w:val="008113C2"/>
    <w:rsid w:val="00811767"/>
    <w:rsid w:val="008118A8"/>
    <w:rsid w:val="008118C5"/>
    <w:rsid w:val="0081261A"/>
    <w:rsid w:val="00812A03"/>
    <w:rsid w:val="00812D19"/>
    <w:rsid w:val="00812D1C"/>
    <w:rsid w:val="00812E5A"/>
    <w:rsid w:val="00813137"/>
    <w:rsid w:val="0081351A"/>
    <w:rsid w:val="00813CAB"/>
    <w:rsid w:val="008146E3"/>
    <w:rsid w:val="008151BE"/>
    <w:rsid w:val="00815A0A"/>
    <w:rsid w:val="00815B18"/>
    <w:rsid w:val="00815F3B"/>
    <w:rsid w:val="00815FD5"/>
    <w:rsid w:val="00815FFA"/>
    <w:rsid w:val="008162AB"/>
    <w:rsid w:val="00816386"/>
    <w:rsid w:val="008163DB"/>
    <w:rsid w:val="008166C5"/>
    <w:rsid w:val="00816C7B"/>
    <w:rsid w:val="00816D1F"/>
    <w:rsid w:val="00817125"/>
    <w:rsid w:val="0081726A"/>
    <w:rsid w:val="00817365"/>
    <w:rsid w:val="00817428"/>
    <w:rsid w:val="008174E1"/>
    <w:rsid w:val="008178CA"/>
    <w:rsid w:val="00817B46"/>
    <w:rsid w:val="00817C41"/>
    <w:rsid w:val="00817F5E"/>
    <w:rsid w:val="008207DD"/>
    <w:rsid w:val="00820A25"/>
    <w:rsid w:val="00820A41"/>
    <w:rsid w:val="00820A9C"/>
    <w:rsid w:val="00821053"/>
    <w:rsid w:val="00821183"/>
    <w:rsid w:val="008216DB"/>
    <w:rsid w:val="008216E3"/>
    <w:rsid w:val="00821973"/>
    <w:rsid w:val="00822149"/>
    <w:rsid w:val="008221A2"/>
    <w:rsid w:val="00822E88"/>
    <w:rsid w:val="00823196"/>
    <w:rsid w:val="008233ED"/>
    <w:rsid w:val="00823915"/>
    <w:rsid w:val="0082392F"/>
    <w:rsid w:val="00823BB8"/>
    <w:rsid w:val="00823C9C"/>
    <w:rsid w:val="00823E1C"/>
    <w:rsid w:val="0082401A"/>
    <w:rsid w:val="00824208"/>
    <w:rsid w:val="008243A5"/>
    <w:rsid w:val="008244BB"/>
    <w:rsid w:val="00824C10"/>
    <w:rsid w:val="00824D56"/>
    <w:rsid w:val="00825A78"/>
    <w:rsid w:val="00825CBF"/>
    <w:rsid w:val="00825D39"/>
    <w:rsid w:val="00825E33"/>
    <w:rsid w:val="00826187"/>
    <w:rsid w:val="008261A6"/>
    <w:rsid w:val="0082694B"/>
    <w:rsid w:val="00826BFA"/>
    <w:rsid w:val="00826F15"/>
    <w:rsid w:val="00827A2B"/>
    <w:rsid w:val="00827F11"/>
    <w:rsid w:val="00830184"/>
    <w:rsid w:val="008303F0"/>
    <w:rsid w:val="008304E3"/>
    <w:rsid w:val="0083072C"/>
    <w:rsid w:val="00830AE5"/>
    <w:rsid w:val="00830C8C"/>
    <w:rsid w:val="00831A57"/>
    <w:rsid w:val="00831D2D"/>
    <w:rsid w:val="00831F14"/>
    <w:rsid w:val="00832803"/>
    <w:rsid w:val="00832894"/>
    <w:rsid w:val="00832E08"/>
    <w:rsid w:val="00832FE5"/>
    <w:rsid w:val="008331CE"/>
    <w:rsid w:val="00833785"/>
    <w:rsid w:val="00833DBA"/>
    <w:rsid w:val="00834271"/>
    <w:rsid w:val="00834348"/>
    <w:rsid w:val="00834CEE"/>
    <w:rsid w:val="00836DF5"/>
    <w:rsid w:val="00837CFD"/>
    <w:rsid w:val="00837F3C"/>
    <w:rsid w:val="0084083B"/>
    <w:rsid w:val="00840BBA"/>
    <w:rsid w:val="00840D8E"/>
    <w:rsid w:val="00840DE7"/>
    <w:rsid w:val="00840E33"/>
    <w:rsid w:val="008411BD"/>
    <w:rsid w:val="008416F0"/>
    <w:rsid w:val="00841A53"/>
    <w:rsid w:val="00842010"/>
    <w:rsid w:val="00842411"/>
    <w:rsid w:val="00842744"/>
    <w:rsid w:val="00842EFC"/>
    <w:rsid w:val="00843201"/>
    <w:rsid w:val="008433D0"/>
    <w:rsid w:val="008435D9"/>
    <w:rsid w:val="00843A10"/>
    <w:rsid w:val="00843E32"/>
    <w:rsid w:val="008443AA"/>
    <w:rsid w:val="00844A7D"/>
    <w:rsid w:val="0084537A"/>
    <w:rsid w:val="00845E79"/>
    <w:rsid w:val="00845F70"/>
    <w:rsid w:val="00845FDF"/>
    <w:rsid w:val="008462FB"/>
    <w:rsid w:val="00846A01"/>
    <w:rsid w:val="00846C40"/>
    <w:rsid w:val="008479B0"/>
    <w:rsid w:val="00847B7B"/>
    <w:rsid w:val="00847C51"/>
    <w:rsid w:val="00847DA0"/>
    <w:rsid w:val="0085028F"/>
    <w:rsid w:val="008502BE"/>
    <w:rsid w:val="00850637"/>
    <w:rsid w:val="008515D2"/>
    <w:rsid w:val="00851838"/>
    <w:rsid w:val="00851AF0"/>
    <w:rsid w:val="00851CDD"/>
    <w:rsid w:val="00851E5C"/>
    <w:rsid w:val="008521A4"/>
    <w:rsid w:val="008524BC"/>
    <w:rsid w:val="0085313D"/>
    <w:rsid w:val="00853187"/>
    <w:rsid w:val="00853B61"/>
    <w:rsid w:val="00853BDD"/>
    <w:rsid w:val="0085474B"/>
    <w:rsid w:val="0085539F"/>
    <w:rsid w:val="00855457"/>
    <w:rsid w:val="00855B9B"/>
    <w:rsid w:val="00855CBC"/>
    <w:rsid w:val="00855CF4"/>
    <w:rsid w:val="00855F69"/>
    <w:rsid w:val="0085668D"/>
    <w:rsid w:val="00856A96"/>
    <w:rsid w:val="00856C13"/>
    <w:rsid w:val="00856CF8"/>
    <w:rsid w:val="00856ED0"/>
    <w:rsid w:val="0085725A"/>
    <w:rsid w:val="00857BBB"/>
    <w:rsid w:val="00857DF6"/>
    <w:rsid w:val="008614BF"/>
    <w:rsid w:val="00861622"/>
    <w:rsid w:val="00861853"/>
    <w:rsid w:val="00861898"/>
    <w:rsid w:val="00861A41"/>
    <w:rsid w:val="00861D79"/>
    <w:rsid w:val="00861F22"/>
    <w:rsid w:val="00861FCC"/>
    <w:rsid w:val="0086219E"/>
    <w:rsid w:val="008625B8"/>
    <w:rsid w:val="00862843"/>
    <w:rsid w:val="00862C79"/>
    <w:rsid w:val="00862EE8"/>
    <w:rsid w:val="0086306F"/>
    <w:rsid w:val="008631A4"/>
    <w:rsid w:val="008633CF"/>
    <w:rsid w:val="00863697"/>
    <w:rsid w:val="008636CF"/>
    <w:rsid w:val="00863C30"/>
    <w:rsid w:val="00863FE6"/>
    <w:rsid w:val="00864066"/>
    <w:rsid w:val="008643EE"/>
    <w:rsid w:val="0086473E"/>
    <w:rsid w:val="00864826"/>
    <w:rsid w:val="00864A38"/>
    <w:rsid w:val="00864A71"/>
    <w:rsid w:val="00865528"/>
    <w:rsid w:val="008659FB"/>
    <w:rsid w:val="00865A13"/>
    <w:rsid w:val="00865CF9"/>
    <w:rsid w:val="00865EB3"/>
    <w:rsid w:val="00866A14"/>
    <w:rsid w:val="00866BE9"/>
    <w:rsid w:val="008671E5"/>
    <w:rsid w:val="00867417"/>
    <w:rsid w:val="00867660"/>
    <w:rsid w:val="008677A0"/>
    <w:rsid w:val="00867851"/>
    <w:rsid w:val="0086791D"/>
    <w:rsid w:val="008679C5"/>
    <w:rsid w:val="00870433"/>
    <w:rsid w:val="00870BF9"/>
    <w:rsid w:val="008714A6"/>
    <w:rsid w:val="00871DB4"/>
    <w:rsid w:val="00871EB6"/>
    <w:rsid w:val="00871F22"/>
    <w:rsid w:val="00871FDE"/>
    <w:rsid w:val="0087258E"/>
    <w:rsid w:val="00872C37"/>
    <w:rsid w:val="00873448"/>
    <w:rsid w:val="00873A28"/>
    <w:rsid w:val="00873E01"/>
    <w:rsid w:val="00874210"/>
    <w:rsid w:val="0087423A"/>
    <w:rsid w:val="0087435B"/>
    <w:rsid w:val="00874F1B"/>
    <w:rsid w:val="008753AA"/>
    <w:rsid w:val="00875B45"/>
    <w:rsid w:val="00875B9B"/>
    <w:rsid w:val="00875C94"/>
    <w:rsid w:val="00875FEC"/>
    <w:rsid w:val="00876425"/>
    <w:rsid w:val="00876696"/>
    <w:rsid w:val="00877332"/>
    <w:rsid w:val="00877475"/>
    <w:rsid w:val="008774CD"/>
    <w:rsid w:val="0087772C"/>
    <w:rsid w:val="00877820"/>
    <w:rsid w:val="00881121"/>
    <w:rsid w:val="008811BB"/>
    <w:rsid w:val="008814B0"/>
    <w:rsid w:val="008816DC"/>
    <w:rsid w:val="00881B28"/>
    <w:rsid w:val="00881C62"/>
    <w:rsid w:val="00882384"/>
    <w:rsid w:val="0088263E"/>
    <w:rsid w:val="00883DCC"/>
    <w:rsid w:val="00883F5D"/>
    <w:rsid w:val="008847CE"/>
    <w:rsid w:val="00884F0E"/>
    <w:rsid w:val="00884FD4"/>
    <w:rsid w:val="00885220"/>
    <w:rsid w:val="00885F5C"/>
    <w:rsid w:val="00885F69"/>
    <w:rsid w:val="008866C7"/>
    <w:rsid w:val="0088674D"/>
    <w:rsid w:val="00886A50"/>
    <w:rsid w:val="0088721D"/>
    <w:rsid w:val="0088756C"/>
    <w:rsid w:val="008875B6"/>
    <w:rsid w:val="0088769E"/>
    <w:rsid w:val="00887C2C"/>
    <w:rsid w:val="008908C4"/>
    <w:rsid w:val="00890AEB"/>
    <w:rsid w:val="00891247"/>
    <w:rsid w:val="008913AE"/>
    <w:rsid w:val="00891521"/>
    <w:rsid w:val="00891742"/>
    <w:rsid w:val="0089194D"/>
    <w:rsid w:val="0089294A"/>
    <w:rsid w:val="008929E9"/>
    <w:rsid w:val="00892A8B"/>
    <w:rsid w:val="00892A98"/>
    <w:rsid w:val="00892D14"/>
    <w:rsid w:val="008933ED"/>
    <w:rsid w:val="00893CDF"/>
    <w:rsid w:val="00893F60"/>
    <w:rsid w:val="0089441D"/>
    <w:rsid w:val="00894D5B"/>
    <w:rsid w:val="00895439"/>
    <w:rsid w:val="00895F33"/>
    <w:rsid w:val="00896308"/>
    <w:rsid w:val="00896648"/>
    <w:rsid w:val="00896678"/>
    <w:rsid w:val="00896DC1"/>
    <w:rsid w:val="008979EA"/>
    <w:rsid w:val="00897CF8"/>
    <w:rsid w:val="008A024E"/>
    <w:rsid w:val="008A02BA"/>
    <w:rsid w:val="008A05C8"/>
    <w:rsid w:val="008A09D7"/>
    <w:rsid w:val="008A0DB3"/>
    <w:rsid w:val="008A1D27"/>
    <w:rsid w:val="008A1E7C"/>
    <w:rsid w:val="008A1F06"/>
    <w:rsid w:val="008A2752"/>
    <w:rsid w:val="008A2891"/>
    <w:rsid w:val="008A2E42"/>
    <w:rsid w:val="008A3304"/>
    <w:rsid w:val="008A3577"/>
    <w:rsid w:val="008A36A7"/>
    <w:rsid w:val="008A3906"/>
    <w:rsid w:val="008A392B"/>
    <w:rsid w:val="008A4357"/>
    <w:rsid w:val="008A4519"/>
    <w:rsid w:val="008A46BF"/>
    <w:rsid w:val="008A4B18"/>
    <w:rsid w:val="008A4B66"/>
    <w:rsid w:val="008A4BFA"/>
    <w:rsid w:val="008A4D6F"/>
    <w:rsid w:val="008A511A"/>
    <w:rsid w:val="008A5AED"/>
    <w:rsid w:val="008A5DAD"/>
    <w:rsid w:val="008A5E1C"/>
    <w:rsid w:val="008A5F70"/>
    <w:rsid w:val="008A5FF3"/>
    <w:rsid w:val="008A608D"/>
    <w:rsid w:val="008A6131"/>
    <w:rsid w:val="008A643E"/>
    <w:rsid w:val="008A728C"/>
    <w:rsid w:val="008A7340"/>
    <w:rsid w:val="008A73E2"/>
    <w:rsid w:val="008A74C3"/>
    <w:rsid w:val="008A78A3"/>
    <w:rsid w:val="008A7960"/>
    <w:rsid w:val="008A7D96"/>
    <w:rsid w:val="008B0226"/>
    <w:rsid w:val="008B0BA6"/>
    <w:rsid w:val="008B0E3A"/>
    <w:rsid w:val="008B11CE"/>
    <w:rsid w:val="008B16C9"/>
    <w:rsid w:val="008B1FA0"/>
    <w:rsid w:val="008B2B23"/>
    <w:rsid w:val="008B3238"/>
    <w:rsid w:val="008B37DA"/>
    <w:rsid w:val="008B4E26"/>
    <w:rsid w:val="008B4EBF"/>
    <w:rsid w:val="008B4FE7"/>
    <w:rsid w:val="008B50DA"/>
    <w:rsid w:val="008B524E"/>
    <w:rsid w:val="008B5B2F"/>
    <w:rsid w:val="008B64BE"/>
    <w:rsid w:val="008B65B4"/>
    <w:rsid w:val="008B6735"/>
    <w:rsid w:val="008B7398"/>
    <w:rsid w:val="008B7FA2"/>
    <w:rsid w:val="008B7FD8"/>
    <w:rsid w:val="008C062C"/>
    <w:rsid w:val="008C0D99"/>
    <w:rsid w:val="008C0EC1"/>
    <w:rsid w:val="008C144A"/>
    <w:rsid w:val="008C15EE"/>
    <w:rsid w:val="008C16D6"/>
    <w:rsid w:val="008C2271"/>
    <w:rsid w:val="008C2504"/>
    <w:rsid w:val="008C298D"/>
    <w:rsid w:val="008C2E56"/>
    <w:rsid w:val="008C360D"/>
    <w:rsid w:val="008C3F3D"/>
    <w:rsid w:val="008C4694"/>
    <w:rsid w:val="008C4A7D"/>
    <w:rsid w:val="008C4F76"/>
    <w:rsid w:val="008C5742"/>
    <w:rsid w:val="008C5D7F"/>
    <w:rsid w:val="008C60E9"/>
    <w:rsid w:val="008C6260"/>
    <w:rsid w:val="008C65E9"/>
    <w:rsid w:val="008C663E"/>
    <w:rsid w:val="008C7320"/>
    <w:rsid w:val="008C7412"/>
    <w:rsid w:val="008C7833"/>
    <w:rsid w:val="008C783A"/>
    <w:rsid w:val="008C79E4"/>
    <w:rsid w:val="008C7A01"/>
    <w:rsid w:val="008C7AFA"/>
    <w:rsid w:val="008C7C42"/>
    <w:rsid w:val="008C7E83"/>
    <w:rsid w:val="008C7F68"/>
    <w:rsid w:val="008D000D"/>
    <w:rsid w:val="008D1278"/>
    <w:rsid w:val="008D1A61"/>
    <w:rsid w:val="008D1AA1"/>
    <w:rsid w:val="008D1CB4"/>
    <w:rsid w:val="008D1EA3"/>
    <w:rsid w:val="008D1FC4"/>
    <w:rsid w:val="008D201A"/>
    <w:rsid w:val="008D2180"/>
    <w:rsid w:val="008D24F6"/>
    <w:rsid w:val="008D2DAF"/>
    <w:rsid w:val="008D3021"/>
    <w:rsid w:val="008D3241"/>
    <w:rsid w:val="008D3576"/>
    <w:rsid w:val="008D38C3"/>
    <w:rsid w:val="008D3AA6"/>
    <w:rsid w:val="008D3B2B"/>
    <w:rsid w:val="008D3C2A"/>
    <w:rsid w:val="008D3F2E"/>
    <w:rsid w:val="008D42E0"/>
    <w:rsid w:val="008D4CD1"/>
    <w:rsid w:val="008D4FB6"/>
    <w:rsid w:val="008D51C0"/>
    <w:rsid w:val="008D55C3"/>
    <w:rsid w:val="008D58D0"/>
    <w:rsid w:val="008D5A46"/>
    <w:rsid w:val="008D5CAF"/>
    <w:rsid w:val="008D5E4E"/>
    <w:rsid w:val="008D61B4"/>
    <w:rsid w:val="008D6242"/>
    <w:rsid w:val="008D6C56"/>
    <w:rsid w:val="008D6E3A"/>
    <w:rsid w:val="008D6E46"/>
    <w:rsid w:val="008D6FD7"/>
    <w:rsid w:val="008D70D0"/>
    <w:rsid w:val="008D7280"/>
    <w:rsid w:val="008D72AE"/>
    <w:rsid w:val="008D72C4"/>
    <w:rsid w:val="008D73D5"/>
    <w:rsid w:val="008D7542"/>
    <w:rsid w:val="008D7730"/>
    <w:rsid w:val="008D78E6"/>
    <w:rsid w:val="008E0DE7"/>
    <w:rsid w:val="008E117D"/>
    <w:rsid w:val="008E128C"/>
    <w:rsid w:val="008E16C5"/>
    <w:rsid w:val="008E1CC7"/>
    <w:rsid w:val="008E20E7"/>
    <w:rsid w:val="008E234D"/>
    <w:rsid w:val="008E2F17"/>
    <w:rsid w:val="008E3448"/>
    <w:rsid w:val="008E3852"/>
    <w:rsid w:val="008E394A"/>
    <w:rsid w:val="008E3A3B"/>
    <w:rsid w:val="008E3EC9"/>
    <w:rsid w:val="008E4376"/>
    <w:rsid w:val="008E4F4D"/>
    <w:rsid w:val="008E542E"/>
    <w:rsid w:val="008E5833"/>
    <w:rsid w:val="008E5B0C"/>
    <w:rsid w:val="008E5C61"/>
    <w:rsid w:val="008E6068"/>
    <w:rsid w:val="008E6132"/>
    <w:rsid w:val="008E6512"/>
    <w:rsid w:val="008E6BA3"/>
    <w:rsid w:val="008E7164"/>
    <w:rsid w:val="008E7392"/>
    <w:rsid w:val="008F0102"/>
    <w:rsid w:val="008F0B4D"/>
    <w:rsid w:val="008F1756"/>
    <w:rsid w:val="008F185D"/>
    <w:rsid w:val="008F1947"/>
    <w:rsid w:val="008F1CDA"/>
    <w:rsid w:val="008F1D83"/>
    <w:rsid w:val="008F23F0"/>
    <w:rsid w:val="008F25BC"/>
    <w:rsid w:val="008F2A40"/>
    <w:rsid w:val="008F2A45"/>
    <w:rsid w:val="008F2BE9"/>
    <w:rsid w:val="008F2DF8"/>
    <w:rsid w:val="008F3176"/>
    <w:rsid w:val="008F3BFF"/>
    <w:rsid w:val="008F4B32"/>
    <w:rsid w:val="008F4C96"/>
    <w:rsid w:val="008F4E26"/>
    <w:rsid w:val="008F54AD"/>
    <w:rsid w:val="008F55BD"/>
    <w:rsid w:val="008F584B"/>
    <w:rsid w:val="008F5883"/>
    <w:rsid w:val="008F597A"/>
    <w:rsid w:val="008F5CD3"/>
    <w:rsid w:val="008F63DB"/>
    <w:rsid w:val="008F653C"/>
    <w:rsid w:val="008F6DED"/>
    <w:rsid w:val="008F6F85"/>
    <w:rsid w:val="008F71E7"/>
    <w:rsid w:val="008F7470"/>
    <w:rsid w:val="008F75AD"/>
    <w:rsid w:val="008F79F7"/>
    <w:rsid w:val="008F7A44"/>
    <w:rsid w:val="008F7C9C"/>
    <w:rsid w:val="008F7D8B"/>
    <w:rsid w:val="0090042F"/>
    <w:rsid w:val="009014B6"/>
    <w:rsid w:val="0090177C"/>
    <w:rsid w:val="009017DC"/>
    <w:rsid w:val="00901844"/>
    <w:rsid w:val="009018F5"/>
    <w:rsid w:val="00901A7D"/>
    <w:rsid w:val="00901C92"/>
    <w:rsid w:val="00901D13"/>
    <w:rsid w:val="00901F1D"/>
    <w:rsid w:val="00901F67"/>
    <w:rsid w:val="0090256D"/>
    <w:rsid w:val="009028DE"/>
    <w:rsid w:val="00902B5B"/>
    <w:rsid w:val="00902C36"/>
    <w:rsid w:val="00902F50"/>
    <w:rsid w:val="009030AE"/>
    <w:rsid w:val="0090358A"/>
    <w:rsid w:val="00903858"/>
    <w:rsid w:val="00903E6B"/>
    <w:rsid w:val="00904249"/>
    <w:rsid w:val="009045D4"/>
    <w:rsid w:val="00904A03"/>
    <w:rsid w:val="0090664D"/>
    <w:rsid w:val="00906A05"/>
    <w:rsid w:val="00906F27"/>
    <w:rsid w:val="00906F46"/>
    <w:rsid w:val="00907BDE"/>
    <w:rsid w:val="009102EF"/>
    <w:rsid w:val="009110D8"/>
    <w:rsid w:val="00911662"/>
    <w:rsid w:val="0091171A"/>
    <w:rsid w:val="00911A81"/>
    <w:rsid w:val="009122AB"/>
    <w:rsid w:val="009130B6"/>
    <w:rsid w:val="009136E3"/>
    <w:rsid w:val="00913BD1"/>
    <w:rsid w:val="009140B6"/>
    <w:rsid w:val="0091428A"/>
    <w:rsid w:val="00914718"/>
    <w:rsid w:val="00914DDA"/>
    <w:rsid w:val="00914E23"/>
    <w:rsid w:val="009155E3"/>
    <w:rsid w:val="00916576"/>
    <w:rsid w:val="00916BDA"/>
    <w:rsid w:val="00916EE5"/>
    <w:rsid w:val="00916F26"/>
    <w:rsid w:val="00917268"/>
    <w:rsid w:val="0091735C"/>
    <w:rsid w:val="009173FD"/>
    <w:rsid w:val="0091787A"/>
    <w:rsid w:val="00917B42"/>
    <w:rsid w:val="0092009D"/>
    <w:rsid w:val="0092012F"/>
    <w:rsid w:val="00920991"/>
    <w:rsid w:val="009210C5"/>
    <w:rsid w:val="009211BF"/>
    <w:rsid w:val="0092159B"/>
    <w:rsid w:val="00921B25"/>
    <w:rsid w:val="00921F42"/>
    <w:rsid w:val="00921F46"/>
    <w:rsid w:val="0092205B"/>
    <w:rsid w:val="00922DD7"/>
    <w:rsid w:val="00923120"/>
    <w:rsid w:val="00923974"/>
    <w:rsid w:val="009239B5"/>
    <w:rsid w:val="00923ACC"/>
    <w:rsid w:val="00923D05"/>
    <w:rsid w:val="00923E34"/>
    <w:rsid w:val="0092418B"/>
    <w:rsid w:val="009241D4"/>
    <w:rsid w:val="009245BE"/>
    <w:rsid w:val="00924922"/>
    <w:rsid w:val="00924A8E"/>
    <w:rsid w:val="00924B70"/>
    <w:rsid w:val="00924C6C"/>
    <w:rsid w:val="00924CA4"/>
    <w:rsid w:val="00925302"/>
    <w:rsid w:val="009254A5"/>
    <w:rsid w:val="009256CD"/>
    <w:rsid w:val="0092679D"/>
    <w:rsid w:val="00926C2C"/>
    <w:rsid w:val="0092725D"/>
    <w:rsid w:val="009273CC"/>
    <w:rsid w:val="009273E9"/>
    <w:rsid w:val="00927842"/>
    <w:rsid w:val="00931473"/>
    <w:rsid w:val="009316A3"/>
    <w:rsid w:val="00931AE8"/>
    <w:rsid w:val="00932425"/>
    <w:rsid w:val="009326DF"/>
    <w:rsid w:val="00932D51"/>
    <w:rsid w:val="00933789"/>
    <w:rsid w:val="00933913"/>
    <w:rsid w:val="009344E5"/>
    <w:rsid w:val="0093472C"/>
    <w:rsid w:val="00934872"/>
    <w:rsid w:val="0093488B"/>
    <w:rsid w:val="009349BB"/>
    <w:rsid w:val="00934C47"/>
    <w:rsid w:val="00935135"/>
    <w:rsid w:val="009356DF"/>
    <w:rsid w:val="00935AF7"/>
    <w:rsid w:val="0093682D"/>
    <w:rsid w:val="00937643"/>
    <w:rsid w:val="009376AD"/>
    <w:rsid w:val="00937D5E"/>
    <w:rsid w:val="009400A6"/>
    <w:rsid w:val="009403C1"/>
    <w:rsid w:val="00940900"/>
    <w:rsid w:val="00940DE8"/>
    <w:rsid w:val="00942379"/>
    <w:rsid w:val="009423DC"/>
    <w:rsid w:val="00942A03"/>
    <w:rsid w:val="00942B24"/>
    <w:rsid w:val="009430E8"/>
    <w:rsid w:val="009433F2"/>
    <w:rsid w:val="0094397A"/>
    <w:rsid w:val="00944669"/>
    <w:rsid w:val="00944F9B"/>
    <w:rsid w:val="009455BD"/>
    <w:rsid w:val="00945B0C"/>
    <w:rsid w:val="00945E71"/>
    <w:rsid w:val="009461C0"/>
    <w:rsid w:val="0094621F"/>
    <w:rsid w:val="0094638C"/>
    <w:rsid w:val="009467D2"/>
    <w:rsid w:val="00946859"/>
    <w:rsid w:val="00946DA2"/>
    <w:rsid w:val="00947066"/>
    <w:rsid w:val="009474F5"/>
    <w:rsid w:val="009475D8"/>
    <w:rsid w:val="009476EF"/>
    <w:rsid w:val="00947D29"/>
    <w:rsid w:val="00947E84"/>
    <w:rsid w:val="009504BA"/>
    <w:rsid w:val="00951112"/>
    <w:rsid w:val="009512EA"/>
    <w:rsid w:val="009515A2"/>
    <w:rsid w:val="00951723"/>
    <w:rsid w:val="0095228A"/>
    <w:rsid w:val="009522C6"/>
    <w:rsid w:val="009523C8"/>
    <w:rsid w:val="009525C3"/>
    <w:rsid w:val="009527DE"/>
    <w:rsid w:val="00952A38"/>
    <w:rsid w:val="009535D9"/>
    <w:rsid w:val="009537C7"/>
    <w:rsid w:val="009537C9"/>
    <w:rsid w:val="00953D0D"/>
    <w:rsid w:val="00954608"/>
    <w:rsid w:val="009546A9"/>
    <w:rsid w:val="009547CB"/>
    <w:rsid w:val="00954810"/>
    <w:rsid w:val="00954F1D"/>
    <w:rsid w:val="00955348"/>
    <w:rsid w:val="00955B78"/>
    <w:rsid w:val="00955E00"/>
    <w:rsid w:val="00956B4B"/>
    <w:rsid w:val="00957034"/>
    <w:rsid w:val="00957A83"/>
    <w:rsid w:val="00957B67"/>
    <w:rsid w:val="00957BD9"/>
    <w:rsid w:val="00960063"/>
    <w:rsid w:val="00960562"/>
    <w:rsid w:val="00960FEC"/>
    <w:rsid w:val="00961BC1"/>
    <w:rsid w:val="0096205F"/>
    <w:rsid w:val="00962091"/>
    <w:rsid w:val="009627B7"/>
    <w:rsid w:val="009627D8"/>
    <w:rsid w:val="00962AEF"/>
    <w:rsid w:val="00963368"/>
    <w:rsid w:val="009633A6"/>
    <w:rsid w:val="009633D8"/>
    <w:rsid w:val="00963515"/>
    <w:rsid w:val="00963731"/>
    <w:rsid w:val="009644CA"/>
    <w:rsid w:val="00964567"/>
    <w:rsid w:val="00964623"/>
    <w:rsid w:val="00965220"/>
    <w:rsid w:val="009654DC"/>
    <w:rsid w:val="0096557A"/>
    <w:rsid w:val="00965915"/>
    <w:rsid w:val="00965F7F"/>
    <w:rsid w:val="00966443"/>
    <w:rsid w:val="00966C0C"/>
    <w:rsid w:val="00966C4C"/>
    <w:rsid w:val="00966D2F"/>
    <w:rsid w:val="009672B6"/>
    <w:rsid w:val="009672F2"/>
    <w:rsid w:val="00967346"/>
    <w:rsid w:val="00967392"/>
    <w:rsid w:val="00967F5C"/>
    <w:rsid w:val="00967FD6"/>
    <w:rsid w:val="00970AA3"/>
    <w:rsid w:val="00970C63"/>
    <w:rsid w:val="00970DBD"/>
    <w:rsid w:val="00970EA1"/>
    <w:rsid w:val="00971320"/>
    <w:rsid w:val="00971448"/>
    <w:rsid w:val="009716CF"/>
    <w:rsid w:val="00971ECC"/>
    <w:rsid w:val="00971EFC"/>
    <w:rsid w:val="0097216F"/>
    <w:rsid w:val="00972335"/>
    <w:rsid w:val="00972384"/>
    <w:rsid w:val="0097254E"/>
    <w:rsid w:val="009727AE"/>
    <w:rsid w:val="00972A0F"/>
    <w:rsid w:val="00972C56"/>
    <w:rsid w:val="00972E46"/>
    <w:rsid w:val="009730E8"/>
    <w:rsid w:val="009733B6"/>
    <w:rsid w:val="0097379E"/>
    <w:rsid w:val="00973890"/>
    <w:rsid w:val="0097399F"/>
    <w:rsid w:val="00973AED"/>
    <w:rsid w:val="00973CAA"/>
    <w:rsid w:val="00973DF1"/>
    <w:rsid w:val="009740A2"/>
    <w:rsid w:val="009748B4"/>
    <w:rsid w:val="00974B40"/>
    <w:rsid w:val="00975536"/>
    <w:rsid w:val="00975594"/>
    <w:rsid w:val="009755CC"/>
    <w:rsid w:val="009756F2"/>
    <w:rsid w:val="00975ABD"/>
    <w:rsid w:val="00975F45"/>
    <w:rsid w:val="009761DC"/>
    <w:rsid w:val="00976286"/>
    <w:rsid w:val="009764E8"/>
    <w:rsid w:val="00977874"/>
    <w:rsid w:val="009779A4"/>
    <w:rsid w:val="00977C1C"/>
    <w:rsid w:val="00980127"/>
    <w:rsid w:val="00980850"/>
    <w:rsid w:val="0098153F"/>
    <w:rsid w:val="00981669"/>
    <w:rsid w:val="009817B2"/>
    <w:rsid w:val="009818C5"/>
    <w:rsid w:val="00981DCF"/>
    <w:rsid w:val="00981F05"/>
    <w:rsid w:val="00982162"/>
    <w:rsid w:val="00982312"/>
    <w:rsid w:val="009827B4"/>
    <w:rsid w:val="00983251"/>
    <w:rsid w:val="009833C5"/>
    <w:rsid w:val="009840AC"/>
    <w:rsid w:val="009840C7"/>
    <w:rsid w:val="009840EC"/>
    <w:rsid w:val="0098449A"/>
    <w:rsid w:val="009846C2"/>
    <w:rsid w:val="0098513D"/>
    <w:rsid w:val="0098526F"/>
    <w:rsid w:val="00985643"/>
    <w:rsid w:val="00985F74"/>
    <w:rsid w:val="00986B78"/>
    <w:rsid w:val="00986BC4"/>
    <w:rsid w:val="00986E7B"/>
    <w:rsid w:val="00986EA4"/>
    <w:rsid w:val="0098749E"/>
    <w:rsid w:val="00990016"/>
    <w:rsid w:val="0099068D"/>
    <w:rsid w:val="00990AAF"/>
    <w:rsid w:val="00990EB4"/>
    <w:rsid w:val="0099166F"/>
    <w:rsid w:val="0099191C"/>
    <w:rsid w:val="0099217E"/>
    <w:rsid w:val="00992597"/>
    <w:rsid w:val="009926DC"/>
    <w:rsid w:val="0099276C"/>
    <w:rsid w:val="00992876"/>
    <w:rsid w:val="00992D30"/>
    <w:rsid w:val="0099319F"/>
    <w:rsid w:val="00993412"/>
    <w:rsid w:val="00993C66"/>
    <w:rsid w:val="00993F08"/>
    <w:rsid w:val="00993F0C"/>
    <w:rsid w:val="009944DE"/>
    <w:rsid w:val="00994972"/>
    <w:rsid w:val="009949EA"/>
    <w:rsid w:val="00994D40"/>
    <w:rsid w:val="009952CE"/>
    <w:rsid w:val="00995382"/>
    <w:rsid w:val="009957EA"/>
    <w:rsid w:val="0099598E"/>
    <w:rsid w:val="009962C3"/>
    <w:rsid w:val="0099681B"/>
    <w:rsid w:val="009A032A"/>
    <w:rsid w:val="009A0C6E"/>
    <w:rsid w:val="009A171A"/>
    <w:rsid w:val="009A1A86"/>
    <w:rsid w:val="009A1F57"/>
    <w:rsid w:val="009A224A"/>
    <w:rsid w:val="009A2292"/>
    <w:rsid w:val="009A2DC0"/>
    <w:rsid w:val="009A2DF2"/>
    <w:rsid w:val="009A3199"/>
    <w:rsid w:val="009A38C9"/>
    <w:rsid w:val="009A4395"/>
    <w:rsid w:val="009A4CEB"/>
    <w:rsid w:val="009A4E29"/>
    <w:rsid w:val="009A5531"/>
    <w:rsid w:val="009A554A"/>
    <w:rsid w:val="009A58B3"/>
    <w:rsid w:val="009A5C1B"/>
    <w:rsid w:val="009A6786"/>
    <w:rsid w:val="009A67B9"/>
    <w:rsid w:val="009A6877"/>
    <w:rsid w:val="009A6C8F"/>
    <w:rsid w:val="009A6F74"/>
    <w:rsid w:val="009A6F7C"/>
    <w:rsid w:val="009A6F8C"/>
    <w:rsid w:val="009A6FA1"/>
    <w:rsid w:val="009A7477"/>
    <w:rsid w:val="009A7D06"/>
    <w:rsid w:val="009B0133"/>
    <w:rsid w:val="009B050A"/>
    <w:rsid w:val="009B0E6F"/>
    <w:rsid w:val="009B12C8"/>
    <w:rsid w:val="009B1583"/>
    <w:rsid w:val="009B1697"/>
    <w:rsid w:val="009B180E"/>
    <w:rsid w:val="009B19CC"/>
    <w:rsid w:val="009B19FA"/>
    <w:rsid w:val="009B1B13"/>
    <w:rsid w:val="009B1E2F"/>
    <w:rsid w:val="009B23E5"/>
    <w:rsid w:val="009B24B4"/>
    <w:rsid w:val="009B2B13"/>
    <w:rsid w:val="009B2B1E"/>
    <w:rsid w:val="009B3155"/>
    <w:rsid w:val="009B32F0"/>
    <w:rsid w:val="009B363F"/>
    <w:rsid w:val="009B3AAD"/>
    <w:rsid w:val="009B3B4A"/>
    <w:rsid w:val="009B3DA5"/>
    <w:rsid w:val="009B46EB"/>
    <w:rsid w:val="009B49A6"/>
    <w:rsid w:val="009B54F3"/>
    <w:rsid w:val="009B5663"/>
    <w:rsid w:val="009B5782"/>
    <w:rsid w:val="009B58B4"/>
    <w:rsid w:val="009B6939"/>
    <w:rsid w:val="009B693D"/>
    <w:rsid w:val="009B7009"/>
    <w:rsid w:val="009B721D"/>
    <w:rsid w:val="009B73F2"/>
    <w:rsid w:val="009B76C1"/>
    <w:rsid w:val="009B7A7A"/>
    <w:rsid w:val="009B7C70"/>
    <w:rsid w:val="009C0921"/>
    <w:rsid w:val="009C09E2"/>
    <w:rsid w:val="009C0A5C"/>
    <w:rsid w:val="009C0FAF"/>
    <w:rsid w:val="009C1377"/>
    <w:rsid w:val="009C1972"/>
    <w:rsid w:val="009C19C0"/>
    <w:rsid w:val="009C19F5"/>
    <w:rsid w:val="009C1D17"/>
    <w:rsid w:val="009C1E35"/>
    <w:rsid w:val="009C1ED1"/>
    <w:rsid w:val="009C2376"/>
    <w:rsid w:val="009C3203"/>
    <w:rsid w:val="009C3282"/>
    <w:rsid w:val="009C375C"/>
    <w:rsid w:val="009C3B5A"/>
    <w:rsid w:val="009C3E07"/>
    <w:rsid w:val="009C4DD5"/>
    <w:rsid w:val="009C4EAE"/>
    <w:rsid w:val="009C56EE"/>
    <w:rsid w:val="009C57C6"/>
    <w:rsid w:val="009C58B4"/>
    <w:rsid w:val="009C5976"/>
    <w:rsid w:val="009C5E36"/>
    <w:rsid w:val="009C61F0"/>
    <w:rsid w:val="009C660F"/>
    <w:rsid w:val="009C6C65"/>
    <w:rsid w:val="009C6C99"/>
    <w:rsid w:val="009C719A"/>
    <w:rsid w:val="009C7201"/>
    <w:rsid w:val="009C775D"/>
    <w:rsid w:val="009C7980"/>
    <w:rsid w:val="009C7CBE"/>
    <w:rsid w:val="009C7E76"/>
    <w:rsid w:val="009D02B6"/>
    <w:rsid w:val="009D05FE"/>
    <w:rsid w:val="009D071B"/>
    <w:rsid w:val="009D086C"/>
    <w:rsid w:val="009D0CAF"/>
    <w:rsid w:val="009D12D3"/>
    <w:rsid w:val="009D149E"/>
    <w:rsid w:val="009D1848"/>
    <w:rsid w:val="009D1AD4"/>
    <w:rsid w:val="009D1C35"/>
    <w:rsid w:val="009D24B8"/>
    <w:rsid w:val="009D29A9"/>
    <w:rsid w:val="009D31B9"/>
    <w:rsid w:val="009D34ED"/>
    <w:rsid w:val="009D3730"/>
    <w:rsid w:val="009D38AE"/>
    <w:rsid w:val="009D4044"/>
    <w:rsid w:val="009D4AA2"/>
    <w:rsid w:val="009D4BE6"/>
    <w:rsid w:val="009D4EBC"/>
    <w:rsid w:val="009D536F"/>
    <w:rsid w:val="009D56C4"/>
    <w:rsid w:val="009D5C18"/>
    <w:rsid w:val="009D5DB8"/>
    <w:rsid w:val="009D5FC3"/>
    <w:rsid w:val="009D6E8F"/>
    <w:rsid w:val="009D72CB"/>
    <w:rsid w:val="009E042B"/>
    <w:rsid w:val="009E1242"/>
    <w:rsid w:val="009E13FC"/>
    <w:rsid w:val="009E147D"/>
    <w:rsid w:val="009E1BE0"/>
    <w:rsid w:val="009E22FA"/>
    <w:rsid w:val="009E23BF"/>
    <w:rsid w:val="009E2855"/>
    <w:rsid w:val="009E2904"/>
    <w:rsid w:val="009E29C2"/>
    <w:rsid w:val="009E2A06"/>
    <w:rsid w:val="009E2BDB"/>
    <w:rsid w:val="009E2C30"/>
    <w:rsid w:val="009E338F"/>
    <w:rsid w:val="009E3922"/>
    <w:rsid w:val="009E396A"/>
    <w:rsid w:val="009E3989"/>
    <w:rsid w:val="009E53B5"/>
    <w:rsid w:val="009E5448"/>
    <w:rsid w:val="009E5EEC"/>
    <w:rsid w:val="009E6571"/>
    <w:rsid w:val="009E65EA"/>
    <w:rsid w:val="009E662A"/>
    <w:rsid w:val="009E6C36"/>
    <w:rsid w:val="009E6EB8"/>
    <w:rsid w:val="009E74FA"/>
    <w:rsid w:val="009E79F0"/>
    <w:rsid w:val="009F01F6"/>
    <w:rsid w:val="009F0421"/>
    <w:rsid w:val="009F0A38"/>
    <w:rsid w:val="009F0BC0"/>
    <w:rsid w:val="009F0BFE"/>
    <w:rsid w:val="009F0D4E"/>
    <w:rsid w:val="009F109F"/>
    <w:rsid w:val="009F16D3"/>
    <w:rsid w:val="009F17A6"/>
    <w:rsid w:val="009F1803"/>
    <w:rsid w:val="009F18C9"/>
    <w:rsid w:val="009F1A8F"/>
    <w:rsid w:val="009F1D6F"/>
    <w:rsid w:val="009F1FD7"/>
    <w:rsid w:val="009F2728"/>
    <w:rsid w:val="009F27FA"/>
    <w:rsid w:val="009F2874"/>
    <w:rsid w:val="009F28D3"/>
    <w:rsid w:val="009F297D"/>
    <w:rsid w:val="009F2DA4"/>
    <w:rsid w:val="009F3000"/>
    <w:rsid w:val="009F3009"/>
    <w:rsid w:val="009F3463"/>
    <w:rsid w:val="009F3922"/>
    <w:rsid w:val="009F4720"/>
    <w:rsid w:val="009F472A"/>
    <w:rsid w:val="009F4B68"/>
    <w:rsid w:val="009F4B79"/>
    <w:rsid w:val="009F4CCE"/>
    <w:rsid w:val="009F4D04"/>
    <w:rsid w:val="009F4F6E"/>
    <w:rsid w:val="009F515C"/>
    <w:rsid w:val="009F56B6"/>
    <w:rsid w:val="009F592F"/>
    <w:rsid w:val="009F5EA1"/>
    <w:rsid w:val="009F603A"/>
    <w:rsid w:val="009F62A2"/>
    <w:rsid w:val="009F64A0"/>
    <w:rsid w:val="009F67D1"/>
    <w:rsid w:val="009F6AC6"/>
    <w:rsid w:val="009F7CFA"/>
    <w:rsid w:val="009F7ECF"/>
    <w:rsid w:val="00A0007C"/>
    <w:rsid w:val="00A00343"/>
    <w:rsid w:val="00A003FE"/>
    <w:rsid w:val="00A0090D"/>
    <w:rsid w:val="00A00B0A"/>
    <w:rsid w:val="00A00E02"/>
    <w:rsid w:val="00A0122C"/>
    <w:rsid w:val="00A01236"/>
    <w:rsid w:val="00A0129B"/>
    <w:rsid w:val="00A013BA"/>
    <w:rsid w:val="00A0144A"/>
    <w:rsid w:val="00A014A9"/>
    <w:rsid w:val="00A01ACE"/>
    <w:rsid w:val="00A02236"/>
    <w:rsid w:val="00A02DB9"/>
    <w:rsid w:val="00A03244"/>
    <w:rsid w:val="00A03994"/>
    <w:rsid w:val="00A03B55"/>
    <w:rsid w:val="00A04521"/>
    <w:rsid w:val="00A046BE"/>
    <w:rsid w:val="00A04752"/>
    <w:rsid w:val="00A04887"/>
    <w:rsid w:val="00A04CB7"/>
    <w:rsid w:val="00A056D3"/>
    <w:rsid w:val="00A06303"/>
    <w:rsid w:val="00A06A66"/>
    <w:rsid w:val="00A06AE6"/>
    <w:rsid w:val="00A06E40"/>
    <w:rsid w:val="00A0717D"/>
    <w:rsid w:val="00A07B70"/>
    <w:rsid w:val="00A07E17"/>
    <w:rsid w:val="00A10B38"/>
    <w:rsid w:val="00A10B5B"/>
    <w:rsid w:val="00A10F21"/>
    <w:rsid w:val="00A11110"/>
    <w:rsid w:val="00A11275"/>
    <w:rsid w:val="00A11788"/>
    <w:rsid w:val="00A11A6C"/>
    <w:rsid w:val="00A1217D"/>
    <w:rsid w:val="00A12451"/>
    <w:rsid w:val="00A124BA"/>
    <w:rsid w:val="00A12745"/>
    <w:rsid w:val="00A12C46"/>
    <w:rsid w:val="00A12DDA"/>
    <w:rsid w:val="00A12F24"/>
    <w:rsid w:val="00A13379"/>
    <w:rsid w:val="00A133C8"/>
    <w:rsid w:val="00A13655"/>
    <w:rsid w:val="00A1410C"/>
    <w:rsid w:val="00A1425D"/>
    <w:rsid w:val="00A1501D"/>
    <w:rsid w:val="00A1530F"/>
    <w:rsid w:val="00A15EE2"/>
    <w:rsid w:val="00A16112"/>
    <w:rsid w:val="00A170D1"/>
    <w:rsid w:val="00A173D4"/>
    <w:rsid w:val="00A177D0"/>
    <w:rsid w:val="00A20D07"/>
    <w:rsid w:val="00A20E21"/>
    <w:rsid w:val="00A20F26"/>
    <w:rsid w:val="00A20FE5"/>
    <w:rsid w:val="00A213ED"/>
    <w:rsid w:val="00A21BCE"/>
    <w:rsid w:val="00A223DE"/>
    <w:rsid w:val="00A22961"/>
    <w:rsid w:val="00A22C0E"/>
    <w:rsid w:val="00A22D6E"/>
    <w:rsid w:val="00A232A7"/>
    <w:rsid w:val="00A235EE"/>
    <w:rsid w:val="00A23B73"/>
    <w:rsid w:val="00A23D9E"/>
    <w:rsid w:val="00A24156"/>
    <w:rsid w:val="00A241BC"/>
    <w:rsid w:val="00A2427A"/>
    <w:rsid w:val="00A242C3"/>
    <w:rsid w:val="00A247C1"/>
    <w:rsid w:val="00A2495F"/>
    <w:rsid w:val="00A25233"/>
    <w:rsid w:val="00A255D8"/>
    <w:rsid w:val="00A25BAB"/>
    <w:rsid w:val="00A25BE8"/>
    <w:rsid w:val="00A26C0A"/>
    <w:rsid w:val="00A26CAC"/>
    <w:rsid w:val="00A2709D"/>
    <w:rsid w:val="00A27474"/>
    <w:rsid w:val="00A27729"/>
    <w:rsid w:val="00A279C3"/>
    <w:rsid w:val="00A27B60"/>
    <w:rsid w:val="00A30107"/>
    <w:rsid w:val="00A30195"/>
    <w:rsid w:val="00A301D7"/>
    <w:rsid w:val="00A304D6"/>
    <w:rsid w:val="00A307C2"/>
    <w:rsid w:val="00A30865"/>
    <w:rsid w:val="00A30A3F"/>
    <w:rsid w:val="00A30B44"/>
    <w:rsid w:val="00A30C99"/>
    <w:rsid w:val="00A30E11"/>
    <w:rsid w:val="00A31147"/>
    <w:rsid w:val="00A31258"/>
    <w:rsid w:val="00A31871"/>
    <w:rsid w:val="00A31A8E"/>
    <w:rsid w:val="00A31FB3"/>
    <w:rsid w:val="00A322C5"/>
    <w:rsid w:val="00A32557"/>
    <w:rsid w:val="00A32783"/>
    <w:rsid w:val="00A3299D"/>
    <w:rsid w:val="00A32EDE"/>
    <w:rsid w:val="00A32EF2"/>
    <w:rsid w:val="00A3307E"/>
    <w:rsid w:val="00A33F2C"/>
    <w:rsid w:val="00A3410F"/>
    <w:rsid w:val="00A34361"/>
    <w:rsid w:val="00A3476F"/>
    <w:rsid w:val="00A348E8"/>
    <w:rsid w:val="00A34FB8"/>
    <w:rsid w:val="00A35281"/>
    <w:rsid w:val="00A3532B"/>
    <w:rsid w:val="00A362A9"/>
    <w:rsid w:val="00A364CF"/>
    <w:rsid w:val="00A36B3C"/>
    <w:rsid w:val="00A37193"/>
    <w:rsid w:val="00A37AEE"/>
    <w:rsid w:val="00A37C01"/>
    <w:rsid w:val="00A37ED7"/>
    <w:rsid w:val="00A37F8D"/>
    <w:rsid w:val="00A40666"/>
    <w:rsid w:val="00A40C3B"/>
    <w:rsid w:val="00A41C68"/>
    <w:rsid w:val="00A422DE"/>
    <w:rsid w:val="00A42389"/>
    <w:rsid w:val="00A42570"/>
    <w:rsid w:val="00A42648"/>
    <w:rsid w:val="00A42790"/>
    <w:rsid w:val="00A42823"/>
    <w:rsid w:val="00A4285D"/>
    <w:rsid w:val="00A43A73"/>
    <w:rsid w:val="00A43D18"/>
    <w:rsid w:val="00A43ED5"/>
    <w:rsid w:val="00A43F4B"/>
    <w:rsid w:val="00A4444C"/>
    <w:rsid w:val="00A44759"/>
    <w:rsid w:val="00A44EFC"/>
    <w:rsid w:val="00A4510E"/>
    <w:rsid w:val="00A456A4"/>
    <w:rsid w:val="00A45834"/>
    <w:rsid w:val="00A45A3F"/>
    <w:rsid w:val="00A45CAE"/>
    <w:rsid w:val="00A45EF3"/>
    <w:rsid w:val="00A460B3"/>
    <w:rsid w:val="00A4613B"/>
    <w:rsid w:val="00A4623D"/>
    <w:rsid w:val="00A4672C"/>
    <w:rsid w:val="00A46D4A"/>
    <w:rsid w:val="00A4759C"/>
    <w:rsid w:val="00A47944"/>
    <w:rsid w:val="00A47A3A"/>
    <w:rsid w:val="00A47CC1"/>
    <w:rsid w:val="00A47DCA"/>
    <w:rsid w:val="00A50559"/>
    <w:rsid w:val="00A507DD"/>
    <w:rsid w:val="00A50874"/>
    <w:rsid w:val="00A50CF2"/>
    <w:rsid w:val="00A52131"/>
    <w:rsid w:val="00A52239"/>
    <w:rsid w:val="00A52687"/>
    <w:rsid w:val="00A52B81"/>
    <w:rsid w:val="00A52FE5"/>
    <w:rsid w:val="00A53727"/>
    <w:rsid w:val="00A537B3"/>
    <w:rsid w:val="00A5381D"/>
    <w:rsid w:val="00A538A8"/>
    <w:rsid w:val="00A53E82"/>
    <w:rsid w:val="00A542EB"/>
    <w:rsid w:val="00A54A6B"/>
    <w:rsid w:val="00A55053"/>
    <w:rsid w:val="00A5586A"/>
    <w:rsid w:val="00A55909"/>
    <w:rsid w:val="00A55964"/>
    <w:rsid w:val="00A5678C"/>
    <w:rsid w:val="00A56A69"/>
    <w:rsid w:val="00A56D41"/>
    <w:rsid w:val="00A60384"/>
    <w:rsid w:val="00A6050E"/>
    <w:rsid w:val="00A60C28"/>
    <w:rsid w:val="00A60E05"/>
    <w:rsid w:val="00A612DA"/>
    <w:rsid w:val="00A61BDA"/>
    <w:rsid w:val="00A61E46"/>
    <w:rsid w:val="00A61EAE"/>
    <w:rsid w:val="00A61F7B"/>
    <w:rsid w:val="00A620D8"/>
    <w:rsid w:val="00A6215C"/>
    <w:rsid w:val="00A621AC"/>
    <w:rsid w:val="00A6268B"/>
    <w:rsid w:val="00A62DBE"/>
    <w:rsid w:val="00A63174"/>
    <w:rsid w:val="00A6329F"/>
    <w:rsid w:val="00A632F0"/>
    <w:rsid w:val="00A635E7"/>
    <w:rsid w:val="00A635FE"/>
    <w:rsid w:val="00A648FB"/>
    <w:rsid w:val="00A64B38"/>
    <w:rsid w:val="00A64BCC"/>
    <w:rsid w:val="00A64F7C"/>
    <w:rsid w:val="00A658B4"/>
    <w:rsid w:val="00A65A22"/>
    <w:rsid w:val="00A65E55"/>
    <w:rsid w:val="00A661D0"/>
    <w:rsid w:val="00A66333"/>
    <w:rsid w:val="00A6654A"/>
    <w:rsid w:val="00A66727"/>
    <w:rsid w:val="00A66891"/>
    <w:rsid w:val="00A6689D"/>
    <w:rsid w:val="00A668E2"/>
    <w:rsid w:val="00A67444"/>
    <w:rsid w:val="00A674F1"/>
    <w:rsid w:val="00A675BA"/>
    <w:rsid w:val="00A70007"/>
    <w:rsid w:val="00A7045B"/>
    <w:rsid w:val="00A70907"/>
    <w:rsid w:val="00A70C5A"/>
    <w:rsid w:val="00A70D1B"/>
    <w:rsid w:val="00A7163E"/>
    <w:rsid w:val="00A71B73"/>
    <w:rsid w:val="00A72C8E"/>
    <w:rsid w:val="00A72EA0"/>
    <w:rsid w:val="00A733A8"/>
    <w:rsid w:val="00A735EC"/>
    <w:rsid w:val="00A73CC4"/>
    <w:rsid w:val="00A73DCB"/>
    <w:rsid w:val="00A7438C"/>
    <w:rsid w:val="00A74705"/>
    <w:rsid w:val="00A74C1E"/>
    <w:rsid w:val="00A74F2A"/>
    <w:rsid w:val="00A75EC2"/>
    <w:rsid w:val="00A7622F"/>
    <w:rsid w:val="00A76689"/>
    <w:rsid w:val="00A77A75"/>
    <w:rsid w:val="00A77FE4"/>
    <w:rsid w:val="00A80081"/>
    <w:rsid w:val="00A80279"/>
    <w:rsid w:val="00A80456"/>
    <w:rsid w:val="00A80479"/>
    <w:rsid w:val="00A805F9"/>
    <w:rsid w:val="00A80633"/>
    <w:rsid w:val="00A809BC"/>
    <w:rsid w:val="00A80B72"/>
    <w:rsid w:val="00A81427"/>
    <w:rsid w:val="00A817DF"/>
    <w:rsid w:val="00A81AB8"/>
    <w:rsid w:val="00A81CBF"/>
    <w:rsid w:val="00A81D7F"/>
    <w:rsid w:val="00A81E41"/>
    <w:rsid w:val="00A81E6D"/>
    <w:rsid w:val="00A81EA6"/>
    <w:rsid w:val="00A82471"/>
    <w:rsid w:val="00A82C71"/>
    <w:rsid w:val="00A831D2"/>
    <w:rsid w:val="00A832CC"/>
    <w:rsid w:val="00A83463"/>
    <w:rsid w:val="00A838F6"/>
    <w:rsid w:val="00A8391A"/>
    <w:rsid w:val="00A83B11"/>
    <w:rsid w:val="00A83F52"/>
    <w:rsid w:val="00A84170"/>
    <w:rsid w:val="00A8464B"/>
    <w:rsid w:val="00A84AB9"/>
    <w:rsid w:val="00A85047"/>
    <w:rsid w:val="00A852AE"/>
    <w:rsid w:val="00A855F9"/>
    <w:rsid w:val="00A85C81"/>
    <w:rsid w:val="00A86054"/>
    <w:rsid w:val="00A8614C"/>
    <w:rsid w:val="00A86BCE"/>
    <w:rsid w:val="00A86CF1"/>
    <w:rsid w:val="00A86F8B"/>
    <w:rsid w:val="00A874BD"/>
    <w:rsid w:val="00A87968"/>
    <w:rsid w:val="00A87A17"/>
    <w:rsid w:val="00A903A0"/>
    <w:rsid w:val="00A9078D"/>
    <w:rsid w:val="00A90E9F"/>
    <w:rsid w:val="00A90F45"/>
    <w:rsid w:val="00A90F9C"/>
    <w:rsid w:val="00A9198C"/>
    <w:rsid w:val="00A91A5C"/>
    <w:rsid w:val="00A91CAD"/>
    <w:rsid w:val="00A92560"/>
    <w:rsid w:val="00A925AB"/>
    <w:rsid w:val="00A92788"/>
    <w:rsid w:val="00A9287C"/>
    <w:rsid w:val="00A92B4C"/>
    <w:rsid w:val="00A93777"/>
    <w:rsid w:val="00A93878"/>
    <w:rsid w:val="00A93A96"/>
    <w:rsid w:val="00A93C36"/>
    <w:rsid w:val="00A941CF"/>
    <w:rsid w:val="00A9445A"/>
    <w:rsid w:val="00A9447B"/>
    <w:rsid w:val="00A944C6"/>
    <w:rsid w:val="00A944DA"/>
    <w:rsid w:val="00A9459E"/>
    <w:rsid w:val="00A94982"/>
    <w:rsid w:val="00A949F4"/>
    <w:rsid w:val="00A95483"/>
    <w:rsid w:val="00A95C09"/>
    <w:rsid w:val="00A95F3E"/>
    <w:rsid w:val="00A96A1F"/>
    <w:rsid w:val="00A96CA3"/>
    <w:rsid w:val="00A971F0"/>
    <w:rsid w:val="00A973F1"/>
    <w:rsid w:val="00AA057D"/>
    <w:rsid w:val="00AA0745"/>
    <w:rsid w:val="00AA0D98"/>
    <w:rsid w:val="00AA0EBD"/>
    <w:rsid w:val="00AA16EB"/>
    <w:rsid w:val="00AA1F1A"/>
    <w:rsid w:val="00AA2917"/>
    <w:rsid w:val="00AA314F"/>
    <w:rsid w:val="00AA31BF"/>
    <w:rsid w:val="00AA368A"/>
    <w:rsid w:val="00AA3BC9"/>
    <w:rsid w:val="00AA3EDE"/>
    <w:rsid w:val="00AA3EFE"/>
    <w:rsid w:val="00AA41AF"/>
    <w:rsid w:val="00AA42BE"/>
    <w:rsid w:val="00AA436B"/>
    <w:rsid w:val="00AA4857"/>
    <w:rsid w:val="00AA48F9"/>
    <w:rsid w:val="00AA4C38"/>
    <w:rsid w:val="00AA4DC1"/>
    <w:rsid w:val="00AA5351"/>
    <w:rsid w:val="00AA55A8"/>
    <w:rsid w:val="00AA5A89"/>
    <w:rsid w:val="00AA64DA"/>
    <w:rsid w:val="00AA65A6"/>
    <w:rsid w:val="00AA65BE"/>
    <w:rsid w:val="00AA6850"/>
    <w:rsid w:val="00AA71D7"/>
    <w:rsid w:val="00AA72D7"/>
    <w:rsid w:val="00AA7520"/>
    <w:rsid w:val="00AA7540"/>
    <w:rsid w:val="00AA7587"/>
    <w:rsid w:val="00AA765C"/>
    <w:rsid w:val="00AA7997"/>
    <w:rsid w:val="00AA7E48"/>
    <w:rsid w:val="00AA7F59"/>
    <w:rsid w:val="00AB0385"/>
    <w:rsid w:val="00AB03A0"/>
    <w:rsid w:val="00AB0433"/>
    <w:rsid w:val="00AB0DBF"/>
    <w:rsid w:val="00AB0EEC"/>
    <w:rsid w:val="00AB1114"/>
    <w:rsid w:val="00AB14CE"/>
    <w:rsid w:val="00AB1746"/>
    <w:rsid w:val="00AB1A29"/>
    <w:rsid w:val="00AB1BF5"/>
    <w:rsid w:val="00AB1CEA"/>
    <w:rsid w:val="00AB279F"/>
    <w:rsid w:val="00AB2D58"/>
    <w:rsid w:val="00AB2EF7"/>
    <w:rsid w:val="00AB329B"/>
    <w:rsid w:val="00AB32BC"/>
    <w:rsid w:val="00AB3F90"/>
    <w:rsid w:val="00AB4701"/>
    <w:rsid w:val="00AB4823"/>
    <w:rsid w:val="00AB4C03"/>
    <w:rsid w:val="00AB50F1"/>
    <w:rsid w:val="00AB5643"/>
    <w:rsid w:val="00AB6BEC"/>
    <w:rsid w:val="00AB718D"/>
    <w:rsid w:val="00AB7512"/>
    <w:rsid w:val="00AB78ED"/>
    <w:rsid w:val="00AC01BB"/>
    <w:rsid w:val="00AC0597"/>
    <w:rsid w:val="00AC06DB"/>
    <w:rsid w:val="00AC11BD"/>
    <w:rsid w:val="00AC18CB"/>
    <w:rsid w:val="00AC25B8"/>
    <w:rsid w:val="00AC25FD"/>
    <w:rsid w:val="00AC264F"/>
    <w:rsid w:val="00AC2A5E"/>
    <w:rsid w:val="00AC3401"/>
    <w:rsid w:val="00AC36AD"/>
    <w:rsid w:val="00AC3CE7"/>
    <w:rsid w:val="00AC3FB7"/>
    <w:rsid w:val="00AC3FE4"/>
    <w:rsid w:val="00AC4D22"/>
    <w:rsid w:val="00AC4DB8"/>
    <w:rsid w:val="00AC4E42"/>
    <w:rsid w:val="00AC5346"/>
    <w:rsid w:val="00AC55F8"/>
    <w:rsid w:val="00AC59BB"/>
    <w:rsid w:val="00AC5CCA"/>
    <w:rsid w:val="00AC608A"/>
    <w:rsid w:val="00AC60D8"/>
    <w:rsid w:val="00AC6809"/>
    <w:rsid w:val="00AC6999"/>
    <w:rsid w:val="00AC6A2C"/>
    <w:rsid w:val="00AC6B14"/>
    <w:rsid w:val="00AC6FAC"/>
    <w:rsid w:val="00AC73CF"/>
    <w:rsid w:val="00AC7B44"/>
    <w:rsid w:val="00AC7BCD"/>
    <w:rsid w:val="00AC7C75"/>
    <w:rsid w:val="00AC7E3A"/>
    <w:rsid w:val="00AD0078"/>
    <w:rsid w:val="00AD00B9"/>
    <w:rsid w:val="00AD00E1"/>
    <w:rsid w:val="00AD0837"/>
    <w:rsid w:val="00AD0E30"/>
    <w:rsid w:val="00AD121E"/>
    <w:rsid w:val="00AD133A"/>
    <w:rsid w:val="00AD1706"/>
    <w:rsid w:val="00AD216D"/>
    <w:rsid w:val="00AD28CA"/>
    <w:rsid w:val="00AD31EA"/>
    <w:rsid w:val="00AD33CA"/>
    <w:rsid w:val="00AD3997"/>
    <w:rsid w:val="00AD4387"/>
    <w:rsid w:val="00AD4516"/>
    <w:rsid w:val="00AD484A"/>
    <w:rsid w:val="00AD4F0D"/>
    <w:rsid w:val="00AD606A"/>
    <w:rsid w:val="00AD6556"/>
    <w:rsid w:val="00AD6E05"/>
    <w:rsid w:val="00AD70F0"/>
    <w:rsid w:val="00AD76B0"/>
    <w:rsid w:val="00AD7990"/>
    <w:rsid w:val="00AD7DC0"/>
    <w:rsid w:val="00AD7E86"/>
    <w:rsid w:val="00AE0093"/>
    <w:rsid w:val="00AE03E1"/>
    <w:rsid w:val="00AE0F38"/>
    <w:rsid w:val="00AE1138"/>
    <w:rsid w:val="00AE1526"/>
    <w:rsid w:val="00AE168C"/>
    <w:rsid w:val="00AE1835"/>
    <w:rsid w:val="00AE1D67"/>
    <w:rsid w:val="00AE1F19"/>
    <w:rsid w:val="00AE20C4"/>
    <w:rsid w:val="00AE250E"/>
    <w:rsid w:val="00AE2940"/>
    <w:rsid w:val="00AE2A0D"/>
    <w:rsid w:val="00AE2BE5"/>
    <w:rsid w:val="00AE3103"/>
    <w:rsid w:val="00AE3408"/>
    <w:rsid w:val="00AE343A"/>
    <w:rsid w:val="00AE354B"/>
    <w:rsid w:val="00AE3595"/>
    <w:rsid w:val="00AE3CF5"/>
    <w:rsid w:val="00AE46EC"/>
    <w:rsid w:val="00AE4CF7"/>
    <w:rsid w:val="00AE4E23"/>
    <w:rsid w:val="00AE5131"/>
    <w:rsid w:val="00AE5391"/>
    <w:rsid w:val="00AE5E84"/>
    <w:rsid w:val="00AE62EA"/>
    <w:rsid w:val="00AE62ED"/>
    <w:rsid w:val="00AE67A3"/>
    <w:rsid w:val="00AE6EE6"/>
    <w:rsid w:val="00AE7139"/>
    <w:rsid w:val="00AE7532"/>
    <w:rsid w:val="00AE7B36"/>
    <w:rsid w:val="00AE7FFE"/>
    <w:rsid w:val="00AF022A"/>
    <w:rsid w:val="00AF052B"/>
    <w:rsid w:val="00AF06A0"/>
    <w:rsid w:val="00AF0ECA"/>
    <w:rsid w:val="00AF1204"/>
    <w:rsid w:val="00AF1875"/>
    <w:rsid w:val="00AF1AC8"/>
    <w:rsid w:val="00AF1C75"/>
    <w:rsid w:val="00AF1F0E"/>
    <w:rsid w:val="00AF20EE"/>
    <w:rsid w:val="00AF239E"/>
    <w:rsid w:val="00AF23F4"/>
    <w:rsid w:val="00AF3407"/>
    <w:rsid w:val="00AF357D"/>
    <w:rsid w:val="00AF398B"/>
    <w:rsid w:val="00AF3B5E"/>
    <w:rsid w:val="00AF46E6"/>
    <w:rsid w:val="00AF48A4"/>
    <w:rsid w:val="00AF5327"/>
    <w:rsid w:val="00AF5378"/>
    <w:rsid w:val="00AF5AFB"/>
    <w:rsid w:val="00AF6751"/>
    <w:rsid w:val="00AF696B"/>
    <w:rsid w:val="00AF6C4D"/>
    <w:rsid w:val="00AF6FF6"/>
    <w:rsid w:val="00AF7394"/>
    <w:rsid w:val="00AF7D94"/>
    <w:rsid w:val="00B005DB"/>
    <w:rsid w:val="00B006DC"/>
    <w:rsid w:val="00B007A8"/>
    <w:rsid w:val="00B007B9"/>
    <w:rsid w:val="00B01877"/>
    <w:rsid w:val="00B01BEC"/>
    <w:rsid w:val="00B0291B"/>
    <w:rsid w:val="00B02E0C"/>
    <w:rsid w:val="00B02F9E"/>
    <w:rsid w:val="00B038F7"/>
    <w:rsid w:val="00B03D89"/>
    <w:rsid w:val="00B04254"/>
    <w:rsid w:val="00B04357"/>
    <w:rsid w:val="00B04407"/>
    <w:rsid w:val="00B046AF"/>
    <w:rsid w:val="00B046EC"/>
    <w:rsid w:val="00B04E54"/>
    <w:rsid w:val="00B05113"/>
    <w:rsid w:val="00B052D7"/>
    <w:rsid w:val="00B058EC"/>
    <w:rsid w:val="00B05A99"/>
    <w:rsid w:val="00B05E31"/>
    <w:rsid w:val="00B05E6A"/>
    <w:rsid w:val="00B05EAC"/>
    <w:rsid w:val="00B05F03"/>
    <w:rsid w:val="00B05FB3"/>
    <w:rsid w:val="00B06853"/>
    <w:rsid w:val="00B06B2B"/>
    <w:rsid w:val="00B06C29"/>
    <w:rsid w:val="00B06E49"/>
    <w:rsid w:val="00B07473"/>
    <w:rsid w:val="00B07832"/>
    <w:rsid w:val="00B07954"/>
    <w:rsid w:val="00B07A76"/>
    <w:rsid w:val="00B07EC5"/>
    <w:rsid w:val="00B1028E"/>
    <w:rsid w:val="00B104C3"/>
    <w:rsid w:val="00B111AA"/>
    <w:rsid w:val="00B113F2"/>
    <w:rsid w:val="00B11536"/>
    <w:rsid w:val="00B11F56"/>
    <w:rsid w:val="00B1209B"/>
    <w:rsid w:val="00B127E2"/>
    <w:rsid w:val="00B12A08"/>
    <w:rsid w:val="00B12B66"/>
    <w:rsid w:val="00B13534"/>
    <w:rsid w:val="00B13BC9"/>
    <w:rsid w:val="00B13C11"/>
    <w:rsid w:val="00B13CCF"/>
    <w:rsid w:val="00B13DE4"/>
    <w:rsid w:val="00B14265"/>
    <w:rsid w:val="00B148CA"/>
    <w:rsid w:val="00B15201"/>
    <w:rsid w:val="00B1569E"/>
    <w:rsid w:val="00B16126"/>
    <w:rsid w:val="00B1615B"/>
    <w:rsid w:val="00B16300"/>
    <w:rsid w:val="00B163E3"/>
    <w:rsid w:val="00B16830"/>
    <w:rsid w:val="00B178A3"/>
    <w:rsid w:val="00B202C6"/>
    <w:rsid w:val="00B2034A"/>
    <w:rsid w:val="00B20489"/>
    <w:rsid w:val="00B20490"/>
    <w:rsid w:val="00B20826"/>
    <w:rsid w:val="00B20863"/>
    <w:rsid w:val="00B20C61"/>
    <w:rsid w:val="00B20F97"/>
    <w:rsid w:val="00B210A1"/>
    <w:rsid w:val="00B21728"/>
    <w:rsid w:val="00B217BF"/>
    <w:rsid w:val="00B21F1F"/>
    <w:rsid w:val="00B225AD"/>
    <w:rsid w:val="00B227A7"/>
    <w:rsid w:val="00B22AC0"/>
    <w:rsid w:val="00B22B54"/>
    <w:rsid w:val="00B22F45"/>
    <w:rsid w:val="00B2318C"/>
    <w:rsid w:val="00B23A9E"/>
    <w:rsid w:val="00B23D42"/>
    <w:rsid w:val="00B23E86"/>
    <w:rsid w:val="00B2458A"/>
    <w:rsid w:val="00B24BA1"/>
    <w:rsid w:val="00B24E9E"/>
    <w:rsid w:val="00B25200"/>
    <w:rsid w:val="00B252A4"/>
    <w:rsid w:val="00B25EBC"/>
    <w:rsid w:val="00B26C44"/>
    <w:rsid w:val="00B26E20"/>
    <w:rsid w:val="00B2742B"/>
    <w:rsid w:val="00B27534"/>
    <w:rsid w:val="00B2754B"/>
    <w:rsid w:val="00B2772B"/>
    <w:rsid w:val="00B27AA4"/>
    <w:rsid w:val="00B27B4E"/>
    <w:rsid w:val="00B30158"/>
    <w:rsid w:val="00B3017E"/>
    <w:rsid w:val="00B30509"/>
    <w:rsid w:val="00B30F90"/>
    <w:rsid w:val="00B31079"/>
    <w:rsid w:val="00B31174"/>
    <w:rsid w:val="00B313C7"/>
    <w:rsid w:val="00B31C8B"/>
    <w:rsid w:val="00B31F23"/>
    <w:rsid w:val="00B32635"/>
    <w:rsid w:val="00B327E6"/>
    <w:rsid w:val="00B32E42"/>
    <w:rsid w:val="00B32E91"/>
    <w:rsid w:val="00B32FE1"/>
    <w:rsid w:val="00B332BA"/>
    <w:rsid w:val="00B333E2"/>
    <w:rsid w:val="00B33CAD"/>
    <w:rsid w:val="00B33D81"/>
    <w:rsid w:val="00B33DC7"/>
    <w:rsid w:val="00B341D5"/>
    <w:rsid w:val="00B34846"/>
    <w:rsid w:val="00B356D6"/>
    <w:rsid w:val="00B359D1"/>
    <w:rsid w:val="00B373EC"/>
    <w:rsid w:val="00B37E7E"/>
    <w:rsid w:val="00B40270"/>
    <w:rsid w:val="00B403D9"/>
    <w:rsid w:val="00B40BED"/>
    <w:rsid w:val="00B40C50"/>
    <w:rsid w:val="00B40CEE"/>
    <w:rsid w:val="00B414DC"/>
    <w:rsid w:val="00B41609"/>
    <w:rsid w:val="00B41A47"/>
    <w:rsid w:val="00B426BE"/>
    <w:rsid w:val="00B4274F"/>
    <w:rsid w:val="00B4286A"/>
    <w:rsid w:val="00B43352"/>
    <w:rsid w:val="00B434B3"/>
    <w:rsid w:val="00B43506"/>
    <w:rsid w:val="00B43577"/>
    <w:rsid w:val="00B43B40"/>
    <w:rsid w:val="00B43EF9"/>
    <w:rsid w:val="00B44232"/>
    <w:rsid w:val="00B4425B"/>
    <w:rsid w:val="00B443BF"/>
    <w:rsid w:val="00B445F1"/>
    <w:rsid w:val="00B44C06"/>
    <w:rsid w:val="00B45127"/>
    <w:rsid w:val="00B451D6"/>
    <w:rsid w:val="00B45320"/>
    <w:rsid w:val="00B45503"/>
    <w:rsid w:val="00B4616C"/>
    <w:rsid w:val="00B462D4"/>
    <w:rsid w:val="00B46DF5"/>
    <w:rsid w:val="00B508B1"/>
    <w:rsid w:val="00B50970"/>
    <w:rsid w:val="00B50C6D"/>
    <w:rsid w:val="00B50D57"/>
    <w:rsid w:val="00B51C41"/>
    <w:rsid w:val="00B51F28"/>
    <w:rsid w:val="00B524A7"/>
    <w:rsid w:val="00B5295B"/>
    <w:rsid w:val="00B52AB6"/>
    <w:rsid w:val="00B52FD4"/>
    <w:rsid w:val="00B532DF"/>
    <w:rsid w:val="00B538EC"/>
    <w:rsid w:val="00B53D81"/>
    <w:rsid w:val="00B53EF3"/>
    <w:rsid w:val="00B5407E"/>
    <w:rsid w:val="00B54183"/>
    <w:rsid w:val="00B54A77"/>
    <w:rsid w:val="00B55122"/>
    <w:rsid w:val="00B5570A"/>
    <w:rsid w:val="00B565FC"/>
    <w:rsid w:val="00B568FD"/>
    <w:rsid w:val="00B57D49"/>
    <w:rsid w:val="00B6006F"/>
    <w:rsid w:val="00B60096"/>
    <w:rsid w:val="00B600A2"/>
    <w:rsid w:val="00B6058D"/>
    <w:rsid w:val="00B60A32"/>
    <w:rsid w:val="00B61140"/>
    <w:rsid w:val="00B6135C"/>
    <w:rsid w:val="00B61DC5"/>
    <w:rsid w:val="00B62497"/>
    <w:rsid w:val="00B6259F"/>
    <w:rsid w:val="00B62670"/>
    <w:rsid w:val="00B6272C"/>
    <w:rsid w:val="00B628F2"/>
    <w:rsid w:val="00B635A5"/>
    <w:rsid w:val="00B636FE"/>
    <w:rsid w:val="00B63878"/>
    <w:rsid w:val="00B64147"/>
    <w:rsid w:val="00B6482E"/>
    <w:rsid w:val="00B64CEA"/>
    <w:rsid w:val="00B64D8F"/>
    <w:rsid w:val="00B64E59"/>
    <w:rsid w:val="00B64EBF"/>
    <w:rsid w:val="00B650D3"/>
    <w:rsid w:val="00B656A7"/>
    <w:rsid w:val="00B65707"/>
    <w:rsid w:val="00B660DB"/>
    <w:rsid w:val="00B6610B"/>
    <w:rsid w:val="00B66212"/>
    <w:rsid w:val="00B664F1"/>
    <w:rsid w:val="00B665EC"/>
    <w:rsid w:val="00B6785B"/>
    <w:rsid w:val="00B67E73"/>
    <w:rsid w:val="00B7034B"/>
    <w:rsid w:val="00B704BD"/>
    <w:rsid w:val="00B704E2"/>
    <w:rsid w:val="00B70DC7"/>
    <w:rsid w:val="00B70F21"/>
    <w:rsid w:val="00B710B2"/>
    <w:rsid w:val="00B71317"/>
    <w:rsid w:val="00B713F9"/>
    <w:rsid w:val="00B71D6D"/>
    <w:rsid w:val="00B7222D"/>
    <w:rsid w:val="00B72266"/>
    <w:rsid w:val="00B72598"/>
    <w:rsid w:val="00B72849"/>
    <w:rsid w:val="00B72BE3"/>
    <w:rsid w:val="00B72CD0"/>
    <w:rsid w:val="00B72D60"/>
    <w:rsid w:val="00B733F7"/>
    <w:rsid w:val="00B735AA"/>
    <w:rsid w:val="00B7377D"/>
    <w:rsid w:val="00B74209"/>
    <w:rsid w:val="00B74229"/>
    <w:rsid w:val="00B74284"/>
    <w:rsid w:val="00B74A24"/>
    <w:rsid w:val="00B74DEF"/>
    <w:rsid w:val="00B7517D"/>
    <w:rsid w:val="00B75208"/>
    <w:rsid w:val="00B75D43"/>
    <w:rsid w:val="00B75DC2"/>
    <w:rsid w:val="00B76157"/>
    <w:rsid w:val="00B76C10"/>
    <w:rsid w:val="00B76C7E"/>
    <w:rsid w:val="00B77514"/>
    <w:rsid w:val="00B7762B"/>
    <w:rsid w:val="00B777DA"/>
    <w:rsid w:val="00B777FB"/>
    <w:rsid w:val="00B779D2"/>
    <w:rsid w:val="00B77FCC"/>
    <w:rsid w:val="00B80652"/>
    <w:rsid w:val="00B80E2E"/>
    <w:rsid w:val="00B81116"/>
    <w:rsid w:val="00B81B69"/>
    <w:rsid w:val="00B81DB3"/>
    <w:rsid w:val="00B81DEF"/>
    <w:rsid w:val="00B8216D"/>
    <w:rsid w:val="00B8235B"/>
    <w:rsid w:val="00B83109"/>
    <w:rsid w:val="00B83811"/>
    <w:rsid w:val="00B83E6D"/>
    <w:rsid w:val="00B83F97"/>
    <w:rsid w:val="00B84452"/>
    <w:rsid w:val="00B84466"/>
    <w:rsid w:val="00B85102"/>
    <w:rsid w:val="00B8543C"/>
    <w:rsid w:val="00B8687B"/>
    <w:rsid w:val="00B86B14"/>
    <w:rsid w:val="00B8730F"/>
    <w:rsid w:val="00B87406"/>
    <w:rsid w:val="00B8761B"/>
    <w:rsid w:val="00B87706"/>
    <w:rsid w:val="00B8786D"/>
    <w:rsid w:val="00B879FA"/>
    <w:rsid w:val="00B9008B"/>
    <w:rsid w:val="00B901FD"/>
    <w:rsid w:val="00B902BB"/>
    <w:rsid w:val="00B905B0"/>
    <w:rsid w:val="00B908BD"/>
    <w:rsid w:val="00B90B80"/>
    <w:rsid w:val="00B91678"/>
    <w:rsid w:val="00B920D4"/>
    <w:rsid w:val="00B920FA"/>
    <w:rsid w:val="00B924B2"/>
    <w:rsid w:val="00B929A4"/>
    <w:rsid w:val="00B92CBF"/>
    <w:rsid w:val="00B92E25"/>
    <w:rsid w:val="00B930D1"/>
    <w:rsid w:val="00B93191"/>
    <w:rsid w:val="00B93372"/>
    <w:rsid w:val="00B93857"/>
    <w:rsid w:val="00B93CC6"/>
    <w:rsid w:val="00B943E1"/>
    <w:rsid w:val="00B944DE"/>
    <w:rsid w:val="00B94736"/>
    <w:rsid w:val="00B94906"/>
    <w:rsid w:val="00B94EA1"/>
    <w:rsid w:val="00B9524F"/>
    <w:rsid w:val="00B95699"/>
    <w:rsid w:val="00B95A68"/>
    <w:rsid w:val="00B95EBE"/>
    <w:rsid w:val="00B9629F"/>
    <w:rsid w:val="00B96512"/>
    <w:rsid w:val="00B96941"/>
    <w:rsid w:val="00B96A43"/>
    <w:rsid w:val="00B96EE7"/>
    <w:rsid w:val="00B96FD4"/>
    <w:rsid w:val="00B9700D"/>
    <w:rsid w:val="00B975DB"/>
    <w:rsid w:val="00B97644"/>
    <w:rsid w:val="00B97BFB"/>
    <w:rsid w:val="00B97DE4"/>
    <w:rsid w:val="00BA0463"/>
    <w:rsid w:val="00BA080E"/>
    <w:rsid w:val="00BA1A2F"/>
    <w:rsid w:val="00BA1B4E"/>
    <w:rsid w:val="00BA20E5"/>
    <w:rsid w:val="00BA25C0"/>
    <w:rsid w:val="00BA2B1E"/>
    <w:rsid w:val="00BA3254"/>
    <w:rsid w:val="00BA3D8F"/>
    <w:rsid w:val="00BA4502"/>
    <w:rsid w:val="00BA46DF"/>
    <w:rsid w:val="00BA528B"/>
    <w:rsid w:val="00BA59F0"/>
    <w:rsid w:val="00BA5D77"/>
    <w:rsid w:val="00BA5FF0"/>
    <w:rsid w:val="00BA615A"/>
    <w:rsid w:val="00BA64F5"/>
    <w:rsid w:val="00BA68BD"/>
    <w:rsid w:val="00BA6C7C"/>
    <w:rsid w:val="00BA7A72"/>
    <w:rsid w:val="00BA7E3C"/>
    <w:rsid w:val="00BB0026"/>
    <w:rsid w:val="00BB0243"/>
    <w:rsid w:val="00BB08C4"/>
    <w:rsid w:val="00BB1047"/>
    <w:rsid w:val="00BB1803"/>
    <w:rsid w:val="00BB1A72"/>
    <w:rsid w:val="00BB2406"/>
    <w:rsid w:val="00BB2900"/>
    <w:rsid w:val="00BB2A8E"/>
    <w:rsid w:val="00BB2E53"/>
    <w:rsid w:val="00BB2FBD"/>
    <w:rsid w:val="00BB32C7"/>
    <w:rsid w:val="00BB37F1"/>
    <w:rsid w:val="00BB3859"/>
    <w:rsid w:val="00BB3B9B"/>
    <w:rsid w:val="00BB3BE0"/>
    <w:rsid w:val="00BB3D9F"/>
    <w:rsid w:val="00BB3EFF"/>
    <w:rsid w:val="00BB44FE"/>
    <w:rsid w:val="00BB4AF1"/>
    <w:rsid w:val="00BB50C5"/>
    <w:rsid w:val="00BB53FD"/>
    <w:rsid w:val="00BB5862"/>
    <w:rsid w:val="00BB5E63"/>
    <w:rsid w:val="00BB61ED"/>
    <w:rsid w:val="00BB65F4"/>
    <w:rsid w:val="00BB66D4"/>
    <w:rsid w:val="00BB69DF"/>
    <w:rsid w:val="00BB6EC7"/>
    <w:rsid w:val="00BB7B01"/>
    <w:rsid w:val="00BC017C"/>
    <w:rsid w:val="00BC01A5"/>
    <w:rsid w:val="00BC0430"/>
    <w:rsid w:val="00BC0873"/>
    <w:rsid w:val="00BC0897"/>
    <w:rsid w:val="00BC0940"/>
    <w:rsid w:val="00BC0B2C"/>
    <w:rsid w:val="00BC14D1"/>
    <w:rsid w:val="00BC1AE5"/>
    <w:rsid w:val="00BC1D0A"/>
    <w:rsid w:val="00BC1D6F"/>
    <w:rsid w:val="00BC20C1"/>
    <w:rsid w:val="00BC227B"/>
    <w:rsid w:val="00BC2A85"/>
    <w:rsid w:val="00BC2DE3"/>
    <w:rsid w:val="00BC2F71"/>
    <w:rsid w:val="00BC3344"/>
    <w:rsid w:val="00BC34D1"/>
    <w:rsid w:val="00BC3545"/>
    <w:rsid w:val="00BC3581"/>
    <w:rsid w:val="00BC3876"/>
    <w:rsid w:val="00BC3E34"/>
    <w:rsid w:val="00BC42AC"/>
    <w:rsid w:val="00BC48B1"/>
    <w:rsid w:val="00BC496E"/>
    <w:rsid w:val="00BC4DB3"/>
    <w:rsid w:val="00BC4DE9"/>
    <w:rsid w:val="00BC4F7E"/>
    <w:rsid w:val="00BC5128"/>
    <w:rsid w:val="00BC52BE"/>
    <w:rsid w:val="00BC55BC"/>
    <w:rsid w:val="00BC568F"/>
    <w:rsid w:val="00BC5698"/>
    <w:rsid w:val="00BC594E"/>
    <w:rsid w:val="00BC5D96"/>
    <w:rsid w:val="00BC6479"/>
    <w:rsid w:val="00BC6C63"/>
    <w:rsid w:val="00BC7316"/>
    <w:rsid w:val="00BC74BF"/>
    <w:rsid w:val="00BC7675"/>
    <w:rsid w:val="00BC7BF1"/>
    <w:rsid w:val="00BD0078"/>
    <w:rsid w:val="00BD00C9"/>
    <w:rsid w:val="00BD0109"/>
    <w:rsid w:val="00BD042A"/>
    <w:rsid w:val="00BD0441"/>
    <w:rsid w:val="00BD115A"/>
    <w:rsid w:val="00BD127F"/>
    <w:rsid w:val="00BD15A3"/>
    <w:rsid w:val="00BD1763"/>
    <w:rsid w:val="00BD1947"/>
    <w:rsid w:val="00BD1CE9"/>
    <w:rsid w:val="00BD1F83"/>
    <w:rsid w:val="00BD229F"/>
    <w:rsid w:val="00BD2588"/>
    <w:rsid w:val="00BD2681"/>
    <w:rsid w:val="00BD27B1"/>
    <w:rsid w:val="00BD2C99"/>
    <w:rsid w:val="00BD30C1"/>
    <w:rsid w:val="00BD31E5"/>
    <w:rsid w:val="00BD33D8"/>
    <w:rsid w:val="00BD34FD"/>
    <w:rsid w:val="00BD3504"/>
    <w:rsid w:val="00BD39DA"/>
    <w:rsid w:val="00BD3F3C"/>
    <w:rsid w:val="00BD4429"/>
    <w:rsid w:val="00BD497C"/>
    <w:rsid w:val="00BD4BD5"/>
    <w:rsid w:val="00BD4F22"/>
    <w:rsid w:val="00BD515E"/>
    <w:rsid w:val="00BD539C"/>
    <w:rsid w:val="00BD5C57"/>
    <w:rsid w:val="00BD6154"/>
    <w:rsid w:val="00BD61EC"/>
    <w:rsid w:val="00BD638D"/>
    <w:rsid w:val="00BD6660"/>
    <w:rsid w:val="00BD672F"/>
    <w:rsid w:val="00BD6798"/>
    <w:rsid w:val="00BD6DBB"/>
    <w:rsid w:val="00BD6F01"/>
    <w:rsid w:val="00BD7C80"/>
    <w:rsid w:val="00BE07D7"/>
    <w:rsid w:val="00BE1542"/>
    <w:rsid w:val="00BE15C4"/>
    <w:rsid w:val="00BE16FF"/>
    <w:rsid w:val="00BE1F7D"/>
    <w:rsid w:val="00BE1FA4"/>
    <w:rsid w:val="00BE1FC3"/>
    <w:rsid w:val="00BE23FD"/>
    <w:rsid w:val="00BE292A"/>
    <w:rsid w:val="00BE2C26"/>
    <w:rsid w:val="00BE2CF6"/>
    <w:rsid w:val="00BE38AC"/>
    <w:rsid w:val="00BE3AF6"/>
    <w:rsid w:val="00BE3F9D"/>
    <w:rsid w:val="00BE4656"/>
    <w:rsid w:val="00BE4B52"/>
    <w:rsid w:val="00BE4B77"/>
    <w:rsid w:val="00BE568A"/>
    <w:rsid w:val="00BE5945"/>
    <w:rsid w:val="00BE6083"/>
    <w:rsid w:val="00BE614A"/>
    <w:rsid w:val="00BE6383"/>
    <w:rsid w:val="00BE64A6"/>
    <w:rsid w:val="00BE6A69"/>
    <w:rsid w:val="00BE79BB"/>
    <w:rsid w:val="00BE79C9"/>
    <w:rsid w:val="00BE7C0F"/>
    <w:rsid w:val="00BF011A"/>
    <w:rsid w:val="00BF03CA"/>
    <w:rsid w:val="00BF0D81"/>
    <w:rsid w:val="00BF1514"/>
    <w:rsid w:val="00BF182B"/>
    <w:rsid w:val="00BF1A60"/>
    <w:rsid w:val="00BF1C19"/>
    <w:rsid w:val="00BF1DB3"/>
    <w:rsid w:val="00BF1E68"/>
    <w:rsid w:val="00BF1E9D"/>
    <w:rsid w:val="00BF20A9"/>
    <w:rsid w:val="00BF2521"/>
    <w:rsid w:val="00BF2D7E"/>
    <w:rsid w:val="00BF2F99"/>
    <w:rsid w:val="00BF2FB3"/>
    <w:rsid w:val="00BF3319"/>
    <w:rsid w:val="00BF355A"/>
    <w:rsid w:val="00BF3A28"/>
    <w:rsid w:val="00BF47D5"/>
    <w:rsid w:val="00BF4A50"/>
    <w:rsid w:val="00BF4B26"/>
    <w:rsid w:val="00BF546E"/>
    <w:rsid w:val="00BF5962"/>
    <w:rsid w:val="00BF59B3"/>
    <w:rsid w:val="00BF6074"/>
    <w:rsid w:val="00BF68BC"/>
    <w:rsid w:val="00BF6A37"/>
    <w:rsid w:val="00BF7538"/>
    <w:rsid w:val="00BF7544"/>
    <w:rsid w:val="00BF7BEA"/>
    <w:rsid w:val="00BF7C42"/>
    <w:rsid w:val="00C00257"/>
    <w:rsid w:val="00C007A0"/>
    <w:rsid w:val="00C00BD8"/>
    <w:rsid w:val="00C0179F"/>
    <w:rsid w:val="00C01ABE"/>
    <w:rsid w:val="00C02218"/>
    <w:rsid w:val="00C02282"/>
    <w:rsid w:val="00C023AB"/>
    <w:rsid w:val="00C0393B"/>
    <w:rsid w:val="00C03A86"/>
    <w:rsid w:val="00C041FB"/>
    <w:rsid w:val="00C048FE"/>
    <w:rsid w:val="00C05108"/>
    <w:rsid w:val="00C05423"/>
    <w:rsid w:val="00C05586"/>
    <w:rsid w:val="00C0559D"/>
    <w:rsid w:val="00C0564D"/>
    <w:rsid w:val="00C056C2"/>
    <w:rsid w:val="00C05978"/>
    <w:rsid w:val="00C06097"/>
    <w:rsid w:val="00C06A31"/>
    <w:rsid w:val="00C06A85"/>
    <w:rsid w:val="00C06B7F"/>
    <w:rsid w:val="00C06FDB"/>
    <w:rsid w:val="00C0719F"/>
    <w:rsid w:val="00C07D5E"/>
    <w:rsid w:val="00C07D99"/>
    <w:rsid w:val="00C07F2F"/>
    <w:rsid w:val="00C101CF"/>
    <w:rsid w:val="00C10E14"/>
    <w:rsid w:val="00C10FF7"/>
    <w:rsid w:val="00C110E6"/>
    <w:rsid w:val="00C11345"/>
    <w:rsid w:val="00C121B8"/>
    <w:rsid w:val="00C123D8"/>
    <w:rsid w:val="00C129F7"/>
    <w:rsid w:val="00C12B1D"/>
    <w:rsid w:val="00C12BD6"/>
    <w:rsid w:val="00C134D1"/>
    <w:rsid w:val="00C13749"/>
    <w:rsid w:val="00C13D77"/>
    <w:rsid w:val="00C143A1"/>
    <w:rsid w:val="00C1523E"/>
    <w:rsid w:val="00C159AE"/>
    <w:rsid w:val="00C15A39"/>
    <w:rsid w:val="00C15F3E"/>
    <w:rsid w:val="00C1606D"/>
    <w:rsid w:val="00C167CB"/>
    <w:rsid w:val="00C16CA0"/>
    <w:rsid w:val="00C16D89"/>
    <w:rsid w:val="00C171AE"/>
    <w:rsid w:val="00C17580"/>
    <w:rsid w:val="00C178E6"/>
    <w:rsid w:val="00C17B60"/>
    <w:rsid w:val="00C20504"/>
    <w:rsid w:val="00C208BA"/>
    <w:rsid w:val="00C209E9"/>
    <w:rsid w:val="00C20B57"/>
    <w:rsid w:val="00C20E9A"/>
    <w:rsid w:val="00C20FB4"/>
    <w:rsid w:val="00C210C5"/>
    <w:rsid w:val="00C2118D"/>
    <w:rsid w:val="00C21E26"/>
    <w:rsid w:val="00C21E48"/>
    <w:rsid w:val="00C21EB6"/>
    <w:rsid w:val="00C21F00"/>
    <w:rsid w:val="00C22023"/>
    <w:rsid w:val="00C221A2"/>
    <w:rsid w:val="00C22478"/>
    <w:rsid w:val="00C2266E"/>
    <w:rsid w:val="00C22A38"/>
    <w:rsid w:val="00C22AC1"/>
    <w:rsid w:val="00C22CD9"/>
    <w:rsid w:val="00C23318"/>
    <w:rsid w:val="00C238BB"/>
    <w:rsid w:val="00C2396A"/>
    <w:rsid w:val="00C23C2A"/>
    <w:rsid w:val="00C23DB5"/>
    <w:rsid w:val="00C2507A"/>
    <w:rsid w:val="00C25161"/>
    <w:rsid w:val="00C25FD8"/>
    <w:rsid w:val="00C26954"/>
    <w:rsid w:val="00C26A20"/>
    <w:rsid w:val="00C26B5C"/>
    <w:rsid w:val="00C26D93"/>
    <w:rsid w:val="00C301DE"/>
    <w:rsid w:val="00C301F9"/>
    <w:rsid w:val="00C30855"/>
    <w:rsid w:val="00C30D26"/>
    <w:rsid w:val="00C30D96"/>
    <w:rsid w:val="00C3189E"/>
    <w:rsid w:val="00C31C0D"/>
    <w:rsid w:val="00C321B0"/>
    <w:rsid w:val="00C324F7"/>
    <w:rsid w:val="00C32BFE"/>
    <w:rsid w:val="00C331CD"/>
    <w:rsid w:val="00C333E8"/>
    <w:rsid w:val="00C33678"/>
    <w:rsid w:val="00C338FF"/>
    <w:rsid w:val="00C33D1F"/>
    <w:rsid w:val="00C349B2"/>
    <w:rsid w:val="00C34CC6"/>
    <w:rsid w:val="00C34F09"/>
    <w:rsid w:val="00C359DA"/>
    <w:rsid w:val="00C35D64"/>
    <w:rsid w:val="00C35E7B"/>
    <w:rsid w:val="00C3607C"/>
    <w:rsid w:val="00C3650C"/>
    <w:rsid w:val="00C36E69"/>
    <w:rsid w:val="00C36EC6"/>
    <w:rsid w:val="00C37213"/>
    <w:rsid w:val="00C37677"/>
    <w:rsid w:val="00C376E3"/>
    <w:rsid w:val="00C3781B"/>
    <w:rsid w:val="00C37882"/>
    <w:rsid w:val="00C37A20"/>
    <w:rsid w:val="00C37A9D"/>
    <w:rsid w:val="00C37FAA"/>
    <w:rsid w:val="00C40493"/>
    <w:rsid w:val="00C4052E"/>
    <w:rsid w:val="00C40867"/>
    <w:rsid w:val="00C408FF"/>
    <w:rsid w:val="00C40BB2"/>
    <w:rsid w:val="00C40D84"/>
    <w:rsid w:val="00C41429"/>
    <w:rsid w:val="00C414F9"/>
    <w:rsid w:val="00C41BE5"/>
    <w:rsid w:val="00C425FC"/>
    <w:rsid w:val="00C429AD"/>
    <w:rsid w:val="00C42A27"/>
    <w:rsid w:val="00C42A7D"/>
    <w:rsid w:val="00C42B57"/>
    <w:rsid w:val="00C42D97"/>
    <w:rsid w:val="00C42F81"/>
    <w:rsid w:val="00C435F6"/>
    <w:rsid w:val="00C43677"/>
    <w:rsid w:val="00C43893"/>
    <w:rsid w:val="00C43A48"/>
    <w:rsid w:val="00C43DF2"/>
    <w:rsid w:val="00C44096"/>
    <w:rsid w:val="00C442B5"/>
    <w:rsid w:val="00C443FD"/>
    <w:rsid w:val="00C4462A"/>
    <w:rsid w:val="00C449BE"/>
    <w:rsid w:val="00C449D8"/>
    <w:rsid w:val="00C44E12"/>
    <w:rsid w:val="00C453FB"/>
    <w:rsid w:val="00C4542B"/>
    <w:rsid w:val="00C45860"/>
    <w:rsid w:val="00C45A40"/>
    <w:rsid w:val="00C45B55"/>
    <w:rsid w:val="00C4610F"/>
    <w:rsid w:val="00C46114"/>
    <w:rsid w:val="00C4633A"/>
    <w:rsid w:val="00C463B3"/>
    <w:rsid w:val="00C46688"/>
    <w:rsid w:val="00C46B7A"/>
    <w:rsid w:val="00C46C3C"/>
    <w:rsid w:val="00C47456"/>
    <w:rsid w:val="00C4746C"/>
    <w:rsid w:val="00C50947"/>
    <w:rsid w:val="00C50A05"/>
    <w:rsid w:val="00C50C24"/>
    <w:rsid w:val="00C50E6E"/>
    <w:rsid w:val="00C510A3"/>
    <w:rsid w:val="00C5195A"/>
    <w:rsid w:val="00C51AC4"/>
    <w:rsid w:val="00C51F8B"/>
    <w:rsid w:val="00C52736"/>
    <w:rsid w:val="00C527DC"/>
    <w:rsid w:val="00C52C1B"/>
    <w:rsid w:val="00C52DF7"/>
    <w:rsid w:val="00C5370E"/>
    <w:rsid w:val="00C53DA1"/>
    <w:rsid w:val="00C540FF"/>
    <w:rsid w:val="00C55D73"/>
    <w:rsid w:val="00C56482"/>
    <w:rsid w:val="00C56948"/>
    <w:rsid w:val="00C56F74"/>
    <w:rsid w:val="00C56FF3"/>
    <w:rsid w:val="00C570A4"/>
    <w:rsid w:val="00C57581"/>
    <w:rsid w:val="00C57622"/>
    <w:rsid w:val="00C577A3"/>
    <w:rsid w:val="00C57A59"/>
    <w:rsid w:val="00C57F36"/>
    <w:rsid w:val="00C60885"/>
    <w:rsid w:val="00C61104"/>
    <w:rsid w:val="00C61540"/>
    <w:rsid w:val="00C617D6"/>
    <w:rsid w:val="00C618DB"/>
    <w:rsid w:val="00C61978"/>
    <w:rsid w:val="00C61A61"/>
    <w:rsid w:val="00C61BA2"/>
    <w:rsid w:val="00C620CC"/>
    <w:rsid w:val="00C6241F"/>
    <w:rsid w:val="00C6242F"/>
    <w:rsid w:val="00C6248C"/>
    <w:rsid w:val="00C62504"/>
    <w:rsid w:val="00C6261A"/>
    <w:rsid w:val="00C62E86"/>
    <w:rsid w:val="00C63146"/>
    <w:rsid w:val="00C63295"/>
    <w:rsid w:val="00C632B1"/>
    <w:rsid w:val="00C635BF"/>
    <w:rsid w:val="00C63AA8"/>
    <w:rsid w:val="00C63AD6"/>
    <w:rsid w:val="00C64529"/>
    <w:rsid w:val="00C64A24"/>
    <w:rsid w:val="00C64AEE"/>
    <w:rsid w:val="00C64CE9"/>
    <w:rsid w:val="00C64E52"/>
    <w:rsid w:val="00C650A6"/>
    <w:rsid w:val="00C652C9"/>
    <w:rsid w:val="00C653F0"/>
    <w:rsid w:val="00C6554F"/>
    <w:rsid w:val="00C6557D"/>
    <w:rsid w:val="00C65749"/>
    <w:rsid w:val="00C65A2B"/>
    <w:rsid w:val="00C65FEB"/>
    <w:rsid w:val="00C662EC"/>
    <w:rsid w:val="00C663FA"/>
    <w:rsid w:val="00C667FB"/>
    <w:rsid w:val="00C669FA"/>
    <w:rsid w:val="00C66AF3"/>
    <w:rsid w:val="00C66B13"/>
    <w:rsid w:val="00C66F45"/>
    <w:rsid w:val="00C6720C"/>
    <w:rsid w:val="00C678EF"/>
    <w:rsid w:val="00C67E96"/>
    <w:rsid w:val="00C7029A"/>
    <w:rsid w:val="00C702BF"/>
    <w:rsid w:val="00C70446"/>
    <w:rsid w:val="00C7044D"/>
    <w:rsid w:val="00C70787"/>
    <w:rsid w:val="00C70900"/>
    <w:rsid w:val="00C70BF2"/>
    <w:rsid w:val="00C718FC"/>
    <w:rsid w:val="00C719EF"/>
    <w:rsid w:val="00C71B5C"/>
    <w:rsid w:val="00C71F8A"/>
    <w:rsid w:val="00C7255E"/>
    <w:rsid w:val="00C727B0"/>
    <w:rsid w:val="00C73109"/>
    <w:rsid w:val="00C73ED6"/>
    <w:rsid w:val="00C74731"/>
    <w:rsid w:val="00C74A5C"/>
    <w:rsid w:val="00C74E57"/>
    <w:rsid w:val="00C75ADD"/>
    <w:rsid w:val="00C76387"/>
    <w:rsid w:val="00C76DBB"/>
    <w:rsid w:val="00C7705B"/>
    <w:rsid w:val="00C77220"/>
    <w:rsid w:val="00C7729B"/>
    <w:rsid w:val="00C773A9"/>
    <w:rsid w:val="00C77B3E"/>
    <w:rsid w:val="00C80065"/>
    <w:rsid w:val="00C80D91"/>
    <w:rsid w:val="00C81780"/>
    <w:rsid w:val="00C81A16"/>
    <w:rsid w:val="00C81AD3"/>
    <w:rsid w:val="00C824CD"/>
    <w:rsid w:val="00C828AC"/>
    <w:rsid w:val="00C82AD3"/>
    <w:rsid w:val="00C83228"/>
    <w:rsid w:val="00C83C07"/>
    <w:rsid w:val="00C83CA6"/>
    <w:rsid w:val="00C83D70"/>
    <w:rsid w:val="00C84268"/>
    <w:rsid w:val="00C842BE"/>
    <w:rsid w:val="00C847FE"/>
    <w:rsid w:val="00C84CB3"/>
    <w:rsid w:val="00C84D08"/>
    <w:rsid w:val="00C84EF7"/>
    <w:rsid w:val="00C85169"/>
    <w:rsid w:val="00C854A1"/>
    <w:rsid w:val="00C85A11"/>
    <w:rsid w:val="00C85ECC"/>
    <w:rsid w:val="00C85F87"/>
    <w:rsid w:val="00C864EE"/>
    <w:rsid w:val="00C8658A"/>
    <w:rsid w:val="00C86B3F"/>
    <w:rsid w:val="00C87052"/>
    <w:rsid w:val="00C875DA"/>
    <w:rsid w:val="00C8776A"/>
    <w:rsid w:val="00C87A91"/>
    <w:rsid w:val="00C87D61"/>
    <w:rsid w:val="00C90299"/>
    <w:rsid w:val="00C90436"/>
    <w:rsid w:val="00C90661"/>
    <w:rsid w:val="00C907F7"/>
    <w:rsid w:val="00C90CFA"/>
    <w:rsid w:val="00C90D68"/>
    <w:rsid w:val="00C91240"/>
    <w:rsid w:val="00C91397"/>
    <w:rsid w:val="00C91C78"/>
    <w:rsid w:val="00C9276D"/>
    <w:rsid w:val="00C92F68"/>
    <w:rsid w:val="00C93421"/>
    <w:rsid w:val="00C93808"/>
    <w:rsid w:val="00C9410B"/>
    <w:rsid w:val="00C94476"/>
    <w:rsid w:val="00C946B4"/>
    <w:rsid w:val="00C94823"/>
    <w:rsid w:val="00C94DE6"/>
    <w:rsid w:val="00C95298"/>
    <w:rsid w:val="00C9534A"/>
    <w:rsid w:val="00C9565F"/>
    <w:rsid w:val="00C957E4"/>
    <w:rsid w:val="00C96717"/>
    <w:rsid w:val="00C975BD"/>
    <w:rsid w:val="00C97B8E"/>
    <w:rsid w:val="00C97BDA"/>
    <w:rsid w:val="00CA0ADF"/>
    <w:rsid w:val="00CA0C9F"/>
    <w:rsid w:val="00CA109F"/>
    <w:rsid w:val="00CA2243"/>
    <w:rsid w:val="00CA247C"/>
    <w:rsid w:val="00CA24EB"/>
    <w:rsid w:val="00CA2F88"/>
    <w:rsid w:val="00CA343E"/>
    <w:rsid w:val="00CA360D"/>
    <w:rsid w:val="00CA45EA"/>
    <w:rsid w:val="00CA4A8D"/>
    <w:rsid w:val="00CA4C0B"/>
    <w:rsid w:val="00CA4FD6"/>
    <w:rsid w:val="00CA54EF"/>
    <w:rsid w:val="00CA5FCE"/>
    <w:rsid w:val="00CA61EF"/>
    <w:rsid w:val="00CA657C"/>
    <w:rsid w:val="00CA65CB"/>
    <w:rsid w:val="00CA6BD3"/>
    <w:rsid w:val="00CA71CB"/>
    <w:rsid w:val="00CA7337"/>
    <w:rsid w:val="00CA7428"/>
    <w:rsid w:val="00CA7713"/>
    <w:rsid w:val="00CA7760"/>
    <w:rsid w:val="00CA7BF1"/>
    <w:rsid w:val="00CA7E01"/>
    <w:rsid w:val="00CB0202"/>
    <w:rsid w:val="00CB02D4"/>
    <w:rsid w:val="00CB0465"/>
    <w:rsid w:val="00CB05AB"/>
    <w:rsid w:val="00CB093F"/>
    <w:rsid w:val="00CB0997"/>
    <w:rsid w:val="00CB1321"/>
    <w:rsid w:val="00CB1400"/>
    <w:rsid w:val="00CB146F"/>
    <w:rsid w:val="00CB1ABC"/>
    <w:rsid w:val="00CB1BC7"/>
    <w:rsid w:val="00CB1EBA"/>
    <w:rsid w:val="00CB2129"/>
    <w:rsid w:val="00CB2229"/>
    <w:rsid w:val="00CB2C88"/>
    <w:rsid w:val="00CB410B"/>
    <w:rsid w:val="00CB423F"/>
    <w:rsid w:val="00CB42F4"/>
    <w:rsid w:val="00CB4401"/>
    <w:rsid w:val="00CB45EA"/>
    <w:rsid w:val="00CB4F70"/>
    <w:rsid w:val="00CB504C"/>
    <w:rsid w:val="00CB59CA"/>
    <w:rsid w:val="00CB5FDC"/>
    <w:rsid w:val="00CB60D3"/>
    <w:rsid w:val="00CB695B"/>
    <w:rsid w:val="00CB6C5B"/>
    <w:rsid w:val="00CB6F7F"/>
    <w:rsid w:val="00CB7704"/>
    <w:rsid w:val="00CB77D6"/>
    <w:rsid w:val="00CB788C"/>
    <w:rsid w:val="00CB7934"/>
    <w:rsid w:val="00CB7B59"/>
    <w:rsid w:val="00CC01F1"/>
    <w:rsid w:val="00CC070D"/>
    <w:rsid w:val="00CC0D42"/>
    <w:rsid w:val="00CC0EB6"/>
    <w:rsid w:val="00CC106C"/>
    <w:rsid w:val="00CC1185"/>
    <w:rsid w:val="00CC129B"/>
    <w:rsid w:val="00CC19F5"/>
    <w:rsid w:val="00CC1B9B"/>
    <w:rsid w:val="00CC1CCE"/>
    <w:rsid w:val="00CC2097"/>
    <w:rsid w:val="00CC26EF"/>
    <w:rsid w:val="00CC2BF0"/>
    <w:rsid w:val="00CC2BFB"/>
    <w:rsid w:val="00CC508E"/>
    <w:rsid w:val="00CC51D8"/>
    <w:rsid w:val="00CC524E"/>
    <w:rsid w:val="00CC5524"/>
    <w:rsid w:val="00CC56AA"/>
    <w:rsid w:val="00CC5706"/>
    <w:rsid w:val="00CC604B"/>
    <w:rsid w:val="00CC697F"/>
    <w:rsid w:val="00CC6AB1"/>
    <w:rsid w:val="00CC6EA3"/>
    <w:rsid w:val="00CC7269"/>
    <w:rsid w:val="00CC731A"/>
    <w:rsid w:val="00CC7392"/>
    <w:rsid w:val="00CC7449"/>
    <w:rsid w:val="00CD0917"/>
    <w:rsid w:val="00CD0FA8"/>
    <w:rsid w:val="00CD13E0"/>
    <w:rsid w:val="00CD179B"/>
    <w:rsid w:val="00CD1A1E"/>
    <w:rsid w:val="00CD293A"/>
    <w:rsid w:val="00CD2AED"/>
    <w:rsid w:val="00CD2F9C"/>
    <w:rsid w:val="00CD2FAF"/>
    <w:rsid w:val="00CD368E"/>
    <w:rsid w:val="00CD391E"/>
    <w:rsid w:val="00CD44B2"/>
    <w:rsid w:val="00CD466C"/>
    <w:rsid w:val="00CD4836"/>
    <w:rsid w:val="00CD49DD"/>
    <w:rsid w:val="00CD4A88"/>
    <w:rsid w:val="00CD4D16"/>
    <w:rsid w:val="00CD5C95"/>
    <w:rsid w:val="00CD5E95"/>
    <w:rsid w:val="00CD5E9A"/>
    <w:rsid w:val="00CD606A"/>
    <w:rsid w:val="00CD61D9"/>
    <w:rsid w:val="00CD6258"/>
    <w:rsid w:val="00CD6E1E"/>
    <w:rsid w:val="00CD7CB6"/>
    <w:rsid w:val="00CD7EB7"/>
    <w:rsid w:val="00CE065B"/>
    <w:rsid w:val="00CE07A9"/>
    <w:rsid w:val="00CE08EA"/>
    <w:rsid w:val="00CE0AF6"/>
    <w:rsid w:val="00CE0B32"/>
    <w:rsid w:val="00CE0BBD"/>
    <w:rsid w:val="00CE1057"/>
    <w:rsid w:val="00CE131B"/>
    <w:rsid w:val="00CE1861"/>
    <w:rsid w:val="00CE1A4B"/>
    <w:rsid w:val="00CE1ABB"/>
    <w:rsid w:val="00CE1B96"/>
    <w:rsid w:val="00CE1DC3"/>
    <w:rsid w:val="00CE2169"/>
    <w:rsid w:val="00CE26DC"/>
    <w:rsid w:val="00CE286F"/>
    <w:rsid w:val="00CE2D33"/>
    <w:rsid w:val="00CE2EE9"/>
    <w:rsid w:val="00CE3124"/>
    <w:rsid w:val="00CE33AF"/>
    <w:rsid w:val="00CE33E2"/>
    <w:rsid w:val="00CE34C5"/>
    <w:rsid w:val="00CE3631"/>
    <w:rsid w:val="00CE37DB"/>
    <w:rsid w:val="00CE38B8"/>
    <w:rsid w:val="00CE4311"/>
    <w:rsid w:val="00CE4806"/>
    <w:rsid w:val="00CE4820"/>
    <w:rsid w:val="00CE585A"/>
    <w:rsid w:val="00CE5E04"/>
    <w:rsid w:val="00CE5F58"/>
    <w:rsid w:val="00CE65D6"/>
    <w:rsid w:val="00CE6930"/>
    <w:rsid w:val="00CE6932"/>
    <w:rsid w:val="00CE6DBE"/>
    <w:rsid w:val="00CE6E69"/>
    <w:rsid w:val="00CE6F9B"/>
    <w:rsid w:val="00CE71BF"/>
    <w:rsid w:val="00CE72B0"/>
    <w:rsid w:val="00CE736E"/>
    <w:rsid w:val="00CE74B8"/>
    <w:rsid w:val="00CE754A"/>
    <w:rsid w:val="00CE7779"/>
    <w:rsid w:val="00CF0308"/>
    <w:rsid w:val="00CF030B"/>
    <w:rsid w:val="00CF0353"/>
    <w:rsid w:val="00CF04EB"/>
    <w:rsid w:val="00CF0E0C"/>
    <w:rsid w:val="00CF13E4"/>
    <w:rsid w:val="00CF1728"/>
    <w:rsid w:val="00CF2810"/>
    <w:rsid w:val="00CF28AB"/>
    <w:rsid w:val="00CF2E54"/>
    <w:rsid w:val="00CF32CF"/>
    <w:rsid w:val="00CF489A"/>
    <w:rsid w:val="00CF4D0E"/>
    <w:rsid w:val="00CF5581"/>
    <w:rsid w:val="00CF581B"/>
    <w:rsid w:val="00CF5AFC"/>
    <w:rsid w:val="00CF5B93"/>
    <w:rsid w:val="00CF5EE0"/>
    <w:rsid w:val="00CF7150"/>
    <w:rsid w:val="00CF7249"/>
    <w:rsid w:val="00CF7F7F"/>
    <w:rsid w:val="00D0039E"/>
    <w:rsid w:val="00D00E4A"/>
    <w:rsid w:val="00D017F8"/>
    <w:rsid w:val="00D0186B"/>
    <w:rsid w:val="00D01AF9"/>
    <w:rsid w:val="00D0249E"/>
    <w:rsid w:val="00D03234"/>
    <w:rsid w:val="00D034BE"/>
    <w:rsid w:val="00D03636"/>
    <w:rsid w:val="00D03EAA"/>
    <w:rsid w:val="00D04999"/>
    <w:rsid w:val="00D04B85"/>
    <w:rsid w:val="00D04D48"/>
    <w:rsid w:val="00D04D7A"/>
    <w:rsid w:val="00D05200"/>
    <w:rsid w:val="00D055C4"/>
    <w:rsid w:val="00D05D70"/>
    <w:rsid w:val="00D05FDE"/>
    <w:rsid w:val="00D06CDA"/>
    <w:rsid w:val="00D072F5"/>
    <w:rsid w:val="00D0731C"/>
    <w:rsid w:val="00D07620"/>
    <w:rsid w:val="00D07A5C"/>
    <w:rsid w:val="00D10016"/>
    <w:rsid w:val="00D10260"/>
    <w:rsid w:val="00D104D4"/>
    <w:rsid w:val="00D10578"/>
    <w:rsid w:val="00D109EE"/>
    <w:rsid w:val="00D1144E"/>
    <w:rsid w:val="00D114BA"/>
    <w:rsid w:val="00D114ED"/>
    <w:rsid w:val="00D116B6"/>
    <w:rsid w:val="00D12146"/>
    <w:rsid w:val="00D12176"/>
    <w:rsid w:val="00D12417"/>
    <w:rsid w:val="00D12B07"/>
    <w:rsid w:val="00D13427"/>
    <w:rsid w:val="00D1352A"/>
    <w:rsid w:val="00D1439B"/>
    <w:rsid w:val="00D14640"/>
    <w:rsid w:val="00D149D0"/>
    <w:rsid w:val="00D15037"/>
    <w:rsid w:val="00D15CA0"/>
    <w:rsid w:val="00D15D1E"/>
    <w:rsid w:val="00D15E64"/>
    <w:rsid w:val="00D1616E"/>
    <w:rsid w:val="00D162B9"/>
    <w:rsid w:val="00D16963"/>
    <w:rsid w:val="00D16B98"/>
    <w:rsid w:val="00D1703D"/>
    <w:rsid w:val="00D17117"/>
    <w:rsid w:val="00D174B2"/>
    <w:rsid w:val="00D17728"/>
    <w:rsid w:val="00D17851"/>
    <w:rsid w:val="00D17BF8"/>
    <w:rsid w:val="00D17CE8"/>
    <w:rsid w:val="00D20417"/>
    <w:rsid w:val="00D20D0F"/>
    <w:rsid w:val="00D2118B"/>
    <w:rsid w:val="00D21696"/>
    <w:rsid w:val="00D21ED3"/>
    <w:rsid w:val="00D22449"/>
    <w:rsid w:val="00D235BF"/>
    <w:rsid w:val="00D23903"/>
    <w:rsid w:val="00D23A8F"/>
    <w:rsid w:val="00D23C71"/>
    <w:rsid w:val="00D23D9C"/>
    <w:rsid w:val="00D2455B"/>
    <w:rsid w:val="00D24A99"/>
    <w:rsid w:val="00D251F8"/>
    <w:rsid w:val="00D253EC"/>
    <w:rsid w:val="00D25450"/>
    <w:rsid w:val="00D25D77"/>
    <w:rsid w:val="00D25DDE"/>
    <w:rsid w:val="00D261FF"/>
    <w:rsid w:val="00D27359"/>
    <w:rsid w:val="00D2781B"/>
    <w:rsid w:val="00D2794B"/>
    <w:rsid w:val="00D279AB"/>
    <w:rsid w:val="00D27D51"/>
    <w:rsid w:val="00D27FE8"/>
    <w:rsid w:val="00D3006E"/>
    <w:rsid w:val="00D300F0"/>
    <w:rsid w:val="00D3042D"/>
    <w:rsid w:val="00D30851"/>
    <w:rsid w:val="00D30975"/>
    <w:rsid w:val="00D30B37"/>
    <w:rsid w:val="00D31473"/>
    <w:rsid w:val="00D315F8"/>
    <w:rsid w:val="00D31B9C"/>
    <w:rsid w:val="00D31F86"/>
    <w:rsid w:val="00D3280E"/>
    <w:rsid w:val="00D3312B"/>
    <w:rsid w:val="00D3315A"/>
    <w:rsid w:val="00D33380"/>
    <w:rsid w:val="00D335DD"/>
    <w:rsid w:val="00D33655"/>
    <w:rsid w:val="00D336F9"/>
    <w:rsid w:val="00D33B4A"/>
    <w:rsid w:val="00D33D2E"/>
    <w:rsid w:val="00D33FEC"/>
    <w:rsid w:val="00D34271"/>
    <w:rsid w:val="00D34A8C"/>
    <w:rsid w:val="00D34AC0"/>
    <w:rsid w:val="00D34EFC"/>
    <w:rsid w:val="00D35381"/>
    <w:rsid w:val="00D3542A"/>
    <w:rsid w:val="00D35465"/>
    <w:rsid w:val="00D35514"/>
    <w:rsid w:val="00D35BC2"/>
    <w:rsid w:val="00D35D0D"/>
    <w:rsid w:val="00D35DED"/>
    <w:rsid w:val="00D36327"/>
    <w:rsid w:val="00D364C1"/>
    <w:rsid w:val="00D3693B"/>
    <w:rsid w:val="00D372AA"/>
    <w:rsid w:val="00D376C3"/>
    <w:rsid w:val="00D37D1C"/>
    <w:rsid w:val="00D402E7"/>
    <w:rsid w:val="00D4061B"/>
    <w:rsid w:val="00D408DB"/>
    <w:rsid w:val="00D4109F"/>
    <w:rsid w:val="00D412D2"/>
    <w:rsid w:val="00D41423"/>
    <w:rsid w:val="00D415F6"/>
    <w:rsid w:val="00D4189B"/>
    <w:rsid w:val="00D41BC6"/>
    <w:rsid w:val="00D41D76"/>
    <w:rsid w:val="00D41EA2"/>
    <w:rsid w:val="00D4224A"/>
    <w:rsid w:val="00D427FE"/>
    <w:rsid w:val="00D42E0F"/>
    <w:rsid w:val="00D42F96"/>
    <w:rsid w:val="00D43178"/>
    <w:rsid w:val="00D43549"/>
    <w:rsid w:val="00D43745"/>
    <w:rsid w:val="00D43DCB"/>
    <w:rsid w:val="00D43ECE"/>
    <w:rsid w:val="00D44190"/>
    <w:rsid w:val="00D4451B"/>
    <w:rsid w:val="00D445DC"/>
    <w:rsid w:val="00D44911"/>
    <w:rsid w:val="00D44F77"/>
    <w:rsid w:val="00D45217"/>
    <w:rsid w:val="00D453F1"/>
    <w:rsid w:val="00D46466"/>
    <w:rsid w:val="00D46989"/>
    <w:rsid w:val="00D46BBE"/>
    <w:rsid w:val="00D46E2E"/>
    <w:rsid w:val="00D47514"/>
    <w:rsid w:val="00D47695"/>
    <w:rsid w:val="00D476EF"/>
    <w:rsid w:val="00D47767"/>
    <w:rsid w:val="00D477CC"/>
    <w:rsid w:val="00D47944"/>
    <w:rsid w:val="00D47D27"/>
    <w:rsid w:val="00D47F18"/>
    <w:rsid w:val="00D50C50"/>
    <w:rsid w:val="00D50D33"/>
    <w:rsid w:val="00D5157E"/>
    <w:rsid w:val="00D5160B"/>
    <w:rsid w:val="00D522FC"/>
    <w:rsid w:val="00D5266B"/>
    <w:rsid w:val="00D52937"/>
    <w:rsid w:val="00D52A1D"/>
    <w:rsid w:val="00D530DA"/>
    <w:rsid w:val="00D531A1"/>
    <w:rsid w:val="00D53472"/>
    <w:rsid w:val="00D535E7"/>
    <w:rsid w:val="00D53677"/>
    <w:rsid w:val="00D538FF"/>
    <w:rsid w:val="00D540B3"/>
    <w:rsid w:val="00D54C1F"/>
    <w:rsid w:val="00D54ECE"/>
    <w:rsid w:val="00D552EC"/>
    <w:rsid w:val="00D55342"/>
    <w:rsid w:val="00D553EE"/>
    <w:rsid w:val="00D55525"/>
    <w:rsid w:val="00D55799"/>
    <w:rsid w:val="00D55CB9"/>
    <w:rsid w:val="00D55E30"/>
    <w:rsid w:val="00D55FF7"/>
    <w:rsid w:val="00D564C4"/>
    <w:rsid w:val="00D569CC"/>
    <w:rsid w:val="00D577A3"/>
    <w:rsid w:val="00D57D26"/>
    <w:rsid w:val="00D607FE"/>
    <w:rsid w:val="00D608BC"/>
    <w:rsid w:val="00D60A6E"/>
    <w:rsid w:val="00D615A4"/>
    <w:rsid w:val="00D615C8"/>
    <w:rsid w:val="00D61AE5"/>
    <w:rsid w:val="00D61D2E"/>
    <w:rsid w:val="00D626A8"/>
    <w:rsid w:val="00D62CDA"/>
    <w:rsid w:val="00D62D5F"/>
    <w:rsid w:val="00D63ABC"/>
    <w:rsid w:val="00D63AD1"/>
    <w:rsid w:val="00D63AFD"/>
    <w:rsid w:val="00D63E52"/>
    <w:rsid w:val="00D643C1"/>
    <w:rsid w:val="00D64C41"/>
    <w:rsid w:val="00D64DAA"/>
    <w:rsid w:val="00D65367"/>
    <w:rsid w:val="00D65A78"/>
    <w:rsid w:val="00D6678E"/>
    <w:rsid w:val="00D66984"/>
    <w:rsid w:val="00D675D9"/>
    <w:rsid w:val="00D67EAA"/>
    <w:rsid w:val="00D703E6"/>
    <w:rsid w:val="00D704D8"/>
    <w:rsid w:val="00D7056D"/>
    <w:rsid w:val="00D705C5"/>
    <w:rsid w:val="00D706B8"/>
    <w:rsid w:val="00D70764"/>
    <w:rsid w:val="00D70C91"/>
    <w:rsid w:val="00D70D7C"/>
    <w:rsid w:val="00D71343"/>
    <w:rsid w:val="00D714A2"/>
    <w:rsid w:val="00D71AC0"/>
    <w:rsid w:val="00D72017"/>
    <w:rsid w:val="00D72262"/>
    <w:rsid w:val="00D72263"/>
    <w:rsid w:val="00D7278B"/>
    <w:rsid w:val="00D72CF2"/>
    <w:rsid w:val="00D72FEE"/>
    <w:rsid w:val="00D738D0"/>
    <w:rsid w:val="00D73977"/>
    <w:rsid w:val="00D7399E"/>
    <w:rsid w:val="00D73B85"/>
    <w:rsid w:val="00D73BEC"/>
    <w:rsid w:val="00D73E65"/>
    <w:rsid w:val="00D7497C"/>
    <w:rsid w:val="00D75091"/>
    <w:rsid w:val="00D751A1"/>
    <w:rsid w:val="00D754F6"/>
    <w:rsid w:val="00D7587E"/>
    <w:rsid w:val="00D7598D"/>
    <w:rsid w:val="00D75B07"/>
    <w:rsid w:val="00D7613E"/>
    <w:rsid w:val="00D76248"/>
    <w:rsid w:val="00D76387"/>
    <w:rsid w:val="00D770D2"/>
    <w:rsid w:val="00D77BF3"/>
    <w:rsid w:val="00D77D33"/>
    <w:rsid w:val="00D80338"/>
    <w:rsid w:val="00D8049D"/>
    <w:rsid w:val="00D80541"/>
    <w:rsid w:val="00D8105A"/>
    <w:rsid w:val="00D812F8"/>
    <w:rsid w:val="00D814B0"/>
    <w:rsid w:val="00D81527"/>
    <w:rsid w:val="00D816EE"/>
    <w:rsid w:val="00D81774"/>
    <w:rsid w:val="00D8199F"/>
    <w:rsid w:val="00D81E1E"/>
    <w:rsid w:val="00D82AA7"/>
    <w:rsid w:val="00D82E7F"/>
    <w:rsid w:val="00D8370C"/>
    <w:rsid w:val="00D8393C"/>
    <w:rsid w:val="00D83C71"/>
    <w:rsid w:val="00D842B0"/>
    <w:rsid w:val="00D84840"/>
    <w:rsid w:val="00D853E9"/>
    <w:rsid w:val="00D855BC"/>
    <w:rsid w:val="00D85976"/>
    <w:rsid w:val="00D85BDE"/>
    <w:rsid w:val="00D86123"/>
    <w:rsid w:val="00D862DA"/>
    <w:rsid w:val="00D86798"/>
    <w:rsid w:val="00D8685F"/>
    <w:rsid w:val="00D86C29"/>
    <w:rsid w:val="00D86F3C"/>
    <w:rsid w:val="00D877D2"/>
    <w:rsid w:val="00D878DD"/>
    <w:rsid w:val="00D9001B"/>
    <w:rsid w:val="00D90AD2"/>
    <w:rsid w:val="00D90FEC"/>
    <w:rsid w:val="00D9117C"/>
    <w:rsid w:val="00D912C5"/>
    <w:rsid w:val="00D912C8"/>
    <w:rsid w:val="00D915A4"/>
    <w:rsid w:val="00D9181D"/>
    <w:rsid w:val="00D9230C"/>
    <w:rsid w:val="00D92C46"/>
    <w:rsid w:val="00D92ECD"/>
    <w:rsid w:val="00D92EE2"/>
    <w:rsid w:val="00D93062"/>
    <w:rsid w:val="00D93CBF"/>
    <w:rsid w:val="00D94251"/>
    <w:rsid w:val="00D9439D"/>
    <w:rsid w:val="00D94489"/>
    <w:rsid w:val="00D9476E"/>
    <w:rsid w:val="00D94F9F"/>
    <w:rsid w:val="00D95368"/>
    <w:rsid w:val="00D954BE"/>
    <w:rsid w:val="00D95659"/>
    <w:rsid w:val="00D95682"/>
    <w:rsid w:val="00D95F97"/>
    <w:rsid w:val="00D972F3"/>
    <w:rsid w:val="00D97917"/>
    <w:rsid w:val="00D97DE1"/>
    <w:rsid w:val="00DA08FE"/>
    <w:rsid w:val="00DA0B5E"/>
    <w:rsid w:val="00DA14DF"/>
    <w:rsid w:val="00DA1A55"/>
    <w:rsid w:val="00DA1B46"/>
    <w:rsid w:val="00DA1BEF"/>
    <w:rsid w:val="00DA1C2A"/>
    <w:rsid w:val="00DA205C"/>
    <w:rsid w:val="00DA236E"/>
    <w:rsid w:val="00DA2411"/>
    <w:rsid w:val="00DA2A70"/>
    <w:rsid w:val="00DA2E75"/>
    <w:rsid w:val="00DA31BF"/>
    <w:rsid w:val="00DA339B"/>
    <w:rsid w:val="00DA3532"/>
    <w:rsid w:val="00DA3644"/>
    <w:rsid w:val="00DA39C8"/>
    <w:rsid w:val="00DA3BB6"/>
    <w:rsid w:val="00DA3D4E"/>
    <w:rsid w:val="00DA4675"/>
    <w:rsid w:val="00DA4BF7"/>
    <w:rsid w:val="00DA5665"/>
    <w:rsid w:val="00DA5B6E"/>
    <w:rsid w:val="00DA642E"/>
    <w:rsid w:val="00DA6E9E"/>
    <w:rsid w:val="00DA7424"/>
    <w:rsid w:val="00DA7AB2"/>
    <w:rsid w:val="00DA7AE0"/>
    <w:rsid w:val="00DA7EF0"/>
    <w:rsid w:val="00DB04EA"/>
    <w:rsid w:val="00DB08DF"/>
    <w:rsid w:val="00DB1053"/>
    <w:rsid w:val="00DB1B1B"/>
    <w:rsid w:val="00DB1BE8"/>
    <w:rsid w:val="00DB1CE1"/>
    <w:rsid w:val="00DB1E58"/>
    <w:rsid w:val="00DB244F"/>
    <w:rsid w:val="00DB30FC"/>
    <w:rsid w:val="00DB32A9"/>
    <w:rsid w:val="00DB35FB"/>
    <w:rsid w:val="00DB3E1B"/>
    <w:rsid w:val="00DB405F"/>
    <w:rsid w:val="00DB4595"/>
    <w:rsid w:val="00DB4D40"/>
    <w:rsid w:val="00DB4E62"/>
    <w:rsid w:val="00DB4F95"/>
    <w:rsid w:val="00DB5114"/>
    <w:rsid w:val="00DB575C"/>
    <w:rsid w:val="00DB5B1A"/>
    <w:rsid w:val="00DB627B"/>
    <w:rsid w:val="00DB6518"/>
    <w:rsid w:val="00DB6DC9"/>
    <w:rsid w:val="00DB73C3"/>
    <w:rsid w:val="00DB7444"/>
    <w:rsid w:val="00DB7579"/>
    <w:rsid w:val="00DB7598"/>
    <w:rsid w:val="00DB7A73"/>
    <w:rsid w:val="00DC017D"/>
    <w:rsid w:val="00DC06B6"/>
    <w:rsid w:val="00DC0D7F"/>
    <w:rsid w:val="00DC102B"/>
    <w:rsid w:val="00DC1878"/>
    <w:rsid w:val="00DC1CE7"/>
    <w:rsid w:val="00DC1FA9"/>
    <w:rsid w:val="00DC2442"/>
    <w:rsid w:val="00DC275D"/>
    <w:rsid w:val="00DC2790"/>
    <w:rsid w:val="00DC2814"/>
    <w:rsid w:val="00DC335D"/>
    <w:rsid w:val="00DC37FF"/>
    <w:rsid w:val="00DC38D9"/>
    <w:rsid w:val="00DC47DC"/>
    <w:rsid w:val="00DC4EF4"/>
    <w:rsid w:val="00DC4FB0"/>
    <w:rsid w:val="00DC538A"/>
    <w:rsid w:val="00DC577B"/>
    <w:rsid w:val="00DC6045"/>
    <w:rsid w:val="00DC6622"/>
    <w:rsid w:val="00DC75EC"/>
    <w:rsid w:val="00DC7996"/>
    <w:rsid w:val="00DC7DC6"/>
    <w:rsid w:val="00DC7F45"/>
    <w:rsid w:val="00DD0239"/>
    <w:rsid w:val="00DD03FC"/>
    <w:rsid w:val="00DD07DD"/>
    <w:rsid w:val="00DD0ABD"/>
    <w:rsid w:val="00DD0C78"/>
    <w:rsid w:val="00DD0CF2"/>
    <w:rsid w:val="00DD20BE"/>
    <w:rsid w:val="00DD2968"/>
    <w:rsid w:val="00DD2E19"/>
    <w:rsid w:val="00DD37CF"/>
    <w:rsid w:val="00DD507F"/>
    <w:rsid w:val="00DD50ED"/>
    <w:rsid w:val="00DD538B"/>
    <w:rsid w:val="00DD57C4"/>
    <w:rsid w:val="00DD5BCA"/>
    <w:rsid w:val="00DD5CB4"/>
    <w:rsid w:val="00DD5D67"/>
    <w:rsid w:val="00DD5E9B"/>
    <w:rsid w:val="00DD5FAB"/>
    <w:rsid w:val="00DD6297"/>
    <w:rsid w:val="00DD6677"/>
    <w:rsid w:val="00DD6F22"/>
    <w:rsid w:val="00DD7208"/>
    <w:rsid w:val="00DE070E"/>
    <w:rsid w:val="00DE0AEB"/>
    <w:rsid w:val="00DE0C1C"/>
    <w:rsid w:val="00DE0D9B"/>
    <w:rsid w:val="00DE0F58"/>
    <w:rsid w:val="00DE1292"/>
    <w:rsid w:val="00DE17CE"/>
    <w:rsid w:val="00DE193C"/>
    <w:rsid w:val="00DE19E3"/>
    <w:rsid w:val="00DE1E1B"/>
    <w:rsid w:val="00DE2BCF"/>
    <w:rsid w:val="00DE2C46"/>
    <w:rsid w:val="00DE30C1"/>
    <w:rsid w:val="00DE3DF7"/>
    <w:rsid w:val="00DE4084"/>
    <w:rsid w:val="00DE40C9"/>
    <w:rsid w:val="00DE44B7"/>
    <w:rsid w:val="00DE462C"/>
    <w:rsid w:val="00DE4750"/>
    <w:rsid w:val="00DE4C03"/>
    <w:rsid w:val="00DE5113"/>
    <w:rsid w:val="00DE574E"/>
    <w:rsid w:val="00DE58EE"/>
    <w:rsid w:val="00DE5D6C"/>
    <w:rsid w:val="00DE5EBD"/>
    <w:rsid w:val="00DE6896"/>
    <w:rsid w:val="00DE6ADA"/>
    <w:rsid w:val="00DE6F00"/>
    <w:rsid w:val="00DE7051"/>
    <w:rsid w:val="00DE721B"/>
    <w:rsid w:val="00DE7240"/>
    <w:rsid w:val="00DE724E"/>
    <w:rsid w:val="00DE7660"/>
    <w:rsid w:val="00DE797D"/>
    <w:rsid w:val="00DE7AD3"/>
    <w:rsid w:val="00DE7B9E"/>
    <w:rsid w:val="00DF037F"/>
    <w:rsid w:val="00DF065B"/>
    <w:rsid w:val="00DF065C"/>
    <w:rsid w:val="00DF08AF"/>
    <w:rsid w:val="00DF097C"/>
    <w:rsid w:val="00DF09B3"/>
    <w:rsid w:val="00DF0CCC"/>
    <w:rsid w:val="00DF0E1A"/>
    <w:rsid w:val="00DF0E65"/>
    <w:rsid w:val="00DF1460"/>
    <w:rsid w:val="00DF1B7D"/>
    <w:rsid w:val="00DF1F73"/>
    <w:rsid w:val="00DF26B8"/>
    <w:rsid w:val="00DF2A8B"/>
    <w:rsid w:val="00DF2C3B"/>
    <w:rsid w:val="00DF3707"/>
    <w:rsid w:val="00DF3765"/>
    <w:rsid w:val="00DF3926"/>
    <w:rsid w:val="00DF3CE8"/>
    <w:rsid w:val="00DF3DE0"/>
    <w:rsid w:val="00DF4CD1"/>
    <w:rsid w:val="00DF4DB4"/>
    <w:rsid w:val="00DF5A2F"/>
    <w:rsid w:val="00DF5D72"/>
    <w:rsid w:val="00DF5E31"/>
    <w:rsid w:val="00DF652B"/>
    <w:rsid w:val="00DF65C3"/>
    <w:rsid w:val="00DF65D2"/>
    <w:rsid w:val="00DF66CE"/>
    <w:rsid w:val="00DF68AB"/>
    <w:rsid w:val="00DF6D1B"/>
    <w:rsid w:val="00DF71EA"/>
    <w:rsid w:val="00DF7368"/>
    <w:rsid w:val="00DF7740"/>
    <w:rsid w:val="00DF77C3"/>
    <w:rsid w:val="00DF7F69"/>
    <w:rsid w:val="00E0048D"/>
    <w:rsid w:val="00E004DB"/>
    <w:rsid w:val="00E00CBC"/>
    <w:rsid w:val="00E01437"/>
    <w:rsid w:val="00E018C6"/>
    <w:rsid w:val="00E01A00"/>
    <w:rsid w:val="00E01DF2"/>
    <w:rsid w:val="00E01E91"/>
    <w:rsid w:val="00E01E9E"/>
    <w:rsid w:val="00E02074"/>
    <w:rsid w:val="00E02C83"/>
    <w:rsid w:val="00E02EF4"/>
    <w:rsid w:val="00E02FDD"/>
    <w:rsid w:val="00E03085"/>
    <w:rsid w:val="00E0332B"/>
    <w:rsid w:val="00E03402"/>
    <w:rsid w:val="00E034B3"/>
    <w:rsid w:val="00E04CA9"/>
    <w:rsid w:val="00E0534D"/>
    <w:rsid w:val="00E05BC9"/>
    <w:rsid w:val="00E067EB"/>
    <w:rsid w:val="00E06A77"/>
    <w:rsid w:val="00E06AF7"/>
    <w:rsid w:val="00E070D3"/>
    <w:rsid w:val="00E070E3"/>
    <w:rsid w:val="00E07577"/>
    <w:rsid w:val="00E07BF1"/>
    <w:rsid w:val="00E07F25"/>
    <w:rsid w:val="00E07F91"/>
    <w:rsid w:val="00E10484"/>
    <w:rsid w:val="00E10627"/>
    <w:rsid w:val="00E10B03"/>
    <w:rsid w:val="00E11178"/>
    <w:rsid w:val="00E1161A"/>
    <w:rsid w:val="00E11D0D"/>
    <w:rsid w:val="00E11E12"/>
    <w:rsid w:val="00E12F44"/>
    <w:rsid w:val="00E138EC"/>
    <w:rsid w:val="00E13E29"/>
    <w:rsid w:val="00E14189"/>
    <w:rsid w:val="00E1441C"/>
    <w:rsid w:val="00E1485C"/>
    <w:rsid w:val="00E14F09"/>
    <w:rsid w:val="00E15706"/>
    <w:rsid w:val="00E15BAA"/>
    <w:rsid w:val="00E15CEC"/>
    <w:rsid w:val="00E162C2"/>
    <w:rsid w:val="00E16396"/>
    <w:rsid w:val="00E16957"/>
    <w:rsid w:val="00E17329"/>
    <w:rsid w:val="00E179B5"/>
    <w:rsid w:val="00E2009D"/>
    <w:rsid w:val="00E205C2"/>
    <w:rsid w:val="00E20FFC"/>
    <w:rsid w:val="00E21D6D"/>
    <w:rsid w:val="00E21EA4"/>
    <w:rsid w:val="00E2225F"/>
    <w:rsid w:val="00E22671"/>
    <w:rsid w:val="00E22C5B"/>
    <w:rsid w:val="00E22F4E"/>
    <w:rsid w:val="00E2342E"/>
    <w:rsid w:val="00E23887"/>
    <w:rsid w:val="00E242E3"/>
    <w:rsid w:val="00E243E1"/>
    <w:rsid w:val="00E24874"/>
    <w:rsid w:val="00E24CB7"/>
    <w:rsid w:val="00E24FC5"/>
    <w:rsid w:val="00E24FF4"/>
    <w:rsid w:val="00E25188"/>
    <w:rsid w:val="00E25290"/>
    <w:rsid w:val="00E253D4"/>
    <w:rsid w:val="00E256DB"/>
    <w:rsid w:val="00E25962"/>
    <w:rsid w:val="00E25979"/>
    <w:rsid w:val="00E259D7"/>
    <w:rsid w:val="00E25A78"/>
    <w:rsid w:val="00E25B5F"/>
    <w:rsid w:val="00E25D69"/>
    <w:rsid w:val="00E2665D"/>
    <w:rsid w:val="00E266AD"/>
    <w:rsid w:val="00E26713"/>
    <w:rsid w:val="00E26C9B"/>
    <w:rsid w:val="00E27422"/>
    <w:rsid w:val="00E27665"/>
    <w:rsid w:val="00E27A01"/>
    <w:rsid w:val="00E27A7E"/>
    <w:rsid w:val="00E30003"/>
    <w:rsid w:val="00E3021C"/>
    <w:rsid w:val="00E30682"/>
    <w:rsid w:val="00E30705"/>
    <w:rsid w:val="00E30A27"/>
    <w:rsid w:val="00E30E53"/>
    <w:rsid w:val="00E314A0"/>
    <w:rsid w:val="00E31CA4"/>
    <w:rsid w:val="00E324F4"/>
    <w:rsid w:val="00E32A2D"/>
    <w:rsid w:val="00E32F29"/>
    <w:rsid w:val="00E33A69"/>
    <w:rsid w:val="00E34063"/>
    <w:rsid w:val="00E3422D"/>
    <w:rsid w:val="00E34827"/>
    <w:rsid w:val="00E34E98"/>
    <w:rsid w:val="00E352DA"/>
    <w:rsid w:val="00E3537A"/>
    <w:rsid w:val="00E357AA"/>
    <w:rsid w:val="00E35831"/>
    <w:rsid w:val="00E3593C"/>
    <w:rsid w:val="00E35BF5"/>
    <w:rsid w:val="00E35F48"/>
    <w:rsid w:val="00E35FB2"/>
    <w:rsid w:val="00E36007"/>
    <w:rsid w:val="00E36087"/>
    <w:rsid w:val="00E361B1"/>
    <w:rsid w:val="00E36281"/>
    <w:rsid w:val="00E3685C"/>
    <w:rsid w:val="00E371D6"/>
    <w:rsid w:val="00E373E6"/>
    <w:rsid w:val="00E376C5"/>
    <w:rsid w:val="00E376C8"/>
    <w:rsid w:val="00E37A71"/>
    <w:rsid w:val="00E37B6D"/>
    <w:rsid w:val="00E37DB2"/>
    <w:rsid w:val="00E40013"/>
    <w:rsid w:val="00E4008A"/>
    <w:rsid w:val="00E400DC"/>
    <w:rsid w:val="00E4037B"/>
    <w:rsid w:val="00E4098D"/>
    <w:rsid w:val="00E40A10"/>
    <w:rsid w:val="00E412E0"/>
    <w:rsid w:val="00E42029"/>
    <w:rsid w:val="00E42849"/>
    <w:rsid w:val="00E42E13"/>
    <w:rsid w:val="00E4355A"/>
    <w:rsid w:val="00E43C3F"/>
    <w:rsid w:val="00E44135"/>
    <w:rsid w:val="00E44891"/>
    <w:rsid w:val="00E44C94"/>
    <w:rsid w:val="00E44D46"/>
    <w:rsid w:val="00E45908"/>
    <w:rsid w:val="00E460BF"/>
    <w:rsid w:val="00E46775"/>
    <w:rsid w:val="00E46868"/>
    <w:rsid w:val="00E46877"/>
    <w:rsid w:val="00E468BB"/>
    <w:rsid w:val="00E46930"/>
    <w:rsid w:val="00E4745E"/>
    <w:rsid w:val="00E474BD"/>
    <w:rsid w:val="00E47548"/>
    <w:rsid w:val="00E475DB"/>
    <w:rsid w:val="00E4766E"/>
    <w:rsid w:val="00E47731"/>
    <w:rsid w:val="00E477E2"/>
    <w:rsid w:val="00E47A0D"/>
    <w:rsid w:val="00E50038"/>
    <w:rsid w:val="00E5011B"/>
    <w:rsid w:val="00E506AF"/>
    <w:rsid w:val="00E5087A"/>
    <w:rsid w:val="00E50ACD"/>
    <w:rsid w:val="00E50EFC"/>
    <w:rsid w:val="00E519AE"/>
    <w:rsid w:val="00E51CA7"/>
    <w:rsid w:val="00E51E1D"/>
    <w:rsid w:val="00E5215E"/>
    <w:rsid w:val="00E52F74"/>
    <w:rsid w:val="00E53404"/>
    <w:rsid w:val="00E534F4"/>
    <w:rsid w:val="00E535DE"/>
    <w:rsid w:val="00E53A22"/>
    <w:rsid w:val="00E53B1A"/>
    <w:rsid w:val="00E54336"/>
    <w:rsid w:val="00E54433"/>
    <w:rsid w:val="00E54444"/>
    <w:rsid w:val="00E54880"/>
    <w:rsid w:val="00E5498D"/>
    <w:rsid w:val="00E54E14"/>
    <w:rsid w:val="00E5589B"/>
    <w:rsid w:val="00E55ACB"/>
    <w:rsid w:val="00E55EC5"/>
    <w:rsid w:val="00E561A7"/>
    <w:rsid w:val="00E5652E"/>
    <w:rsid w:val="00E573B0"/>
    <w:rsid w:val="00E57862"/>
    <w:rsid w:val="00E57C7D"/>
    <w:rsid w:val="00E57F11"/>
    <w:rsid w:val="00E60565"/>
    <w:rsid w:val="00E608DD"/>
    <w:rsid w:val="00E60ADB"/>
    <w:rsid w:val="00E60D1D"/>
    <w:rsid w:val="00E614FF"/>
    <w:rsid w:val="00E61C36"/>
    <w:rsid w:val="00E62425"/>
    <w:rsid w:val="00E625FD"/>
    <w:rsid w:val="00E62633"/>
    <w:rsid w:val="00E627D9"/>
    <w:rsid w:val="00E6327E"/>
    <w:rsid w:val="00E63415"/>
    <w:rsid w:val="00E637ED"/>
    <w:rsid w:val="00E638C9"/>
    <w:rsid w:val="00E63AD8"/>
    <w:rsid w:val="00E63F19"/>
    <w:rsid w:val="00E641C5"/>
    <w:rsid w:val="00E6459A"/>
    <w:rsid w:val="00E645F6"/>
    <w:rsid w:val="00E6488F"/>
    <w:rsid w:val="00E6579F"/>
    <w:rsid w:val="00E65829"/>
    <w:rsid w:val="00E65AB6"/>
    <w:rsid w:val="00E6656E"/>
    <w:rsid w:val="00E666AB"/>
    <w:rsid w:val="00E6713B"/>
    <w:rsid w:val="00E6732F"/>
    <w:rsid w:val="00E676C3"/>
    <w:rsid w:val="00E701FD"/>
    <w:rsid w:val="00E705D1"/>
    <w:rsid w:val="00E70C09"/>
    <w:rsid w:val="00E70DA1"/>
    <w:rsid w:val="00E70ED2"/>
    <w:rsid w:val="00E7176C"/>
    <w:rsid w:val="00E71BCC"/>
    <w:rsid w:val="00E71DF4"/>
    <w:rsid w:val="00E72657"/>
    <w:rsid w:val="00E72878"/>
    <w:rsid w:val="00E738AD"/>
    <w:rsid w:val="00E73994"/>
    <w:rsid w:val="00E73C6E"/>
    <w:rsid w:val="00E73D6D"/>
    <w:rsid w:val="00E73F66"/>
    <w:rsid w:val="00E74326"/>
    <w:rsid w:val="00E74A28"/>
    <w:rsid w:val="00E75345"/>
    <w:rsid w:val="00E7566E"/>
    <w:rsid w:val="00E75B34"/>
    <w:rsid w:val="00E75B8A"/>
    <w:rsid w:val="00E75E70"/>
    <w:rsid w:val="00E7662B"/>
    <w:rsid w:val="00E7688D"/>
    <w:rsid w:val="00E76A93"/>
    <w:rsid w:val="00E76F62"/>
    <w:rsid w:val="00E77449"/>
    <w:rsid w:val="00E776DC"/>
    <w:rsid w:val="00E77D1A"/>
    <w:rsid w:val="00E803A1"/>
    <w:rsid w:val="00E80FDB"/>
    <w:rsid w:val="00E811AA"/>
    <w:rsid w:val="00E811DB"/>
    <w:rsid w:val="00E81731"/>
    <w:rsid w:val="00E81B8F"/>
    <w:rsid w:val="00E81EA9"/>
    <w:rsid w:val="00E81FB7"/>
    <w:rsid w:val="00E8221A"/>
    <w:rsid w:val="00E82D5D"/>
    <w:rsid w:val="00E83CBA"/>
    <w:rsid w:val="00E83FB1"/>
    <w:rsid w:val="00E84076"/>
    <w:rsid w:val="00E840D5"/>
    <w:rsid w:val="00E84157"/>
    <w:rsid w:val="00E8433F"/>
    <w:rsid w:val="00E84439"/>
    <w:rsid w:val="00E8443B"/>
    <w:rsid w:val="00E84BEF"/>
    <w:rsid w:val="00E84F5C"/>
    <w:rsid w:val="00E859DC"/>
    <w:rsid w:val="00E85B0F"/>
    <w:rsid w:val="00E85C8E"/>
    <w:rsid w:val="00E85E46"/>
    <w:rsid w:val="00E86284"/>
    <w:rsid w:val="00E862F1"/>
    <w:rsid w:val="00E86CD7"/>
    <w:rsid w:val="00E875D0"/>
    <w:rsid w:val="00E87988"/>
    <w:rsid w:val="00E87A74"/>
    <w:rsid w:val="00E87E8A"/>
    <w:rsid w:val="00E87FA3"/>
    <w:rsid w:val="00E87FC9"/>
    <w:rsid w:val="00E87FFB"/>
    <w:rsid w:val="00E906CB"/>
    <w:rsid w:val="00E90B54"/>
    <w:rsid w:val="00E917B7"/>
    <w:rsid w:val="00E91895"/>
    <w:rsid w:val="00E91B48"/>
    <w:rsid w:val="00E921EF"/>
    <w:rsid w:val="00E924AA"/>
    <w:rsid w:val="00E92733"/>
    <w:rsid w:val="00E928CF"/>
    <w:rsid w:val="00E93009"/>
    <w:rsid w:val="00E93457"/>
    <w:rsid w:val="00E9352C"/>
    <w:rsid w:val="00E937E2"/>
    <w:rsid w:val="00E938C9"/>
    <w:rsid w:val="00E94CE9"/>
    <w:rsid w:val="00E95C43"/>
    <w:rsid w:val="00E96690"/>
    <w:rsid w:val="00E96C53"/>
    <w:rsid w:val="00E97A54"/>
    <w:rsid w:val="00EA08D3"/>
    <w:rsid w:val="00EA0979"/>
    <w:rsid w:val="00EA0B30"/>
    <w:rsid w:val="00EA0E66"/>
    <w:rsid w:val="00EA0F9C"/>
    <w:rsid w:val="00EA1245"/>
    <w:rsid w:val="00EA13A9"/>
    <w:rsid w:val="00EA161C"/>
    <w:rsid w:val="00EA216B"/>
    <w:rsid w:val="00EA2651"/>
    <w:rsid w:val="00EA3DC5"/>
    <w:rsid w:val="00EA3E41"/>
    <w:rsid w:val="00EA4274"/>
    <w:rsid w:val="00EA428D"/>
    <w:rsid w:val="00EA44D4"/>
    <w:rsid w:val="00EA4A04"/>
    <w:rsid w:val="00EA4A66"/>
    <w:rsid w:val="00EA4ABC"/>
    <w:rsid w:val="00EA4BC3"/>
    <w:rsid w:val="00EA5340"/>
    <w:rsid w:val="00EA53C0"/>
    <w:rsid w:val="00EA5539"/>
    <w:rsid w:val="00EA5603"/>
    <w:rsid w:val="00EA571F"/>
    <w:rsid w:val="00EA5846"/>
    <w:rsid w:val="00EA5A34"/>
    <w:rsid w:val="00EA5F95"/>
    <w:rsid w:val="00EA6F24"/>
    <w:rsid w:val="00EA6F45"/>
    <w:rsid w:val="00EA7124"/>
    <w:rsid w:val="00EA744C"/>
    <w:rsid w:val="00EA7E8B"/>
    <w:rsid w:val="00EA7F92"/>
    <w:rsid w:val="00EB0257"/>
    <w:rsid w:val="00EB1851"/>
    <w:rsid w:val="00EB2051"/>
    <w:rsid w:val="00EB21B0"/>
    <w:rsid w:val="00EB22F5"/>
    <w:rsid w:val="00EB297C"/>
    <w:rsid w:val="00EB2A7A"/>
    <w:rsid w:val="00EB2BE0"/>
    <w:rsid w:val="00EB2C1A"/>
    <w:rsid w:val="00EB2D95"/>
    <w:rsid w:val="00EB300B"/>
    <w:rsid w:val="00EB37B3"/>
    <w:rsid w:val="00EB43AB"/>
    <w:rsid w:val="00EB4949"/>
    <w:rsid w:val="00EB6607"/>
    <w:rsid w:val="00EB6683"/>
    <w:rsid w:val="00EB66CC"/>
    <w:rsid w:val="00EB6737"/>
    <w:rsid w:val="00EB676E"/>
    <w:rsid w:val="00EB6E61"/>
    <w:rsid w:val="00EB731D"/>
    <w:rsid w:val="00EB7408"/>
    <w:rsid w:val="00EB7586"/>
    <w:rsid w:val="00EB76A8"/>
    <w:rsid w:val="00EB7703"/>
    <w:rsid w:val="00EC02DC"/>
    <w:rsid w:val="00EC0A47"/>
    <w:rsid w:val="00EC0EB4"/>
    <w:rsid w:val="00EC0F49"/>
    <w:rsid w:val="00EC104E"/>
    <w:rsid w:val="00EC19B7"/>
    <w:rsid w:val="00EC1B2F"/>
    <w:rsid w:val="00EC20AF"/>
    <w:rsid w:val="00EC215C"/>
    <w:rsid w:val="00EC295C"/>
    <w:rsid w:val="00EC2AEF"/>
    <w:rsid w:val="00EC2C85"/>
    <w:rsid w:val="00EC2F0F"/>
    <w:rsid w:val="00EC2F45"/>
    <w:rsid w:val="00EC315A"/>
    <w:rsid w:val="00EC34C3"/>
    <w:rsid w:val="00EC405E"/>
    <w:rsid w:val="00EC4ACF"/>
    <w:rsid w:val="00EC4FAD"/>
    <w:rsid w:val="00EC517E"/>
    <w:rsid w:val="00EC53CE"/>
    <w:rsid w:val="00EC5415"/>
    <w:rsid w:val="00EC54F4"/>
    <w:rsid w:val="00EC560C"/>
    <w:rsid w:val="00EC57B9"/>
    <w:rsid w:val="00EC5CB7"/>
    <w:rsid w:val="00EC5E01"/>
    <w:rsid w:val="00EC5E2F"/>
    <w:rsid w:val="00EC6189"/>
    <w:rsid w:val="00EC65B0"/>
    <w:rsid w:val="00EC6BFC"/>
    <w:rsid w:val="00EC7FF8"/>
    <w:rsid w:val="00ED04C5"/>
    <w:rsid w:val="00ED0581"/>
    <w:rsid w:val="00ED06AF"/>
    <w:rsid w:val="00ED0E1F"/>
    <w:rsid w:val="00ED109F"/>
    <w:rsid w:val="00ED1201"/>
    <w:rsid w:val="00ED1991"/>
    <w:rsid w:val="00ED1B67"/>
    <w:rsid w:val="00ED1C07"/>
    <w:rsid w:val="00ED1F42"/>
    <w:rsid w:val="00ED2212"/>
    <w:rsid w:val="00ED2CBF"/>
    <w:rsid w:val="00ED3293"/>
    <w:rsid w:val="00ED3ACB"/>
    <w:rsid w:val="00ED3EED"/>
    <w:rsid w:val="00ED4928"/>
    <w:rsid w:val="00ED5A7C"/>
    <w:rsid w:val="00ED5AD7"/>
    <w:rsid w:val="00ED5DB8"/>
    <w:rsid w:val="00ED683F"/>
    <w:rsid w:val="00ED6B5F"/>
    <w:rsid w:val="00ED6D9F"/>
    <w:rsid w:val="00ED76C6"/>
    <w:rsid w:val="00ED7880"/>
    <w:rsid w:val="00ED7B5E"/>
    <w:rsid w:val="00ED7D88"/>
    <w:rsid w:val="00EE02A7"/>
    <w:rsid w:val="00EE041F"/>
    <w:rsid w:val="00EE0553"/>
    <w:rsid w:val="00EE05C8"/>
    <w:rsid w:val="00EE0782"/>
    <w:rsid w:val="00EE079E"/>
    <w:rsid w:val="00EE08C2"/>
    <w:rsid w:val="00EE153F"/>
    <w:rsid w:val="00EE1683"/>
    <w:rsid w:val="00EE1EA9"/>
    <w:rsid w:val="00EE2150"/>
    <w:rsid w:val="00EE222F"/>
    <w:rsid w:val="00EE2AA8"/>
    <w:rsid w:val="00EE2D01"/>
    <w:rsid w:val="00EE2FD9"/>
    <w:rsid w:val="00EE3466"/>
    <w:rsid w:val="00EE3738"/>
    <w:rsid w:val="00EE3CE7"/>
    <w:rsid w:val="00EE4332"/>
    <w:rsid w:val="00EE4AF9"/>
    <w:rsid w:val="00EE4F0D"/>
    <w:rsid w:val="00EE59EE"/>
    <w:rsid w:val="00EE5D56"/>
    <w:rsid w:val="00EE5D88"/>
    <w:rsid w:val="00EE617B"/>
    <w:rsid w:val="00EE6E72"/>
    <w:rsid w:val="00EE6F42"/>
    <w:rsid w:val="00EE757E"/>
    <w:rsid w:val="00EF0111"/>
    <w:rsid w:val="00EF0390"/>
    <w:rsid w:val="00EF0538"/>
    <w:rsid w:val="00EF073A"/>
    <w:rsid w:val="00EF076D"/>
    <w:rsid w:val="00EF0BBD"/>
    <w:rsid w:val="00EF1090"/>
    <w:rsid w:val="00EF125D"/>
    <w:rsid w:val="00EF170A"/>
    <w:rsid w:val="00EF1BB3"/>
    <w:rsid w:val="00EF1EFF"/>
    <w:rsid w:val="00EF2B9E"/>
    <w:rsid w:val="00EF3BB3"/>
    <w:rsid w:val="00EF3DA4"/>
    <w:rsid w:val="00EF3FBF"/>
    <w:rsid w:val="00EF45AB"/>
    <w:rsid w:val="00EF4AAA"/>
    <w:rsid w:val="00EF4BAE"/>
    <w:rsid w:val="00EF4D6A"/>
    <w:rsid w:val="00EF4E1B"/>
    <w:rsid w:val="00EF4E51"/>
    <w:rsid w:val="00EF51C4"/>
    <w:rsid w:val="00EF627A"/>
    <w:rsid w:val="00EF634F"/>
    <w:rsid w:val="00EF66DC"/>
    <w:rsid w:val="00EF6809"/>
    <w:rsid w:val="00EF710C"/>
    <w:rsid w:val="00EF717B"/>
    <w:rsid w:val="00EF763E"/>
    <w:rsid w:val="00EF7900"/>
    <w:rsid w:val="00EF7B90"/>
    <w:rsid w:val="00F00232"/>
    <w:rsid w:val="00F0064B"/>
    <w:rsid w:val="00F0078F"/>
    <w:rsid w:val="00F00A2A"/>
    <w:rsid w:val="00F00CA3"/>
    <w:rsid w:val="00F00FCC"/>
    <w:rsid w:val="00F01EA3"/>
    <w:rsid w:val="00F02129"/>
    <w:rsid w:val="00F024B3"/>
    <w:rsid w:val="00F031AF"/>
    <w:rsid w:val="00F03519"/>
    <w:rsid w:val="00F036A9"/>
    <w:rsid w:val="00F03927"/>
    <w:rsid w:val="00F04243"/>
    <w:rsid w:val="00F042FB"/>
    <w:rsid w:val="00F04398"/>
    <w:rsid w:val="00F04730"/>
    <w:rsid w:val="00F04741"/>
    <w:rsid w:val="00F051C5"/>
    <w:rsid w:val="00F05AFF"/>
    <w:rsid w:val="00F05B65"/>
    <w:rsid w:val="00F05CC6"/>
    <w:rsid w:val="00F06602"/>
    <w:rsid w:val="00F06640"/>
    <w:rsid w:val="00F06EC4"/>
    <w:rsid w:val="00F06FC2"/>
    <w:rsid w:val="00F06FE8"/>
    <w:rsid w:val="00F07791"/>
    <w:rsid w:val="00F10030"/>
    <w:rsid w:val="00F10978"/>
    <w:rsid w:val="00F113D7"/>
    <w:rsid w:val="00F119FD"/>
    <w:rsid w:val="00F12163"/>
    <w:rsid w:val="00F1229A"/>
    <w:rsid w:val="00F1274B"/>
    <w:rsid w:val="00F12F4E"/>
    <w:rsid w:val="00F13105"/>
    <w:rsid w:val="00F1320A"/>
    <w:rsid w:val="00F136C9"/>
    <w:rsid w:val="00F13A60"/>
    <w:rsid w:val="00F13A84"/>
    <w:rsid w:val="00F13C0C"/>
    <w:rsid w:val="00F13CFA"/>
    <w:rsid w:val="00F14236"/>
    <w:rsid w:val="00F14DC7"/>
    <w:rsid w:val="00F14EE8"/>
    <w:rsid w:val="00F154BF"/>
    <w:rsid w:val="00F15692"/>
    <w:rsid w:val="00F15B52"/>
    <w:rsid w:val="00F15F66"/>
    <w:rsid w:val="00F16334"/>
    <w:rsid w:val="00F164AD"/>
    <w:rsid w:val="00F164DA"/>
    <w:rsid w:val="00F16EDA"/>
    <w:rsid w:val="00F173DC"/>
    <w:rsid w:val="00F17E42"/>
    <w:rsid w:val="00F2007E"/>
    <w:rsid w:val="00F20E2A"/>
    <w:rsid w:val="00F20E85"/>
    <w:rsid w:val="00F20EF2"/>
    <w:rsid w:val="00F21208"/>
    <w:rsid w:val="00F2140D"/>
    <w:rsid w:val="00F220CE"/>
    <w:rsid w:val="00F227CC"/>
    <w:rsid w:val="00F22FB3"/>
    <w:rsid w:val="00F22FC1"/>
    <w:rsid w:val="00F23988"/>
    <w:rsid w:val="00F23C2F"/>
    <w:rsid w:val="00F24185"/>
    <w:rsid w:val="00F2440B"/>
    <w:rsid w:val="00F2476D"/>
    <w:rsid w:val="00F248D2"/>
    <w:rsid w:val="00F24AA2"/>
    <w:rsid w:val="00F24ABE"/>
    <w:rsid w:val="00F24C85"/>
    <w:rsid w:val="00F24ECA"/>
    <w:rsid w:val="00F2541F"/>
    <w:rsid w:val="00F254C5"/>
    <w:rsid w:val="00F2551D"/>
    <w:rsid w:val="00F257E4"/>
    <w:rsid w:val="00F2582C"/>
    <w:rsid w:val="00F25864"/>
    <w:rsid w:val="00F25932"/>
    <w:rsid w:val="00F264E0"/>
    <w:rsid w:val="00F26A57"/>
    <w:rsid w:val="00F26BFA"/>
    <w:rsid w:val="00F26E52"/>
    <w:rsid w:val="00F26EA5"/>
    <w:rsid w:val="00F2751A"/>
    <w:rsid w:val="00F27C47"/>
    <w:rsid w:val="00F308BE"/>
    <w:rsid w:val="00F309BB"/>
    <w:rsid w:val="00F30E92"/>
    <w:rsid w:val="00F3110B"/>
    <w:rsid w:val="00F313C8"/>
    <w:rsid w:val="00F31A92"/>
    <w:rsid w:val="00F31FB4"/>
    <w:rsid w:val="00F32285"/>
    <w:rsid w:val="00F324FF"/>
    <w:rsid w:val="00F32E9B"/>
    <w:rsid w:val="00F33540"/>
    <w:rsid w:val="00F3380E"/>
    <w:rsid w:val="00F33B43"/>
    <w:rsid w:val="00F34508"/>
    <w:rsid w:val="00F346A3"/>
    <w:rsid w:val="00F34958"/>
    <w:rsid w:val="00F3496D"/>
    <w:rsid w:val="00F34CAA"/>
    <w:rsid w:val="00F350AA"/>
    <w:rsid w:val="00F35111"/>
    <w:rsid w:val="00F352E8"/>
    <w:rsid w:val="00F35B11"/>
    <w:rsid w:val="00F35CBC"/>
    <w:rsid w:val="00F36025"/>
    <w:rsid w:val="00F3614B"/>
    <w:rsid w:val="00F363E5"/>
    <w:rsid w:val="00F36C95"/>
    <w:rsid w:val="00F36E86"/>
    <w:rsid w:val="00F36F6E"/>
    <w:rsid w:val="00F3742C"/>
    <w:rsid w:val="00F37E19"/>
    <w:rsid w:val="00F40081"/>
    <w:rsid w:val="00F401C2"/>
    <w:rsid w:val="00F40CDB"/>
    <w:rsid w:val="00F410CE"/>
    <w:rsid w:val="00F413E6"/>
    <w:rsid w:val="00F4178F"/>
    <w:rsid w:val="00F419B4"/>
    <w:rsid w:val="00F41A36"/>
    <w:rsid w:val="00F41D90"/>
    <w:rsid w:val="00F42057"/>
    <w:rsid w:val="00F42188"/>
    <w:rsid w:val="00F422C3"/>
    <w:rsid w:val="00F425C0"/>
    <w:rsid w:val="00F426DA"/>
    <w:rsid w:val="00F434ED"/>
    <w:rsid w:val="00F44A70"/>
    <w:rsid w:val="00F44BE9"/>
    <w:rsid w:val="00F45378"/>
    <w:rsid w:val="00F455DD"/>
    <w:rsid w:val="00F45805"/>
    <w:rsid w:val="00F45A5C"/>
    <w:rsid w:val="00F45F6D"/>
    <w:rsid w:val="00F45FCD"/>
    <w:rsid w:val="00F46B62"/>
    <w:rsid w:val="00F46CAD"/>
    <w:rsid w:val="00F46DB3"/>
    <w:rsid w:val="00F47B1D"/>
    <w:rsid w:val="00F47B58"/>
    <w:rsid w:val="00F47F58"/>
    <w:rsid w:val="00F5062C"/>
    <w:rsid w:val="00F513E4"/>
    <w:rsid w:val="00F5189C"/>
    <w:rsid w:val="00F518A3"/>
    <w:rsid w:val="00F51918"/>
    <w:rsid w:val="00F51EAD"/>
    <w:rsid w:val="00F5201E"/>
    <w:rsid w:val="00F523D3"/>
    <w:rsid w:val="00F52564"/>
    <w:rsid w:val="00F5280B"/>
    <w:rsid w:val="00F52D1F"/>
    <w:rsid w:val="00F53267"/>
    <w:rsid w:val="00F53553"/>
    <w:rsid w:val="00F53603"/>
    <w:rsid w:val="00F537C6"/>
    <w:rsid w:val="00F53CEF"/>
    <w:rsid w:val="00F543C2"/>
    <w:rsid w:val="00F548D2"/>
    <w:rsid w:val="00F54A55"/>
    <w:rsid w:val="00F54C16"/>
    <w:rsid w:val="00F54C86"/>
    <w:rsid w:val="00F54F9E"/>
    <w:rsid w:val="00F55A7A"/>
    <w:rsid w:val="00F55C43"/>
    <w:rsid w:val="00F56BA1"/>
    <w:rsid w:val="00F56D9B"/>
    <w:rsid w:val="00F56FF8"/>
    <w:rsid w:val="00F57362"/>
    <w:rsid w:val="00F57A39"/>
    <w:rsid w:val="00F57C32"/>
    <w:rsid w:val="00F57DDE"/>
    <w:rsid w:val="00F57E10"/>
    <w:rsid w:val="00F57FD1"/>
    <w:rsid w:val="00F60370"/>
    <w:rsid w:val="00F608BE"/>
    <w:rsid w:val="00F609D8"/>
    <w:rsid w:val="00F60FA2"/>
    <w:rsid w:val="00F61973"/>
    <w:rsid w:val="00F61A72"/>
    <w:rsid w:val="00F61BAC"/>
    <w:rsid w:val="00F61D2D"/>
    <w:rsid w:val="00F61F6B"/>
    <w:rsid w:val="00F6216D"/>
    <w:rsid w:val="00F6249F"/>
    <w:rsid w:val="00F625B4"/>
    <w:rsid w:val="00F62937"/>
    <w:rsid w:val="00F62D98"/>
    <w:rsid w:val="00F62F3C"/>
    <w:rsid w:val="00F63000"/>
    <w:rsid w:val="00F630B6"/>
    <w:rsid w:val="00F631FB"/>
    <w:rsid w:val="00F6322B"/>
    <w:rsid w:val="00F63BE8"/>
    <w:rsid w:val="00F63EF6"/>
    <w:rsid w:val="00F64034"/>
    <w:rsid w:val="00F64056"/>
    <w:rsid w:val="00F64695"/>
    <w:rsid w:val="00F64716"/>
    <w:rsid w:val="00F648FF"/>
    <w:rsid w:val="00F65811"/>
    <w:rsid w:val="00F65850"/>
    <w:rsid w:val="00F65BFA"/>
    <w:rsid w:val="00F65E43"/>
    <w:rsid w:val="00F65F2B"/>
    <w:rsid w:val="00F65FEF"/>
    <w:rsid w:val="00F6693F"/>
    <w:rsid w:val="00F66F00"/>
    <w:rsid w:val="00F66FD0"/>
    <w:rsid w:val="00F67158"/>
    <w:rsid w:val="00F679B3"/>
    <w:rsid w:val="00F67E09"/>
    <w:rsid w:val="00F67EBB"/>
    <w:rsid w:val="00F70011"/>
    <w:rsid w:val="00F7029F"/>
    <w:rsid w:val="00F702B2"/>
    <w:rsid w:val="00F709EE"/>
    <w:rsid w:val="00F70B31"/>
    <w:rsid w:val="00F70FB2"/>
    <w:rsid w:val="00F713B0"/>
    <w:rsid w:val="00F71AE3"/>
    <w:rsid w:val="00F71E7A"/>
    <w:rsid w:val="00F7226B"/>
    <w:rsid w:val="00F7235D"/>
    <w:rsid w:val="00F723DA"/>
    <w:rsid w:val="00F7272B"/>
    <w:rsid w:val="00F72B87"/>
    <w:rsid w:val="00F72D7B"/>
    <w:rsid w:val="00F732BF"/>
    <w:rsid w:val="00F733EA"/>
    <w:rsid w:val="00F739C6"/>
    <w:rsid w:val="00F73BDA"/>
    <w:rsid w:val="00F73DB3"/>
    <w:rsid w:val="00F74069"/>
    <w:rsid w:val="00F741A2"/>
    <w:rsid w:val="00F74A2A"/>
    <w:rsid w:val="00F74F7E"/>
    <w:rsid w:val="00F75014"/>
    <w:rsid w:val="00F750A6"/>
    <w:rsid w:val="00F75455"/>
    <w:rsid w:val="00F7551D"/>
    <w:rsid w:val="00F75708"/>
    <w:rsid w:val="00F75AFF"/>
    <w:rsid w:val="00F761FF"/>
    <w:rsid w:val="00F764F2"/>
    <w:rsid w:val="00F76608"/>
    <w:rsid w:val="00F768AE"/>
    <w:rsid w:val="00F76B28"/>
    <w:rsid w:val="00F76F87"/>
    <w:rsid w:val="00F7709B"/>
    <w:rsid w:val="00F77757"/>
    <w:rsid w:val="00F80323"/>
    <w:rsid w:val="00F808C3"/>
    <w:rsid w:val="00F80D7C"/>
    <w:rsid w:val="00F80F49"/>
    <w:rsid w:val="00F814AD"/>
    <w:rsid w:val="00F8185A"/>
    <w:rsid w:val="00F8215B"/>
    <w:rsid w:val="00F82630"/>
    <w:rsid w:val="00F826BB"/>
    <w:rsid w:val="00F82B3E"/>
    <w:rsid w:val="00F83302"/>
    <w:rsid w:val="00F8334C"/>
    <w:rsid w:val="00F83411"/>
    <w:rsid w:val="00F83559"/>
    <w:rsid w:val="00F83766"/>
    <w:rsid w:val="00F83EA3"/>
    <w:rsid w:val="00F84111"/>
    <w:rsid w:val="00F841B0"/>
    <w:rsid w:val="00F844C9"/>
    <w:rsid w:val="00F849C1"/>
    <w:rsid w:val="00F85355"/>
    <w:rsid w:val="00F85770"/>
    <w:rsid w:val="00F860CE"/>
    <w:rsid w:val="00F86240"/>
    <w:rsid w:val="00F86260"/>
    <w:rsid w:val="00F865F4"/>
    <w:rsid w:val="00F86732"/>
    <w:rsid w:val="00F867C1"/>
    <w:rsid w:val="00F872B1"/>
    <w:rsid w:val="00F872B7"/>
    <w:rsid w:val="00F87B28"/>
    <w:rsid w:val="00F90621"/>
    <w:rsid w:val="00F90760"/>
    <w:rsid w:val="00F911DE"/>
    <w:rsid w:val="00F913C5"/>
    <w:rsid w:val="00F9144A"/>
    <w:rsid w:val="00F916E9"/>
    <w:rsid w:val="00F918CE"/>
    <w:rsid w:val="00F920CB"/>
    <w:rsid w:val="00F92273"/>
    <w:rsid w:val="00F926CD"/>
    <w:rsid w:val="00F92754"/>
    <w:rsid w:val="00F92E8F"/>
    <w:rsid w:val="00F930A4"/>
    <w:rsid w:val="00F93113"/>
    <w:rsid w:val="00F93A11"/>
    <w:rsid w:val="00F93B1A"/>
    <w:rsid w:val="00F93B77"/>
    <w:rsid w:val="00F94106"/>
    <w:rsid w:val="00F94A85"/>
    <w:rsid w:val="00F94FBB"/>
    <w:rsid w:val="00F950F2"/>
    <w:rsid w:val="00F954B3"/>
    <w:rsid w:val="00F9598B"/>
    <w:rsid w:val="00F95B49"/>
    <w:rsid w:val="00F95BEB"/>
    <w:rsid w:val="00F95C0F"/>
    <w:rsid w:val="00F962A7"/>
    <w:rsid w:val="00F96417"/>
    <w:rsid w:val="00F96696"/>
    <w:rsid w:val="00F96773"/>
    <w:rsid w:val="00F96B23"/>
    <w:rsid w:val="00F96B42"/>
    <w:rsid w:val="00F96B6C"/>
    <w:rsid w:val="00F96D72"/>
    <w:rsid w:val="00F9740F"/>
    <w:rsid w:val="00FA0033"/>
    <w:rsid w:val="00FA0040"/>
    <w:rsid w:val="00FA02F2"/>
    <w:rsid w:val="00FA02F9"/>
    <w:rsid w:val="00FA0403"/>
    <w:rsid w:val="00FA0700"/>
    <w:rsid w:val="00FA0C32"/>
    <w:rsid w:val="00FA14E7"/>
    <w:rsid w:val="00FA1CC2"/>
    <w:rsid w:val="00FA227E"/>
    <w:rsid w:val="00FA27C1"/>
    <w:rsid w:val="00FA2F8A"/>
    <w:rsid w:val="00FA2FA5"/>
    <w:rsid w:val="00FA318F"/>
    <w:rsid w:val="00FA378D"/>
    <w:rsid w:val="00FA387C"/>
    <w:rsid w:val="00FA3E71"/>
    <w:rsid w:val="00FA42A1"/>
    <w:rsid w:val="00FA42F5"/>
    <w:rsid w:val="00FA4620"/>
    <w:rsid w:val="00FA46B7"/>
    <w:rsid w:val="00FA4DAE"/>
    <w:rsid w:val="00FA5351"/>
    <w:rsid w:val="00FA5444"/>
    <w:rsid w:val="00FA5733"/>
    <w:rsid w:val="00FA5A70"/>
    <w:rsid w:val="00FA5CF1"/>
    <w:rsid w:val="00FA6095"/>
    <w:rsid w:val="00FA61A9"/>
    <w:rsid w:val="00FA63F3"/>
    <w:rsid w:val="00FA7555"/>
    <w:rsid w:val="00FA767D"/>
    <w:rsid w:val="00FB02D6"/>
    <w:rsid w:val="00FB0F77"/>
    <w:rsid w:val="00FB108B"/>
    <w:rsid w:val="00FB18AE"/>
    <w:rsid w:val="00FB1FC0"/>
    <w:rsid w:val="00FB223C"/>
    <w:rsid w:val="00FB23D3"/>
    <w:rsid w:val="00FB24E5"/>
    <w:rsid w:val="00FB299F"/>
    <w:rsid w:val="00FB2A08"/>
    <w:rsid w:val="00FB2B8E"/>
    <w:rsid w:val="00FB2BDC"/>
    <w:rsid w:val="00FB37BC"/>
    <w:rsid w:val="00FB39CA"/>
    <w:rsid w:val="00FB3E01"/>
    <w:rsid w:val="00FB3F76"/>
    <w:rsid w:val="00FB432D"/>
    <w:rsid w:val="00FB4441"/>
    <w:rsid w:val="00FB4D1B"/>
    <w:rsid w:val="00FB54AF"/>
    <w:rsid w:val="00FB553D"/>
    <w:rsid w:val="00FB596F"/>
    <w:rsid w:val="00FB5C35"/>
    <w:rsid w:val="00FB639D"/>
    <w:rsid w:val="00FB645D"/>
    <w:rsid w:val="00FB6723"/>
    <w:rsid w:val="00FB673B"/>
    <w:rsid w:val="00FB6774"/>
    <w:rsid w:val="00FB679B"/>
    <w:rsid w:val="00FB6E93"/>
    <w:rsid w:val="00FB725C"/>
    <w:rsid w:val="00FB7411"/>
    <w:rsid w:val="00FB742A"/>
    <w:rsid w:val="00FB75EE"/>
    <w:rsid w:val="00FB7CDA"/>
    <w:rsid w:val="00FC01E9"/>
    <w:rsid w:val="00FC0A29"/>
    <w:rsid w:val="00FC0CBD"/>
    <w:rsid w:val="00FC162E"/>
    <w:rsid w:val="00FC1B8C"/>
    <w:rsid w:val="00FC1C2C"/>
    <w:rsid w:val="00FC1D21"/>
    <w:rsid w:val="00FC211D"/>
    <w:rsid w:val="00FC26AC"/>
    <w:rsid w:val="00FC3364"/>
    <w:rsid w:val="00FC3595"/>
    <w:rsid w:val="00FC3F6C"/>
    <w:rsid w:val="00FC3F7F"/>
    <w:rsid w:val="00FC411F"/>
    <w:rsid w:val="00FC44D6"/>
    <w:rsid w:val="00FC44E3"/>
    <w:rsid w:val="00FC5043"/>
    <w:rsid w:val="00FC518E"/>
    <w:rsid w:val="00FC53D6"/>
    <w:rsid w:val="00FC55EB"/>
    <w:rsid w:val="00FC58C9"/>
    <w:rsid w:val="00FC5DF3"/>
    <w:rsid w:val="00FC61D2"/>
    <w:rsid w:val="00FC6414"/>
    <w:rsid w:val="00FC6712"/>
    <w:rsid w:val="00FC6DCB"/>
    <w:rsid w:val="00FC6F1B"/>
    <w:rsid w:val="00FC7208"/>
    <w:rsid w:val="00FC79EB"/>
    <w:rsid w:val="00FD0253"/>
    <w:rsid w:val="00FD03D7"/>
    <w:rsid w:val="00FD0A12"/>
    <w:rsid w:val="00FD1BF3"/>
    <w:rsid w:val="00FD2023"/>
    <w:rsid w:val="00FD29B9"/>
    <w:rsid w:val="00FD2FF1"/>
    <w:rsid w:val="00FD33B4"/>
    <w:rsid w:val="00FD3BE4"/>
    <w:rsid w:val="00FD4176"/>
    <w:rsid w:val="00FD417A"/>
    <w:rsid w:val="00FD4184"/>
    <w:rsid w:val="00FD41A0"/>
    <w:rsid w:val="00FD429F"/>
    <w:rsid w:val="00FD452B"/>
    <w:rsid w:val="00FD4CB8"/>
    <w:rsid w:val="00FD4F74"/>
    <w:rsid w:val="00FD553F"/>
    <w:rsid w:val="00FD5591"/>
    <w:rsid w:val="00FD5AF5"/>
    <w:rsid w:val="00FD5F0D"/>
    <w:rsid w:val="00FD67E6"/>
    <w:rsid w:val="00FD6E3E"/>
    <w:rsid w:val="00FD700B"/>
    <w:rsid w:val="00FD72FD"/>
    <w:rsid w:val="00FD7D57"/>
    <w:rsid w:val="00FD7EFD"/>
    <w:rsid w:val="00FD7F30"/>
    <w:rsid w:val="00FE01D2"/>
    <w:rsid w:val="00FE0881"/>
    <w:rsid w:val="00FE0AF0"/>
    <w:rsid w:val="00FE0D92"/>
    <w:rsid w:val="00FE11F3"/>
    <w:rsid w:val="00FE1675"/>
    <w:rsid w:val="00FE198E"/>
    <w:rsid w:val="00FE1BC8"/>
    <w:rsid w:val="00FE1C45"/>
    <w:rsid w:val="00FE1F75"/>
    <w:rsid w:val="00FE2439"/>
    <w:rsid w:val="00FE24BD"/>
    <w:rsid w:val="00FE2AF3"/>
    <w:rsid w:val="00FE3206"/>
    <w:rsid w:val="00FE3406"/>
    <w:rsid w:val="00FE35B0"/>
    <w:rsid w:val="00FE391A"/>
    <w:rsid w:val="00FE39EE"/>
    <w:rsid w:val="00FE4328"/>
    <w:rsid w:val="00FE46C2"/>
    <w:rsid w:val="00FE4A1E"/>
    <w:rsid w:val="00FE4C6E"/>
    <w:rsid w:val="00FE55A3"/>
    <w:rsid w:val="00FE6220"/>
    <w:rsid w:val="00FE630D"/>
    <w:rsid w:val="00FE67F3"/>
    <w:rsid w:val="00FE6A5C"/>
    <w:rsid w:val="00FE6D16"/>
    <w:rsid w:val="00FE706B"/>
    <w:rsid w:val="00FE7085"/>
    <w:rsid w:val="00FE709D"/>
    <w:rsid w:val="00FE7356"/>
    <w:rsid w:val="00FE7DC5"/>
    <w:rsid w:val="00FE7E8D"/>
    <w:rsid w:val="00FF03DD"/>
    <w:rsid w:val="00FF10A2"/>
    <w:rsid w:val="00FF1149"/>
    <w:rsid w:val="00FF13E4"/>
    <w:rsid w:val="00FF2301"/>
    <w:rsid w:val="00FF2818"/>
    <w:rsid w:val="00FF2B3B"/>
    <w:rsid w:val="00FF2F3F"/>
    <w:rsid w:val="00FF37BF"/>
    <w:rsid w:val="00FF396B"/>
    <w:rsid w:val="00FF42DF"/>
    <w:rsid w:val="00FF4535"/>
    <w:rsid w:val="00FF45BC"/>
    <w:rsid w:val="00FF4C0A"/>
    <w:rsid w:val="00FF4D94"/>
    <w:rsid w:val="00FF6020"/>
    <w:rsid w:val="00FF60E4"/>
    <w:rsid w:val="00FF63CA"/>
    <w:rsid w:val="00FF647B"/>
    <w:rsid w:val="00FF6BA3"/>
    <w:rsid w:val="00FF6FAF"/>
    <w:rsid w:val="00FF7168"/>
    <w:rsid w:val="00FF7747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151EC5"/>
  <w15:docId w15:val="{948F9065-27EB-4FEB-96B0-3BC7FEF3B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ED5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170E42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1"/>
    <w:qFormat/>
    <w:rsid w:val="00170E42"/>
    <w:pPr>
      <w:numPr>
        <w:ilvl w:val="1"/>
        <w:numId w:val="1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1"/>
    <w:qFormat/>
    <w:rsid w:val="00170E42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170E42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170E42"/>
    <w:pPr>
      <w:outlineLvl w:val="4"/>
    </w:pPr>
  </w:style>
  <w:style w:type="paragraph" w:styleId="Heading6">
    <w:name w:val="heading 6"/>
    <w:basedOn w:val="Normal"/>
    <w:next w:val="Normal"/>
    <w:qFormat/>
    <w:rsid w:val="00170E42"/>
    <w:pPr>
      <w:outlineLvl w:val="5"/>
    </w:pPr>
  </w:style>
  <w:style w:type="paragraph" w:styleId="Heading7">
    <w:name w:val="heading 7"/>
    <w:basedOn w:val="Normal"/>
    <w:next w:val="Normal"/>
    <w:qFormat/>
    <w:rsid w:val="00170E42"/>
    <w:pPr>
      <w:outlineLvl w:val="6"/>
    </w:pPr>
  </w:style>
  <w:style w:type="paragraph" w:styleId="Heading8">
    <w:name w:val="heading 8"/>
    <w:basedOn w:val="Normal"/>
    <w:next w:val="Normal"/>
    <w:qFormat/>
    <w:rsid w:val="00170E42"/>
    <w:pPr>
      <w:outlineLvl w:val="7"/>
    </w:pPr>
  </w:style>
  <w:style w:type="paragraph" w:styleId="Heading9">
    <w:name w:val="heading 9"/>
    <w:basedOn w:val="Normal"/>
    <w:next w:val="Normal"/>
    <w:qFormat/>
    <w:rsid w:val="00170E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qFormat/>
    <w:rsid w:val="00170E42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"/>
    <w:link w:val="BodyText"/>
    <w:rsid w:val="00170E42"/>
    <w:rPr>
      <w:sz w:val="22"/>
      <w:lang w:val="en-AU" w:eastAsia="en-US" w:bidi="ar-SA"/>
    </w:rPr>
  </w:style>
  <w:style w:type="character" w:customStyle="1" w:styleId="Heading3Char1">
    <w:name w:val="Heading 3 Char1"/>
    <w:link w:val="Heading3"/>
    <w:rsid w:val="00170E42"/>
    <w:rPr>
      <w:i/>
      <w:sz w:val="22"/>
      <w:lang w:val="en-AU" w:eastAsia="en-US" w:bidi="ar-SA"/>
    </w:rPr>
  </w:style>
  <w:style w:type="character" w:customStyle="1" w:styleId="Heading2Char1">
    <w:name w:val="Heading 2 Char1"/>
    <w:link w:val="Heading2"/>
    <w:rsid w:val="00170E42"/>
    <w:rPr>
      <w:b/>
      <w:i/>
      <w:sz w:val="24"/>
      <w:lang w:val="en-GB" w:bidi="ar-SA"/>
    </w:rPr>
  </w:style>
  <w:style w:type="character" w:customStyle="1" w:styleId="Heading1Char1">
    <w:name w:val="Heading 1 Char1"/>
    <w:link w:val="Heading1"/>
    <w:rsid w:val="00170E42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rsid w:val="00170E42"/>
    <w:pPr>
      <w:ind w:left="340"/>
    </w:pPr>
  </w:style>
  <w:style w:type="paragraph" w:styleId="Footer">
    <w:name w:val="footer"/>
    <w:basedOn w:val="Normal"/>
    <w:link w:val="FooterChar"/>
    <w:uiPriority w:val="99"/>
    <w:rsid w:val="00170E42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170E42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170E42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link w:val="FootnoteTextChar"/>
    <w:semiHidden/>
    <w:rsid w:val="00170E42"/>
    <w:rPr>
      <w:sz w:val="18"/>
    </w:rPr>
  </w:style>
  <w:style w:type="paragraph" w:customStyle="1" w:styleId="Graphic">
    <w:name w:val="Graphic"/>
    <w:basedOn w:val="Signature"/>
    <w:rsid w:val="00170E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170E42"/>
    <w:pPr>
      <w:spacing w:line="240" w:lineRule="auto"/>
    </w:pPr>
  </w:style>
  <w:style w:type="paragraph" w:styleId="ListBullet2">
    <w:name w:val="List Bullet 2"/>
    <w:basedOn w:val="ListBullet"/>
    <w:rsid w:val="00170E42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170E42"/>
    <w:rPr>
      <w:bCs/>
      <w:i/>
      <w:sz w:val="14"/>
    </w:rPr>
  </w:style>
  <w:style w:type="paragraph" w:styleId="BodyText3">
    <w:name w:val="Body Text 3"/>
    <w:basedOn w:val="Normal"/>
    <w:link w:val="BodyText3Char"/>
    <w:rsid w:val="00170E42"/>
    <w:pPr>
      <w:ind w:left="142" w:hanging="142"/>
    </w:pPr>
    <w:rPr>
      <w:sz w:val="18"/>
      <w:szCs w:val="16"/>
    </w:rPr>
  </w:style>
  <w:style w:type="character" w:styleId="PageNumber">
    <w:name w:val="page number"/>
    <w:rsid w:val="00170E42"/>
    <w:rPr>
      <w:sz w:val="22"/>
    </w:rPr>
  </w:style>
  <w:style w:type="paragraph" w:styleId="ListBullet3">
    <w:name w:val="List Bullet 3"/>
    <w:basedOn w:val="ListBullet"/>
    <w:autoRedefine/>
    <w:rsid w:val="00170E42"/>
    <w:pPr>
      <w:tabs>
        <w:tab w:val="clear" w:pos="340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70E42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70E4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70E42"/>
    <w:pPr>
      <w:spacing w:after="0"/>
    </w:pPr>
  </w:style>
  <w:style w:type="paragraph" w:customStyle="1" w:styleId="acctdividends">
    <w:name w:val="acct dividends"/>
    <w:aliases w:val="ad"/>
    <w:basedOn w:val="Normal"/>
    <w:rsid w:val="00170E4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Left:  -0.05&quot;,Right:  -0.05&quot;,Lin...,..."/>
    <w:basedOn w:val="Normal"/>
    <w:rsid w:val="00170E4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170E42"/>
    <w:pPr>
      <w:spacing w:after="0"/>
    </w:pPr>
  </w:style>
  <w:style w:type="paragraph" w:customStyle="1" w:styleId="acctindent">
    <w:name w:val="acct indent"/>
    <w:aliases w:val="ai"/>
    <w:basedOn w:val="BodyText"/>
    <w:rsid w:val="00170E42"/>
    <w:pPr>
      <w:ind w:left="284"/>
    </w:pPr>
  </w:style>
  <w:style w:type="paragraph" w:customStyle="1" w:styleId="acctmainheading">
    <w:name w:val="acct main heading"/>
    <w:aliases w:val="am"/>
    <w:basedOn w:val="Normal"/>
    <w:rsid w:val="00170E4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170E4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170E42"/>
    <w:pPr>
      <w:jc w:val="center"/>
    </w:pPr>
  </w:style>
  <w:style w:type="paragraph" w:customStyle="1" w:styleId="acctreadnote">
    <w:name w:val="acct read note"/>
    <w:aliases w:val="ar"/>
    <w:basedOn w:val="BodyText"/>
    <w:rsid w:val="00170E4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70E4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70E42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70E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70E4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170E4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70E42"/>
    <w:pPr>
      <w:keepLines/>
      <w:spacing w:line="240" w:lineRule="atLeast"/>
      <w:ind w:left="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70E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70E42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70E4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70E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70E4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170E4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170E4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170E4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170E4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70E42"/>
    <w:pPr>
      <w:spacing w:after="0"/>
    </w:pPr>
  </w:style>
  <w:style w:type="paragraph" w:customStyle="1" w:styleId="List1a">
    <w:name w:val="List 1a"/>
    <w:aliases w:val="1a"/>
    <w:basedOn w:val="Normal"/>
    <w:rsid w:val="00170E4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170E42"/>
    <w:pPr>
      <w:spacing w:after="260"/>
      <w:ind w:left="1134" w:hanging="567"/>
    </w:pPr>
  </w:style>
  <w:style w:type="paragraph" w:styleId="MacroText">
    <w:name w:val="macro"/>
    <w:semiHidden/>
    <w:rsid w:val="00170E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70E42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170E4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70E42"/>
    <w:pPr>
      <w:ind w:left="1418" w:hanging="1418"/>
    </w:pPr>
  </w:style>
  <w:style w:type="paragraph" w:styleId="TOC4">
    <w:name w:val="toc 4"/>
    <w:basedOn w:val="TOC3"/>
    <w:autoRedefine/>
    <w:semiHidden/>
    <w:rsid w:val="00170E42"/>
  </w:style>
  <w:style w:type="paragraph" w:customStyle="1" w:styleId="zcompanyname">
    <w:name w:val="zcompany name"/>
    <w:aliases w:val="cn"/>
    <w:basedOn w:val="Normal"/>
    <w:rsid w:val="00170E42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170E42"/>
  </w:style>
  <w:style w:type="paragraph" w:customStyle="1" w:styleId="zreportaddinfo">
    <w:name w:val="zreport addinfo"/>
    <w:basedOn w:val="Normal"/>
    <w:rsid w:val="00170E4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170E4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170E4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170E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70E42"/>
    <w:pPr>
      <w:spacing w:after="130"/>
    </w:pPr>
  </w:style>
  <w:style w:type="paragraph" w:customStyle="1" w:styleId="ind">
    <w:name w:val="*ind"/>
    <w:basedOn w:val="BodyText"/>
    <w:rsid w:val="00170E4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70E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70E4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170E42"/>
    <w:rPr>
      <w:b/>
      <w:bCs/>
    </w:rPr>
  </w:style>
  <w:style w:type="paragraph" w:customStyle="1" w:styleId="nineptbodytext">
    <w:name w:val="nine pt body text"/>
    <w:aliases w:val="9bt"/>
    <w:basedOn w:val="nineptnormal"/>
    <w:rsid w:val="00170E42"/>
    <w:pPr>
      <w:spacing w:after="220"/>
    </w:pPr>
  </w:style>
  <w:style w:type="paragraph" w:customStyle="1" w:styleId="nineptnormal">
    <w:name w:val="nine pt normal"/>
    <w:aliases w:val="9n"/>
    <w:basedOn w:val="Normal"/>
    <w:rsid w:val="00170E4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170E42"/>
    <w:pPr>
      <w:jc w:val="center"/>
    </w:pPr>
  </w:style>
  <w:style w:type="paragraph" w:customStyle="1" w:styleId="heading">
    <w:name w:val="heading"/>
    <w:aliases w:val="h"/>
    <w:basedOn w:val="BodyText"/>
    <w:rsid w:val="00170E42"/>
    <w:rPr>
      <w:b/>
    </w:rPr>
  </w:style>
  <w:style w:type="paragraph" w:customStyle="1" w:styleId="headingcentred">
    <w:name w:val="heading centred"/>
    <w:aliases w:val="hc"/>
    <w:basedOn w:val="heading"/>
    <w:rsid w:val="00170E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70E42"/>
  </w:style>
  <w:style w:type="paragraph" w:customStyle="1" w:styleId="nineptheadingcentredbold">
    <w:name w:val="nine pt heading centred bold"/>
    <w:aliases w:val="9hcb"/>
    <w:basedOn w:val="Normal"/>
    <w:rsid w:val="00170E4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70E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70E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70E42"/>
    <w:rPr>
      <w:b/>
    </w:rPr>
  </w:style>
  <w:style w:type="paragraph" w:customStyle="1" w:styleId="nineptcolumntab1">
    <w:name w:val="nine pt column tab1"/>
    <w:aliases w:val="a91"/>
    <w:basedOn w:val="nineptnormal"/>
    <w:rsid w:val="00170E4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70E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70E42"/>
    <w:pPr>
      <w:jc w:val="center"/>
    </w:pPr>
  </w:style>
  <w:style w:type="paragraph" w:customStyle="1" w:styleId="Normalheading">
    <w:name w:val="Normal heading"/>
    <w:aliases w:val="nh"/>
    <w:basedOn w:val="Normal"/>
    <w:rsid w:val="00170E4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170E4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70E4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170E4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170E4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170E4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70E4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70E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70E4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70E4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70E42"/>
    <w:pPr>
      <w:spacing w:after="20"/>
    </w:pPr>
  </w:style>
  <w:style w:type="paragraph" w:customStyle="1" w:styleId="keeptogether">
    <w:name w:val="keep together"/>
    <w:aliases w:val="kt"/>
    <w:basedOn w:val="BodyText"/>
    <w:rsid w:val="00170E4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70E4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170E42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170E4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70E42"/>
    <w:pPr>
      <w:spacing w:before="130" w:after="130"/>
    </w:pPr>
  </w:style>
  <w:style w:type="paragraph" w:customStyle="1" w:styleId="BodyTextitalic">
    <w:name w:val="Body Text italic"/>
    <w:basedOn w:val="BodyText"/>
    <w:rsid w:val="00170E4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70E4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70E4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170E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70E4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170E42"/>
    <w:pPr>
      <w:tabs>
        <w:tab w:val="num" w:pos="567"/>
      </w:tabs>
      <w:spacing w:after="20"/>
      <w:ind w:left="567" w:hanging="567"/>
    </w:pPr>
  </w:style>
  <w:style w:type="paragraph" w:customStyle="1" w:styleId="nineptbodytextbullet">
    <w:name w:val="nine pt body text bullet"/>
    <w:aliases w:val="9btb"/>
    <w:basedOn w:val="nineptbodytext"/>
    <w:rsid w:val="00170E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70E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70E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70E4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170E4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70E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70E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70E42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170E4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170E4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170E42"/>
    <w:rPr>
      <w:i/>
      <w:iCs/>
    </w:rPr>
  </w:style>
  <w:style w:type="paragraph" w:customStyle="1" w:styleId="accttwofigures0">
    <w:name w:val="acct two figures %"/>
    <w:aliases w:val="a2%"/>
    <w:basedOn w:val="Normal"/>
    <w:rsid w:val="00170E4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170E4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170E4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70E4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70E4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170E4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70E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70E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70E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70E42"/>
    <w:pPr>
      <w:spacing w:after="0"/>
    </w:pPr>
  </w:style>
  <w:style w:type="paragraph" w:customStyle="1" w:styleId="smallreturn">
    <w:name w:val="small return"/>
    <w:aliases w:val="sr"/>
    <w:basedOn w:val="Normal"/>
    <w:rsid w:val="00170E4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170E42"/>
    <w:pPr>
      <w:spacing w:after="0"/>
    </w:pPr>
  </w:style>
  <w:style w:type="paragraph" w:customStyle="1" w:styleId="headingbolditalic">
    <w:name w:val="heading bold italic"/>
    <w:aliases w:val="hbi"/>
    <w:basedOn w:val="heading"/>
    <w:rsid w:val="00170E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70E4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170E4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170E4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170E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70E42"/>
    <w:pPr>
      <w:spacing w:after="0"/>
    </w:pPr>
  </w:style>
  <w:style w:type="paragraph" w:customStyle="1" w:styleId="blockbullet">
    <w:name w:val="block bullet"/>
    <w:aliases w:val="bb"/>
    <w:basedOn w:val="block"/>
    <w:rsid w:val="00170E4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70E4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170E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70E42"/>
    <w:pPr>
      <w:spacing w:after="0"/>
    </w:pPr>
  </w:style>
  <w:style w:type="paragraph" w:customStyle="1" w:styleId="eightptnormal">
    <w:name w:val="eight pt normal"/>
    <w:aliases w:val="8n"/>
    <w:basedOn w:val="Normal"/>
    <w:rsid w:val="00170E4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170E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70E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70E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70E42"/>
    <w:rPr>
      <w:b/>
      <w:bCs/>
    </w:rPr>
  </w:style>
  <w:style w:type="paragraph" w:customStyle="1" w:styleId="eightptbodytext">
    <w:name w:val="eight pt body text"/>
    <w:aliases w:val="8bt"/>
    <w:basedOn w:val="eightptnormal"/>
    <w:rsid w:val="00170E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70E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70E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70E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70E42"/>
    <w:pPr>
      <w:spacing w:after="0"/>
    </w:pPr>
  </w:style>
  <w:style w:type="paragraph" w:customStyle="1" w:styleId="eightptblock">
    <w:name w:val="eight pt block"/>
    <w:aliases w:val="8b"/>
    <w:basedOn w:val="Normal"/>
    <w:rsid w:val="00170E4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170E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70E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70E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70E4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170E4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170E42"/>
    <w:pPr>
      <w:spacing w:after="0"/>
    </w:pPr>
  </w:style>
  <w:style w:type="paragraph" w:customStyle="1" w:styleId="blockindent">
    <w:name w:val="block indent"/>
    <w:aliases w:val="bi"/>
    <w:basedOn w:val="block"/>
    <w:rsid w:val="00170E4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70E42"/>
    <w:pPr>
      <w:jc w:val="center"/>
    </w:pPr>
  </w:style>
  <w:style w:type="paragraph" w:customStyle="1" w:styleId="nineptcol">
    <w:name w:val="nine pt %col"/>
    <w:aliases w:val="9%"/>
    <w:basedOn w:val="nineptnormal"/>
    <w:rsid w:val="00170E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70E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70E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70E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170E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70E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70E4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170E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70E4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70E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70E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70E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70E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70E4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70E4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70E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70E4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170E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70E42"/>
    <w:pPr>
      <w:spacing w:after="80"/>
    </w:pPr>
  </w:style>
  <w:style w:type="paragraph" w:customStyle="1" w:styleId="nineptratecol">
    <w:name w:val="nine pt rate col"/>
    <w:aliases w:val="a9r"/>
    <w:basedOn w:val="nineptnormal"/>
    <w:rsid w:val="00170E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70E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70E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70E4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70E4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70E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70E4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170E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70E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70E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70E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70E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70E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70E42"/>
    <w:pPr>
      <w:ind w:left="907" w:hanging="340"/>
    </w:pPr>
  </w:style>
  <w:style w:type="paragraph" w:customStyle="1" w:styleId="List3i">
    <w:name w:val="List 3i"/>
    <w:aliases w:val="3i"/>
    <w:basedOn w:val="List2i"/>
    <w:rsid w:val="00170E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70E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70E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70E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70E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70E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70E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70E42"/>
    <w:pPr>
      <w:spacing w:after="80"/>
    </w:pPr>
  </w:style>
  <w:style w:type="paragraph" w:customStyle="1" w:styleId="blockbullet2">
    <w:name w:val="block bullet 2"/>
    <w:aliases w:val="bb2"/>
    <w:basedOn w:val="BodyText"/>
    <w:rsid w:val="00170E4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70E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70E4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170E42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170E42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27842"/>
    <w:pPr>
      <w:spacing w:after="0" w:line="240" w:lineRule="atLeast"/>
      <w:ind w:left="540" w:right="33"/>
      <w:jc w:val="both"/>
    </w:pPr>
    <w:rPr>
      <w:bCs/>
      <w:i/>
      <w:iCs/>
      <w:szCs w:val="22"/>
      <w:lang w:eastAsia="en-GB" w:bidi="th-TH"/>
    </w:rPr>
  </w:style>
  <w:style w:type="character" w:customStyle="1" w:styleId="AccPolicysubheadChar">
    <w:name w:val="Acc Policy sub head Char"/>
    <w:link w:val="AccPolicysubhead"/>
    <w:rsid w:val="00927842"/>
    <w:rPr>
      <w:bCs/>
      <w:i/>
      <w:iCs/>
      <w:sz w:val="22"/>
      <w:szCs w:val="22"/>
      <w:lang w:val="en-AU" w:eastAsia="en-GB"/>
    </w:rPr>
  </w:style>
  <w:style w:type="paragraph" w:customStyle="1" w:styleId="BodyTextbullet">
    <w:name w:val="Body Text bullet"/>
    <w:basedOn w:val="BodyText"/>
    <w:next w:val="BodyText"/>
    <w:autoRedefine/>
    <w:rsid w:val="00170E42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170E42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24A4F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024A4F"/>
    <w:rPr>
      <w:bCs/>
      <w:sz w:val="22"/>
      <w:szCs w:val="22"/>
      <w:lang w:val="en-AU" w:eastAsia="en-GB"/>
    </w:rPr>
  </w:style>
  <w:style w:type="paragraph" w:styleId="BodyText2">
    <w:name w:val="Body Text 2"/>
    <w:basedOn w:val="Normal"/>
    <w:link w:val="BodyText2Char"/>
    <w:rsid w:val="00170E42"/>
    <w:pPr>
      <w:spacing w:after="120" w:line="480" w:lineRule="auto"/>
    </w:pPr>
  </w:style>
  <w:style w:type="paragraph" w:customStyle="1" w:styleId="CoverTitle">
    <w:name w:val="Cover Title"/>
    <w:basedOn w:val="Normal"/>
    <w:rsid w:val="00170E4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170E4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170E4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170E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70E4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70E42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170E42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170E42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905B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A925AB"/>
    <w:pPr>
      <w:spacing w:after="160" w:line="240" w:lineRule="exact"/>
    </w:pPr>
    <w:rPr>
      <w:rFonts w:ascii="Verdana" w:hAnsi="Verdana" w:cs="Times New Roman"/>
      <w:sz w:val="20"/>
      <w:lang w:val="en-US"/>
    </w:rPr>
  </w:style>
  <w:style w:type="paragraph" w:styleId="CommentText">
    <w:name w:val="annotation text"/>
    <w:basedOn w:val="Normal"/>
    <w:link w:val="CommentTextChar"/>
    <w:rsid w:val="00620A99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20A99"/>
    <w:pPr>
      <w:spacing w:line="240" w:lineRule="auto"/>
    </w:pPr>
    <w:rPr>
      <w:rFonts w:ascii="CordiaUPC" w:hAnsi="CordiaUPC"/>
      <w:b/>
      <w:bCs/>
      <w:szCs w:val="20"/>
      <w:lang w:eastAsia="zh-CN" w:bidi="th-TH"/>
    </w:rPr>
  </w:style>
  <w:style w:type="paragraph" w:styleId="HTMLPreformatted">
    <w:name w:val="HTML Preformatted"/>
    <w:basedOn w:val="Normal"/>
    <w:link w:val="HTMLPreformattedChar"/>
    <w:uiPriority w:val="99"/>
    <w:rsid w:val="00BC59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lang w:bidi="th-TH"/>
    </w:rPr>
  </w:style>
  <w:style w:type="character" w:customStyle="1" w:styleId="HTMLPreformattedChar">
    <w:name w:val="HTML Preformatted Char"/>
    <w:link w:val="HTMLPreformatted"/>
    <w:uiPriority w:val="99"/>
    <w:rsid w:val="00BC594E"/>
    <w:rPr>
      <w:rFonts w:ascii="Tahoma" w:hAnsi="Tahoma" w:cs="Tahoma"/>
    </w:rPr>
  </w:style>
  <w:style w:type="paragraph" w:styleId="BodyTextIndent2">
    <w:name w:val="Body Text Indent 2"/>
    <w:basedOn w:val="Normal"/>
    <w:link w:val="BodyTextIndent2Char"/>
    <w:rsid w:val="0082420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24208"/>
    <w:rPr>
      <w:sz w:val="22"/>
      <w:lang w:val="en-GB" w:bidi="ar-SA"/>
    </w:rPr>
  </w:style>
  <w:style w:type="paragraph" w:customStyle="1" w:styleId="StandaardOpinion">
    <w:name w:val="StandaardOpinion"/>
    <w:basedOn w:val="Normal"/>
    <w:rsid w:val="00AE25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styleId="NormalWeb">
    <w:name w:val="Normal (Web)"/>
    <w:basedOn w:val="Normal"/>
    <w:uiPriority w:val="99"/>
    <w:rsid w:val="00B20C61"/>
    <w:pPr>
      <w:spacing w:before="100" w:beforeAutospacing="1" w:after="100" w:afterAutospacing="1" w:line="240" w:lineRule="auto"/>
    </w:pPr>
    <w:rPr>
      <w:rFonts w:ascii="Thonburi" w:hAnsi="Thonburi" w:cs="Tahoma"/>
      <w:sz w:val="20"/>
      <w:lang w:val="en-US" w:bidi="th-TH"/>
    </w:rPr>
  </w:style>
  <w:style w:type="paragraph" w:customStyle="1" w:styleId="CharChar">
    <w:name w:val="อักขระ อักขระ อักขระ Char Char อักขระ"/>
    <w:basedOn w:val="Normal"/>
    <w:rsid w:val="007E6868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Heading3Char">
    <w:name w:val="Heading 3 Char"/>
    <w:rsid w:val="00533589"/>
    <w:rPr>
      <w:i/>
      <w:sz w:val="22"/>
      <w:lang w:val="en-AU" w:eastAsia="en-US" w:bidi="ar-SA"/>
    </w:rPr>
  </w:style>
  <w:style w:type="character" w:customStyle="1" w:styleId="Heading2Char">
    <w:name w:val="Heading 2 Char"/>
    <w:rsid w:val="00533589"/>
    <w:rPr>
      <w:b/>
      <w:i/>
      <w:sz w:val="24"/>
      <w:lang w:val="en-GB" w:eastAsia="en-US" w:bidi="ar-SA"/>
    </w:rPr>
  </w:style>
  <w:style w:type="character" w:customStyle="1" w:styleId="Heading1Char">
    <w:name w:val="Heading 1 Char"/>
    <w:rsid w:val="00533589"/>
    <w:rPr>
      <w:b/>
      <w:i/>
      <w:sz w:val="24"/>
      <w:lang w:val="en-GB" w:eastAsia="en-US" w:bidi="ar-SA"/>
    </w:rPr>
  </w:style>
  <w:style w:type="paragraph" w:customStyle="1" w:styleId="Default">
    <w:name w:val="Default"/>
    <w:rsid w:val="00533589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styleId="Emphasis">
    <w:name w:val="Emphasis"/>
    <w:qFormat/>
    <w:rsid w:val="00533589"/>
    <w:rPr>
      <w:i/>
      <w:iCs/>
    </w:rPr>
  </w:style>
  <w:style w:type="character" w:customStyle="1" w:styleId="KPMG">
    <w:name w:val="KPMG"/>
    <w:semiHidden/>
    <w:rsid w:val="007455E8"/>
    <w:rPr>
      <w:rFonts w:ascii="Arial" w:hAnsi="Arial" w:cs="Arial"/>
      <w:color w:val="auto"/>
      <w:sz w:val="20"/>
      <w:szCs w:val="20"/>
    </w:rPr>
  </w:style>
  <w:style w:type="paragraph" w:styleId="ListNumber4">
    <w:name w:val="List Number 4"/>
    <w:basedOn w:val="Normal"/>
    <w:rsid w:val="001271C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 w:bidi="th-TH"/>
    </w:rPr>
  </w:style>
  <w:style w:type="character" w:styleId="Hyperlink">
    <w:name w:val="Hyperlink"/>
    <w:uiPriority w:val="99"/>
    <w:unhideWhenUsed/>
    <w:rsid w:val="006E3F19"/>
    <w:rPr>
      <w:color w:val="0000FF"/>
      <w:u w:val="single"/>
    </w:rPr>
  </w:style>
  <w:style w:type="paragraph" w:customStyle="1" w:styleId="AccountingPolicy">
    <w:name w:val="Accounting Policy"/>
    <w:basedOn w:val="Normal"/>
    <w:link w:val="AccountingPolicyChar1"/>
    <w:rsid w:val="009F17A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AccountingPolicyIndent">
    <w:name w:val="Accounting Policy Indent"/>
    <w:basedOn w:val="Normal"/>
    <w:rsid w:val="009F17A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9F17A6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">
    <w:name w:val="Footer Char"/>
    <w:link w:val="Footer"/>
    <w:uiPriority w:val="99"/>
    <w:rsid w:val="00D12417"/>
    <w:rPr>
      <w:sz w:val="18"/>
      <w:lang w:val="en-GB" w:bidi="ar-SA"/>
    </w:rPr>
  </w:style>
  <w:style w:type="paragraph" w:customStyle="1" w:styleId="RNormal">
    <w:name w:val="RNormal"/>
    <w:basedOn w:val="Normal"/>
    <w:rsid w:val="005B0F05"/>
    <w:pPr>
      <w:spacing w:line="240" w:lineRule="auto"/>
      <w:jc w:val="both"/>
    </w:pPr>
    <w:rPr>
      <w:rFonts w:cs="Times New Roman"/>
      <w:szCs w:val="24"/>
      <w:lang w:val="en-US"/>
    </w:rPr>
  </w:style>
  <w:style w:type="character" w:customStyle="1" w:styleId="CommentSubjectChar">
    <w:name w:val="Comment Subject Char"/>
    <w:link w:val="CommentSubject"/>
    <w:uiPriority w:val="99"/>
    <w:semiHidden/>
    <w:locked/>
    <w:rsid w:val="00E400DC"/>
    <w:rPr>
      <w:rFonts w:ascii="CordiaUPC" w:hAnsi="CordiaUPC" w:cs="CordiaUPC"/>
      <w:b/>
      <w:bCs/>
      <w:lang w:eastAsia="zh-CN"/>
    </w:rPr>
  </w:style>
  <w:style w:type="character" w:customStyle="1" w:styleId="apple-converted-space">
    <w:name w:val="apple-converted-space"/>
    <w:basedOn w:val="DefaultParagraphFont"/>
    <w:rsid w:val="00173F88"/>
  </w:style>
  <w:style w:type="paragraph" w:styleId="ListParagraph">
    <w:name w:val="List Paragraph"/>
    <w:basedOn w:val="Normal"/>
    <w:link w:val="ListParagraphChar"/>
    <w:uiPriority w:val="34"/>
    <w:qFormat/>
    <w:rsid w:val="00F86732"/>
    <w:pPr>
      <w:ind w:left="720"/>
      <w:contextualSpacing/>
    </w:pPr>
    <w:rPr>
      <w:rFonts w:cs="Times New Roman"/>
    </w:rPr>
  </w:style>
  <w:style w:type="character" w:customStyle="1" w:styleId="hps">
    <w:name w:val="hps"/>
    <w:basedOn w:val="DefaultParagraphFont"/>
    <w:rsid w:val="00DF1F73"/>
  </w:style>
  <w:style w:type="character" w:customStyle="1" w:styleId="shorttext">
    <w:name w:val="short_text"/>
    <w:basedOn w:val="DefaultParagraphFont"/>
    <w:rsid w:val="00DF1F73"/>
  </w:style>
  <w:style w:type="paragraph" w:customStyle="1" w:styleId="a">
    <w:name w:val="¢éÍ¤ÇÒÁ"/>
    <w:basedOn w:val="Normal"/>
    <w:rsid w:val="00B33D8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Style16">
    <w:name w:val="Style16"/>
    <w:basedOn w:val="acctfourfigures"/>
    <w:qFormat/>
    <w:rsid w:val="00366626"/>
    <w:pPr>
      <w:tabs>
        <w:tab w:val="clear" w:pos="765"/>
        <w:tab w:val="decimal" w:pos="869"/>
      </w:tabs>
      <w:spacing w:line="240" w:lineRule="atLeast"/>
      <w:ind w:right="11"/>
    </w:pPr>
    <w:rPr>
      <w:b/>
      <w:bCs/>
      <w:szCs w:val="22"/>
      <w:lang w:bidi="th-TH"/>
    </w:rPr>
  </w:style>
  <w:style w:type="paragraph" w:styleId="Index3">
    <w:name w:val="index 3"/>
    <w:basedOn w:val="Normal"/>
    <w:next w:val="Normal"/>
    <w:autoRedefine/>
    <w:semiHidden/>
    <w:rsid w:val="003F74D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ngsana New" w:hAnsi="Angsana New"/>
      <w:sz w:val="30"/>
      <w:szCs w:val="30"/>
      <w:lang w:val="en-US" w:bidi="th-TH"/>
    </w:rPr>
  </w:style>
  <w:style w:type="table" w:customStyle="1" w:styleId="TableGridLight1">
    <w:name w:val="Table Grid Light1"/>
    <w:basedOn w:val="TableNormal"/>
    <w:uiPriority w:val="40"/>
    <w:rsid w:val="00C414F9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rsid w:val="00544A1E"/>
    <w:rPr>
      <w:sz w:val="16"/>
      <w:szCs w:val="16"/>
    </w:rPr>
  </w:style>
  <w:style w:type="character" w:customStyle="1" w:styleId="CommentTextChar">
    <w:name w:val="Comment Text Char"/>
    <w:link w:val="CommentText"/>
    <w:rsid w:val="00544A1E"/>
    <w:rPr>
      <w:szCs w:val="23"/>
      <w:lang w:val="en-GB" w:bidi="ar-SA"/>
    </w:rPr>
  </w:style>
  <w:style w:type="paragraph" w:styleId="PlainText">
    <w:name w:val="Plain Text"/>
    <w:basedOn w:val="Normal"/>
    <w:link w:val="PlainTextChar"/>
    <w:uiPriority w:val="99"/>
    <w:unhideWhenUsed/>
    <w:rsid w:val="00A04752"/>
    <w:pPr>
      <w:spacing w:line="240" w:lineRule="auto"/>
    </w:pPr>
    <w:rPr>
      <w:rFonts w:ascii="Calibri" w:eastAsia="Calibri" w:hAnsi="Calibri"/>
      <w:szCs w:val="26"/>
      <w:lang w:val="en-US" w:bidi="th-TH"/>
    </w:rPr>
  </w:style>
  <w:style w:type="character" w:customStyle="1" w:styleId="PlainTextChar">
    <w:name w:val="Plain Text Char"/>
    <w:link w:val="PlainText"/>
    <w:uiPriority w:val="99"/>
    <w:rsid w:val="00A04752"/>
    <w:rPr>
      <w:rFonts w:ascii="Calibri" w:eastAsia="Calibri" w:hAnsi="Calibri"/>
      <w:sz w:val="22"/>
      <w:szCs w:val="26"/>
    </w:rPr>
  </w:style>
  <w:style w:type="character" w:customStyle="1" w:styleId="FootnoteTextChar">
    <w:name w:val="Footnote Text Char"/>
    <w:aliases w:val="ft Char"/>
    <w:link w:val="FootnoteText"/>
    <w:semiHidden/>
    <w:rsid w:val="00CB2C88"/>
    <w:rPr>
      <w:sz w:val="18"/>
      <w:lang w:val="en-GB" w:bidi="ar-SA"/>
    </w:rPr>
  </w:style>
  <w:style w:type="character" w:customStyle="1" w:styleId="BodyText2Char">
    <w:name w:val="Body Text 2 Char"/>
    <w:link w:val="BodyText2"/>
    <w:rsid w:val="00AA64DA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9523C8"/>
    <w:rPr>
      <w:rFonts w:cs="Times New Roman"/>
      <w:sz w:val="22"/>
      <w:lang w:val="en-GB" w:bidi="ar-SA"/>
    </w:rPr>
  </w:style>
  <w:style w:type="character" w:customStyle="1" w:styleId="BodyText3Char">
    <w:name w:val="Body Text 3 Char"/>
    <w:link w:val="BodyText3"/>
    <w:rsid w:val="00FB2A08"/>
    <w:rPr>
      <w:sz w:val="18"/>
      <w:szCs w:val="16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54398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5439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3">
    <w:name w:val="Pa43"/>
    <w:basedOn w:val="Default"/>
    <w:next w:val="Default"/>
    <w:uiPriority w:val="99"/>
    <w:rsid w:val="00BB2900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y2iqfc">
    <w:name w:val="y2iqfc"/>
    <w:basedOn w:val="DefaultParagraphFont"/>
    <w:rsid w:val="00243ACD"/>
  </w:style>
  <w:style w:type="paragraph" w:customStyle="1" w:styleId="3">
    <w:name w:val="?????3????"/>
    <w:basedOn w:val="Normal"/>
    <w:uiPriority w:val="99"/>
    <w:rsid w:val="00C84D08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character" w:customStyle="1" w:styleId="blockChar">
    <w:name w:val="block Char"/>
    <w:aliases w:val="b Char"/>
    <w:link w:val="block"/>
    <w:locked/>
    <w:rsid w:val="00CE1B96"/>
    <w:rPr>
      <w:sz w:val="22"/>
      <w:lang w:val="en-AU" w:bidi="ar-SA"/>
    </w:rPr>
  </w:style>
  <w:style w:type="paragraph" w:styleId="NormalIndent">
    <w:name w:val="Normal Indent"/>
    <w:basedOn w:val="Normal"/>
    <w:rsid w:val="00E30E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5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23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41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4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78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103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0951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486277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8807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8581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1294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54127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142921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92765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9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24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2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3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141">
      <w:bodyDiv w:val="1"/>
      <w:marLeft w:val="0"/>
      <w:marRight w:val="0"/>
      <w:marTop w:val="50"/>
      <w:marBottom w:val="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9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8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424572">
                      <w:marLeft w:val="2897"/>
                      <w:marRight w:val="4253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3E1F9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38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351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66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0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4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4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95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1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2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2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48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9D76965DCDB94F9B35B774652D8CC7" ma:contentTypeVersion="9" ma:contentTypeDescription="Create a new document." ma:contentTypeScope="" ma:versionID="2b3d013f2587f6a64bb3fbb47a8a5d90">
  <xsd:schema xmlns:xsd="http://www.w3.org/2001/XMLSchema" xmlns:xs="http://www.w3.org/2001/XMLSchema" xmlns:p="http://schemas.microsoft.com/office/2006/metadata/properties" xmlns:ns3="9b17f94d-772d-4bd6-bc6f-c9a1d4913f6a" xmlns:ns4="68667d45-8121-4c98-a935-db2cd66c95bd" targetNamespace="http://schemas.microsoft.com/office/2006/metadata/properties" ma:root="true" ma:fieldsID="8b57448bacd3521e60b7f7461c87d0ec" ns3:_="" ns4:_="">
    <xsd:import namespace="9b17f94d-772d-4bd6-bc6f-c9a1d4913f6a"/>
    <xsd:import namespace="68667d45-8121-4c98-a935-db2cd66c95b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7f94d-772d-4bd6-bc6f-c9a1d4913f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67d45-8121-4c98-a935-db2cd66c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502AA4-3B3B-4802-A5D7-2576F8ADCC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59A343-8224-46EC-8CB7-3F9EC5DAEC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90B3BB-0A85-40F2-B9A3-CACF548E50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17f94d-772d-4bd6-bc6f-c9a1d4913f6a"/>
    <ds:schemaRef ds:uri="68667d45-8121-4c98-a935-db2cd66c95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2C0FAD-0956-4800-881C-7185BBCD01E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53</TotalTime>
  <Pages>10</Pages>
  <Words>2085</Words>
  <Characters>11885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IFS Template Revised 23 May (2)</vt:lpstr>
    </vt:vector>
  </TitlesOfParts>
  <Company>KPMG</Company>
  <LinksUpToDate>false</LinksUpToDate>
  <CharactersWithSpaces>13943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IFS Template Revised 23 May (2)</dc:title>
  <dc:subject/>
  <dc:creator>Penpicha, Piasupong</dc:creator>
  <cp:keywords/>
  <dc:description/>
  <cp:lastModifiedBy>Nuttaphat, Uthaiphat</cp:lastModifiedBy>
  <cp:revision>7</cp:revision>
  <cp:lastPrinted>2023-05-03T17:16:00Z</cp:lastPrinted>
  <dcterms:created xsi:type="dcterms:W3CDTF">2024-05-04T10:05:00Z</dcterms:created>
  <dcterms:modified xsi:type="dcterms:W3CDTF">2024-05-07T08:02:00Z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Version0">
    <vt:lpwstr>English</vt:lpwstr>
  </property>
  <property fmtid="{D5CDD505-2E9C-101B-9397-08002B2CF9AE}" pid="5" name="Categories0">
    <vt:lpwstr>Interim Financial Statements Template</vt:lpwstr>
  </property>
  <property fmtid="{D5CDD505-2E9C-101B-9397-08002B2CF9AE}" pid="6" name="ContentTypeId">
    <vt:lpwstr>0x010100419D76965DCDB94F9B35B774652D8CC7</vt:lpwstr>
  </property>
</Properties>
</file>