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A11392" w:rsidRDefault="00C44317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7A5FD317" w:rsidR="00C44317" w:rsidRPr="00A11392" w:rsidRDefault="0088705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A11392" w:rsidRDefault="00730C3B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A11392" w:rsidRDefault="00EB7BDF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388F5943" w:rsidR="00EB7BDF" w:rsidRPr="00A11392" w:rsidRDefault="00DC3D71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EB7BDF" w:rsidRPr="00A11392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EB7BDF" w:rsidRPr="00A11392" w:rsidRDefault="00730C3B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EB7BDF" w:rsidRPr="00A11392" w:rsidRDefault="00EB7BDF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4CA3B39A" w:rsidR="00EB7BDF" w:rsidRPr="00A11392" w:rsidRDefault="00887051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E96513" w:rsidRPr="00A11392" w14:paraId="4510BF6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E96513" w:rsidRPr="00A11392" w:rsidRDefault="00730C3B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E96513" w:rsidRPr="00A11392" w:rsidRDefault="00E96513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57334EC0" w:rsidR="00E96513" w:rsidRPr="00A11392" w:rsidRDefault="00887051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A55B28" w:rsidRPr="00A11392" w:rsidRDefault="00B2075C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280B6" w14:textId="77777777" w:rsidR="00A55B28" w:rsidRPr="00A11392" w:rsidRDefault="00A55B28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53E3BABD" w:rsidR="00A55B28" w:rsidRPr="00A11392" w:rsidRDefault="00887051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A55B28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563C7393" w:rsidR="00A55B28" w:rsidRPr="00A11392" w:rsidRDefault="00A55B28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8E027" w14:textId="77777777" w:rsidR="00A55B28" w:rsidRPr="00A11392" w:rsidRDefault="00A55B28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A38CC6B" w:rsidR="00A55B28" w:rsidRPr="00A11392" w:rsidRDefault="00887051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177D5F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70E608AB" w:rsidR="00177D5F" w:rsidRPr="00A11392" w:rsidRDefault="00177D5F" w:rsidP="00177D5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177D5F" w:rsidRPr="00A11392" w:rsidRDefault="00177D5F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468C94E4" w:rsidR="00177D5F" w:rsidRPr="00A11392" w:rsidRDefault="00177D5F" w:rsidP="00A55B2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240B39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240B39" w:rsidRPr="00A11392" w:rsidRDefault="00240B39" w:rsidP="00240B3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240B39" w:rsidRPr="00A11392" w:rsidRDefault="00240B39" w:rsidP="00240B3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240B39" w:rsidRPr="00A11392" w:rsidRDefault="00240B39" w:rsidP="00240B3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752C2F2B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A11392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A11392">
        <w:rPr>
          <w:rFonts w:ascii="Angsana New" w:hAnsi="Angsana New"/>
          <w:color w:val="000000"/>
          <w:sz w:val="30"/>
          <w:szCs w:val="30"/>
        </w:rPr>
        <w:t xml:space="preserve"> 1</w:t>
      </w:r>
      <w:r w:rsidR="00857D5C" w:rsidRPr="00A11392">
        <w:rPr>
          <w:rFonts w:ascii="Angsana New" w:hAnsi="Angsana New"/>
          <w:color w:val="000000"/>
          <w:sz w:val="30"/>
          <w:szCs w:val="30"/>
        </w:rPr>
        <w:t>0</w:t>
      </w:r>
      <w:r w:rsidR="004B7E9B" w:rsidRPr="00A11392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4B7E9B" w:rsidRPr="00A11392">
        <w:rPr>
          <w:rFonts w:ascii="Angsana New" w:hAnsi="Angsana New"/>
          <w:color w:val="000000"/>
          <w:sz w:val="30"/>
          <w:szCs w:val="30"/>
        </w:rPr>
        <w:t>256</w:t>
      </w:r>
      <w:r w:rsidR="00857D5C" w:rsidRPr="00A11392">
        <w:rPr>
          <w:rFonts w:ascii="Angsana New" w:hAnsi="Angsana New"/>
          <w:color w:val="000000"/>
          <w:sz w:val="30"/>
          <w:szCs w:val="30"/>
        </w:rPr>
        <w:t>7</w:t>
      </w:r>
    </w:p>
    <w:p w14:paraId="03D483F5" w14:textId="1A19AC11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A11392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A11392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A11392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A1139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0F28FE" w:rsidRPr="00A11392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A11392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013E7D3C" w:rsidR="00710967" w:rsidRPr="00A11392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A11392">
        <w:rPr>
          <w:rFonts w:ascii="Angsana New" w:hAnsi="Angsana New"/>
          <w:color w:val="000000"/>
          <w:sz w:val="30"/>
          <w:szCs w:val="30"/>
        </w:rPr>
        <w:t>3</w:t>
      </w:r>
      <w:r w:rsidR="00241512" w:rsidRPr="00A11392">
        <w:rPr>
          <w:rFonts w:ascii="Angsana New" w:hAnsi="Angsana New"/>
          <w:color w:val="000000"/>
          <w:sz w:val="30"/>
          <w:szCs w:val="30"/>
        </w:rPr>
        <w:t xml:space="preserve">1 </w:t>
      </w:r>
      <w:r w:rsidR="00241512" w:rsidRPr="00A1139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color w:val="000000"/>
          <w:sz w:val="30"/>
          <w:szCs w:val="30"/>
        </w:rPr>
        <w:t>256</w:t>
      </w:r>
      <w:r w:rsidR="004314DE" w:rsidRPr="00A11392">
        <w:rPr>
          <w:rFonts w:ascii="Angsana New" w:hAnsi="Angsana New"/>
          <w:color w:val="000000"/>
          <w:sz w:val="30"/>
          <w:szCs w:val="30"/>
        </w:rPr>
        <w:t>7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A11392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34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15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D52BDA" w:rsidRPr="00A11392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A11392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A11392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A11392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A11392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A11392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21833525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B602E">
        <w:rPr>
          <w:rFonts w:ascii="Angsana New" w:hAnsi="Angsana New"/>
          <w:color w:val="000000"/>
          <w:sz w:val="30"/>
          <w:szCs w:val="30"/>
        </w:rPr>
        <w:t xml:space="preserve"> 34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2566</w:t>
      </w:r>
    </w:p>
    <w:p w14:paraId="3A2358D0" w14:textId="7777777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91303D8" w14:textId="6B25312A" w:rsidR="009F5506" w:rsidRPr="00FD549E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>
        <w:rPr>
          <w:rFonts w:ascii="Angsana New" w:hAnsi="Angsana New"/>
          <w:color w:val="000000"/>
          <w:sz w:val="30"/>
          <w:szCs w:val="30"/>
        </w:rPr>
        <w:br/>
      </w:r>
      <w:r w:rsidRPr="008D31CF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2566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ยกเว้น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การนำ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นโ</w:t>
      </w:r>
      <w:r w:rsidR="00087FD4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บายเรื่อง การป้องกันความเสี่ยง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ตามมาตรฐานการบัญชี ฉบับที่</w:t>
      </w:r>
      <w:r w:rsidR="0093028D" w:rsidRPr="008D31CF">
        <w:rPr>
          <w:rFonts w:ascii="Angsana New" w:hAnsi="Angsana New"/>
          <w:color w:val="000000"/>
          <w:sz w:val="30"/>
          <w:szCs w:val="30"/>
        </w:rPr>
        <w:t xml:space="preserve"> 9 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เรื่อง เครื่องมือทางการเงิน</w:t>
      </w:r>
      <w:r w:rsidRPr="008D31CF">
        <w:rPr>
          <w:rFonts w:ascii="Angsana New" w:hAnsi="Angsana New"/>
          <w:color w:val="000000"/>
          <w:sz w:val="30"/>
          <w:szCs w:val="30"/>
          <w:cs/>
        </w:rPr>
        <w:t xml:space="preserve"> ซึ่งเป็นนโยบายบัญชีใหม่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มาถือปฏิบัติ</w:t>
      </w:r>
      <w:r w:rsidR="00946F34" w:rsidRPr="008D31CF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946F34" w:rsidRPr="008D31CF">
        <w:rPr>
          <w:rFonts w:ascii="Angsana New" w:hAnsi="Angsana New"/>
          <w:color w:val="000000"/>
          <w:sz w:val="30"/>
          <w:szCs w:val="30"/>
          <w:cs/>
        </w:rPr>
        <w:t>เสนอข้อมูลที่เกี่ยวข้องกับการตัดสินใจและเป็นประโยชน์ต่อผู้ใช้งบการเงิน</w:t>
      </w:r>
      <w:r w:rsidR="00D624C3">
        <w:rPr>
          <w:rFonts w:ascii="Angsana New" w:hAnsi="Angsana New" w:hint="cs"/>
          <w:color w:val="000000"/>
          <w:sz w:val="30"/>
          <w:szCs w:val="30"/>
          <w:cs/>
        </w:rPr>
        <w:t>มากขึ้น</w:t>
      </w:r>
    </w:p>
    <w:p w14:paraId="0BE2217A" w14:textId="77777777" w:rsidR="008D31CF" w:rsidRPr="0056126D" w:rsidRDefault="008D31CF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09532058" w14:textId="1656680B" w:rsidR="009F5506" w:rsidRPr="00A11392" w:rsidRDefault="009F5506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50C980C" w14:textId="77777777" w:rsidR="009F5506" w:rsidRPr="0056126D" w:rsidRDefault="009F5506" w:rsidP="008D31CF">
      <w:pPr>
        <w:tabs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31FA85" w14:textId="77777777" w:rsidR="009F5506" w:rsidRPr="00A11392" w:rsidRDefault="009F5506" w:rsidP="008D31CF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1B64AB51" w14:textId="77777777" w:rsidR="009F5506" w:rsidRPr="0056126D" w:rsidRDefault="009F5506" w:rsidP="008D31CF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0D0497" w14:textId="77777777" w:rsidR="009F5506" w:rsidRPr="00A11392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E75D73F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CF3CD1" w14:textId="77777777" w:rsidR="009F5506" w:rsidRPr="00A11392" w:rsidRDefault="009F5506" w:rsidP="007C59B1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7E5CF682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DEA421" w14:textId="08069FF3" w:rsidR="009F5506" w:rsidRPr="00A1139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934433">
        <w:rPr>
          <w:rFonts w:ascii="Angsana New" w:hAnsi="Angsana New"/>
          <w:color w:val="000000"/>
          <w:sz w:val="30"/>
          <w:szCs w:val="30"/>
        </w:rPr>
        <w:br/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การป้องกันความเสี่ยงกระแสเงินสด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34B5890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402EF0" w14:textId="15E54927" w:rsidR="009F5506" w:rsidRPr="00A1139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A11392">
        <w:rPr>
          <w:rFonts w:ascii="Angsana New" w:hAnsi="Angsana New"/>
          <w:color w:val="000000"/>
          <w:sz w:val="30"/>
          <w:szCs w:val="30"/>
        </w:rPr>
        <w:t>Spot element</w:t>
      </w:r>
      <w:r w:rsidR="00311C31">
        <w:rPr>
          <w:rFonts w:ascii="Angsana New" w:hAnsi="Angsana New"/>
          <w:color w:val="000000"/>
          <w:sz w:val="30"/>
          <w:szCs w:val="30"/>
        </w:rPr>
        <w:t xml:space="preserve"> </w:t>
      </w:r>
      <w:r w:rsidRPr="00A11392">
        <w:rPr>
          <w:rFonts w:ascii="Angsana New" w:hAnsi="Angsana New"/>
          <w:color w:val="000000"/>
          <w:sz w:val="30"/>
          <w:szCs w:val="30"/>
        </w:rPr>
        <w:t xml:space="preserve">)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ของสัญญาซื้อขาย</w:t>
      </w:r>
      <w:r w:rsidR="00CA4656">
        <w:rPr>
          <w:rFonts w:ascii="Angsana New" w:hAnsi="Angsana New"/>
          <w:color w:val="000000"/>
          <w:sz w:val="30"/>
          <w:szCs w:val="30"/>
        </w:rPr>
        <w:br/>
      </w:r>
      <w:r w:rsidRPr="00A11392">
        <w:rPr>
          <w:rFonts w:ascii="Angsana New" w:hAnsi="Angsana New"/>
          <w:color w:val="000000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การป้องกันความเสี่ยงกระแสเงินสดในส่วนของเจ้าของ</w:t>
      </w:r>
    </w:p>
    <w:p w14:paraId="15555713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DC0258" w14:textId="719FDE58" w:rsidR="001C7AD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</w:t>
      </w:r>
      <w:r w:rsidR="0093028D">
        <w:rPr>
          <w:rFonts w:ascii="Angsana New" w:hAnsi="Angsana New"/>
          <w:color w:val="000000"/>
          <w:sz w:val="30"/>
          <w:szCs w:val="30"/>
          <w:cs/>
        </w:rPr>
        <w:br/>
      </w:r>
      <w:r w:rsidRPr="00A11392">
        <w:rPr>
          <w:rFonts w:ascii="Angsana New" w:hAnsi="Angsana New"/>
          <w:color w:val="000000"/>
          <w:sz w:val="30"/>
          <w:szCs w:val="30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252D4F7" w14:textId="149178BE" w:rsidR="009F5506" w:rsidRPr="001C7AD2" w:rsidRDefault="001C7AD2" w:rsidP="001C7AD2">
      <w:pPr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EC0F041" w14:textId="4184161B" w:rsidR="009F5506" w:rsidRPr="00A1139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DD66F" w14:textId="77777777" w:rsidR="009F5506" w:rsidRPr="0056126D" w:rsidRDefault="009F5506" w:rsidP="009F5506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A39A00" w14:textId="562B1A3C" w:rsidR="00241512" w:rsidRPr="00A11392" w:rsidRDefault="009F5506" w:rsidP="009F55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="00667E0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การป้องกันความเสี่ยงกระแสเงินสด</w:t>
      </w:r>
      <w:r w:rsidR="00667E0D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ได้รับการจัดประเภทรายการใหม่ไปยังกำไรหรือขาดทุนทันที</w:t>
      </w:r>
    </w:p>
    <w:p w14:paraId="1932C235" w14:textId="77777777" w:rsidR="001B05C6" w:rsidRPr="0056126D" w:rsidRDefault="001B05C6" w:rsidP="00410680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C53207" w14:textId="5B303450" w:rsidR="00BA310A" w:rsidRPr="00A11392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A11392" w:rsidRDefault="00C94B58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p w14:paraId="33BEA9B8" w14:textId="55571267" w:rsidR="009808DB" w:rsidRPr="00A11392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BC4315" w:rsidRPr="00A11392">
        <w:rPr>
          <w:rFonts w:ascii="Angsana New" w:hAnsi="Angsana New"/>
          <w:color w:val="000000"/>
          <w:sz w:val="30"/>
          <w:szCs w:val="30"/>
          <w:cs/>
        </w:rPr>
        <w:t>สาม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A11392">
        <w:rPr>
          <w:rFonts w:ascii="Angsana New" w:hAnsi="Angsana New"/>
          <w:color w:val="000000"/>
          <w:sz w:val="30"/>
          <w:szCs w:val="30"/>
        </w:rPr>
        <w:t>3</w:t>
      </w:r>
      <w:r w:rsidR="00BC4315" w:rsidRPr="00A11392">
        <w:rPr>
          <w:rFonts w:ascii="Angsana New" w:hAnsi="Angsana New"/>
          <w:color w:val="000000"/>
          <w:sz w:val="30"/>
          <w:szCs w:val="30"/>
        </w:rPr>
        <w:t xml:space="preserve">1 </w:t>
      </w:r>
      <w:r w:rsidR="00BC4315" w:rsidRPr="00A1139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color w:val="000000"/>
          <w:sz w:val="30"/>
          <w:szCs w:val="30"/>
        </w:rPr>
        <w:t>256</w:t>
      </w:r>
      <w:r w:rsidR="004314DE" w:rsidRPr="00A11392">
        <w:rPr>
          <w:rFonts w:ascii="Angsana New" w:hAnsi="Angsana New"/>
          <w:color w:val="000000"/>
          <w:sz w:val="30"/>
          <w:szCs w:val="30"/>
        </w:rPr>
        <w:t>7</w:t>
      </w:r>
    </w:p>
    <w:p w14:paraId="5E04EF4D" w14:textId="77777777" w:rsidR="009808DB" w:rsidRPr="00A11392" w:rsidRDefault="009808DB" w:rsidP="00410680">
      <w:pPr>
        <w:spacing w:line="120" w:lineRule="atLeast"/>
        <w:rPr>
          <w:rFonts w:ascii="Angsana New" w:hAnsi="Angsana New"/>
          <w:color w:val="000000"/>
          <w:sz w:val="20"/>
          <w:szCs w:val="20"/>
          <w:cs/>
        </w:rPr>
      </w:pPr>
    </w:p>
    <w:p w14:paraId="39EDC393" w14:textId="50E100FE" w:rsidR="000A79CF" w:rsidRPr="00A11392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1139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A11392">
        <w:rPr>
          <w:rFonts w:ascii="Angsana New" w:hAnsi="Angsana New"/>
          <w:b/>
          <w:sz w:val="30"/>
          <w:szCs w:val="30"/>
          <w:cs/>
        </w:rPr>
        <w:t>งวด</w:t>
      </w:r>
      <w:r w:rsidRPr="00A11392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A11392" w:rsidRDefault="000A79CF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A11392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A11392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A11392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A11392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A11392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A11392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30F919F" w14:textId="77777777" w:rsidR="008D31CF" w:rsidRPr="00A11392" w:rsidRDefault="008D31CF" w:rsidP="0098739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A11392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A11392" w:rsidRDefault="00940242" w:rsidP="007134E8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A11392" w14:paraId="25259935" w14:textId="77777777" w:rsidTr="004E2DA0">
        <w:trPr>
          <w:gridAfter w:val="1"/>
          <w:wAfter w:w="6" w:type="pct"/>
        </w:trPr>
        <w:tc>
          <w:tcPr>
            <w:tcW w:w="3505" w:type="pct"/>
          </w:tcPr>
          <w:p w14:paraId="5D5800C9" w14:textId="2E83BC3B" w:rsidR="004E2DA0" w:rsidRPr="00A11392" w:rsidRDefault="004E2DA0" w:rsidP="004E2DA0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</w:tcPr>
          <w:p w14:paraId="142316E8" w14:textId="0869EEB0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1328DBC" w14:textId="7777777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62F678C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E2DA0" w:rsidRPr="00A11392" w14:paraId="733D13AA" w14:textId="77777777" w:rsidTr="006F6328">
        <w:trPr>
          <w:tblHeader/>
        </w:trPr>
        <w:tc>
          <w:tcPr>
            <w:tcW w:w="3505" w:type="pct"/>
          </w:tcPr>
          <w:p w14:paraId="2E735947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A11392" w:rsidRDefault="004E2DA0" w:rsidP="006F632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A11392" w14:paraId="7CC84F92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A11392" w14:paraId="0A448170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12C" w:rsidRPr="00A11392" w14:paraId="281DF1D5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1266D66" w14:textId="77777777" w:rsidR="0031212C" w:rsidRPr="00A11392" w:rsidRDefault="0031212C" w:rsidP="0031212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A3F8F03" w14:textId="3D5D7509" w:rsidR="0031212C" w:rsidRPr="00A11392" w:rsidRDefault="00705587" w:rsidP="0031212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9,730,960</w:t>
            </w:r>
          </w:p>
        </w:tc>
        <w:tc>
          <w:tcPr>
            <w:tcW w:w="145" w:type="pct"/>
          </w:tcPr>
          <w:p w14:paraId="335E3F55" w14:textId="77777777" w:rsidR="0031212C" w:rsidRPr="00A11392" w:rsidRDefault="0031212C" w:rsidP="0031212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03DFDF61" w:rsidR="0031212C" w:rsidRPr="00A11392" w:rsidRDefault="0031212C" w:rsidP="0031212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8,961,962 </w:t>
            </w:r>
          </w:p>
        </w:tc>
      </w:tr>
      <w:tr w:rsidR="0031212C" w:rsidRPr="00A11392" w14:paraId="724F4E2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31212C" w:rsidRPr="00A11392" w:rsidRDefault="0031212C" w:rsidP="0031212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4547614" w14:textId="2CB98846" w:rsidR="0031212C" w:rsidRPr="00A11392" w:rsidRDefault="00FC4670" w:rsidP="0031212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138,689</w:t>
            </w:r>
          </w:p>
        </w:tc>
        <w:tc>
          <w:tcPr>
            <w:tcW w:w="145" w:type="pct"/>
          </w:tcPr>
          <w:p w14:paraId="37428C8C" w14:textId="77777777" w:rsidR="0031212C" w:rsidRPr="00A11392" w:rsidRDefault="0031212C" w:rsidP="0031212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2FA96052" w:rsidR="0031212C" w:rsidRPr="00A11392" w:rsidRDefault="0031212C" w:rsidP="0031212C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131,518 </w:t>
            </w:r>
          </w:p>
        </w:tc>
      </w:tr>
      <w:tr w:rsidR="004E2DA0" w:rsidRPr="00A11392" w14:paraId="4EA2DB4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4E2DA0" w:rsidRPr="00A11392" w:rsidRDefault="004E2DA0" w:rsidP="00BB0D9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70FA4C0E" w:rsidR="004E2DA0" w:rsidRPr="00A11392" w:rsidRDefault="00155FCB" w:rsidP="006F632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9,869,649</w:t>
            </w:r>
          </w:p>
        </w:tc>
        <w:tc>
          <w:tcPr>
            <w:tcW w:w="145" w:type="pct"/>
          </w:tcPr>
          <w:p w14:paraId="310CDA2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459FF14F" w:rsidR="004E2DA0" w:rsidRPr="00A11392" w:rsidRDefault="0031212C" w:rsidP="006F632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9,093,480</w:t>
            </w:r>
          </w:p>
        </w:tc>
      </w:tr>
    </w:tbl>
    <w:p w14:paraId="30BE3675" w14:textId="6DC9B850" w:rsidR="00D8768E" w:rsidRPr="00A11392" w:rsidRDefault="00D8768E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A11392" w:rsidRDefault="00D8768E" w:rsidP="0084334E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476"/>
        <w:gridCol w:w="270"/>
        <w:gridCol w:w="1260"/>
      </w:tblGrid>
      <w:tr w:rsidR="008D79E1" w:rsidRPr="00A11392" w14:paraId="1970D74D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5AD2E1B5" w14:textId="5D5C9F19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9CF78" w14:textId="3C5AA1C3" w:rsidR="008D79E1" w:rsidRPr="00A11392" w:rsidRDefault="008C15AB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090BF4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A11392" w14:paraId="17B43725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61958CCA" w14:textId="77777777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41471718" w14:textId="23F9342D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4DDB45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2A5358F9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8768E" w:rsidRPr="00A11392" w14:paraId="2C095259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190064AA" w14:textId="77777777" w:rsidR="00D8768E" w:rsidRPr="00A11392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3F22905F" w14:textId="77777777" w:rsidR="00D8768E" w:rsidRPr="00A11392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1212C" w:rsidRPr="00A11392" w14:paraId="4E4DB9F5" w14:textId="77777777" w:rsidTr="00410680">
        <w:trPr>
          <w:trHeight w:val="20"/>
        </w:trPr>
        <w:tc>
          <w:tcPr>
            <w:tcW w:w="6354" w:type="dxa"/>
          </w:tcPr>
          <w:p w14:paraId="7CA8DEE5" w14:textId="7F6400A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A1139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476" w:type="dxa"/>
          </w:tcPr>
          <w:p w14:paraId="757BEABA" w14:textId="5A890BE4" w:rsidR="0031212C" w:rsidRPr="00A11392" w:rsidRDefault="004F7FBE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57,066,202</w:t>
            </w:r>
          </w:p>
        </w:tc>
        <w:tc>
          <w:tcPr>
            <w:tcW w:w="270" w:type="dxa"/>
          </w:tcPr>
          <w:p w14:paraId="2DE8E55F" w14:textId="77777777" w:rsidR="0031212C" w:rsidRPr="00A11392" w:rsidRDefault="0031212C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7048E93C" w:rsidR="0031212C" w:rsidRPr="00A11392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62,580,675</w:t>
            </w:r>
          </w:p>
        </w:tc>
      </w:tr>
      <w:tr w:rsidR="0031212C" w:rsidRPr="00A11392" w14:paraId="22BBF91D" w14:textId="77777777" w:rsidTr="00410680">
        <w:trPr>
          <w:trHeight w:val="20"/>
        </w:trPr>
        <w:tc>
          <w:tcPr>
            <w:tcW w:w="6354" w:type="dxa"/>
          </w:tcPr>
          <w:p w14:paraId="16E3C818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6" w:type="dxa"/>
          </w:tcPr>
          <w:p w14:paraId="3B7FFD43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12C" w:rsidRPr="00A11392" w14:paraId="46D82568" w14:textId="77777777" w:rsidTr="00410680">
        <w:trPr>
          <w:trHeight w:val="20"/>
        </w:trPr>
        <w:tc>
          <w:tcPr>
            <w:tcW w:w="6354" w:type="dxa"/>
          </w:tcPr>
          <w:p w14:paraId="2050952B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4E775EF9" w14:textId="38289A75" w:rsidR="0031212C" w:rsidRPr="00A11392" w:rsidRDefault="004F7FBE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3,600,242</w:t>
            </w:r>
          </w:p>
        </w:tc>
        <w:tc>
          <w:tcPr>
            <w:tcW w:w="270" w:type="dxa"/>
          </w:tcPr>
          <w:p w14:paraId="548353D1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6FBB4035" w:rsidR="0031212C" w:rsidRPr="00A11392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26,897,821</w:t>
            </w:r>
          </w:p>
        </w:tc>
      </w:tr>
      <w:tr w:rsidR="0031212C" w:rsidRPr="00A11392" w14:paraId="467470D9" w14:textId="77777777" w:rsidTr="00410680">
        <w:trPr>
          <w:trHeight w:val="20"/>
        </w:trPr>
        <w:tc>
          <w:tcPr>
            <w:tcW w:w="6354" w:type="dxa"/>
          </w:tcPr>
          <w:p w14:paraId="58C4C3C4" w14:textId="3CE1AC7D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F972699" w14:textId="7D9B1D5F" w:rsidR="0031212C" w:rsidRPr="00A11392" w:rsidDel="008C15AB" w:rsidRDefault="004F7FBE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270" w:type="dxa"/>
          </w:tcPr>
          <w:p w14:paraId="34B080B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7C599" w14:textId="45C8C7FC" w:rsidR="0031212C" w:rsidRPr="00A11392" w:rsidDel="002F71D6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24,278</w:t>
            </w:r>
          </w:p>
        </w:tc>
      </w:tr>
      <w:tr w:rsidR="0031212C" w:rsidRPr="00A11392" w14:paraId="4C4178A4" w14:textId="77777777" w:rsidTr="00410680">
        <w:trPr>
          <w:trHeight w:val="20"/>
        </w:trPr>
        <w:tc>
          <w:tcPr>
            <w:tcW w:w="6354" w:type="dxa"/>
          </w:tcPr>
          <w:p w14:paraId="46171EFB" w14:textId="614CE7C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00C5084" w14:textId="42ACEE4E" w:rsidR="0031212C" w:rsidRPr="00A11392" w:rsidDel="008C15AB" w:rsidRDefault="004F7FBE" w:rsidP="00022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797672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1F0D9" w14:textId="2FBFC6F8" w:rsidR="0031212C" w:rsidRPr="00A11392" w:rsidRDefault="0073147B" w:rsidP="000C2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13</w:t>
            </w:r>
            <w:r w:rsidRPr="00A11392">
              <w:rPr>
                <w:rFonts w:ascii="Angsana New" w:hAnsi="Angsana New"/>
                <w:sz w:val="30"/>
                <w:szCs w:val="30"/>
              </w:rPr>
              <w:t>,787</w:t>
            </w:r>
          </w:p>
        </w:tc>
      </w:tr>
      <w:tr w:rsidR="0031212C" w:rsidRPr="00A11392" w14:paraId="700FC24B" w14:textId="77777777" w:rsidTr="00410680">
        <w:trPr>
          <w:trHeight w:val="20"/>
        </w:trPr>
        <w:tc>
          <w:tcPr>
            <w:tcW w:w="6354" w:type="dxa"/>
          </w:tcPr>
          <w:p w14:paraId="3D1B357D" w14:textId="074F1712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7DFC743" w14:textId="6B40DD8D" w:rsidR="0031212C" w:rsidRPr="00A11392" w:rsidRDefault="004F7FBE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60,667,681</w:t>
            </w:r>
          </w:p>
        </w:tc>
        <w:tc>
          <w:tcPr>
            <w:tcW w:w="270" w:type="dxa"/>
          </w:tcPr>
          <w:p w14:paraId="3EEC40CA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7FF07269" w:rsidR="0031212C" w:rsidRPr="00A11392" w:rsidRDefault="0073147B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89,516,561</w:t>
            </w:r>
          </w:p>
        </w:tc>
      </w:tr>
      <w:tr w:rsidR="0031212C" w:rsidRPr="00A11392" w14:paraId="44EDAAAE" w14:textId="77777777" w:rsidTr="00410680">
        <w:trPr>
          <w:trHeight w:val="20"/>
        </w:trPr>
        <w:tc>
          <w:tcPr>
            <w:tcW w:w="6354" w:type="dxa"/>
          </w:tcPr>
          <w:p w14:paraId="6D1FE69D" w14:textId="7FEFE5C3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BDEFB16" w14:textId="466235DB" w:rsidR="0031212C" w:rsidRPr="000229C7" w:rsidRDefault="004F7FBE" w:rsidP="00022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40B8FB62" w:rsidR="0031212C" w:rsidRPr="00A11392" w:rsidRDefault="0031212C" w:rsidP="0002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212C" w:rsidRPr="00A11392" w14:paraId="18D4ECDE" w14:textId="77777777" w:rsidTr="00410680">
        <w:trPr>
          <w:trHeight w:val="20"/>
        </w:trPr>
        <w:tc>
          <w:tcPr>
            <w:tcW w:w="6354" w:type="dxa"/>
          </w:tcPr>
          <w:p w14:paraId="6CB99F2A" w14:textId="477A38DB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1390BCDD" w:rsidR="0031212C" w:rsidRPr="00A11392" w:rsidRDefault="004F7FBE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60,667,681</w:t>
            </w:r>
          </w:p>
        </w:tc>
        <w:tc>
          <w:tcPr>
            <w:tcW w:w="270" w:type="dxa"/>
          </w:tcPr>
          <w:p w14:paraId="533EE669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462A3225" w:rsidR="0031212C" w:rsidRPr="00A11392" w:rsidRDefault="0073147B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89,516,561</w:t>
            </w:r>
          </w:p>
        </w:tc>
      </w:tr>
    </w:tbl>
    <w:p w14:paraId="11EF9BFF" w14:textId="19CE5DE8" w:rsidR="0056126D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E65762C" w14:textId="1261DD78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56126D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1403E7D" w14:textId="5BD299C5" w:rsidR="0099609D" w:rsidRPr="002A6CB5" w:rsidRDefault="008A236D" w:rsidP="008A236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/ตัดจำหน่าย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สาม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มีนาคม </w:t>
      </w:r>
      <w:r w:rsidRPr="002A6CB5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31212C" w:rsidRPr="002A6CB5">
        <w:rPr>
          <w:rFonts w:ascii="Angsana New" w:hAnsi="Angsana New"/>
          <w:color w:val="000000"/>
          <w:spacing w:val="4"/>
          <w:sz w:val="30"/>
          <w:szCs w:val="30"/>
        </w:rPr>
        <w:t>7</w:t>
      </w:r>
      <w:r w:rsidRPr="002A6CB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 w:rsidRPr="002A6CB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  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56126D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A11392" w14:paraId="588F67D4" w14:textId="77777777" w:rsidTr="005544D0">
        <w:trPr>
          <w:trHeight w:val="406"/>
        </w:trPr>
        <w:tc>
          <w:tcPr>
            <w:tcW w:w="3077" w:type="pct"/>
          </w:tcPr>
          <w:p w14:paraId="0FDED552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132996E3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37422B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7422B" w:rsidRPr="00A11392">
              <w:rPr>
                <w:rFonts w:ascii="Angsana New" w:hAnsi="Angsana New"/>
                <w:color w:val="000000"/>
                <w:cs/>
              </w:rPr>
              <w:t xml:space="preserve">           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A11392" w14:paraId="61112D92" w14:textId="77777777" w:rsidTr="005544D0">
        <w:trPr>
          <w:trHeight w:val="406"/>
        </w:trPr>
        <w:tc>
          <w:tcPr>
            <w:tcW w:w="3077" w:type="pct"/>
          </w:tcPr>
          <w:p w14:paraId="108F2608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A11392" w:rsidRDefault="008A236D" w:rsidP="007134E8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A11392" w14:paraId="42E54323" w14:textId="77777777" w:rsidTr="005544D0">
        <w:trPr>
          <w:trHeight w:val="349"/>
        </w:trPr>
        <w:tc>
          <w:tcPr>
            <w:tcW w:w="3077" w:type="pct"/>
          </w:tcPr>
          <w:p w14:paraId="6B0E28B5" w14:textId="77777777" w:rsidR="008A236D" w:rsidRPr="00A11392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A11392" w14:paraId="43A5BE18" w14:textId="77777777" w:rsidTr="005544D0">
        <w:trPr>
          <w:trHeight w:val="417"/>
        </w:trPr>
        <w:tc>
          <w:tcPr>
            <w:tcW w:w="3077" w:type="pct"/>
          </w:tcPr>
          <w:p w14:paraId="65DCE995" w14:textId="253400DA" w:rsidR="005D20DB" w:rsidRPr="00A11392" w:rsidRDefault="005D20DB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674E2464" w:rsidR="005D20DB" w:rsidRPr="00A11392" w:rsidRDefault="00EA668D" w:rsidP="005D20DB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1,892,000</w:t>
            </w:r>
          </w:p>
        </w:tc>
        <w:tc>
          <w:tcPr>
            <w:tcW w:w="160" w:type="pct"/>
          </w:tcPr>
          <w:p w14:paraId="19530371" w14:textId="77777777" w:rsidR="005D20DB" w:rsidRPr="00A11392" w:rsidRDefault="005D20DB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04B9A1A5" w:rsidR="005D20DB" w:rsidRPr="00A11392" w:rsidRDefault="00C6088A" w:rsidP="004D46E0">
            <w:pPr>
              <w:tabs>
                <w:tab w:val="decimal" w:pos="1145"/>
              </w:tabs>
              <w:ind w:left="-129" w:right="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1110" w:rsidRPr="00A11392" w14:paraId="2BAF562F" w14:textId="77777777" w:rsidTr="005544D0">
        <w:trPr>
          <w:trHeight w:val="417"/>
        </w:trPr>
        <w:tc>
          <w:tcPr>
            <w:tcW w:w="3077" w:type="pct"/>
          </w:tcPr>
          <w:p w14:paraId="4F7A11DA" w14:textId="4D422A00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31314C67" w:rsidR="00691110" w:rsidRPr="00A11392" w:rsidRDefault="00EA668D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3,549,180</w:t>
            </w:r>
          </w:p>
        </w:tc>
        <w:tc>
          <w:tcPr>
            <w:tcW w:w="160" w:type="pct"/>
          </w:tcPr>
          <w:p w14:paraId="7212C56B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0235B096" w:rsidR="00691110" w:rsidRPr="00A11392" w:rsidRDefault="00C6088A" w:rsidP="004D46E0">
            <w:pPr>
              <w:tabs>
                <w:tab w:val="decimal" w:pos="1145"/>
              </w:tabs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1110" w:rsidRPr="00A11392" w14:paraId="6AFD523F" w14:textId="77777777" w:rsidTr="005544D0">
        <w:trPr>
          <w:trHeight w:val="428"/>
        </w:trPr>
        <w:tc>
          <w:tcPr>
            <w:tcW w:w="3077" w:type="pct"/>
          </w:tcPr>
          <w:p w14:paraId="4311F8ED" w14:textId="77777777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4BA0B1D6" w:rsidR="00691110" w:rsidRPr="00A11392" w:rsidRDefault="00EA668D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353,906,013</w:t>
            </w:r>
          </w:p>
        </w:tc>
        <w:tc>
          <w:tcPr>
            <w:tcW w:w="160" w:type="pct"/>
          </w:tcPr>
          <w:p w14:paraId="2108EFBD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62F897FC" w:rsidR="00691110" w:rsidRPr="00A11392" w:rsidRDefault="00EA668D" w:rsidP="00832F5F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1392">
              <w:rPr>
                <w:rFonts w:ascii="Angsana New" w:hAnsi="Angsana New"/>
                <w:sz w:val="30"/>
                <w:szCs w:val="30"/>
              </w:rPr>
              <w:t>9,508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6C0F8234" w14:textId="77777777" w:rsidTr="005544D0">
        <w:trPr>
          <w:trHeight w:val="417"/>
        </w:trPr>
        <w:tc>
          <w:tcPr>
            <w:tcW w:w="3077" w:type="pct"/>
          </w:tcPr>
          <w:p w14:paraId="13491853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0E53F553" w:rsidR="00C6088A" w:rsidRPr="00A11392" w:rsidRDefault="00EA668D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A11392">
              <w:rPr>
                <w:rFonts w:ascii="Angsana New" w:hAnsi="Angsana New"/>
                <w:sz w:val="30"/>
                <w:szCs w:val="30"/>
              </w:rPr>
              <w:t>,100</w:t>
            </w:r>
          </w:p>
        </w:tc>
        <w:tc>
          <w:tcPr>
            <w:tcW w:w="160" w:type="pct"/>
          </w:tcPr>
          <w:p w14:paraId="347FDF89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4F9CA723" w:rsidR="00C6088A" w:rsidRPr="00A11392" w:rsidRDefault="00EA668D" w:rsidP="000663FB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1392">
              <w:rPr>
                <w:rFonts w:ascii="Angsana New" w:hAnsi="Angsana New"/>
                <w:sz w:val="30"/>
                <w:szCs w:val="30"/>
              </w:rPr>
              <w:t>2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458DF5AB" w14:textId="77777777" w:rsidTr="005544D0">
        <w:trPr>
          <w:trHeight w:val="417"/>
        </w:trPr>
        <w:tc>
          <w:tcPr>
            <w:tcW w:w="3077" w:type="pct"/>
          </w:tcPr>
          <w:p w14:paraId="5FEDD8BB" w14:textId="07822B92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29C34BE0" w:rsidR="00C6088A" w:rsidRPr="00A11392" w:rsidRDefault="00EA668D" w:rsidP="004D46E0">
            <w:pPr>
              <w:tabs>
                <w:tab w:val="decimal" w:pos="1065"/>
              </w:tabs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203F6279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2B0809CE" w:rsidR="00C6088A" w:rsidRPr="00A11392" w:rsidRDefault="00EA668D" w:rsidP="005D325A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1392">
              <w:rPr>
                <w:rFonts w:ascii="Angsana New" w:hAnsi="Angsana New"/>
                <w:sz w:val="30"/>
                <w:szCs w:val="30"/>
              </w:rPr>
              <w:t>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21A2F0A1" w14:textId="77777777" w:rsidTr="005544D0">
        <w:trPr>
          <w:trHeight w:val="417"/>
        </w:trPr>
        <w:tc>
          <w:tcPr>
            <w:tcW w:w="3077" w:type="pct"/>
          </w:tcPr>
          <w:p w14:paraId="2A02F3DC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7F9340E8" w:rsidR="00C6088A" w:rsidRPr="00A11392" w:rsidRDefault="00EA668D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A11392">
              <w:rPr>
                <w:rFonts w:ascii="Angsana New" w:hAnsi="Angsana New"/>
                <w:sz w:val="30"/>
                <w:szCs w:val="30"/>
              </w:rPr>
              <w:t>,766,098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15679520" w:rsidR="00C6088A" w:rsidRPr="00A11392" w:rsidRDefault="00EA668D" w:rsidP="00C6088A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11392">
              <w:rPr>
                <w:rFonts w:ascii="Angsana New" w:hAnsi="Angsana New"/>
                <w:sz w:val="30"/>
                <w:szCs w:val="30"/>
              </w:rPr>
              <w:t>351,664,121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42FBBA25" w14:textId="77777777" w:rsidTr="005544D0">
        <w:trPr>
          <w:trHeight w:val="438"/>
        </w:trPr>
        <w:tc>
          <w:tcPr>
            <w:tcW w:w="3077" w:type="pct"/>
          </w:tcPr>
          <w:p w14:paraId="02F6071D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112072C0" w:rsidR="00C6088A" w:rsidRPr="00A11392" w:rsidRDefault="00EA668D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406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,236,391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C6088A" w:rsidRPr="00A11392" w:rsidRDefault="00C6088A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7AC58ADB" w:rsidR="00C6088A" w:rsidRPr="00A11392" w:rsidRDefault="00EA668D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351,673,632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6EAB79A" w14:textId="4EFAC4E8" w:rsidR="005B222A" w:rsidRDefault="005B222A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560DD10" w14:textId="77777777" w:rsidR="0056126D" w:rsidRPr="00A11392" w:rsidRDefault="0056126D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A11392" w:rsidRDefault="00730C3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56126D" w:rsidRDefault="00730C3B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A11392" w14:paraId="18DA098E" w14:textId="77777777" w:rsidTr="0056126D">
        <w:trPr>
          <w:tblHeader/>
        </w:trPr>
        <w:tc>
          <w:tcPr>
            <w:tcW w:w="5490" w:type="dxa"/>
          </w:tcPr>
          <w:p w14:paraId="36B6F96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409409" w14:textId="404616A6" w:rsidR="00730C3B" w:rsidRPr="00A11392" w:rsidRDefault="000D5FB0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57BE580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A11392" w14:paraId="28F5DA8C" w14:textId="77777777" w:rsidTr="0056126D">
        <w:trPr>
          <w:tblHeader/>
        </w:trPr>
        <w:tc>
          <w:tcPr>
            <w:tcW w:w="5490" w:type="dxa"/>
          </w:tcPr>
          <w:p w14:paraId="7FAD4F7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076CE095" w:rsidR="00730C3B" w:rsidRPr="00A11392" w:rsidRDefault="00730C3B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3485AE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76F072B1" w:rsidR="00730C3B" w:rsidRPr="00A11392" w:rsidRDefault="00730C3B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30C3B" w:rsidRPr="00A11392" w14:paraId="1B54662B" w14:textId="77777777" w:rsidTr="0056126D">
        <w:trPr>
          <w:tblHeader/>
        </w:trPr>
        <w:tc>
          <w:tcPr>
            <w:tcW w:w="5490" w:type="dxa"/>
          </w:tcPr>
          <w:p w14:paraId="7ACDE99F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A11392" w14:paraId="60A05377" w14:textId="77777777" w:rsidTr="00345DC1">
        <w:tc>
          <w:tcPr>
            <w:tcW w:w="5490" w:type="dxa"/>
          </w:tcPr>
          <w:p w14:paraId="0FE03473" w14:textId="77777777" w:rsidR="00730C3B" w:rsidRPr="00A11392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A11392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A11392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606" w:rsidRPr="00A11392" w14:paraId="2EE2B51C" w14:textId="77777777" w:rsidTr="00345DC1">
        <w:tc>
          <w:tcPr>
            <w:tcW w:w="5490" w:type="dxa"/>
          </w:tcPr>
          <w:p w14:paraId="01AED879" w14:textId="1BED1E5B" w:rsidR="00480606" w:rsidRPr="00A11392" w:rsidRDefault="008C7520" w:rsidP="00DE3912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8C7520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="00DE391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E3912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BB33E13" w14:textId="77777777" w:rsidR="00480606" w:rsidRPr="00A11392" w:rsidRDefault="00480606" w:rsidP="004806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1C829ECF" w:rsidR="00480606" w:rsidRPr="00A11392" w:rsidRDefault="00FB2C20" w:rsidP="000C28C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,986,595</w:t>
            </w:r>
          </w:p>
        </w:tc>
        <w:tc>
          <w:tcPr>
            <w:tcW w:w="270" w:type="dxa"/>
          </w:tcPr>
          <w:p w14:paraId="28359772" w14:textId="77777777" w:rsidR="00480606" w:rsidRPr="00A11392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0AB57762" w:rsidR="00480606" w:rsidRPr="00A11392" w:rsidRDefault="00480606" w:rsidP="004D46E0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 xml:space="preserve">                  -</w:t>
            </w:r>
          </w:p>
        </w:tc>
      </w:tr>
      <w:tr w:rsidR="00480606" w:rsidRPr="00A11392" w14:paraId="538A5699" w14:textId="77777777" w:rsidTr="000C28CC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4538513A" w14:textId="77777777" w:rsidR="00480606" w:rsidRPr="00A11392" w:rsidRDefault="00480606" w:rsidP="0048060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1C910480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3B490C0B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5FCA13" w14:textId="7E27E3E9" w:rsidR="00480606" w:rsidRPr="00A11392" w:rsidDel="0031212C" w:rsidRDefault="00480606" w:rsidP="0048060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4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,212,000</w:t>
            </w:r>
          </w:p>
        </w:tc>
        <w:tc>
          <w:tcPr>
            <w:tcW w:w="270" w:type="dxa"/>
            <w:shd w:val="clear" w:color="auto" w:fill="auto"/>
          </w:tcPr>
          <w:p w14:paraId="01D83112" w14:textId="77777777" w:rsidR="00480606" w:rsidRPr="00A11392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F1DE2" w14:textId="50302BDE" w:rsidR="00480606" w:rsidRPr="00A11392" w:rsidRDefault="00480606" w:rsidP="00480606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4</w:t>
            </w:r>
            <w:r w:rsidRPr="00A11392">
              <w:rPr>
                <w:rFonts w:ascii="Angsana New" w:hAnsi="Angsana New"/>
                <w:sz w:val="30"/>
                <w:szCs w:val="30"/>
              </w:rPr>
              <w:t>,212,000</w:t>
            </w:r>
          </w:p>
        </w:tc>
      </w:tr>
      <w:tr w:rsidR="00480606" w:rsidRPr="00A11392" w14:paraId="61B41FBE" w14:textId="77777777" w:rsidTr="000C28CC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71ABCE89" w14:textId="02666198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71F4DA3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4766" w14:textId="5EB496AA" w:rsidR="00480606" w:rsidRPr="00A11392" w:rsidDel="0031212C" w:rsidRDefault="00480606" w:rsidP="0048060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="00646ADC"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93,313</w:t>
            </w:r>
          </w:p>
        </w:tc>
        <w:tc>
          <w:tcPr>
            <w:tcW w:w="270" w:type="dxa"/>
            <w:shd w:val="clear" w:color="auto" w:fill="auto"/>
          </w:tcPr>
          <w:p w14:paraId="07A9DE16" w14:textId="77777777" w:rsidR="00480606" w:rsidRPr="00A11392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9B727" w14:textId="630FD17E" w:rsidR="00480606" w:rsidRPr="00A11392" w:rsidRDefault="00480606" w:rsidP="00480606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1</w:t>
            </w:r>
            <w:r w:rsidRPr="00A11392">
              <w:rPr>
                <w:rFonts w:ascii="Angsana New" w:hAnsi="Angsana New"/>
                <w:sz w:val="30"/>
                <w:szCs w:val="30"/>
              </w:rPr>
              <w:t>,286,835</w:t>
            </w:r>
          </w:p>
        </w:tc>
      </w:tr>
      <w:tr w:rsidR="00480606" w:rsidRPr="00A11392" w14:paraId="698332DE" w14:textId="77777777" w:rsidTr="000C28CC">
        <w:tc>
          <w:tcPr>
            <w:tcW w:w="5490" w:type="dxa"/>
            <w:shd w:val="clear" w:color="auto" w:fill="auto"/>
          </w:tcPr>
          <w:p w14:paraId="3D1D0D78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57311C8C" w:rsidR="00480606" w:rsidRPr="00A11392" w:rsidRDefault="00D378BB" w:rsidP="00480606">
            <w:pPr>
              <w:tabs>
                <w:tab w:val="decimal" w:pos="1410"/>
              </w:tabs>
              <w:ind w:left="-131" w:firstLine="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8,391,908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480606" w:rsidRPr="00A11392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452AAF" w14:textId="190ED9EB" w:rsidR="00480606" w:rsidRPr="00A11392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5,498,835</w:t>
            </w:r>
          </w:p>
        </w:tc>
      </w:tr>
      <w:tr w:rsidR="00480606" w:rsidRPr="00A11392" w14:paraId="345129E2" w14:textId="77777777" w:rsidTr="002E58FD">
        <w:tc>
          <w:tcPr>
            <w:tcW w:w="5490" w:type="dxa"/>
            <w:shd w:val="clear" w:color="auto" w:fill="auto"/>
          </w:tcPr>
          <w:p w14:paraId="4F8CE943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480606" w:rsidRPr="00A11392" w:rsidRDefault="00480606" w:rsidP="00480606">
            <w:pPr>
              <w:tabs>
                <w:tab w:val="decimal" w:pos="1236"/>
              </w:tabs>
              <w:ind w:left="-131" w:firstLine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480606" w:rsidRPr="00A11392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480606" w:rsidRPr="00A11392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606" w:rsidRPr="00A11392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480606" w:rsidRPr="00A11392" w:rsidRDefault="00480606" w:rsidP="0048060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480606" w:rsidRPr="00A11392" w:rsidRDefault="00480606" w:rsidP="0048060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480606" w:rsidRPr="00A11392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480606" w:rsidRPr="00A11392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480606" w:rsidRPr="00A11392" w:rsidRDefault="00480606" w:rsidP="00480606">
            <w:pPr>
              <w:tabs>
                <w:tab w:val="decimal" w:pos="1236"/>
              </w:tabs>
              <w:ind w:left="-108" w:right="-1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7E7" w:rsidRPr="00A11392" w14:paraId="492CDA0F" w14:textId="77777777" w:rsidTr="000C28C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vAlign w:val="bottom"/>
          </w:tcPr>
          <w:p w14:paraId="77B8C69C" w14:textId="4819B519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70" w:type="dxa"/>
          </w:tcPr>
          <w:p w14:paraId="06A83567" w14:textId="77777777" w:rsidR="00BF47E7" w:rsidRPr="00A11392" w:rsidRDefault="00BF47E7" w:rsidP="00BF47E7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156517" w14:textId="69C546D4" w:rsidR="00BF47E7" w:rsidRPr="00A11392" w:rsidRDefault="000F4233" w:rsidP="000C28CC">
            <w:pPr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  <w:r w:rsidR="00FC7C1F" w:rsidRPr="00A11392">
              <w:rPr>
                <w:rFonts w:ascii="Angsana New" w:hAnsi="Angsana New"/>
                <w:sz w:val="30"/>
                <w:szCs w:val="30"/>
              </w:rPr>
              <w:t>21,663,060</w:t>
            </w:r>
          </w:p>
        </w:tc>
        <w:tc>
          <w:tcPr>
            <w:tcW w:w="270" w:type="dxa"/>
          </w:tcPr>
          <w:p w14:paraId="15D417CC" w14:textId="77777777" w:rsidR="00BF47E7" w:rsidRPr="00A11392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A1AB14" w14:textId="65982E70" w:rsidR="00BF47E7" w:rsidRPr="00A11392" w:rsidRDefault="00BF47E7" w:rsidP="000C28CC">
            <w:pPr>
              <w:ind w:left="-108" w:right="-146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  <w:r w:rsidRPr="00A11392">
              <w:rPr>
                <w:rFonts w:ascii="Angsana New" w:hAnsi="Angsana New"/>
                <w:sz w:val="30"/>
                <w:szCs w:val="30"/>
              </w:rPr>
              <w:t>22,716,060</w:t>
            </w:r>
          </w:p>
        </w:tc>
      </w:tr>
      <w:tr w:rsidR="00BF47E7" w:rsidRPr="00A11392" w14:paraId="7F062328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69CAD5CC" w:rsidR="00BF47E7" w:rsidRPr="00A11392" w:rsidRDefault="00FC7C1F" w:rsidP="00BF47E7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BF47E7" w:rsidRPr="00A11392" w:rsidRDefault="00BF47E7" w:rsidP="00BF47E7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2C269538" w:rsidR="00BF47E7" w:rsidRPr="00A11392" w:rsidRDefault="000F4233" w:rsidP="00BF47E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ind w:left="-221" w:firstLine="2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2,559,426</w:t>
            </w:r>
          </w:p>
        </w:tc>
        <w:tc>
          <w:tcPr>
            <w:tcW w:w="270" w:type="dxa"/>
          </w:tcPr>
          <w:p w14:paraId="6CBB7DA0" w14:textId="77777777" w:rsidR="00BF47E7" w:rsidRPr="00A11392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67C1BCF9" w:rsidR="00BF47E7" w:rsidRPr="00A11392" w:rsidRDefault="00D312D0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47E7" w:rsidRPr="00A11392">
              <w:rPr>
                <w:rFonts w:ascii="Angsana New" w:hAnsi="Angsana New"/>
                <w:sz w:val="30"/>
                <w:szCs w:val="30"/>
              </w:rPr>
              <w:t>2,785,386</w:t>
            </w:r>
            <w:r w:rsidR="00BF47E7"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F47E7" w:rsidRPr="00A11392" w14:paraId="30D4BE2F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BF47E7" w:rsidRPr="00A11392" w:rsidRDefault="00BF47E7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32FD01B2" w:rsidR="00BF47E7" w:rsidRPr="00A11392" w:rsidRDefault="000F4233" w:rsidP="00BF47E7">
            <w:pPr>
              <w:tabs>
                <w:tab w:val="decimal" w:pos="1410"/>
              </w:tabs>
              <w:ind w:left="-131" w:firstLine="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24,222,486</w:t>
            </w:r>
          </w:p>
        </w:tc>
        <w:tc>
          <w:tcPr>
            <w:tcW w:w="270" w:type="dxa"/>
          </w:tcPr>
          <w:p w14:paraId="2C929D85" w14:textId="77777777" w:rsidR="00BF47E7" w:rsidRPr="00A11392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643086A9" w:rsidR="00BF47E7" w:rsidRPr="00A11392" w:rsidRDefault="00BF47E7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25,501,446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3"/>
    </w:tbl>
    <w:p w14:paraId="2090AEE6" w14:textId="58AFAF3D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46C4B0B0" w14:textId="77777777" w:rsidR="00226FC6" w:rsidRPr="00A11392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2BB2D9A" w14:textId="77777777" w:rsidR="00226FC6" w:rsidRPr="0056126D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1D1225E" w14:textId="23EABD05" w:rsidR="00226FC6" w:rsidRPr="00A11392" w:rsidRDefault="00226FC6" w:rsidP="00226FC6">
      <w:pPr>
        <w:ind w:left="540" w:right="-342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5E63C8" w:rsidRPr="00A11392">
        <w:rPr>
          <w:rFonts w:ascii="Angsana New" w:hAnsi="Angsana New"/>
          <w:sz w:val="30"/>
          <w:szCs w:val="30"/>
          <w:cs/>
        </w:rPr>
        <w:t>งวดสามเดือน</w:t>
      </w:r>
      <w:r w:rsidRPr="00A1139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11392">
        <w:rPr>
          <w:rFonts w:ascii="Angsana New" w:hAnsi="Angsana New"/>
          <w:sz w:val="30"/>
          <w:szCs w:val="30"/>
        </w:rPr>
        <w:t>31</w:t>
      </w:r>
      <w:r w:rsidR="00FE38F3" w:rsidRPr="00A11392">
        <w:rPr>
          <w:rFonts w:ascii="Angsana New" w:hAnsi="Angsana New"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sz w:val="30"/>
          <w:szCs w:val="30"/>
          <w:cs/>
        </w:rPr>
        <w:t>ม</w:t>
      </w:r>
      <w:r w:rsidR="00FE38F3" w:rsidRPr="00A11392">
        <w:rPr>
          <w:rFonts w:ascii="Angsana New" w:hAnsi="Angsana New"/>
          <w:sz w:val="30"/>
          <w:szCs w:val="30"/>
          <w:cs/>
        </w:rPr>
        <w:t>ีนาคม</w:t>
      </w:r>
      <w:r w:rsidRPr="00A1139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F205D8C" w14:textId="77777777" w:rsidR="00226FC6" w:rsidRPr="0056126D" w:rsidRDefault="00226FC6" w:rsidP="00226FC6">
      <w:pPr>
        <w:ind w:left="540" w:right="-43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170"/>
      </w:tblGrid>
      <w:tr w:rsidR="00226FC6" w:rsidRPr="00A11392" w14:paraId="7EB0BD29" w14:textId="77777777" w:rsidTr="00FE38F3">
        <w:tc>
          <w:tcPr>
            <w:tcW w:w="6570" w:type="dxa"/>
          </w:tcPr>
          <w:p w14:paraId="07B195D6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CDDB47" w14:textId="65EC0907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38F3" w:rsidRPr="00A1139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6216E5" w14:textId="77777777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1542CE" w14:textId="366526EC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38F3" w:rsidRPr="00A11392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226FC6" w:rsidRPr="00A11392" w14:paraId="09907D1D" w14:textId="77777777" w:rsidTr="00FE38F3">
        <w:tc>
          <w:tcPr>
            <w:tcW w:w="6570" w:type="dxa"/>
          </w:tcPr>
          <w:p w14:paraId="5D55D66A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left w:val="nil"/>
            </w:tcBorders>
          </w:tcPr>
          <w:p w14:paraId="410F788C" w14:textId="77777777" w:rsidR="00226FC6" w:rsidRPr="00A11392" w:rsidRDefault="00226FC6" w:rsidP="00FE38F3">
            <w:pPr>
              <w:spacing w:line="12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533403" w:rsidRPr="00A11392" w14:paraId="014F6004" w14:textId="77777777" w:rsidTr="00FE38F3">
        <w:tc>
          <w:tcPr>
            <w:tcW w:w="6570" w:type="dxa"/>
            <w:shd w:val="clear" w:color="auto" w:fill="auto"/>
          </w:tcPr>
          <w:p w14:paraId="5C5D6A5E" w14:textId="230BCE93" w:rsidR="00533403" w:rsidRPr="00A11392" w:rsidRDefault="002D0A6E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06C67EBB" w14:textId="4CA33AE1" w:rsidR="00533403" w:rsidRPr="00DC5788" w:rsidRDefault="00DC5788" w:rsidP="00DC578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46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DC5788">
              <w:rPr>
                <w:rFonts w:ascii="Angsana New" w:hAnsi="Angsana New"/>
                <w:sz w:val="30"/>
                <w:szCs w:val="30"/>
                <w:lang w:val="en-US" w:bidi="th-TH"/>
              </w:rPr>
              <w:t>26,928,0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7F8729A" w14:textId="77777777" w:rsidR="00533403" w:rsidRPr="00A11392" w:rsidRDefault="00533403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126EE" w14:textId="31BDEECF" w:rsidR="00533403" w:rsidRPr="00A11392" w:rsidRDefault="003166FD" w:rsidP="004D46E0">
            <w:pPr>
              <w:pStyle w:val="acctfourfigures"/>
              <w:tabs>
                <w:tab w:val="clear" w:pos="765"/>
                <w:tab w:val="left" w:pos="433"/>
                <w:tab w:val="decimal" w:pos="1236"/>
                <w:tab w:val="right" w:pos="1350"/>
              </w:tabs>
              <w:spacing w:line="240" w:lineRule="auto"/>
              <w:ind w:right="295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26FC6" w:rsidRPr="00A11392" w14:paraId="26D21DBD" w14:textId="77777777" w:rsidTr="00FE38F3">
        <w:tc>
          <w:tcPr>
            <w:tcW w:w="6570" w:type="dxa"/>
            <w:shd w:val="clear" w:color="auto" w:fill="auto"/>
          </w:tcPr>
          <w:p w14:paraId="214E9F81" w14:textId="5C4ABE39" w:rsidR="00226FC6" w:rsidRPr="00A11392" w:rsidRDefault="005E63C8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0393AAF2" w:rsidR="00226FC6" w:rsidRPr="00A11392" w:rsidRDefault="00226FC6" w:rsidP="00DC578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4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(</w:t>
            </w:r>
            <w:r w:rsidR="002F44F8"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1,053,000</w:t>
            </w: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01CF29" w14:textId="77777777" w:rsidR="00226FC6" w:rsidRPr="00A11392" w:rsidRDefault="00226FC6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01C7" w14:textId="294F8D70" w:rsidR="00226FC6" w:rsidRPr="00A11392" w:rsidRDefault="00772C20" w:rsidP="004D46E0">
            <w:pPr>
              <w:pStyle w:val="acctfourfigures"/>
              <w:tabs>
                <w:tab w:val="clear" w:pos="765"/>
                <w:tab w:val="left" w:pos="433"/>
                <w:tab w:val="decimal" w:pos="1236"/>
                <w:tab w:val="right" w:pos="1350"/>
              </w:tabs>
              <w:spacing w:line="240" w:lineRule="auto"/>
              <w:ind w:right="295"/>
              <w:jc w:val="righ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226FC6" w:rsidRPr="00A11392" w14:paraId="297940C1" w14:textId="77777777" w:rsidTr="00FE38F3">
        <w:tc>
          <w:tcPr>
            <w:tcW w:w="6570" w:type="dxa"/>
            <w:shd w:val="clear" w:color="auto" w:fill="auto"/>
          </w:tcPr>
          <w:p w14:paraId="65CBAB75" w14:textId="596B89E3" w:rsidR="00226FC6" w:rsidRPr="00A11392" w:rsidRDefault="00226FC6" w:rsidP="00FE38F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8216A"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206C780D" w:rsidR="00226FC6" w:rsidRPr="00A11392" w:rsidRDefault="00226F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3166FD" w:rsidRPr="003166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 w:rsidR="003166FD" w:rsidRPr="003166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166FD" w:rsidRPr="003166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875</w:t>
            </w:r>
            <w:r w:rsidR="003166FD" w:rsidRPr="003166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166FD" w:rsidRPr="003166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="003166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96A2106" w14:textId="77777777" w:rsidR="00226FC6" w:rsidRPr="00A11392" w:rsidRDefault="00226FC6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1CBEE" w14:textId="379C85EF" w:rsidR="00226FC6" w:rsidRPr="003166FD" w:rsidRDefault="00772C20" w:rsidP="004D46E0">
            <w:pPr>
              <w:pStyle w:val="acctfourfigures"/>
              <w:tabs>
                <w:tab w:val="clear" w:pos="765"/>
                <w:tab w:val="left" w:pos="433"/>
                <w:tab w:val="decimal" w:pos="1236"/>
                <w:tab w:val="right" w:pos="1350"/>
              </w:tabs>
              <w:spacing w:line="240" w:lineRule="auto"/>
              <w:ind w:right="295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3166FD">
              <w:rPr>
                <w:rFonts w:ascii="Angsana New" w:hAnsi="Angsana New"/>
                <w:b/>
                <w:sz w:val="30"/>
                <w:szCs w:val="30"/>
                <w:lang w:bidi="th-TH"/>
              </w:rPr>
              <w:t>-</w:t>
            </w:r>
          </w:p>
        </w:tc>
      </w:tr>
    </w:tbl>
    <w:p w14:paraId="66E29531" w14:textId="77777777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1AF9A598" w14:textId="2A7BAD7D" w:rsidR="0070572D" w:rsidRDefault="00730C3B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11392">
        <w:rPr>
          <w:rFonts w:ascii="Angsana New" w:hAnsi="Angsana New"/>
          <w:sz w:val="30"/>
          <w:szCs w:val="30"/>
        </w:rPr>
        <w:t>3</w:t>
      </w:r>
      <w:r w:rsidR="005F6168" w:rsidRPr="00A11392">
        <w:rPr>
          <w:rFonts w:ascii="Angsana New" w:hAnsi="Angsana New"/>
          <w:sz w:val="30"/>
          <w:szCs w:val="30"/>
        </w:rPr>
        <w:t xml:space="preserve">1 </w:t>
      </w:r>
      <w:r w:rsidR="005F6168" w:rsidRPr="00A11392">
        <w:rPr>
          <w:rFonts w:ascii="Angsana New" w:hAnsi="Angsana New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sz w:val="30"/>
          <w:szCs w:val="30"/>
        </w:rPr>
        <w:t>256</w:t>
      </w:r>
      <w:r w:rsidR="00FD6F5E" w:rsidRPr="00A11392">
        <w:rPr>
          <w:rFonts w:ascii="Angsana New" w:hAnsi="Angsana New"/>
          <w:sz w:val="30"/>
          <w:szCs w:val="30"/>
        </w:rPr>
        <w:t>7</w:t>
      </w:r>
      <w:r w:rsidRPr="00A11392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857D5C" w:rsidRPr="00A11392">
        <w:rPr>
          <w:rFonts w:ascii="Angsana New" w:hAnsi="Angsana New"/>
          <w:sz w:val="30"/>
          <w:szCs w:val="30"/>
        </w:rPr>
        <w:t>15</w:t>
      </w:r>
      <w:r w:rsidR="002674ED" w:rsidRPr="00A11392">
        <w:rPr>
          <w:rFonts w:ascii="Angsana New" w:hAnsi="Angsana New"/>
          <w:sz w:val="30"/>
          <w:szCs w:val="30"/>
        </w:rPr>
        <w:t>5</w:t>
      </w:r>
      <w:r w:rsidR="002674ED" w:rsidRPr="00A11392">
        <w:rPr>
          <w:rFonts w:ascii="Angsana New" w:hAnsi="Angsana New"/>
          <w:sz w:val="30"/>
          <w:szCs w:val="30"/>
          <w:cs/>
        </w:rPr>
        <w:t>.</w:t>
      </w:r>
      <w:r w:rsidR="002674ED" w:rsidRPr="00A11392">
        <w:rPr>
          <w:rFonts w:ascii="Angsana New" w:hAnsi="Angsana New"/>
          <w:sz w:val="30"/>
          <w:szCs w:val="30"/>
        </w:rPr>
        <w:t>00</w:t>
      </w:r>
      <w:r w:rsidRPr="00A1139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11392">
        <w:rPr>
          <w:rFonts w:ascii="Angsana New" w:hAnsi="Angsana New"/>
          <w:i/>
          <w:iCs/>
          <w:sz w:val="30"/>
          <w:szCs w:val="30"/>
          <w:cs/>
        </w:rPr>
        <w:t>(</w:t>
      </w:r>
      <w:r w:rsidRPr="00A1139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1139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11392">
        <w:rPr>
          <w:rFonts w:ascii="Angsana New" w:hAnsi="Angsana New"/>
          <w:i/>
          <w:iCs/>
          <w:sz w:val="30"/>
          <w:szCs w:val="30"/>
        </w:rPr>
        <w:t>256</w:t>
      </w:r>
      <w:r w:rsidR="00D04864" w:rsidRPr="00A11392">
        <w:rPr>
          <w:rFonts w:ascii="Angsana New" w:hAnsi="Angsana New"/>
          <w:i/>
          <w:iCs/>
          <w:sz w:val="30"/>
          <w:szCs w:val="30"/>
        </w:rPr>
        <w:t>6</w:t>
      </w:r>
      <w:r w:rsidRPr="00A11392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A1139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04864" w:rsidRPr="00A11392">
        <w:rPr>
          <w:rFonts w:ascii="Angsana New" w:hAnsi="Angsana New"/>
          <w:i/>
          <w:iCs/>
          <w:sz w:val="30"/>
          <w:szCs w:val="30"/>
        </w:rPr>
        <w:t>155</w:t>
      </w:r>
      <w:r w:rsidR="00D04864" w:rsidRPr="00A11392">
        <w:rPr>
          <w:rFonts w:ascii="Angsana New" w:hAnsi="Angsana New"/>
          <w:i/>
          <w:iCs/>
          <w:sz w:val="30"/>
          <w:szCs w:val="30"/>
          <w:cs/>
        </w:rPr>
        <w:t>.</w:t>
      </w:r>
      <w:r w:rsidR="00D04864" w:rsidRPr="00A11392">
        <w:rPr>
          <w:rFonts w:ascii="Angsana New" w:hAnsi="Angsana New"/>
          <w:i/>
          <w:iCs/>
          <w:sz w:val="30"/>
          <w:szCs w:val="30"/>
        </w:rPr>
        <w:t>00</w:t>
      </w:r>
      <w:r w:rsidR="001B05C6" w:rsidRPr="00A1139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A4C4BE3" w14:textId="77A635B4" w:rsidR="0056126D" w:rsidRDefault="0056126D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63"/>
        <w:gridCol w:w="1368"/>
        <w:gridCol w:w="279"/>
        <w:gridCol w:w="1350"/>
      </w:tblGrid>
      <w:tr w:rsidR="00CF656F" w:rsidRPr="00CD07A0" w14:paraId="0E2699C8" w14:textId="77777777" w:rsidTr="00CF656F">
        <w:trPr>
          <w:trHeight w:val="308"/>
        </w:trPr>
        <w:tc>
          <w:tcPr>
            <w:tcW w:w="5310" w:type="dxa"/>
          </w:tcPr>
          <w:p w14:paraId="32682764" w14:textId="77777777" w:rsidR="00CF656F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F4C56AE" w14:textId="74927A3B" w:rsidR="00CF656F" w:rsidRPr="00CF656F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63" w:type="dxa"/>
          </w:tcPr>
          <w:p w14:paraId="08809B61" w14:textId="77777777" w:rsidR="00CF656F" w:rsidRPr="00CD07A0" w:rsidRDefault="00CF656F" w:rsidP="00CF656F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DB9ED0F" w14:textId="4258EC08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F656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540A76D" w14:textId="735DBA1D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5C63D830" w14:textId="77777777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62B88F" w14:textId="4642D245" w:rsid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61F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CF5617" w14:textId="4B05D254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F656F" w:rsidRPr="00CD07A0" w14:paraId="21571C24" w14:textId="77777777" w:rsidTr="00CF656F">
        <w:trPr>
          <w:trHeight w:val="335"/>
        </w:trPr>
        <w:tc>
          <w:tcPr>
            <w:tcW w:w="5310" w:type="dxa"/>
          </w:tcPr>
          <w:p w14:paraId="79E656EF" w14:textId="77777777" w:rsidR="00CF656F" w:rsidRPr="00CD07A0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right w:val="nil"/>
            </w:tcBorders>
          </w:tcPr>
          <w:p w14:paraId="14A20164" w14:textId="77777777" w:rsidR="00CF656F" w:rsidRPr="00CD07A0" w:rsidRDefault="00CF656F" w:rsidP="00034D9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  <w:tcBorders>
              <w:left w:val="nil"/>
            </w:tcBorders>
          </w:tcPr>
          <w:p w14:paraId="261C28D4" w14:textId="77777777" w:rsidR="00CF656F" w:rsidRPr="00CD07A0" w:rsidRDefault="00CF656F" w:rsidP="00034D9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CF656F" w:rsidRPr="00CD07A0" w14:paraId="3D5589EF" w14:textId="77777777" w:rsidTr="00CF656F">
        <w:tc>
          <w:tcPr>
            <w:tcW w:w="5310" w:type="dxa"/>
          </w:tcPr>
          <w:p w14:paraId="0DD25A5F" w14:textId="77777777" w:rsidR="00CF656F" w:rsidRPr="00CD07A0" w:rsidRDefault="00CF656F" w:rsidP="00CF656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63" w:type="dxa"/>
          </w:tcPr>
          <w:p w14:paraId="59E19F10" w14:textId="77777777" w:rsidR="00CF656F" w:rsidRPr="00CD07A0" w:rsidRDefault="00CF656F" w:rsidP="00CF656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3FA01DA0" w14:textId="3E36A614" w:rsidR="00CF656F" w:rsidRPr="00CD07A0" w:rsidRDefault="00CF656F" w:rsidP="00CF656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26</w:t>
            </w:r>
            <w:r w:rsidRPr="00CD07A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628</w:t>
            </w:r>
            <w:r w:rsidRPr="00CD07A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544</w:t>
            </w:r>
          </w:p>
        </w:tc>
        <w:tc>
          <w:tcPr>
            <w:tcW w:w="279" w:type="dxa"/>
          </w:tcPr>
          <w:p w14:paraId="7C9D63C7" w14:textId="77777777" w:rsidR="00CF656F" w:rsidRPr="00CD07A0" w:rsidRDefault="00CF656F" w:rsidP="00CF656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3D09D5A2" w14:textId="0CDB349B" w:rsidR="00CF656F" w:rsidRPr="00CD07A0" w:rsidRDefault="00CF656F" w:rsidP="00CF656F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26</w:t>
            </w:r>
            <w:r w:rsidRPr="00CD07A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902</w:t>
            </w:r>
            <w:r w:rsidRPr="00CD07A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836</w:t>
            </w:r>
          </w:p>
        </w:tc>
      </w:tr>
    </w:tbl>
    <w:p w14:paraId="26F96A6E" w14:textId="753215F3" w:rsidR="0056126D" w:rsidRDefault="0056126D" w:rsidP="00CF656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6F5BBD0D" w14:textId="1B65AF0E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A11392" w:rsidRDefault="005551BA" w:rsidP="008E67C9">
      <w:pPr>
        <w:rPr>
          <w:rFonts w:ascii="Angsana New" w:hAnsi="Angsana New"/>
          <w:color w:val="000000"/>
          <w:sz w:val="30"/>
          <w:szCs w:val="30"/>
        </w:rPr>
      </w:pPr>
    </w:p>
    <w:p w14:paraId="344E4E1F" w14:textId="69718160" w:rsidR="009D0C83" w:rsidRPr="002A6CB5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2B7DCEE7" w14:textId="77777777" w:rsidR="009D0C83" w:rsidRPr="00A11392" w:rsidRDefault="009D0C83" w:rsidP="00506C8D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30455F" w:rsidRPr="00A11392" w14:paraId="08609AED" w14:textId="77777777" w:rsidTr="00410680">
        <w:tc>
          <w:tcPr>
            <w:tcW w:w="3398" w:type="pct"/>
          </w:tcPr>
          <w:p w14:paraId="522C9A25" w14:textId="0C5C9F68" w:rsidR="0030455F" w:rsidRPr="00A11392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728" w:type="pct"/>
          </w:tcPr>
          <w:p w14:paraId="14224F7E" w14:textId="210AE150" w:rsidR="0030455F" w:rsidRPr="00A11392" w:rsidRDefault="00C00726" w:rsidP="007134E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A11392">
              <w:rPr>
                <w:rFonts w:ascii="Angsana New" w:hAnsi="Angsana New"/>
                <w:sz w:val="30"/>
                <w:szCs w:val="30"/>
              </w:rPr>
              <w:t>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tcBorders>
              <w:left w:val="nil"/>
            </w:tcBorders>
          </w:tcPr>
          <w:p w14:paraId="03504448" w14:textId="77777777" w:rsidR="0030455F" w:rsidRPr="00A11392" w:rsidRDefault="0030455F" w:rsidP="007134E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95837C7" w14:textId="39727CD3" w:rsidR="0030455F" w:rsidRPr="00A11392" w:rsidRDefault="00C00726" w:rsidP="007134E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1212C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0455F" w:rsidRPr="00A11392" w14:paraId="0082FABA" w14:textId="77777777" w:rsidTr="00410680">
        <w:tc>
          <w:tcPr>
            <w:tcW w:w="3398" w:type="pct"/>
          </w:tcPr>
          <w:p w14:paraId="7D24211A" w14:textId="2435A682" w:rsidR="0030455F" w:rsidRPr="00A11392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6E16ECAF" w14:textId="77777777" w:rsidR="0030455F" w:rsidRPr="00A11392" w:rsidRDefault="0030455F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8397A" w:rsidRPr="00A11392" w14:paraId="66F29775" w14:textId="77777777" w:rsidTr="00410680">
        <w:tc>
          <w:tcPr>
            <w:tcW w:w="3398" w:type="pct"/>
          </w:tcPr>
          <w:p w14:paraId="2E5B761B" w14:textId="3BC8E66A" w:rsidR="0008397A" w:rsidRPr="00A11392" w:rsidRDefault="0008397A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การจำแนกรา</w:t>
            </w:r>
            <w:r w:rsidR="00C903A4"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ย</w:t>
            </w:r>
            <w:r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ได้</w:t>
            </w:r>
          </w:p>
        </w:tc>
        <w:tc>
          <w:tcPr>
            <w:tcW w:w="1602" w:type="pct"/>
            <w:gridSpan w:val="3"/>
          </w:tcPr>
          <w:p w14:paraId="05CEBB42" w14:textId="77777777" w:rsidR="0008397A" w:rsidRPr="00A11392" w:rsidRDefault="0008397A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08397A" w:rsidRPr="00A11392" w14:paraId="5024F228" w14:textId="77777777" w:rsidTr="00410680">
        <w:tc>
          <w:tcPr>
            <w:tcW w:w="3398" w:type="pct"/>
          </w:tcPr>
          <w:p w14:paraId="003B99E6" w14:textId="26A9E165" w:rsidR="0008397A" w:rsidRPr="00A11392" w:rsidRDefault="00C903A4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ส่วนงานภูมิศาสตร์หลัก</w:t>
            </w:r>
          </w:p>
        </w:tc>
        <w:tc>
          <w:tcPr>
            <w:tcW w:w="1602" w:type="pct"/>
            <w:gridSpan w:val="3"/>
          </w:tcPr>
          <w:p w14:paraId="098BB82B" w14:textId="77777777" w:rsidR="0008397A" w:rsidRPr="00A11392" w:rsidRDefault="0008397A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31212C" w:rsidRPr="00A11392" w14:paraId="306D02B4" w14:textId="77777777" w:rsidTr="00410680">
        <w:tc>
          <w:tcPr>
            <w:tcW w:w="3398" w:type="pct"/>
          </w:tcPr>
          <w:p w14:paraId="3BD95C81" w14:textId="76C1AAF0" w:rsidR="0031212C" w:rsidRPr="00A11392" w:rsidRDefault="00AE4063" w:rsidP="0031212C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28" w:type="pct"/>
          </w:tcPr>
          <w:p w14:paraId="1CBE9DC7" w14:textId="5830CF4A" w:rsidR="0031212C" w:rsidRPr="00A11392" w:rsidRDefault="00AE4063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105,877,605</w:t>
            </w:r>
          </w:p>
        </w:tc>
        <w:tc>
          <w:tcPr>
            <w:tcW w:w="145" w:type="pct"/>
          </w:tcPr>
          <w:p w14:paraId="57B7A339" w14:textId="77777777" w:rsidR="0031212C" w:rsidRPr="00A11392" w:rsidRDefault="0031212C" w:rsidP="0031212C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3AFDA9EF" w14:textId="7561EE28" w:rsidR="0031212C" w:rsidRPr="00A11392" w:rsidRDefault="00797EB9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70,652,013</w:t>
            </w:r>
          </w:p>
        </w:tc>
      </w:tr>
      <w:tr w:rsidR="0031212C" w:rsidRPr="00A11392" w14:paraId="2C451693" w14:textId="77777777" w:rsidTr="00410680">
        <w:tc>
          <w:tcPr>
            <w:tcW w:w="3398" w:type="pct"/>
          </w:tcPr>
          <w:p w14:paraId="610D74CD" w14:textId="71ACD6AB" w:rsidR="0031212C" w:rsidRPr="00A11392" w:rsidRDefault="00AE4063" w:rsidP="0031212C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28" w:type="pct"/>
          </w:tcPr>
          <w:p w14:paraId="5C46CC44" w14:textId="7588739F" w:rsidR="0031212C" w:rsidRPr="00A11392" w:rsidRDefault="00AE4063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149,833,511</w:t>
            </w:r>
          </w:p>
        </w:tc>
        <w:tc>
          <w:tcPr>
            <w:tcW w:w="145" w:type="pct"/>
          </w:tcPr>
          <w:p w14:paraId="231726D8" w14:textId="77777777" w:rsidR="0031212C" w:rsidRPr="00A11392" w:rsidRDefault="0031212C" w:rsidP="0031212C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A39F3A6" w14:textId="4A944D37" w:rsidR="0031212C" w:rsidRPr="00A11392" w:rsidRDefault="00797EB9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125,704,827</w:t>
            </w:r>
          </w:p>
        </w:tc>
      </w:tr>
      <w:tr w:rsidR="0031212C" w:rsidRPr="00A11392" w14:paraId="02C0598C" w14:textId="77777777" w:rsidTr="00410680">
        <w:tc>
          <w:tcPr>
            <w:tcW w:w="3398" w:type="pct"/>
          </w:tcPr>
          <w:p w14:paraId="717FD520" w14:textId="0E45F477" w:rsidR="0031212C" w:rsidRPr="00A11392" w:rsidRDefault="008C05A2" w:rsidP="0031212C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28" w:type="pct"/>
          </w:tcPr>
          <w:p w14:paraId="502010A7" w14:textId="4F7D4408" w:rsidR="0031212C" w:rsidRPr="00A11392" w:rsidRDefault="00AE4063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36,049,895</w:t>
            </w:r>
          </w:p>
        </w:tc>
        <w:tc>
          <w:tcPr>
            <w:tcW w:w="145" w:type="pct"/>
          </w:tcPr>
          <w:p w14:paraId="792BC363" w14:textId="77777777" w:rsidR="0031212C" w:rsidRPr="00A11392" w:rsidRDefault="0031212C" w:rsidP="0031212C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EF39C50" w14:textId="422A4F9D" w:rsidR="0031212C" w:rsidRPr="00A11392" w:rsidRDefault="00797EB9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26,720,829</w:t>
            </w:r>
          </w:p>
        </w:tc>
      </w:tr>
      <w:tr w:rsidR="0031212C" w:rsidRPr="00A11392" w14:paraId="0BA980F1" w14:textId="77777777" w:rsidTr="00410680">
        <w:tc>
          <w:tcPr>
            <w:tcW w:w="3398" w:type="pct"/>
          </w:tcPr>
          <w:p w14:paraId="2837F0FB" w14:textId="54626472" w:rsidR="0031212C" w:rsidRPr="00A11392" w:rsidRDefault="0031212C" w:rsidP="0031212C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5248B9B" w14:textId="7F9039B5" w:rsidR="0031212C" w:rsidRPr="00A11392" w:rsidRDefault="00AE4063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21,977,229</w:t>
            </w:r>
          </w:p>
        </w:tc>
        <w:tc>
          <w:tcPr>
            <w:tcW w:w="145" w:type="pct"/>
          </w:tcPr>
          <w:p w14:paraId="660C6930" w14:textId="77777777" w:rsidR="0031212C" w:rsidRPr="00A11392" w:rsidRDefault="0031212C" w:rsidP="0031212C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2C32E7" w14:textId="4CDA7E39" w:rsidR="0031212C" w:rsidRPr="00A11392" w:rsidRDefault="00797EB9" w:rsidP="0031212C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17,880,003</w:t>
            </w:r>
          </w:p>
        </w:tc>
      </w:tr>
      <w:tr w:rsidR="0031212C" w:rsidRPr="00A11392" w14:paraId="12CFF0C6" w14:textId="77777777" w:rsidTr="00410680">
        <w:tc>
          <w:tcPr>
            <w:tcW w:w="3398" w:type="pct"/>
          </w:tcPr>
          <w:p w14:paraId="00C459CC" w14:textId="77777777" w:rsidR="0031212C" w:rsidRPr="00A11392" w:rsidRDefault="0031212C" w:rsidP="0031212C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50B17232" w:rsidR="0031212C" w:rsidRPr="00A11392" w:rsidRDefault="0055123E" w:rsidP="0031212C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313,738,240</w:t>
            </w:r>
          </w:p>
        </w:tc>
        <w:tc>
          <w:tcPr>
            <w:tcW w:w="145" w:type="pct"/>
          </w:tcPr>
          <w:p w14:paraId="5D31BB94" w14:textId="77777777" w:rsidR="0031212C" w:rsidRPr="00A11392" w:rsidRDefault="0031212C" w:rsidP="0031212C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04837744" w:rsidR="0031212C" w:rsidRPr="00A11392" w:rsidRDefault="00797EB9" w:rsidP="0031212C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240,957,672</w:t>
            </w:r>
          </w:p>
        </w:tc>
      </w:tr>
    </w:tbl>
    <w:p w14:paraId="3EC16C41" w14:textId="77777777" w:rsidR="0030455F" w:rsidRPr="00A11392" w:rsidRDefault="0030455F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2A6CB5" w:rsidRDefault="009F3AA6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516610D0" w14:textId="77777777" w:rsidR="0056126D" w:rsidRDefault="0056126D" w:rsidP="0056126D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78D6541F" w:rsidR="00FB2051" w:rsidRPr="00A11392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FFD742B" w14:textId="77777777" w:rsidR="00410680" w:rsidRPr="00A11392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64F29053" w14:textId="3A46F3C4" w:rsidR="00755304" w:rsidRDefault="002A6CB5" w:rsidP="008D31CF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อัตราภาษีเงินได้ที่แท้จริงของบริษัทในการดำเนินงานต่อเนื่องเป็นระยะเวลาสามเดือนสิ้นสุด</w:t>
      </w:r>
      <w:r w:rsidR="002620C4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2A6CB5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2A6CB5">
        <w:rPr>
          <w:rFonts w:ascii="Angsana New" w:hAnsi="Angsana New"/>
          <w:color w:val="000000"/>
          <w:spacing w:val="6"/>
          <w:sz w:val="30"/>
          <w:szCs w:val="30"/>
        </w:rPr>
        <w:t>31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มีนาคม</w:t>
      </w:r>
      <w:r w:rsidRPr="002A6CB5">
        <w:rPr>
          <w:rFonts w:ascii="Angsana New" w:hAnsi="Angsana New"/>
          <w:color w:val="000000"/>
          <w:spacing w:val="6"/>
          <w:sz w:val="30"/>
          <w:szCs w:val="30"/>
        </w:rPr>
        <w:t xml:space="preserve"> 2567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คือ ร้อยละ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 33.47 </w:t>
      </w:r>
      <w:r w:rsidRPr="002A6CB5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(2566:</w:t>
      </w:r>
      <w:r w:rsidRPr="002A6CB5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 xml:space="preserve"> ร้อยละ</w:t>
      </w:r>
      <w:r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18.89</w:t>
      </w:r>
      <w:r w:rsidRPr="002A6CB5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2A6CB5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หลักมาจากการเปลี่ยนแปลงในค่าใช้จ่ายภาษีเงินได้รอการตัดบัญชี</w:t>
      </w:r>
    </w:p>
    <w:p w14:paraId="2174AA46" w14:textId="4695FB15" w:rsidR="008D31CF" w:rsidRDefault="008D31CF" w:rsidP="008D31CF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CE3FA1" w14:textId="3D6BC5A7" w:rsidR="0056126D" w:rsidRDefault="0056126D" w:rsidP="008D31CF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A8A5A0E" w14:textId="77777777" w:rsidR="0056126D" w:rsidRPr="00A11392" w:rsidRDefault="0056126D" w:rsidP="008D31CF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FF798CE" w14:textId="0159B8AD" w:rsidR="00E96513" w:rsidRPr="00A11392" w:rsidRDefault="00E96513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กำไรต่อหุ้นขั้นพื้นฐาน</w:t>
      </w:r>
    </w:p>
    <w:p w14:paraId="77BF1F09" w14:textId="77777777" w:rsidR="00E96513" w:rsidRPr="00A11392" w:rsidRDefault="00E96513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p w14:paraId="68A2C642" w14:textId="76BD4532" w:rsidR="002C6F28" w:rsidRPr="00A11392" w:rsidRDefault="00E96513" w:rsidP="007B3767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5F6168" w:rsidRPr="00A11392">
        <w:rPr>
          <w:rFonts w:ascii="Angsana New" w:hAnsi="Angsana New"/>
          <w:sz w:val="30"/>
          <w:szCs w:val="30"/>
          <w:cs/>
        </w:rPr>
        <w:t>สาม</w:t>
      </w:r>
      <w:r w:rsidRPr="00A1139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332C4" w:rsidRPr="00A11392">
        <w:rPr>
          <w:rFonts w:ascii="Angsana New" w:hAnsi="Angsana New"/>
          <w:sz w:val="30"/>
          <w:szCs w:val="30"/>
        </w:rPr>
        <w:t>3</w:t>
      </w:r>
      <w:r w:rsidR="005F6168" w:rsidRPr="00A11392">
        <w:rPr>
          <w:rFonts w:ascii="Angsana New" w:hAnsi="Angsana New"/>
          <w:sz w:val="30"/>
          <w:szCs w:val="30"/>
        </w:rPr>
        <w:t xml:space="preserve">1 </w:t>
      </w:r>
      <w:r w:rsidR="005F6168" w:rsidRPr="00A11392">
        <w:rPr>
          <w:rFonts w:ascii="Angsana New" w:hAnsi="Angsana New"/>
          <w:sz w:val="30"/>
          <w:szCs w:val="30"/>
          <w:cs/>
        </w:rPr>
        <w:t xml:space="preserve">มีนาคม </w:t>
      </w:r>
      <w:r w:rsidR="00683ECB" w:rsidRPr="00A11392">
        <w:rPr>
          <w:rFonts w:ascii="Angsana New" w:hAnsi="Angsana New"/>
          <w:sz w:val="30"/>
          <w:szCs w:val="30"/>
        </w:rPr>
        <w:t>256</w:t>
      </w:r>
      <w:r w:rsidR="0013506F" w:rsidRPr="00A11392">
        <w:rPr>
          <w:rFonts w:ascii="Angsana New" w:hAnsi="Angsana New"/>
          <w:sz w:val="30"/>
          <w:szCs w:val="30"/>
        </w:rPr>
        <w:t>7</w:t>
      </w:r>
      <w:r w:rsidR="00683ECB" w:rsidRPr="00A11392">
        <w:rPr>
          <w:rFonts w:ascii="Angsana New" w:hAnsi="Angsana New"/>
          <w:sz w:val="30"/>
          <w:szCs w:val="30"/>
          <w:cs/>
        </w:rPr>
        <w:t xml:space="preserve"> และ </w:t>
      </w:r>
      <w:r w:rsidR="00683ECB" w:rsidRPr="00A11392">
        <w:rPr>
          <w:rFonts w:ascii="Angsana New" w:hAnsi="Angsana New"/>
          <w:sz w:val="30"/>
          <w:szCs w:val="30"/>
        </w:rPr>
        <w:t>256</w:t>
      </w:r>
      <w:r w:rsidR="0013506F" w:rsidRPr="00A11392">
        <w:rPr>
          <w:rFonts w:ascii="Angsana New" w:hAnsi="Angsana New"/>
          <w:sz w:val="30"/>
          <w:szCs w:val="30"/>
        </w:rPr>
        <w:t>6</w:t>
      </w:r>
      <w:r w:rsidRPr="00A11392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</w:t>
      </w:r>
      <w:r w:rsidR="00683ECB" w:rsidRPr="00A11392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และจำนวนหุ้นสามัญที่ออกจำหน่ายแล้วในแต่ละ</w:t>
      </w:r>
      <w:r w:rsidR="00A317DF" w:rsidRPr="00A11392">
        <w:rPr>
          <w:rFonts w:ascii="Angsana New" w:hAnsi="Angsana New"/>
          <w:sz w:val="30"/>
          <w:szCs w:val="30"/>
          <w:cs/>
        </w:rPr>
        <w:t>งวด</w:t>
      </w:r>
      <w:r w:rsidR="00683ECB" w:rsidRPr="00A11392">
        <w:rPr>
          <w:rFonts w:ascii="Angsana New" w:hAnsi="Angsana New"/>
          <w:sz w:val="30"/>
          <w:szCs w:val="30"/>
          <w:cs/>
        </w:rPr>
        <w:t>โดยวิธีถัวเฉลี่ยถ่วงน้ำหนัก โดย</w:t>
      </w:r>
      <w:r w:rsidRPr="00A11392">
        <w:rPr>
          <w:rFonts w:ascii="Angsana New" w:hAnsi="Angsana New"/>
          <w:sz w:val="30"/>
          <w:szCs w:val="30"/>
          <w:cs/>
        </w:rPr>
        <w:t>แสดงการคำนวณดัง</w:t>
      </w:r>
      <w:r w:rsidR="00683ECB" w:rsidRPr="00A11392">
        <w:rPr>
          <w:rFonts w:ascii="Angsana New" w:hAnsi="Angsana New"/>
          <w:sz w:val="30"/>
          <w:szCs w:val="30"/>
          <w:cs/>
        </w:rPr>
        <w:t>ต่อไป</w:t>
      </w:r>
      <w:r w:rsidRPr="00A11392">
        <w:rPr>
          <w:rFonts w:ascii="Angsana New" w:hAnsi="Angsana New"/>
          <w:sz w:val="30"/>
          <w:szCs w:val="30"/>
          <w:cs/>
        </w:rPr>
        <w:t>นี้</w:t>
      </w:r>
    </w:p>
    <w:p w14:paraId="048F7118" w14:textId="259110D3" w:rsidR="007B3767" w:rsidRPr="00A11392" w:rsidRDefault="007B3767" w:rsidP="00F556F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E96513" w:rsidRPr="00A11392" w14:paraId="4385E0FB" w14:textId="77777777" w:rsidTr="00006ECA">
        <w:tc>
          <w:tcPr>
            <w:tcW w:w="3398" w:type="pct"/>
          </w:tcPr>
          <w:p w14:paraId="4360DBFE" w14:textId="5D5E8FB7" w:rsidR="00E96513" w:rsidRPr="00A11392" w:rsidRDefault="00A317DF" w:rsidP="00345DC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774B12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729" w:type="pct"/>
          </w:tcPr>
          <w:p w14:paraId="75E4675A" w14:textId="56147E95" w:rsidR="00E96513" w:rsidRPr="00A11392" w:rsidRDefault="00E96513" w:rsidP="00345DC1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tcBorders>
              <w:left w:val="nil"/>
            </w:tcBorders>
          </w:tcPr>
          <w:p w14:paraId="565DDDDB" w14:textId="77777777" w:rsidR="00E96513" w:rsidRPr="00A11392" w:rsidRDefault="00E96513" w:rsidP="00345DC1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A1505A1" w14:textId="6B48F7DD" w:rsidR="00E96513" w:rsidRPr="00A11392" w:rsidRDefault="00E96513" w:rsidP="00345DC1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E96513" w:rsidRPr="00A11392" w14:paraId="6E065ED7" w14:textId="77777777" w:rsidTr="00345DC1">
        <w:tc>
          <w:tcPr>
            <w:tcW w:w="3398" w:type="pct"/>
          </w:tcPr>
          <w:p w14:paraId="0214E1D1" w14:textId="77777777" w:rsidR="00E96513" w:rsidRPr="00A11392" w:rsidRDefault="00E96513" w:rsidP="00345D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627C03A" w14:textId="453BBAB0" w:rsidR="00E96513" w:rsidRPr="00A11392" w:rsidRDefault="00E96513" w:rsidP="00345DC1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="002C6F28"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/หุ้น</w:t>
            </w: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06ECA" w:rsidRPr="00A11392" w14:paraId="7F0C3C2C" w14:textId="77777777" w:rsidTr="00006ECA">
        <w:tc>
          <w:tcPr>
            <w:tcW w:w="3398" w:type="pct"/>
          </w:tcPr>
          <w:p w14:paraId="0D939876" w14:textId="542867A8" w:rsidR="00006ECA" w:rsidRPr="00A11392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1B7ACD6" w14:textId="6959BC0A" w:rsidR="00006ECA" w:rsidRPr="00A11392" w:rsidRDefault="000630B1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12,781,249</w:t>
            </w:r>
          </w:p>
        </w:tc>
        <w:tc>
          <w:tcPr>
            <w:tcW w:w="146" w:type="pct"/>
          </w:tcPr>
          <w:p w14:paraId="0E6E8196" w14:textId="77777777" w:rsidR="00006ECA" w:rsidRPr="00A11392" w:rsidRDefault="00006ECA" w:rsidP="00006ECA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24C9565" w14:textId="4E21C9BB" w:rsidR="00006ECA" w:rsidRPr="00A11392" w:rsidRDefault="0031212C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8,207,055</w:t>
            </w:r>
          </w:p>
        </w:tc>
      </w:tr>
      <w:tr w:rsidR="00006ECA" w:rsidRPr="00A11392" w14:paraId="7EBBC0E7" w14:textId="77777777" w:rsidTr="00BB0D90">
        <w:tc>
          <w:tcPr>
            <w:tcW w:w="3398" w:type="pct"/>
          </w:tcPr>
          <w:p w14:paraId="6F603A02" w14:textId="77777777" w:rsidR="00006ECA" w:rsidRPr="00A11392" w:rsidRDefault="00006ECA" w:rsidP="00006EC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9E5B8E" w14:textId="77777777" w:rsidR="00006ECA" w:rsidRPr="00A11392" w:rsidRDefault="00006ECA" w:rsidP="00006ECA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B481B" w14:textId="77777777" w:rsidR="00006ECA" w:rsidRPr="00A11392" w:rsidRDefault="00006ECA" w:rsidP="00006ECA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3679EE67" w14:textId="77777777" w:rsidR="00006ECA" w:rsidRPr="00A11392" w:rsidRDefault="00006ECA" w:rsidP="00006ECA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571" w:rsidRPr="00A11392" w14:paraId="3D8AB5CF" w14:textId="77777777" w:rsidTr="00BB0D90">
        <w:tc>
          <w:tcPr>
            <w:tcW w:w="3398" w:type="pct"/>
          </w:tcPr>
          <w:p w14:paraId="5C170E80" w14:textId="1C8F5390" w:rsidR="00D41571" w:rsidRPr="00A11392" w:rsidRDefault="00D41571" w:rsidP="00D4157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7B942827" w14:textId="561AE09C" w:rsidR="00D41571" w:rsidRPr="00A11392" w:rsidRDefault="0013506F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146" w:type="pct"/>
          </w:tcPr>
          <w:p w14:paraId="7DD55055" w14:textId="77777777" w:rsidR="00D41571" w:rsidRPr="00A11392" w:rsidRDefault="00D41571" w:rsidP="00D41571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B77C9EE" w14:textId="692BD319" w:rsidR="00D41571" w:rsidRPr="00A11392" w:rsidRDefault="0031212C" w:rsidP="00D41571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670,000,000</w:t>
            </w:r>
          </w:p>
        </w:tc>
      </w:tr>
      <w:tr w:rsidR="00D41571" w:rsidRPr="00A11392" w14:paraId="111A9DC5" w14:textId="77777777" w:rsidTr="00BB0D90">
        <w:tc>
          <w:tcPr>
            <w:tcW w:w="3398" w:type="pct"/>
          </w:tcPr>
          <w:p w14:paraId="7E4FF75A" w14:textId="77777777" w:rsidR="00D41571" w:rsidRPr="00A11392" w:rsidRDefault="00D41571" w:rsidP="00D41571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CD12431" w14:textId="77777777" w:rsidR="00D41571" w:rsidRPr="00A11392" w:rsidRDefault="00D41571" w:rsidP="00D41571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66463D" w14:textId="77777777" w:rsidR="00D41571" w:rsidRPr="00A11392" w:rsidRDefault="00D41571" w:rsidP="00D41571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14A17538" w14:textId="77777777" w:rsidR="00D41571" w:rsidRPr="00A11392" w:rsidRDefault="00D41571" w:rsidP="00D41571">
            <w:pPr>
              <w:ind w:left="-131" w:right="255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571" w:rsidRPr="00A11392" w14:paraId="6DC09A3F" w14:textId="77777777" w:rsidTr="002E558A">
        <w:tc>
          <w:tcPr>
            <w:tcW w:w="3398" w:type="pct"/>
          </w:tcPr>
          <w:p w14:paraId="66C68AB1" w14:textId="1E979E61" w:rsidR="00D41571" w:rsidRPr="00A11392" w:rsidRDefault="00D41571" w:rsidP="00D41571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9C3A128" w14:textId="247A242B" w:rsidR="00D41571" w:rsidRPr="00A11392" w:rsidRDefault="0013506F" w:rsidP="001416C0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630B1" w:rsidRPr="00A1139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10A7B36" w14:textId="77777777" w:rsidR="00D41571" w:rsidRPr="00A11392" w:rsidRDefault="00D41571" w:rsidP="00D41571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5A258DDF" w14:textId="370E2C43" w:rsidR="00D41571" w:rsidRPr="00A11392" w:rsidRDefault="0031212C" w:rsidP="00D41571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</w:tr>
    </w:tbl>
    <w:p w14:paraId="721CF268" w14:textId="5E5B97A3" w:rsidR="008D31CF" w:rsidRDefault="008D31CF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A11392" w:rsidRDefault="00BF3F2C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A11392" w:rsidRDefault="001175E8" w:rsidP="001175E8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A11392" w:rsidRDefault="001175E8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349736" w14:textId="1324FA73" w:rsidR="000A1B8D" w:rsidRPr="00A11392" w:rsidRDefault="001175E8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 w:rsidRPr="00A11392">
        <w:rPr>
          <w:rFonts w:ascii="Angsana New" w:hAnsi="Angsana New"/>
          <w:sz w:val="30"/>
          <w:szCs w:val="30"/>
          <w:cs/>
        </w:rPr>
        <w:t>สินทรัพย์ทางการเงินและ</w:t>
      </w:r>
      <w:r w:rsidRPr="00A11392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A11392" w:rsidRDefault="00CA1ED9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710" w:type="dxa"/>
        <w:tblInd w:w="-5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170"/>
        <w:gridCol w:w="180"/>
        <w:gridCol w:w="720"/>
        <w:gridCol w:w="180"/>
        <w:gridCol w:w="1260"/>
        <w:gridCol w:w="180"/>
        <w:gridCol w:w="630"/>
        <w:gridCol w:w="180"/>
        <w:gridCol w:w="1260"/>
      </w:tblGrid>
      <w:tr w:rsidR="00C4164C" w:rsidRPr="00A11392" w14:paraId="7E5E8D38" w14:textId="77777777" w:rsidTr="00622D1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4D8ECEB8" w14:textId="25A0ACEA" w:rsidR="00C4164C" w:rsidRPr="00A11392" w:rsidRDefault="00C4164C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7A9D3B56" w14:textId="3FD8EC35" w:rsidR="00C4164C" w:rsidRPr="00A11392" w:rsidRDefault="00C4164C" w:rsidP="00C416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CFA51EB" w14:textId="77777777" w:rsidR="00C4164C" w:rsidRPr="00A11392" w:rsidRDefault="00C4164C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C4164C" w:rsidRPr="00A11392" w:rsidRDefault="00C4164C" w:rsidP="00CD26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A48D2" w:rsidRPr="00A11392" w14:paraId="3658ADDA" w14:textId="77777777" w:rsidTr="00622D1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C5C9648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AFE43" w14:textId="5B71DB15" w:rsidR="009A48D2" w:rsidRPr="00A11392" w:rsidRDefault="008103FE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FE0239" w14:textId="22697E9C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69A83C24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49DF" w:rsidRPr="00A11392" w14:paraId="51B6FECD" w14:textId="77777777" w:rsidTr="00622D1C">
        <w:trPr>
          <w:tblHeader/>
        </w:trPr>
        <w:tc>
          <w:tcPr>
            <w:tcW w:w="3510" w:type="dxa"/>
            <w:shd w:val="clear" w:color="auto" w:fill="auto"/>
          </w:tcPr>
          <w:p w14:paraId="03125CC4" w14:textId="77777777" w:rsidR="008E49DF" w:rsidRPr="00A11392" w:rsidRDefault="008E49DF" w:rsidP="001175E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0"/>
          </w:tcPr>
          <w:p w14:paraId="727D7323" w14:textId="70723013" w:rsidR="008E49DF" w:rsidRPr="00A11392" w:rsidRDefault="008E49DF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A48D2" w:rsidRPr="00A11392" w14:paraId="17AE63AA" w14:textId="77777777" w:rsidTr="00622D1C">
        <w:tc>
          <w:tcPr>
            <w:tcW w:w="3510" w:type="dxa"/>
            <w:shd w:val="clear" w:color="auto" w:fill="auto"/>
          </w:tcPr>
          <w:p w14:paraId="7459DD67" w14:textId="35C4CB6D" w:rsidR="009A48D2" w:rsidRPr="00A11392" w:rsidRDefault="009A48D2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48790115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BDF1" w14:textId="158FCB5A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69467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72802B1" w14:textId="77777777" w:rsidR="009A48D2" w:rsidRPr="00A11392" w:rsidRDefault="009A48D2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FC20E3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65D1D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806108E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5E1DEA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1D5D908B" w14:textId="77777777" w:rsidTr="00622D1C">
        <w:tc>
          <w:tcPr>
            <w:tcW w:w="3510" w:type="dxa"/>
            <w:shd w:val="clear" w:color="auto" w:fill="auto"/>
          </w:tcPr>
          <w:p w14:paraId="18323971" w14:textId="1FE33E64" w:rsidR="009A48D2" w:rsidRPr="00A11392" w:rsidRDefault="009A48D2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40" w:type="dxa"/>
          </w:tcPr>
          <w:p w14:paraId="1C75D54B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D25EDE" w14:textId="02875288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8E5B0A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E477A28" w14:textId="77777777" w:rsidR="009A48D2" w:rsidRPr="00A11392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61D2F" w14:textId="77777777" w:rsidR="009A48D2" w:rsidRPr="00A11392" w:rsidRDefault="009A48D2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3A66F1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6DC23D9" w14:textId="77777777" w:rsidR="009A48D2" w:rsidRPr="00A11392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595D50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0EA2FA5A" w14:textId="77777777" w:rsidTr="00622D1C">
        <w:tc>
          <w:tcPr>
            <w:tcW w:w="3510" w:type="dxa"/>
            <w:shd w:val="clear" w:color="auto" w:fill="auto"/>
            <w:vAlign w:val="bottom"/>
          </w:tcPr>
          <w:p w14:paraId="297EED1A" w14:textId="4000EF82" w:rsidR="009A48D2" w:rsidRPr="00A11392" w:rsidRDefault="009A48D2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440" w:type="dxa"/>
          </w:tcPr>
          <w:p w14:paraId="34818069" w14:textId="5CEDC437" w:rsidR="009A48D2" w:rsidRPr="00A11392" w:rsidRDefault="00B9041F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829B7"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11,855,426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</w:tcPr>
          <w:p w14:paraId="055AD8AA" w14:textId="6A4B5C9C" w:rsidR="009A48D2" w:rsidRPr="00A11392" w:rsidRDefault="00B829B7" w:rsidP="0015168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36998C" w14:textId="77777777" w:rsidR="009A48D2" w:rsidRPr="00A11392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EAD54A6" w14:textId="6B8B3483" w:rsidR="009A48D2" w:rsidRPr="00A11392" w:rsidRDefault="009A48D2" w:rsidP="0041068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50E0B" w14:textId="77777777" w:rsidR="009A48D2" w:rsidRPr="00A11392" w:rsidRDefault="009A48D2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487624" w14:textId="5082BEDF" w:rsidR="009A48D2" w:rsidRPr="00A11392" w:rsidRDefault="00B9041F" w:rsidP="0041068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A48D2"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11,855,426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9A48D2" w:rsidRPr="00A11392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2C23825" w14:textId="4BF16142" w:rsidR="009A48D2" w:rsidRPr="00A11392" w:rsidRDefault="009A48D2" w:rsidP="00410680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9A48D2" w:rsidRPr="00A11392" w:rsidRDefault="009A48D2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E19F23" w14:textId="33DBAC99" w:rsidR="009A48D2" w:rsidRPr="00A11392" w:rsidRDefault="00B9041F" w:rsidP="0041068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A48D2"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11,855,426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A48D2" w:rsidRPr="00A11392" w14:paraId="10077EDA" w14:textId="77777777" w:rsidTr="00622D1C">
        <w:tc>
          <w:tcPr>
            <w:tcW w:w="3510" w:type="dxa"/>
            <w:shd w:val="clear" w:color="auto" w:fill="auto"/>
            <w:vAlign w:val="bottom"/>
          </w:tcPr>
          <w:p w14:paraId="46C10214" w14:textId="77777777" w:rsidR="009A48D2" w:rsidRPr="00A11392" w:rsidRDefault="009A48D2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3C29DB" w14:textId="77777777" w:rsidR="009A48D2" w:rsidRPr="00A11392" w:rsidDel="008554C5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99E0B" w14:textId="7D2EFA10" w:rsidR="009A48D2" w:rsidRPr="00A11392" w:rsidDel="008554C5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B0F199" w14:textId="77777777" w:rsidR="009A48D2" w:rsidRPr="00A11392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031601D" w14:textId="77777777" w:rsidR="009A48D2" w:rsidRPr="00A11392" w:rsidDel="008554C5" w:rsidRDefault="009A48D2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40F0BC" w14:textId="77777777" w:rsidR="009A48D2" w:rsidRPr="00A11392" w:rsidRDefault="009A48D2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60189E" w14:textId="77777777" w:rsidR="009A48D2" w:rsidRPr="00A11392" w:rsidDel="008554C5" w:rsidRDefault="009A48D2" w:rsidP="00CE729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9D2FB8" w14:textId="77777777" w:rsidR="009A48D2" w:rsidRPr="00A11392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13C5520" w14:textId="77777777" w:rsidR="009A48D2" w:rsidRPr="00A11392" w:rsidDel="008554C5" w:rsidRDefault="009A48D2" w:rsidP="00CE7297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A77B4" w14:textId="77777777" w:rsidR="009A48D2" w:rsidRPr="00A11392" w:rsidRDefault="009A48D2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EF0E62" w14:textId="77777777" w:rsidR="009A48D2" w:rsidRPr="00A11392" w:rsidDel="008554C5" w:rsidRDefault="009A48D2" w:rsidP="00CE729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537774C4" w14:textId="77777777" w:rsidTr="00622D1C">
        <w:tc>
          <w:tcPr>
            <w:tcW w:w="3510" w:type="dxa"/>
            <w:shd w:val="clear" w:color="auto" w:fill="auto"/>
            <w:vAlign w:val="bottom"/>
          </w:tcPr>
          <w:p w14:paraId="1866DD7E" w14:textId="6FC5351D" w:rsidR="009A48D2" w:rsidRPr="00A11392" w:rsidRDefault="009A48D2" w:rsidP="00CE6A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E6145B3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BFC4C" w14:textId="719F1122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ABB10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7872B48" w14:textId="77777777" w:rsidR="009A48D2" w:rsidRPr="00A11392" w:rsidRDefault="009A48D2" w:rsidP="00C7710E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943429" w14:textId="77777777" w:rsidR="009A48D2" w:rsidRPr="00A11392" w:rsidRDefault="009A48D2" w:rsidP="00CE6AE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1DBE9" w14:textId="77777777" w:rsidR="009A48D2" w:rsidRPr="00A11392" w:rsidRDefault="009A48D2" w:rsidP="00CE6A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E83BE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F90BA83" w14:textId="77777777" w:rsidR="009A48D2" w:rsidRPr="00A11392" w:rsidRDefault="009A48D2" w:rsidP="00CE6AE9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4FE6B1" w14:textId="77777777" w:rsidR="009A48D2" w:rsidRPr="00A11392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51E97F" w14:textId="77777777" w:rsidR="009A48D2" w:rsidRPr="00A11392" w:rsidRDefault="009A48D2" w:rsidP="00CE6AE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4925A397" w14:textId="77777777" w:rsidTr="00622D1C">
        <w:tc>
          <w:tcPr>
            <w:tcW w:w="3510" w:type="dxa"/>
            <w:shd w:val="clear" w:color="auto" w:fill="auto"/>
            <w:vAlign w:val="bottom"/>
          </w:tcPr>
          <w:p w14:paraId="28C775EC" w14:textId="77777777" w:rsidR="009A48D2" w:rsidRPr="00A11392" w:rsidRDefault="009A48D2" w:rsidP="00CE6A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8518255" w14:textId="77777777" w:rsidR="009A48D2" w:rsidRPr="00A11392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395BC" w14:textId="3D56719E" w:rsidR="009A48D2" w:rsidRPr="00A11392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40D36" w14:textId="77777777" w:rsidR="009A48D2" w:rsidRPr="00A11392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DCBA822" w14:textId="77777777" w:rsidR="009A48D2" w:rsidRPr="00A11392" w:rsidRDefault="009A48D2" w:rsidP="00CE6AE9">
            <w:pPr>
              <w:pStyle w:val="acctfourfigures"/>
              <w:tabs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FE002F" w14:textId="77777777" w:rsidR="009A48D2" w:rsidRPr="00A11392" w:rsidRDefault="009A48D2" w:rsidP="006F632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59F120" w14:textId="77777777" w:rsidR="009A48D2" w:rsidRPr="00A11392" w:rsidRDefault="009A48D2" w:rsidP="00CE6A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844199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8D576DA" w14:textId="77777777" w:rsidR="009A48D2" w:rsidRPr="00A11392" w:rsidRDefault="009A48D2" w:rsidP="00CE6AE9">
            <w:pPr>
              <w:pStyle w:val="acctfourfigures"/>
              <w:tabs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3D7518" w14:textId="77777777" w:rsidR="009A48D2" w:rsidRPr="00A11392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C1E2C7" w14:textId="77777777" w:rsidR="009A48D2" w:rsidRPr="00A11392" w:rsidRDefault="009A48D2" w:rsidP="00CE6AE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17EB0CF4" w14:textId="77777777" w:rsidTr="00622D1C">
        <w:tc>
          <w:tcPr>
            <w:tcW w:w="3510" w:type="dxa"/>
            <w:shd w:val="clear" w:color="auto" w:fill="auto"/>
            <w:vAlign w:val="bottom"/>
          </w:tcPr>
          <w:p w14:paraId="4401B3A5" w14:textId="77777777" w:rsidR="009A48D2" w:rsidRPr="00A11392" w:rsidRDefault="009A48D2" w:rsidP="008F7674">
            <w:pPr>
              <w:tabs>
                <w:tab w:val="left" w:pos="462"/>
                <w:tab w:val="left" w:pos="3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440" w:type="dxa"/>
          </w:tcPr>
          <w:p w14:paraId="1B89CE50" w14:textId="6779257C" w:rsidR="009A48D2" w:rsidRPr="00A11392" w:rsidRDefault="00B829B7" w:rsidP="0015168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70" w:type="dxa"/>
          </w:tcPr>
          <w:p w14:paraId="105587FA" w14:textId="219CE855" w:rsidR="009A48D2" w:rsidRPr="00A11392" w:rsidRDefault="009A48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9,738,567</w:t>
            </w:r>
          </w:p>
        </w:tc>
        <w:tc>
          <w:tcPr>
            <w:tcW w:w="180" w:type="dxa"/>
          </w:tcPr>
          <w:p w14:paraId="3C4E3CCA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07EE95A" w14:textId="1AD78157" w:rsidR="009A48D2" w:rsidRPr="00A11392" w:rsidRDefault="009A48D2" w:rsidP="008F767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ADE9D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CAFA5C" w14:textId="33337A6E" w:rsidR="009A48D2" w:rsidRPr="00A11392" w:rsidRDefault="009A48D2" w:rsidP="008F767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9,738,567</w:t>
            </w:r>
            <w:r w:rsidRPr="00A11392" w:rsidDel="008554C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9F386A5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E813F01" w14:textId="58EC99CA" w:rsidR="009A48D2" w:rsidRPr="00A11392" w:rsidRDefault="009A48D2" w:rsidP="008F767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5B0C1C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EC8D07" w14:textId="050A4C48" w:rsidR="009A48D2" w:rsidRPr="00A11392" w:rsidRDefault="009A48D2" w:rsidP="008F767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lang w:bidi="th-TH"/>
              </w:rPr>
              <w:t>9,738,567</w:t>
            </w:r>
          </w:p>
        </w:tc>
      </w:tr>
    </w:tbl>
    <w:p w14:paraId="3176863D" w14:textId="5E540313" w:rsidR="002E58FD" w:rsidRPr="00A11392" w:rsidRDefault="002E58FD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A11392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A11392" w14:paraId="600943BE" w14:textId="77777777" w:rsidTr="008D31CF">
        <w:trPr>
          <w:tblHeader/>
        </w:trPr>
        <w:tc>
          <w:tcPr>
            <w:tcW w:w="4087" w:type="pct"/>
          </w:tcPr>
          <w:p w14:paraId="24B4DD7D" w14:textId="771D14AF" w:rsidR="0015743F" w:rsidRPr="00A11392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470F09"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31</w:t>
            </w:r>
            <w:r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8554C5"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มีนาคม </w:t>
            </w:r>
            <w:r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8F7674" w:rsidRPr="00A1139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913" w:type="pct"/>
          </w:tcPr>
          <w:p w14:paraId="49A1D22F" w14:textId="5EAE7893" w:rsidR="0015743F" w:rsidRPr="00A11392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A11392" w14:paraId="1ABF0E8B" w14:textId="77777777" w:rsidTr="008D31CF">
        <w:trPr>
          <w:trHeight w:val="371"/>
          <w:tblHeader/>
        </w:trPr>
        <w:tc>
          <w:tcPr>
            <w:tcW w:w="4087" w:type="pct"/>
          </w:tcPr>
          <w:p w14:paraId="5E78B4BA" w14:textId="77777777" w:rsidR="00031319" w:rsidRPr="00A11392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A11392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A11392" w14:paraId="02F1680A" w14:textId="77777777" w:rsidTr="00410680">
        <w:tc>
          <w:tcPr>
            <w:tcW w:w="4087" w:type="pct"/>
          </w:tcPr>
          <w:p w14:paraId="2E9DA252" w14:textId="77777777" w:rsidR="00031319" w:rsidRPr="00A11392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A11392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A11392" w14:paraId="32F9B9FD" w14:textId="77777777" w:rsidTr="00410680">
        <w:tc>
          <w:tcPr>
            <w:tcW w:w="4087" w:type="pct"/>
          </w:tcPr>
          <w:p w14:paraId="0231054E" w14:textId="6FCC767F" w:rsidR="00031319" w:rsidRPr="00A11392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65DE6827" w:rsidR="00031319" w:rsidRPr="00A11392" w:rsidRDefault="00FD2A87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72,105,242</w:t>
            </w:r>
          </w:p>
        </w:tc>
      </w:tr>
      <w:tr w:rsidR="00031319" w:rsidRPr="00A11392" w14:paraId="6781BD59" w14:textId="77777777" w:rsidTr="00410680">
        <w:tc>
          <w:tcPr>
            <w:tcW w:w="4087" w:type="pct"/>
          </w:tcPr>
          <w:p w14:paraId="26D42CB7" w14:textId="7DA65A82" w:rsidR="00031319" w:rsidRPr="00A11392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245754A7" w:rsidR="00031319" w:rsidRPr="00A11392" w:rsidRDefault="00D04864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 w:rsidRPr="00A1139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031319" w:rsidRPr="00A11392" w14:paraId="537FDFCA" w14:textId="77777777" w:rsidTr="00410680">
        <w:tc>
          <w:tcPr>
            <w:tcW w:w="4087" w:type="pct"/>
          </w:tcPr>
          <w:p w14:paraId="3C2D445D" w14:textId="04C2BC09" w:rsidR="00031319" w:rsidRPr="00A11392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41AB51FC" w:rsidR="00031319" w:rsidRPr="00A11392" w:rsidRDefault="00FD2A87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72,330,242</w:t>
            </w:r>
          </w:p>
        </w:tc>
      </w:tr>
      <w:tr w:rsidR="008D31CF" w:rsidRPr="00A11392" w14:paraId="5A03DDEF" w14:textId="77777777" w:rsidTr="00410680">
        <w:tc>
          <w:tcPr>
            <w:tcW w:w="4087" w:type="pct"/>
          </w:tcPr>
          <w:p w14:paraId="29006D1F" w14:textId="77777777" w:rsidR="008D31CF" w:rsidRPr="00A11392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1066FCFB" w14:textId="77777777" w:rsidR="008D31CF" w:rsidRPr="00A11392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A11392" w14:paraId="27B2C64B" w14:textId="77777777" w:rsidTr="00410680">
        <w:tc>
          <w:tcPr>
            <w:tcW w:w="4087" w:type="pct"/>
          </w:tcPr>
          <w:p w14:paraId="610E4CD8" w14:textId="77777777" w:rsidR="00031319" w:rsidRPr="00A11392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3" w:type="pct"/>
          </w:tcPr>
          <w:p w14:paraId="7CA6D7D3" w14:textId="77777777" w:rsidR="00031319" w:rsidRPr="00A11392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A11392" w14:paraId="4321606D" w14:textId="77777777" w:rsidTr="00410680">
        <w:tc>
          <w:tcPr>
            <w:tcW w:w="4087" w:type="pct"/>
          </w:tcPr>
          <w:p w14:paraId="106E02D7" w14:textId="64751A7E" w:rsidR="00031319" w:rsidRPr="00A11392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13" w:type="pct"/>
          </w:tcPr>
          <w:p w14:paraId="676FB28B" w14:textId="35442321" w:rsidR="00031319" w:rsidRPr="00A11392" w:rsidRDefault="00857D5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163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300</w:t>
            </w:r>
          </w:p>
        </w:tc>
      </w:tr>
      <w:tr w:rsidR="00A50EAB" w:rsidRPr="00A11392" w14:paraId="2D249E08" w14:textId="77777777" w:rsidTr="00410680">
        <w:tc>
          <w:tcPr>
            <w:tcW w:w="4087" w:type="pct"/>
          </w:tcPr>
          <w:p w14:paraId="09D530DC" w14:textId="181BDB38" w:rsidR="00A50EAB" w:rsidRPr="00A11392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3B8DDD1F" w:rsidR="00A50EAB" w:rsidRPr="00A11392" w:rsidRDefault="00857D5C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163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300</w:t>
            </w:r>
          </w:p>
        </w:tc>
      </w:tr>
    </w:tbl>
    <w:p w14:paraId="741AD4CE" w14:textId="77777777" w:rsidR="00F240E9" w:rsidRPr="00A11392" w:rsidRDefault="00F240E9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8A57B9E" w14:textId="22E7552B" w:rsidR="00177D5F" w:rsidRPr="00A11392" w:rsidRDefault="00177D5F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FBB178F" w14:textId="6BD6C8DC" w:rsidR="00177D5F" w:rsidRPr="00A11392" w:rsidRDefault="00177D5F" w:rsidP="00177D5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166144A0" w14:textId="5DC22A76" w:rsidR="005A25F8" w:rsidRPr="00A11392" w:rsidRDefault="00177D5F" w:rsidP="00BB0D90">
      <w:pPr>
        <w:spacing w:line="0" w:lineRule="atLeast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11392">
        <w:rPr>
          <w:rFonts w:ascii="Angsana New" w:hAnsi="Angsana New"/>
          <w:sz w:val="30"/>
          <w:szCs w:val="30"/>
        </w:rPr>
        <w:t>2</w:t>
      </w:r>
      <w:r w:rsidR="00D312D0" w:rsidRPr="00A11392">
        <w:rPr>
          <w:rFonts w:ascii="Angsana New" w:hAnsi="Angsana New"/>
          <w:sz w:val="30"/>
          <w:szCs w:val="30"/>
        </w:rPr>
        <w:t>6</w:t>
      </w:r>
      <w:r w:rsidRPr="00A11392">
        <w:rPr>
          <w:rFonts w:ascii="Angsana New" w:hAnsi="Angsana New"/>
          <w:sz w:val="30"/>
          <w:szCs w:val="30"/>
          <w:cs/>
        </w:rPr>
        <w:t xml:space="preserve"> เมษายน </w:t>
      </w:r>
      <w:r w:rsidRPr="00A11392">
        <w:rPr>
          <w:rFonts w:ascii="Angsana New" w:hAnsi="Angsana New"/>
          <w:sz w:val="30"/>
          <w:szCs w:val="30"/>
        </w:rPr>
        <w:t>256</w:t>
      </w:r>
      <w:r w:rsidR="00D312D0" w:rsidRPr="00A11392">
        <w:rPr>
          <w:rFonts w:ascii="Angsana New" w:hAnsi="Angsana New"/>
          <w:sz w:val="30"/>
          <w:szCs w:val="30"/>
        </w:rPr>
        <w:t>7</w:t>
      </w:r>
      <w:r w:rsidRPr="00A11392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</w:t>
      </w:r>
      <w:r w:rsidR="00920BB4" w:rsidRPr="00A11392">
        <w:rPr>
          <w:rFonts w:ascii="Angsana New" w:hAnsi="Angsana New"/>
          <w:sz w:val="30"/>
          <w:szCs w:val="30"/>
          <w:cs/>
        </w:rPr>
        <w:t>จ่าย</w:t>
      </w:r>
      <w:r w:rsidRPr="00A11392">
        <w:rPr>
          <w:rFonts w:ascii="Angsana New" w:hAnsi="Angsana New"/>
          <w:sz w:val="30"/>
          <w:szCs w:val="30"/>
          <w:cs/>
        </w:rPr>
        <w:t>เงินปันผล</w:t>
      </w:r>
      <w:r w:rsidR="009D6D84" w:rsidRPr="00A11392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9D6D84" w:rsidRPr="00A11392">
        <w:rPr>
          <w:rFonts w:ascii="Angsana New" w:hAnsi="Angsana New"/>
          <w:sz w:val="30"/>
          <w:szCs w:val="30"/>
        </w:rPr>
        <w:t>256</w:t>
      </w:r>
      <w:r w:rsidR="005A25F8" w:rsidRPr="00A11392">
        <w:rPr>
          <w:rFonts w:ascii="Angsana New" w:hAnsi="Angsana New"/>
          <w:sz w:val="30"/>
          <w:szCs w:val="30"/>
        </w:rPr>
        <w:t>6</w:t>
      </w:r>
      <w:r w:rsidR="009D6D84" w:rsidRPr="00A11392">
        <w:rPr>
          <w:rFonts w:ascii="Angsana New" w:hAnsi="Angsana New"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sz w:val="30"/>
          <w:szCs w:val="30"/>
          <w:cs/>
        </w:rPr>
        <w:t>ในอัตราหุ้นละ</w:t>
      </w:r>
      <w:r w:rsidRPr="00A11392">
        <w:rPr>
          <w:rFonts w:ascii="Angsana New" w:hAnsi="Angsana New"/>
          <w:sz w:val="30"/>
          <w:szCs w:val="30"/>
        </w:rPr>
        <w:t xml:space="preserve"> 0</w:t>
      </w:r>
      <w:r w:rsidRPr="00A11392">
        <w:rPr>
          <w:rFonts w:ascii="Angsana New" w:hAnsi="Angsana New"/>
          <w:sz w:val="30"/>
          <w:szCs w:val="30"/>
          <w:cs/>
        </w:rPr>
        <w:t>.</w:t>
      </w:r>
      <w:r w:rsidRPr="00A11392">
        <w:rPr>
          <w:rFonts w:ascii="Angsana New" w:hAnsi="Angsana New"/>
          <w:sz w:val="30"/>
          <w:szCs w:val="30"/>
        </w:rPr>
        <w:t>1</w:t>
      </w:r>
      <w:r w:rsidR="005A25F8" w:rsidRPr="00A11392">
        <w:rPr>
          <w:rFonts w:ascii="Angsana New" w:hAnsi="Angsana New"/>
          <w:sz w:val="30"/>
          <w:szCs w:val="30"/>
        </w:rPr>
        <w:t>2</w:t>
      </w:r>
      <w:r w:rsidRPr="00A1139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5A25F8" w:rsidRPr="00A11392">
        <w:rPr>
          <w:rFonts w:ascii="Angsana New" w:hAnsi="Angsana New"/>
          <w:sz w:val="30"/>
          <w:szCs w:val="30"/>
        </w:rPr>
        <w:t>80</w:t>
      </w:r>
      <w:r w:rsidR="005A25F8" w:rsidRPr="00A11392">
        <w:rPr>
          <w:rFonts w:ascii="Angsana New" w:hAnsi="Angsana New"/>
          <w:sz w:val="30"/>
          <w:szCs w:val="30"/>
          <w:cs/>
        </w:rPr>
        <w:t>.</w:t>
      </w:r>
      <w:r w:rsidR="005A25F8" w:rsidRPr="00A11392">
        <w:rPr>
          <w:rFonts w:ascii="Angsana New" w:hAnsi="Angsana New"/>
          <w:sz w:val="30"/>
          <w:szCs w:val="30"/>
        </w:rPr>
        <w:t xml:space="preserve">40 </w:t>
      </w:r>
      <w:r w:rsidRPr="00A11392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เงินปันผลดังกล่าวมีกำหนดจ่ายให้แก่ผู้ถือหุ้นในวันที่ </w:t>
      </w:r>
      <w:r w:rsidR="00BD06D0" w:rsidRPr="00A11392">
        <w:rPr>
          <w:rFonts w:ascii="Angsana New" w:hAnsi="Angsana New"/>
          <w:sz w:val="30"/>
          <w:szCs w:val="30"/>
        </w:rPr>
        <w:t>17</w:t>
      </w:r>
      <w:r w:rsidRPr="00A1139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A11392">
        <w:rPr>
          <w:rFonts w:ascii="Angsana New" w:hAnsi="Angsana New"/>
          <w:sz w:val="30"/>
          <w:szCs w:val="30"/>
        </w:rPr>
        <w:t>256</w:t>
      </w:r>
      <w:r w:rsidR="005A25F8" w:rsidRPr="00A11392">
        <w:rPr>
          <w:rFonts w:ascii="Angsana New" w:hAnsi="Angsana New"/>
          <w:sz w:val="30"/>
          <w:szCs w:val="30"/>
        </w:rPr>
        <w:t>7</w:t>
      </w:r>
    </w:p>
    <w:sectPr w:rsidR="005A25F8" w:rsidRPr="00A11392" w:rsidSect="008E5B92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E5C45" w14:textId="77777777" w:rsidR="004053E5" w:rsidRDefault="004053E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6DD2DF53" w14:textId="77777777" w:rsidR="004053E5" w:rsidRDefault="004053E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C4D5" w14:textId="62C16057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5867BA">
      <w:rPr>
        <w:rFonts w:asciiTheme="majorBidi" w:hAnsiTheme="majorBidi" w:cstheme="majorBidi"/>
        <w:caps/>
        <w:noProof/>
        <w:sz w:val="30"/>
        <w:szCs w:val="30"/>
      </w:rPr>
      <w:t>14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B55D" w14:textId="77777777" w:rsidR="004053E5" w:rsidRDefault="004053E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847D1DD" w14:textId="77777777" w:rsidR="004053E5" w:rsidRDefault="004053E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25996516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4BA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00697622">
    <w:abstractNumId w:val="6"/>
  </w:num>
  <w:num w:numId="2" w16cid:durableId="155413883">
    <w:abstractNumId w:val="5"/>
  </w:num>
  <w:num w:numId="3" w16cid:durableId="1209293430">
    <w:abstractNumId w:val="9"/>
  </w:num>
  <w:num w:numId="4" w16cid:durableId="1395004814">
    <w:abstractNumId w:val="7"/>
  </w:num>
  <w:num w:numId="5" w16cid:durableId="1005596387">
    <w:abstractNumId w:val="8"/>
  </w:num>
  <w:num w:numId="6" w16cid:durableId="705182405">
    <w:abstractNumId w:val="3"/>
  </w:num>
  <w:num w:numId="7" w16cid:durableId="2017419109">
    <w:abstractNumId w:val="2"/>
  </w:num>
  <w:num w:numId="8" w16cid:durableId="1975480614">
    <w:abstractNumId w:val="0"/>
  </w:num>
  <w:num w:numId="9" w16cid:durableId="1326974390">
    <w:abstractNumId w:val="1"/>
  </w:num>
  <w:num w:numId="10" w16cid:durableId="1254439319">
    <w:abstractNumId w:val="4"/>
  </w:num>
  <w:num w:numId="11" w16cid:durableId="1358317078">
    <w:abstractNumId w:val="17"/>
  </w:num>
  <w:num w:numId="12" w16cid:durableId="2008433069">
    <w:abstractNumId w:val="12"/>
  </w:num>
  <w:num w:numId="13" w16cid:durableId="1899390428">
    <w:abstractNumId w:val="27"/>
  </w:num>
  <w:num w:numId="14" w16cid:durableId="22824377">
    <w:abstractNumId w:val="16"/>
  </w:num>
  <w:num w:numId="15" w16cid:durableId="535241129">
    <w:abstractNumId w:val="18"/>
  </w:num>
  <w:num w:numId="16" w16cid:durableId="1199244237">
    <w:abstractNumId w:val="20"/>
  </w:num>
  <w:num w:numId="17" w16cid:durableId="1997881750">
    <w:abstractNumId w:val="19"/>
  </w:num>
  <w:num w:numId="18" w16cid:durableId="2128113648">
    <w:abstractNumId w:val="26"/>
  </w:num>
  <w:num w:numId="19" w16cid:durableId="1336372916">
    <w:abstractNumId w:val="22"/>
  </w:num>
  <w:num w:numId="20" w16cid:durableId="1523393373">
    <w:abstractNumId w:val="24"/>
  </w:num>
  <w:num w:numId="21" w16cid:durableId="91554680">
    <w:abstractNumId w:val="14"/>
  </w:num>
  <w:num w:numId="22" w16cid:durableId="325482217">
    <w:abstractNumId w:val="11"/>
  </w:num>
  <w:num w:numId="23" w16cid:durableId="1492982856">
    <w:abstractNumId w:val="29"/>
  </w:num>
  <w:num w:numId="24" w16cid:durableId="1200125379">
    <w:abstractNumId w:val="21"/>
  </w:num>
  <w:num w:numId="25" w16cid:durableId="1449741963">
    <w:abstractNumId w:val="15"/>
  </w:num>
  <w:num w:numId="26" w16cid:durableId="1761291004">
    <w:abstractNumId w:val="23"/>
  </w:num>
  <w:num w:numId="27" w16cid:durableId="1488089458">
    <w:abstractNumId w:val="10"/>
  </w:num>
  <w:num w:numId="28" w16cid:durableId="135148304">
    <w:abstractNumId w:val="13"/>
  </w:num>
  <w:num w:numId="29" w16cid:durableId="1640917993">
    <w:abstractNumId w:val="25"/>
  </w:num>
  <w:num w:numId="30" w16cid:durableId="2114933975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2D4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D63"/>
    <w:rsid w:val="00055FF1"/>
    <w:rsid w:val="000561ED"/>
    <w:rsid w:val="00056AB7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230D"/>
    <w:rsid w:val="00062599"/>
    <w:rsid w:val="00062DE4"/>
    <w:rsid w:val="0006301C"/>
    <w:rsid w:val="000630B1"/>
    <w:rsid w:val="000635AA"/>
    <w:rsid w:val="0006459F"/>
    <w:rsid w:val="00064D01"/>
    <w:rsid w:val="00064D05"/>
    <w:rsid w:val="000663FB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28CC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5FCB"/>
    <w:rsid w:val="00156096"/>
    <w:rsid w:val="00156303"/>
    <w:rsid w:val="00156D95"/>
    <w:rsid w:val="00157054"/>
    <w:rsid w:val="0015743F"/>
    <w:rsid w:val="00157490"/>
    <w:rsid w:val="001574C2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45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2B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4979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43FA"/>
    <w:rsid w:val="002A45F0"/>
    <w:rsid w:val="002A4AD2"/>
    <w:rsid w:val="002A641D"/>
    <w:rsid w:val="002A643F"/>
    <w:rsid w:val="002A6AC8"/>
    <w:rsid w:val="002A6B8E"/>
    <w:rsid w:val="002A6CB5"/>
    <w:rsid w:val="002A6D1B"/>
    <w:rsid w:val="002A6D9B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6E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F84"/>
    <w:rsid w:val="002F71D6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1C31"/>
    <w:rsid w:val="0031212C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0D60"/>
    <w:rsid w:val="003A16EF"/>
    <w:rsid w:val="003A2831"/>
    <w:rsid w:val="003A30F3"/>
    <w:rsid w:val="003A3294"/>
    <w:rsid w:val="003A3715"/>
    <w:rsid w:val="003A4450"/>
    <w:rsid w:val="003A4B05"/>
    <w:rsid w:val="003A4FAD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4DE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471E"/>
    <w:rsid w:val="00474C35"/>
    <w:rsid w:val="004757DB"/>
    <w:rsid w:val="00475CE8"/>
    <w:rsid w:val="00476930"/>
    <w:rsid w:val="00476D75"/>
    <w:rsid w:val="00477601"/>
    <w:rsid w:val="0048003B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6A11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6A22"/>
    <w:rsid w:val="004D6F71"/>
    <w:rsid w:val="004D714A"/>
    <w:rsid w:val="004D72B7"/>
    <w:rsid w:val="004D7ED5"/>
    <w:rsid w:val="004E0680"/>
    <w:rsid w:val="004E0792"/>
    <w:rsid w:val="004E0B97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437"/>
    <w:rsid w:val="005867BA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4A2E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DA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E0D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123"/>
    <w:rsid w:val="007165C6"/>
    <w:rsid w:val="00716970"/>
    <w:rsid w:val="0071737A"/>
    <w:rsid w:val="00717519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840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2C20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7E4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807"/>
    <w:rsid w:val="00790A0B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97EB9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D35"/>
    <w:rsid w:val="00856332"/>
    <w:rsid w:val="008566A1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520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9DF"/>
    <w:rsid w:val="008E4F16"/>
    <w:rsid w:val="008E55DC"/>
    <w:rsid w:val="008E562E"/>
    <w:rsid w:val="008E5B92"/>
    <w:rsid w:val="008E6167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433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1FB5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32C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3E73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063"/>
    <w:rsid w:val="00AE42F0"/>
    <w:rsid w:val="00AE434E"/>
    <w:rsid w:val="00AE44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47EE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0A5E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B7916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C7351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7E7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5AD"/>
    <w:rsid w:val="00C16BDC"/>
    <w:rsid w:val="00C17932"/>
    <w:rsid w:val="00C179C4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0E3"/>
    <w:rsid w:val="00CA448A"/>
    <w:rsid w:val="00CA4656"/>
    <w:rsid w:val="00CA5E74"/>
    <w:rsid w:val="00CA5F8D"/>
    <w:rsid w:val="00CA6857"/>
    <w:rsid w:val="00CA6C5C"/>
    <w:rsid w:val="00CA6E14"/>
    <w:rsid w:val="00CA795B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656F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12" ma:contentTypeDescription="Create a new document." ma:contentTypeScope="" ma:versionID="505eccef34e045638b8ce6e2f110629e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c6aa73cc3e69fca77f83e72e5b13ee9e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EC1FAF-770E-4A53-BB84-77852B4C8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4.xml><?xml version="1.0" encoding="utf-8"?>
<ds:datastoreItem xmlns:ds="http://schemas.openxmlformats.org/officeDocument/2006/customXml" ds:itemID="{BCB17D38-F720-4E12-B2E0-D53C9BA64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</TotalTime>
  <Pages>9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21</cp:revision>
  <cp:lastPrinted>2024-05-07T11:16:00Z</cp:lastPrinted>
  <dcterms:created xsi:type="dcterms:W3CDTF">2024-05-06T15:32:00Z</dcterms:created>
  <dcterms:modified xsi:type="dcterms:W3CDTF">2024-05-10T03:26:00Z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