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55C1CE53" w:rsidR="00804175" w:rsidRPr="00424DDB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0C2C692C" w:rsidR="00804175" w:rsidRPr="00DE5897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4CBAAB20" w:rsidR="00804175" w:rsidRPr="00DE5897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F9A8992" w:rsidR="006F65BC" w:rsidRPr="00EE6646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073C6DE4" w:rsidR="00A91D6F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28351FB8" w:rsidR="00ED29AA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4E79D7B8" w:rsidR="006F65BC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79DBBBDC" w:rsidR="00523C4F" w:rsidRPr="00906B60" w:rsidRDefault="00DE5897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3FA608E3" w14:textId="10AAAC61" w:rsidR="004D36EE" w:rsidRDefault="00906B60" w:rsidP="00906B60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99A52B0" w14:textId="6B2E47ED" w:rsidR="00694B55" w:rsidRDefault="007210C4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906B60">
        <w:rPr>
          <w:rFonts w:asciiTheme="majorBidi" w:hAnsiTheme="majorBidi" w:cstheme="majorBidi"/>
          <w:sz w:val="30"/>
          <w:szCs w:val="30"/>
          <w:lang w:bidi="th-TH"/>
        </w:rPr>
        <w:t>0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6F65BC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8CEF624" w14:textId="642D842B" w:rsidR="00807D05" w:rsidRDefault="00906B60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11</w:t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807D05" w:rsidRPr="0031302A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6DB7E773" w14:textId="77777777" w:rsidR="00733200" w:rsidRPr="00424DDB" w:rsidRDefault="00733200" w:rsidP="00EF6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724BC" w14:textId="77777777" w:rsidR="00B63674" w:rsidRPr="00424DDB" w:rsidRDefault="00B63674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0B310700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51428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</w:t>
      </w:r>
      <w:r w:rsidR="004E7A4C" w:rsidRPr="006A1900">
        <w:rPr>
          <w:rFonts w:asciiTheme="majorBidi" w:hAnsiTheme="majorBidi" w:cstheme="majorBidi"/>
          <w:sz w:val="30"/>
          <w:szCs w:val="30"/>
          <w:cs/>
        </w:rPr>
        <w:t>เมื่อ</w:t>
      </w:r>
      <w:r w:rsidR="004E7A4C" w:rsidRPr="00E13E3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E69FC" w:rsidRPr="00E13E36">
        <w:rPr>
          <w:rFonts w:asciiTheme="majorBidi" w:hAnsiTheme="majorBidi" w:cstheme="majorBidi"/>
          <w:sz w:val="30"/>
          <w:szCs w:val="30"/>
        </w:rPr>
        <w:t xml:space="preserve"> </w:t>
      </w:r>
      <w:r w:rsidR="00807D05" w:rsidRPr="00E13E36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E13E36" w:rsidRPr="00E13E36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BB71FA" w:rsidRPr="00E13E36">
        <w:rPr>
          <w:rFonts w:asciiTheme="majorBidi" w:hAnsiTheme="majorBidi" w:cstheme="majorBidi"/>
          <w:sz w:val="30"/>
          <w:szCs w:val="30"/>
        </w:rPr>
        <w:t xml:space="preserve"> </w:t>
      </w:r>
      <w:r w:rsidR="007E2EB4" w:rsidRPr="00E13E36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BA48A8" w:rsidRPr="00E13E36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2D5893" w:rsidRPr="00E13E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E13E36">
        <w:rPr>
          <w:rFonts w:asciiTheme="majorBidi" w:hAnsiTheme="majorBidi" w:cstheme="majorBidi"/>
          <w:sz w:val="30"/>
          <w:szCs w:val="30"/>
        </w:rPr>
        <w:t>2</w:t>
      </w:r>
      <w:r w:rsidR="00BB71FA" w:rsidRPr="00E13E36">
        <w:rPr>
          <w:rFonts w:asciiTheme="majorBidi" w:hAnsiTheme="majorBidi" w:cstheme="majorBidi"/>
          <w:sz w:val="30"/>
          <w:szCs w:val="30"/>
        </w:rPr>
        <w:t>56</w:t>
      </w:r>
      <w:r w:rsidR="00BA48A8" w:rsidRPr="00E13E36">
        <w:rPr>
          <w:rFonts w:asciiTheme="majorBidi" w:hAnsiTheme="majorBidi" w:cstheme="majorBidi"/>
          <w:sz w:val="30"/>
          <w:szCs w:val="30"/>
        </w:rPr>
        <w:t>7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450F8FAA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8B7A98" w:rsidRPr="008B7A98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7296070E" w:rsidR="00CD0B49" w:rsidRPr="005500A6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9C11FA" w:rsidRPr="005500A6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500A6">
        <w:rPr>
          <w:rFonts w:asciiTheme="majorBidi" w:hAnsiTheme="majorBidi" w:cstheme="majorBidi"/>
          <w:sz w:val="30"/>
          <w:szCs w:val="30"/>
        </w:rPr>
        <w:t>3</w:t>
      </w:r>
      <w:r w:rsidR="008B7A98" w:rsidRPr="005500A6">
        <w:rPr>
          <w:rFonts w:asciiTheme="majorBidi" w:hAnsiTheme="majorBidi" w:cstheme="majorBidi"/>
          <w:sz w:val="30"/>
          <w:szCs w:val="30"/>
        </w:rPr>
        <w:t>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5500A6">
        <w:rPr>
          <w:rFonts w:asciiTheme="majorBidi" w:hAnsiTheme="majorBidi" w:cstheme="majorBidi"/>
          <w:sz w:val="30"/>
          <w:szCs w:val="30"/>
        </w:rPr>
        <w:t>2</w:t>
      </w:r>
      <w:r w:rsidR="009C11FA" w:rsidRPr="005500A6">
        <w:rPr>
          <w:rFonts w:asciiTheme="majorBidi" w:hAnsiTheme="majorBidi" w:cstheme="majorBidi"/>
          <w:sz w:val="30"/>
          <w:szCs w:val="30"/>
        </w:rPr>
        <w:t>56</w:t>
      </w:r>
      <w:r w:rsidR="00BA48A8" w:rsidRPr="005500A6">
        <w:rPr>
          <w:rFonts w:asciiTheme="majorBidi" w:hAnsiTheme="majorBidi" w:cstheme="majorBidi"/>
          <w:sz w:val="30"/>
          <w:szCs w:val="30"/>
          <w:lang w:val="en-GB"/>
        </w:rPr>
        <w:t>6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26296" w14:textId="378E7F8C" w:rsidR="000B1385" w:rsidRDefault="00200A34" w:rsidP="0062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1428D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51428D">
        <w:rPr>
          <w:rFonts w:asciiTheme="majorBidi" w:hAnsiTheme="majorBidi" w:cstheme="majorBidi"/>
          <w:sz w:val="30"/>
          <w:szCs w:val="30"/>
        </w:rPr>
        <w:t>56</w:t>
      </w:r>
      <w:r w:rsidR="00BA48A8">
        <w:rPr>
          <w:rFonts w:asciiTheme="majorBidi" w:hAnsiTheme="majorBidi" w:cstheme="majorBidi"/>
          <w:sz w:val="30"/>
          <w:szCs w:val="30"/>
        </w:rPr>
        <w:t>6</w:t>
      </w:r>
    </w:p>
    <w:p w14:paraId="0E83EC56" w14:textId="77777777" w:rsidR="00E041EC" w:rsidRDefault="00E0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4A30949" w14:textId="77777777" w:rsidR="00B81C39" w:rsidRPr="0085428A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5428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4DA7E0C1" w14:textId="77777777" w:rsidR="00B81C39" w:rsidRPr="00807D05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61E89" w14:textId="77777777" w:rsidR="00B81C39" w:rsidRPr="00210A68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CFC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943CFC">
        <w:rPr>
          <w:rFonts w:asciiTheme="majorBidi" w:hAnsiTheme="majorBidi" w:cstheme="majorBidi"/>
          <w:sz w:val="30"/>
          <w:szCs w:val="30"/>
        </w:rPr>
        <w:t xml:space="preserve">        </w:t>
      </w:r>
      <w:r w:rsidRPr="00943CFC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943CFC">
        <w:rPr>
          <w:rFonts w:asciiTheme="majorBidi" w:hAnsiTheme="majorBidi" w:cstheme="majorBidi"/>
          <w:sz w:val="30"/>
          <w:szCs w:val="30"/>
        </w:rPr>
        <w:t>5</w:t>
      </w:r>
    </w:p>
    <w:p w14:paraId="34AE401E" w14:textId="77777777" w:rsidR="00B81C39" w:rsidRPr="008B7A98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14"/>
        <w:gridCol w:w="238"/>
        <w:gridCol w:w="1076"/>
        <w:gridCol w:w="271"/>
        <w:gridCol w:w="1080"/>
        <w:gridCol w:w="238"/>
        <w:gridCol w:w="1110"/>
      </w:tblGrid>
      <w:tr w:rsidR="00B81C39" w:rsidRPr="003F7D32" w14:paraId="1F60ADC9" w14:textId="77777777" w:rsidTr="00906B60">
        <w:trPr>
          <w:tblHeader/>
        </w:trPr>
        <w:tc>
          <w:tcPr>
            <w:tcW w:w="2261" w:type="pct"/>
            <w:shd w:val="clear" w:color="auto" w:fill="auto"/>
          </w:tcPr>
          <w:p w14:paraId="1BDE8A47" w14:textId="77777777" w:rsidR="00B81C39" w:rsidRPr="003F7D32" w:rsidRDefault="00B81C39" w:rsidP="00E1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7" w:type="pct"/>
            <w:gridSpan w:val="3"/>
            <w:shd w:val="clear" w:color="auto" w:fill="auto"/>
          </w:tcPr>
          <w:p w14:paraId="436B954B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14B2D60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0C186829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48A8" w:rsidRPr="003F7D32" w14:paraId="0CF04712" w14:textId="77777777" w:rsidTr="004A255D">
        <w:trPr>
          <w:tblHeader/>
        </w:trPr>
        <w:tc>
          <w:tcPr>
            <w:tcW w:w="2261" w:type="pct"/>
            <w:shd w:val="clear" w:color="auto" w:fill="auto"/>
          </w:tcPr>
          <w:p w14:paraId="5AF7B708" w14:textId="4A137CAD" w:rsidR="00BA48A8" w:rsidRPr="003F7D32" w:rsidRDefault="00BA48A8" w:rsidP="00E1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95" w:type="pct"/>
            <w:shd w:val="clear" w:color="auto" w:fill="auto"/>
          </w:tcPr>
          <w:p w14:paraId="6C35A4E4" w14:textId="64D72F4C" w:rsidR="00BA48A8" w:rsidRPr="00BA48A8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6103A9C0" w14:textId="77777777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4940C61" w14:textId="294A8A50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1EABD914" w14:textId="77777777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B3A710" w14:textId="591CFBE4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241CDFA4" w14:textId="77777777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2BC4D5B" w14:textId="1775BDB6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1C39" w:rsidRPr="003F7D32" w14:paraId="5DAF86B9" w14:textId="77777777" w:rsidTr="004A255D">
        <w:trPr>
          <w:tblHeader/>
        </w:trPr>
        <w:tc>
          <w:tcPr>
            <w:tcW w:w="2261" w:type="pct"/>
            <w:shd w:val="clear" w:color="auto" w:fill="auto"/>
          </w:tcPr>
          <w:p w14:paraId="78E33B0E" w14:textId="77777777" w:rsidR="00B81C39" w:rsidRPr="003F7D32" w:rsidRDefault="00B81C39" w:rsidP="00E1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405D7DCA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C39" w:rsidRPr="003F7D32" w14:paraId="155D8E60" w14:textId="77777777" w:rsidTr="004A255D">
        <w:tc>
          <w:tcPr>
            <w:tcW w:w="2261" w:type="pct"/>
            <w:shd w:val="clear" w:color="auto" w:fill="auto"/>
          </w:tcPr>
          <w:p w14:paraId="31D046F7" w14:textId="77777777" w:rsidR="00B81C39" w:rsidRPr="003F7D32" w:rsidRDefault="00B81C39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1E3F50D1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E0C28A8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380A0DB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A7B3B8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4A68299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2ECD884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33AE484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359" w:rsidRPr="003F7D32" w14:paraId="448B5F19" w14:textId="77777777" w:rsidTr="004A255D">
        <w:tc>
          <w:tcPr>
            <w:tcW w:w="2261" w:type="pct"/>
            <w:shd w:val="clear" w:color="auto" w:fill="auto"/>
          </w:tcPr>
          <w:p w14:paraId="7C1F68AF" w14:textId="7C3B96B7" w:rsidR="00142359" w:rsidRPr="003F7D32" w:rsidRDefault="00142359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5C0005E5" w14:textId="06667999" w:rsidR="00142359" w:rsidRPr="003F7D32" w:rsidRDefault="008E6F01" w:rsidP="00D00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7EF1A01" w14:textId="77777777" w:rsidR="00142359" w:rsidRPr="003F7D32" w:rsidRDefault="00142359" w:rsidP="001423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C55CD8" w14:textId="6E0CCE9C" w:rsidR="00142359" w:rsidRPr="003F7D32" w:rsidRDefault="00142359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087CB6D" w14:textId="77777777" w:rsidR="00142359" w:rsidRPr="003F7D32" w:rsidRDefault="00142359" w:rsidP="001423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93B8EF" w14:textId="053DC524" w:rsidR="00142359" w:rsidRPr="00733A81" w:rsidRDefault="00733A81" w:rsidP="001423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2,120</w:t>
            </w:r>
          </w:p>
        </w:tc>
        <w:tc>
          <w:tcPr>
            <w:tcW w:w="127" w:type="pct"/>
            <w:shd w:val="clear" w:color="auto" w:fill="auto"/>
          </w:tcPr>
          <w:p w14:paraId="622AACB3" w14:textId="77777777" w:rsidR="00142359" w:rsidRPr="003F7D32" w:rsidRDefault="00142359" w:rsidP="001423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A30286B" w14:textId="1D75D084" w:rsidR="00142359" w:rsidRPr="003F7D32" w:rsidRDefault="00733A81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A48A8" w:rsidRPr="003F7D32" w14:paraId="5EAFF0AA" w14:textId="77777777" w:rsidTr="004A255D">
        <w:tc>
          <w:tcPr>
            <w:tcW w:w="2261" w:type="pct"/>
            <w:shd w:val="clear" w:color="auto" w:fill="auto"/>
          </w:tcPr>
          <w:p w14:paraId="412BAB01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434C0CB2" w14:textId="1C61CC6F" w:rsidR="00BA48A8" w:rsidRPr="003F7D32" w:rsidRDefault="008E6F01" w:rsidP="00D00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78FDF81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57E45B5" w14:textId="77777777" w:rsidR="00BA48A8" w:rsidRPr="003F7D32" w:rsidRDefault="00BA48A8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451589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57E803" w14:textId="41D7646F" w:rsidR="00BA48A8" w:rsidRPr="003F7D32" w:rsidRDefault="00733A81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58,538</w:t>
            </w:r>
          </w:p>
        </w:tc>
        <w:tc>
          <w:tcPr>
            <w:tcW w:w="127" w:type="pct"/>
            <w:shd w:val="clear" w:color="auto" w:fill="auto"/>
          </w:tcPr>
          <w:p w14:paraId="206C7A42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C9AEE2B" w14:textId="568BBF9C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03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03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03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BA48A8" w:rsidRPr="003F7D32" w14:paraId="442E9110" w14:textId="77777777" w:rsidTr="004A255D">
        <w:tc>
          <w:tcPr>
            <w:tcW w:w="2261" w:type="pct"/>
            <w:shd w:val="clear" w:color="auto" w:fill="auto"/>
          </w:tcPr>
          <w:p w14:paraId="63FBEB78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52855507" w14:textId="005DB112" w:rsidR="00BA48A8" w:rsidRPr="003F7D32" w:rsidRDefault="008E6F01" w:rsidP="00D00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01BBFBD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3979977" w14:textId="77777777" w:rsidR="00BA48A8" w:rsidRPr="003F7D32" w:rsidRDefault="00BA48A8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E741FA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7DABBD6" w14:textId="66F4778B" w:rsidR="00BA48A8" w:rsidRPr="003F7D32" w:rsidRDefault="00065694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8,631</w:t>
            </w:r>
          </w:p>
        </w:tc>
        <w:tc>
          <w:tcPr>
            <w:tcW w:w="127" w:type="pct"/>
            <w:shd w:val="clear" w:color="auto" w:fill="auto"/>
          </w:tcPr>
          <w:p w14:paraId="6D64B411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B5CDA46" w14:textId="4E0286DD" w:rsidR="00BA48A8" w:rsidRPr="003F7D32" w:rsidRDefault="00BA48A8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A48A8" w:rsidRPr="003F7D32" w14:paraId="68F8C508" w14:textId="77777777" w:rsidTr="004A255D">
        <w:tc>
          <w:tcPr>
            <w:tcW w:w="2261" w:type="pct"/>
            <w:shd w:val="clear" w:color="auto" w:fill="auto"/>
          </w:tcPr>
          <w:p w14:paraId="497FE04A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49CC49AE" w14:textId="255EB0C5" w:rsidR="00BA48A8" w:rsidRPr="003F7D32" w:rsidRDefault="008E6F01" w:rsidP="00D00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D336709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804A167" w14:textId="77777777" w:rsidR="00BA48A8" w:rsidRPr="003F7D32" w:rsidRDefault="00BA48A8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B0E427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12D9032" w14:textId="688EDF8A" w:rsidR="00BA48A8" w:rsidRPr="003F7D32" w:rsidRDefault="00065694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1,438</w:t>
            </w:r>
          </w:p>
        </w:tc>
        <w:tc>
          <w:tcPr>
            <w:tcW w:w="127" w:type="pct"/>
            <w:shd w:val="clear" w:color="auto" w:fill="auto"/>
          </w:tcPr>
          <w:p w14:paraId="7C01BACF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687FB9" w14:textId="67552A93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,434</w:t>
            </w:r>
          </w:p>
        </w:tc>
      </w:tr>
      <w:tr w:rsidR="00BA48A8" w:rsidRPr="003F7D32" w14:paraId="2D7AB806" w14:textId="77777777" w:rsidTr="004A255D">
        <w:tc>
          <w:tcPr>
            <w:tcW w:w="2261" w:type="pct"/>
            <w:shd w:val="clear" w:color="auto" w:fill="auto"/>
          </w:tcPr>
          <w:p w14:paraId="2AABA22B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1579126E" w14:textId="3CB03602" w:rsidR="00BA48A8" w:rsidRPr="003F7D32" w:rsidRDefault="008E6F01" w:rsidP="00D00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0C4D263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9C8044A" w14:textId="77777777" w:rsidR="00BA48A8" w:rsidRPr="003F7D32" w:rsidRDefault="00BA48A8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599368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C78AE75" w14:textId="43DF58EE" w:rsidR="00BA48A8" w:rsidRPr="003F7D32" w:rsidRDefault="00065694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2,032</w:t>
            </w:r>
          </w:p>
        </w:tc>
        <w:tc>
          <w:tcPr>
            <w:tcW w:w="127" w:type="pct"/>
            <w:shd w:val="clear" w:color="auto" w:fill="auto"/>
          </w:tcPr>
          <w:p w14:paraId="4CC9A8C0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5BBD51" w14:textId="00B0BD8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03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03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A48A8" w:rsidRPr="003F7D32" w14:paraId="6422308D" w14:textId="77777777" w:rsidTr="004A255D">
        <w:tc>
          <w:tcPr>
            <w:tcW w:w="2261" w:type="pct"/>
            <w:shd w:val="clear" w:color="auto" w:fill="auto"/>
          </w:tcPr>
          <w:p w14:paraId="57F291B9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0FCD545B" w14:textId="4F14B4AE" w:rsidR="00BA48A8" w:rsidRPr="003F7D32" w:rsidRDefault="008E6F01" w:rsidP="00D00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329DAFC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7C2CAAB" w14:textId="77777777" w:rsidR="00BA48A8" w:rsidRPr="003F7D32" w:rsidRDefault="00BA48A8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E5C2C8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6E697E" w14:textId="18CA8FC3" w:rsidR="00BA48A8" w:rsidRPr="003F7D32" w:rsidRDefault="00065694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27" w:type="pct"/>
            <w:shd w:val="clear" w:color="auto" w:fill="auto"/>
          </w:tcPr>
          <w:p w14:paraId="71D1E3C2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C1B7347" w14:textId="65115FF5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03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03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A48A8" w:rsidRPr="003F7D32" w14:paraId="5FF5F85E" w14:textId="77777777" w:rsidTr="004A255D">
        <w:tc>
          <w:tcPr>
            <w:tcW w:w="2261" w:type="pct"/>
            <w:shd w:val="clear" w:color="auto" w:fill="auto"/>
          </w:tcPr>
          <w:p w14:paraId="0EAD6F30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2E8F2F5F" w14:textId="68645BC3" w:rsidR="00BA48A8" w:rsidRPr="003F7D32" w:rsidRDefault="008E6F01" w:rsidP="009715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6192C6C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ECA0E10" w14:textId="77777777" w:rsidR="00BA48A8" w:rsidRPr="003F7D32" w:rsidRDefault="00BA48A8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88A6C0E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16032AC" w14:textId="7AFFD0E0" w:rsidR="00BA48A8" w:rsidRPr="003F7D32" w:rsidRDefault="00065694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1,104</w:t>
            </w:r>
          </w:p>
        </w:tc>
        <w:tc>
          <w:tcPr>
            <w:tcW w:w="127" w:type="pct"/>
            <w:shd w:val="clear" w:color="auto" w:fill="auto"/>
          </w:tcPr>
          <w:p w14:paraId="5284C54D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A920C7D" w14:textId="6B24CFAF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B81C39" w:rsidRPr="003F7D32" w14:paraId="3BCB1C5E" w14:textId="77777777" w:rsidTr="00D009E6">
        <w:trPr>
          <w:trHeight w:val="68"/>
        </w:trPr>
        <w:tc>
          <w:tcPr>
            <w:tcW w:w="2261" w:type="pct"/>
            <w:shd w:val="clear" w:color="auto" w:fill="auto"/>
          </w:tcPr>
          <w:p w14:paraId="7A4609A2" w14:textId="77777777" w:rsidR="00B81C39" w:rsidRPr="0069155C" w:rsidRDefault="00B81C39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6BEC83BC" w14:textId="77777777" w:rsidR="00B81C39" w:rsidRPr="0069155C" w:rsidRDefault="00B81C39" w:rsidP="00D009E6">
            <w:pPr>
              <w:pStyle w:val="acctfourfigures"/>
              <w:tabs>
                <w:tab w:val="clear" w:pos="765"/>
                <w:tab w:val="decimal" w:pos="612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6B86B51C" w14:textId="77777777" w:rsidR="00B81C39" w:rsidRPr="0069155C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29DEF014" w14:textId="77777777" w:rsidR="00B81C39" w:rsidRPr="0069155C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8AD014F" w14:textId="77777777" w:rsidR="00B81C39" w:rsidRPr="0069155C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0182FEE" w14:textId="77777777" w:rsidR="00B81C39" w:rsidRPr="0069155C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4AF39D72" w14:textId="77777777" w:rsidR="00B81C39" w:rsidRPr="0069155C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EEBEC09" w14:textId="77777777" w:rsidR="00B81C39" w:rsidRPr="0069155C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C39" w:rsidRPr="003F7D32" w14:paraId="5E7E8A9A" w14:textId="77777777" w:rsidTr="004A255D">
        <w:tc>
          <w:tcPr>
            <w:tcW w:w="2261" w:type="pct"/>
            <w:shd w:val="clear" w:color="auto" w:fill="auto"/>
          </w:tcPr>
          <w:p w14:paraId="7A0C08CD" w14:textId="77777777" w:rsidR="00B81C39" w:rsidRPr="003F7D32" w:rsidRDefault="00B81C39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3ABAABB1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6596BA9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F83FB60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54F6892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26B6296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CB1DB27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3125A9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8A8" w:rsidRPr="003F7D32" w14:paraId="2C731AFD" w14:textId="77777777" w:rsidTr="004A255D">
        <w:trPr>
          <w:trHeight w:val="173"/>
        </w:trPr>
        <w:tc>
          <w:tcPr>
            <w:tcW w:w="2261" w:type="pct"/>
            <w:shd w:val="clear" w:color="auto" w:fill="auto"/>
          </w:tcPr>
          <w:p w14:paraId="3798175A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60C4B6A1" w14:textId="66123320" w:rsidR="00BA48A8" w:rsidRPr="003F7D32" w:rsidRDefault="005271FB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5,672</w:t>
            </w:r>
          </w:p>
        </w:tc>
        <w:tc>
          <w:tcPr>
            <w:tcW w:w="127" w:type="pct"/>
            <w:shd w:val="clear" w:color="auto" w:fill="auto"/>
          </w:tcPr>
          <w:p w14:paraId="759F1DA5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4413701" w14:textId="4A7E580C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,36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04E80925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4B37395" w14:textId="2F854591" w:rsidR="00BA48A8" w:rsidRPr="003F7D32" w:rsidRDefault="006D16C4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365FC3D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7A8A7338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A48A8" w:rsidRPr="003F7D32" w14:paraId="3433FE91" w14:textId="77777777" w:rsidTr="004A255D">
        <w:tc>
          <w:tcPr>
            <w:tcW w:w="2261" w:type="pct"/>
            <w:shd w:val="clear" w:color="auto" w:fill="auto"/>
          </w:tcPr>
          <w:p w14:paraId="56DF2843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4A186FB3" w14:textId="30FD30C0" w:rsidR="00BA48A8" w:rsidRPr="003F7D32" w:rsidRDefault="005271FB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27" w:type="pct"/>
            <w:shd w:val="clear" w:color="auto" w:fill="auto"/>
          </w:tcPr>
          <w:p w14:paraId="26820C4E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61EE3DA" w14:textId="07166923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45" w:type="pct"/>
            <w:shd w:val="clear" w:color="auto" w:fill="auto"/>
          </w:tcPr>
          <w:p w14:paraId="4A180207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612AC99" w14:textId="26CA8885" w:rsidR="00BA48A8" w:rsidRPr="003F7D32" w:rsidRDefault="006D16C4" w:rsidP="00BA48A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5742C31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34D04000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1C39" w:rsidRPr="003F7D32" w14:paraId="02B42C24" w14:textId="77777777" w:rsidTr="004A255D">
        <w:tc>
          <w:tcPr>
            <w:tcW w:w="2261" w:type="pct"/>
            <w:shd w:val="clear" w:color="auto" w:fill="auto"/>
          </w:tcPr>
          <w:p w14:paraId="49B9CDDA" w14:textId="77777777" w:rsidR="00B81C39" w:rsidRPr="003F7D32" w:rsidRDefault="00B81C39" w:rsidP="00E13E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95" w:type="pct"/>
            <w:shd w:val="clear" w:color="auto" w:fill="auto"/>
          </w:tcPr>
          <w:p w14:paraId="3A9D6ACA" w14:textId="77777777" w:rsidR="006D16C4" w:rsidRDefault="006D16C4" w:rsidP="006D16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14AAFE" w14:textId="408CB915" w:rsidR="00B81C39" w:rsidRPr="003F7D32" w:rsidRDefault="005271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27" w:type="pct"/>
            <w:shd w:val="clear" w:color="auto" w:fill="auto"/>
          </w:tcPr>
          <w:p w14:paraId="16F0ADEA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A4CA31B" w14:textId="77777777" w:rsidR="00B81C39" w:rsidRPr="00D009E6" w:rsidRDefault="00B81C39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A0605" w14:textId="7A2072F9" w:rsidR="00B81C39" w:rsidRPr="00D009E6" w:rsidRDefault="00BA48A8" w:rsidP="00D009E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009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65C508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2E41CAD" w14:textId="77777777" w:rsidR="006D16C4" w:rsidRDefault="006D16C4" w:rsidP="00D00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DCDD9B" w14:textId="442CE1D4" w:rsidR="00B81C39" w:rsidRPr="00D009E6" w:rsidRDefault="006D16C4" w:rsidP="009715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62E6ACA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DC37504" w14:textId="77777777" w:rsidR="00B81C39" w:rsidRDefault="00B81C3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CE5AF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D16C4" w:rsidRPr="003F7D32" w14:paraId="049C95D3" w14:textId="77777777" w:rsidTr="004A255D">
        <w:tc>
          <w:tcPr>
            <w:tcW w:w="2261" w:type="pct"/>
            <w:shd w:val="clear" w:color="auto" w:fill="auto"/>
          </w:tcPr>
          <w:p w14:paraId="7A92F908" w14:textId="73B69A3C" w:rsidR="006D16C4" w:rsidRPr="003F7D32" w:rsidRDefault="006D16C4" w:rsidP="00E13E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73688FFB" w14:textId="6B1CCF5F" w:rsidR="006D16C4" w:rsidRPr="003F7D32" w:rsidRDefault="006D16C4" w:rsidP="006D16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7" w:type="pct"/>
            <w:shd w:val="clear" w:color="auto" w:fill="auto"/>
          </w:tcPr>
          <w:p w14:paraId="0D687591" w14:textId="77777777" w:rsidR="006D16C4" w:rsidRPr="003F7D32" w:rsidRDefault="006D16C4" w:rsidP="006D16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B72E602" w14:textId="53867E8E" w:rsidR="006D16C4" w:rsidRPr="00D009E6" w:rsidRDefault="006D16C4" w:rsidP="006D16C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009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EECC9F" w14:textId="77777777" w:rsidR="006D16C4" w:rsidRPr="003F7D32" w:rsidRDefault="006D16C4" w:rsidP="006D16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2CA6D6" w14:textId="62035FEA" w:rsidR="006D16C4" w:rsidRPr="003F7D32" w:rsidRDefault="006D16C4" w:rsidP="004A25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27" w:type="pct"/>
            <w:shd w:val="clear" w:color="auto" w:fill="auto"/>
          </w:tcPr>
          <w:p w14:paraId="690926A0" w14:textId="77777777" w:rsidR="006D16C4" w:rsidRPr="003F7D32" w:rsidRDefault="006D16C4" w:rsidP="006D16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F1BB287" w14:textId="606619BB" w:rsidR="006D16C4" w:rsidRDefault="006D16C4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A48A8" w:rsidRPr="003F7D32" w14:paraId="42D34896" w14:textId="77777777" w:rsidTr="004A255D">
        <w:tc>
          <w:tcPr>
            <w:tcW w:w="2261" w:type="pct"/>
            <w:shd w:val="clear" w:color="auto" w:fill="auto"/>
          </w:tcPr>
          <w:p w14:paraId="6143B1B7" w14:textId="77777777" w:rsidR="00BA48A8" w:rsidRPr="003F7D32" w:rsidRDefault="00BA48A8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7D059DCE" w14:textId="3D270E03" w:rsidR="00BA48A8" w:rsidRPr="003F7D32" w:rsidRDefault="006D16C4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127" w:type="pct"/>
            <w:shd w:val="clear" w:color="auto" w:fill="auto"/>
          </w:tcPr>
          <w:p w14:paraId="5B83F05B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FA8AB19" w14:textId="6AD6DFAA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5" w:type="pct"/>
            <w:shd w:val="clear" w:color="auto" w:fill="auto"/>
          </w:tcPr>
          <w:p w14:paraId="34B8C855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FEA2E3C" w14:textId="570280B8" w:rsidR="00BA48A8" w:rsidRPr="003F7D32" w:rsidRDefault="006D16C4" w:rsidP="00BA48A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5FC86F8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3D2A367" w14:textId="77777777" w:rsidR="00BA48A8" w:rsidRPr="003F7D32" w:rsidRDefault="00BA48A8" w:rsidP="00BA48A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96489" w:rsidRPr="003F7D32" w14:paraId="49018FF0" w14:textId="77777777" w:rsidTr="007F76C8">
        <w:tc>
          <w:tcPr>
            <w:tcW w:w="2261" w:type="pct"/>
            <w:shd w:val="clear" w:color="auto" w:fill="auto"/>
          </w:tcPr>
          <w:p w14:paraId="42A0F73D" w14:textId="3305A4C3" w:rsidR="00496489" w:rsidRPr="00496489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48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439A6F1" w14:textId="7A8E9C56" w:rsidR="00496489" w:rsidRPr="00496489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64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2,570</w:t>
            </w:r>
          </w:p>
        </w:tc>
        <w:tc>
          <w:tcPr>
            <w:tcW w:w="127" w:type="pct"/>
            <w:shd w:val="clear" w:color="auto" w:fill="auto"/>
          </w:tcPr>
          <w:p w14:paraId="22C645D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B721E3A" w14:textId="5C044815" w:rsidR="00496489" w:rsidRPr="003F7D32" w:rsidRDefault="00496489" w:rsidP="0049648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09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FE57B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7897C5" w14:textId="1FDCC809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0633D8E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A3D3405" w14:textId="73F2BD6F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96489" w:rsidRPr="003F7D32" w14:paraId="742E3813" w14:textId="77777777" w:rsidTr="004A255D">
        <w:tc>
          <w:tcPr>
            <w:tcW w:w="2261" w:type="pct"/>
            <w:shd w:val="clear" w:color="auto" w:fill="auto"/>
          </w:tcPr>
          <w:p w14:paraId="174A3859" w14:textId="77777777" w:rsidR="00496489" w:rsidRPr="0069155C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560602A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D55D6B8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511B11CE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686F82F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2EBEF93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4052C5B3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2774210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6489" w:rsidRPr="003F7D32" w14:paraId="1B608A29" w14:textId="77777777" w:rsidTr="004A255D">
        <w:tc>
          <w:tcPr>
            <w:tcW w:w="2261" w:type="pct"/>
            <w:shd w:val="clear" w:color="auto" w:fill="auto"/>
          </w:tcPr>
          <w:p w14:paraId="2C2A300F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69826C5D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B841F7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6B8502E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7E8CBC8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8DE6DAF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582284A0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46D4DA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6489" w:rsidRPr="003F7D32" w14:paraId="6B08D41B" w14:textId="77777777" w:rsidTr="004A255D">
        <w:tc>
          <w:tcPr>
            <w:tcW w:w="2261" w:type="pct"/>
            <w:shd w:val="clear" w:color="auto" w:fill="auto"/>
          </w:tcPr>
          <w:p w14:paraId="61A10E00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7AA2FE4C" w14:textId="737E0143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7" w:type="pct"/>
            <w:shd w:val="clear" w:color="auto" w:fill="auto"/>
          </w:tcPr>
          <w:p w14:paraId="5A02A3D1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14:paraId="32536CA8" w14:textId="5862B73B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145" w:type="pct"/>
            <w:shd w:val="clear" w:color="auto" w:fill="auto"/>
          </w:tcPr>
          <w:p w14:paraId="457C39CE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9C26655" w14:textId="00801831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1DCA43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893D96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333D7DA6" w14:textId="77777777" w:rsidTr="004A255D">
        <w:tc>
          <w:tcPr>
            <w:tcW w:w="2261" w:type="pct"/>
            <w:shd w:val="clear" w:color="auto" w:fill="auto"/>
          </w:tcPr>
          <w:p w14:paraId="4CBE01C6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056ED69" w14:textId="0B5CADFF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13,672</w:t>
            </w:r>
          </w:p>
        </w:tc>
        <w:tc>
          <w:tcPr>
            <w:tcW w:w="127" w:type="pct"/>
            <w:shd w:val="clear" w:color="auto" w:fill="auto"/>
          </w:tcPr>
          <w:p w14:paraId="11DE9EE1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481C707" w14:textId="7C2E5054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,955</w:t>
            </w:r>
          </w:p>
        </w:tc>
        <w:tc>
          <w:tcPr>
            <w:tcW w:w="145" w:type="pct"/>
            <w:shd w:val="clear" w:color="auto" w:fill="auto"/>
          </w:tcPr>
          <w:p w14:paraId="21BD0E3E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6CD82AED" w14:textId="4D2CB869" w:rsidR="00496489" w:rsidRPr="003F7D32" w:rsidRDefault="00496489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BF3AE1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0E6AD36C" w14:textId="77777777" w:rsidR="00496489" w:rsidRPr="003F7D32" w:rsidRDefault="00496489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5FEB6841" w14:textId="77777777" w:rsidTr="004A255D">
        <w:tc>
          <w:tcPr>
            <w:tcW w:w="2261" w:type="pct"/>
            <w:shd w:val="clear" w:color="auto" w:fill="auto"/>
          </w:tcPr>
          <w:p w14:paraId="590A119C" w14:textId="10375C64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 w:rsidR="0069155C"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252725F" w14:textId="52B27A69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127" w:type="pct"/>
            <w:shd w:val="clear" w:color="auto" w:fill="auto"/>
          </w:tcPr>
          <w:p w14:paraId="5FFAAB8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45DCE66E" w14:textId="1FB7A2F1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4680EC0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26A41CE" w14:textId="1C4EFBEE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16B4CE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8402580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6E41660B" w14:textId="77777777" w:rsidTr="004A255D">
        <w:tc>
          <w:tcPr>
            <w:tcW w:w="2261" w:type="pct"/>
            <w:shd w:val="clear" w:color="auto" w:fill="auto"/>
          </w:tcPr>
          <w:p w14:paraId="650B6DC3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27EBE1E" w14:textId="42C49700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127" w:type="pct"/>
            <w:shd w:val="clear" w:color="auto" w:fill="auto"/>
          </w:tcPr>
          <w:p w14:paraId="53502411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44848F99" w14:textId="16387372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5" w:type="pct"/>
            <w:shd w:val="clear" w:color="auto" w:fill="auto"/>
          </w:tcPr>
          <w:p w14:paraId="2C85AEE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1F92E6D3" w14:textId="178F85E1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127" w:type="pct"/>
            <w:shd w:val="clear" w:color="auto" w:fill="auto"/>
          </w:tcPr>
          <w:p w14:paraId="61ADF48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698A007B" w14:textId="3A4CDDE5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496489" w:rsidRPr="003F7D32" w14:paraId="01CFBC62" w14:textId="77777777" w:rsidTr="004A255D">
        <w:tc>
          <w:tcPr>
            <w:tcW w:w="2261" w:type="pct"/>
            <w:shd w:val="clear" w:color="auto" w:fill="auto"/>
          </w:tcPr>
          <w:p w14:paraId="3BD83838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  <w:shd w:val="clear" w:color="auto" w:fill="auto"/>
          </w:tcPr>
          <w:p w14:paraId="70F187B8" w14:textId="55650A18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CF093B4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45F55F4" w14:textId="34D255BC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714B54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3D63BF9D" w14:textId="3594F61D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6BACBA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37242C99" w14:textId="3AF0F26B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96489" w:rsidRPr="003F7D32" w14:paraId="0117E74C" w14:textId="77777777" w:rsidTr="004A255D">
        <w:tc>
          <w:tcPr>
            <w:tcW w:w="2261" w:type="pct"/>
            <w:shd w:val="clear" w:color="auto" w:fill="auto"/>
          </w:tcPr>
          <w:p w14:paraId="13D69F9B" w14:textId="6A91AF8F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D07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D07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D07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2BB5C71D" w14:textId="77777777" w:rsidR="00496489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7A47A26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BEF031B" w14:textId="77777777" w:rsidR="00496489" w:rsidRPr="008B7A98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B57140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76A815B3" w14:textId="77777777" w:rsidR="00496489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95566F8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C5C0425" w14:textId="77777777" w:rsidR="00496489" w:rsidRPr="00424DDB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6489" w:rsidRPr="003F7D32" w14:paraId="5E6A5223" w14:textId="77777777" w:rsidTr="004A255D">
        <w:tc>
          <w:tcPr>
            <w:tcW w:w="2261" w:type="pct"/>
            <w:shd w:val="clear" w:color="auto" w:fill="auto"/>
          </w:tcPr>
          <w:p w14:paraId="197AA411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10F4D6F4" w14:textId="1C6C7DD5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2,705</w:t>
            </w:r>
          </w:p>
        </w:tc>
        <w:tc>
          <w:tcPr>
            <w:tcW w:w="127" w:type="pct"/>
            <w:shd w:val="clear" w:color="auto" w:fill="auto"/>
          </w:tcPr>
          <w:p w14:paraId="1BE710A8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A76B17C" w14:textId="3BC606C5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,93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06839B3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01E67D87" w14:textId="2EB28F1A" w:rsidR="00496489" w:rsidRPr="003F7D32" w:rsidRDefault="00496489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26A50C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3A9A6A1" w14:textId="724CFEDA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2B431A61" w14:textId="77777777" w:rsidTr="004A255D">
        <w:tc>
          <w:tcPr>
            <w:tcW w:w="2261" w:type="pct"/>
            <w:shd w:val="clear" w:color="auto" w:fill="auto"/>
          </w:tcPr>
          <w:p w14:paraId="2FDDF13E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707C99E8" w14:textId="281A8CFF" w:rsidR="00496489" w:rsidRPr="003F7D32" w:rsidRDefault="00496489" w:rsidP="004964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13,999</w:t>
            </w:r>
          </w:p>
        </w:tc>
        <w:tc>
          <w:tcPr>
            <w:tcW w:w="127" w:type="pct"/>
            <w:shd w:val="clear" w:color="auto" w:fill="auto"/>
          </w:tcPr>
          <w:p w14:paraId="772956EF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7F90032" w14:textId="5B4D8570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4,838</w:t>
            </w:r>
          </w:p>
        </w:tc>
        <w:tc>
          <w:tcPr>
            <w:tcW w:w="145" w:type="pct"/>
            <w:shd w:val="clear" w:color="auto" w:fill="auto"/>
          </w:tcPr>
          <w:p w14:paraId="76892AE5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073F7DE5" w14:textId="1328A6C0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9CD607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FB218E" w14:textId="58AD17A2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0DD34C1E" w14:textId="77777777" w:rsidTr="004A255D">
        <w:tc>
          <w:tcPr>
            <w:tcW w:w="2261" w:type="pct"/>
            <w:shd w:val="clear" w:color="auto" w:fill="auto"/>
          </w:tcPr>
          <w:p w14:paraId="4857D441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6C76935C" w14:textId="036C8968" w:rsidR="00496489" w:rsidRPr="00FF505A" w:rsidRDefault="00496489" w:rsidP="004964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2,595</w:t>
            </w:r>
          </w:p>
        </w:tc>
        <w:tc>
          <w:tcPr>
            <w:tcW w:w="127" w:type="pct"/>
            <w:shd w:val="clear" w:color="auto" w:fill="auto"/>
          </w:tcPr>
          <w:p w14:paraId="1C0010C8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499092E9" w14:textId="0515A4A5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4A60CEB5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7EE6DC54" w14:textId="1991C01C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99F75E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757B14A1" w14:textId="0E6E19A8" w:rsidR="00496489" w:rsidRPr="003F7D32" w:rsidRDefault="00496489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60A82ECC" w14:textId="77777777" w:rsidTr="004A255D">
        <w:tc>
          <w:tcPr>
            <w:tcW w:w="2261" w:type="pct"/>
            <w:shd w:val="clear" w:color="auto" w:fill="auto"/>
          </w:tcPr>
          <w:p w14:paraId="7E1BD677" w14:textId="77777777" w:rsidR="00496489" w:rsidRPr="003F7D32" w:rsidRDefault="00496489" w:rsidP="004964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CFF7C95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05B2297" w14:textId="639CA880" w:rsidR="00496489" w:rsidRPr="00FF505A" w:rsidRDefault="00496489" w:rsidP="004964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27" w:type="pct"/>
            <w:shd w:val="clear" w:color="auto" w:fill="auto"/>
          </w:tcPr>
          <w:p w14:paraId="034AD91F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FA55E2F" w14:textId="52725D0D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145" w:type="pct"/>
            <w:shd w:val="clear" w:color="auto" w:fill="auto"/>
          </w:tcPr>
          <w:p w14:paraId="461B060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6105EFF" w14:textId="77777777" w:rsidR="00496489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3FDB6" w14:textId="5D192996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5B8E4FD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137DEADF" w14:textId="3537C9D1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</w:tr>
      <w:tr w:rsidR="00496489" w:rsidRPr="003F7D32" w14:paraId="0C9CF8AB" w14:textId="77777777" w:rsidTr="004A255D">
        <w:tc>
          <w:tcPr>
            <w:tcW w:w="2261" w:type="pct"/>
            <w:shd w:val="clear" w:color="auto" w:fill="auto"/>
          </w:tcPr>
          <w:p w14:paraId="2F183462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E9E5922" w14:textId="5706A7D0" w:rsidR="00496489" w:rsidRPr="003F7D32" w:rsidRDefault="00496489" w:rsidP="004964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127" w:type="pct"/>
            <w:shd w:val="clear" w:color="auto" w:fill="auto"/>
          </w:tcPr>
          <w:p w14:paraId="2BCE5CC6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6C9CF3B" w14:textId="0868AD18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  <w:shd w:val="clear" w:color="auto" w:fill="auto"/>
          </w:tcPr>
          <w:p w14:paraId="271FBFD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081021F5" w14:textId="295D4E3D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DF36EF8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2EF51E6D" w14:textId="384639C2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052498F2" w14:textId="77777777" w:rsidTr="004A255D">
        <w:trPr>
          <w:trHeight w:val="61"/>
        </w:trPr>
        <w:tc>
          <w:tcPr>
            <w:tcW w:w="2261" w:type="pct"/>
            <w:shd w:val="clear" w:color="auto" w:fill="auto"/>
          </w:tcPr>
          <w:p w14:paraId="7CFC6D04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AEF3BCB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46D5D900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14F2B164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D8BFB61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3E379EF7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76DA44B1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2E8A27C6" w14:textId="77777777" w:rsidR="00496489" w:rsidRPr="0069155C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6489" w:rsidRPr="003F7D32" w14:paraId="7ECD750D" w14:textId="77777777" w:rsidTr="004A255D">
        <w:tc>
          <w:tcPr>
            <w:tcW w:w="2261" w:type="pct"/>
            <w:shd w:val="clear" w:color="auto" w:fill="auto"/>
          </w:tcPr>
          <w:p w14:paraId="680C305D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36A83F5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6F91F6F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DBC5B30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4E032B36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6A9D8A3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8CD14E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2EA804D0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6489" w:rsidRPr="003F7D32" w14:paraId="330947C4" w14:textId="77777777" w:rsidTr="004A255D">
        <w:tc>
          <w:tcPr>
            <w:tcW w:w="2261" w:type="pct"/>
            <w:shd w:val="clear" w:color="auto" w:fill="auto"/>
          </w:tcPr>
          <w:p w14:paraId="2B107D98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32AEEC16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BA3E6D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9DC116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6A93D4D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4459EA3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487B2835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37C2462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6489" w:rsidRPr="003F7D32" w14:paraId="30C4019E" w14:textId="77777777" w:rsidTr="004A255D">
        <w:tc>
          <w:tcPr>
            <w:tcW w:w="2261" w:type="pct"/>
            <w:shd w:val="clear" w:color="auto" w:fill="auto"/>
          </w:tcPr>
          <w:p w14:paraId="0612F3A3" w14:textId="1157CE3D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ระยะสั้นของ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01967FE" w14:textId="2D3E53A0" w:rsidR="00496489" w:rsidRPr="00913847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35,258</w:t>
            </w:r>
          </w:p>
        </w:tc>
        <w:tc>
          <w:tcPr>
            <w:tcW w:w="127" w:type="pct"/>
            <w:shd w:val="clear" w:color="auto" w:fill="auto"/>
          </w:tcPr>
          <w:p w14:paraId="09B74275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67D4B68" w14:textId="3E48FB52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43,894</w:t>
            </w:r>
          </w:p>
        </w:tc>
        <w:tc>
          <w:tcPr>
            <w:tcW w:w="145" w:type="pct"/>
            <w:shd w:val="clear" w:color="auto" w:fill="auto"/>
          </w:tcPr>
          <w:p w14:paraId="1FC2CADF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EED8AAE" w14:textId="787A9EEC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15,705</w:t>
            </w:r>
          </w:p>
        </w:tc>
        <w:tc>
          <w:tcPr>
            <w:tcW w:w="127" w:type="pct"/>
            <w:shd w:val="clear" w:color="auto" w:fill="auto"/>
          </w:tcPr>
          <w:p w14:paraId="49EDFB7E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9D5F926" w14:textId="7214B1F3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96489" w:rsidRPr="003F7D32" w14:paraId="1CEC65C0" w14:textId="77777777" w:rsidTr="004A255D">
        <w:tc>
          <w:tcPr>
            <w:tcW w:w="2261" w:type="pct"/>
            <w:shd w:val="clear" w:color="auto" w:fill="auto"/>
          </w:tcPr>
          <w:p w14:paraId="6A7EE9EE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14001" w14:textId="1C15C68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27" w:type="pct"/>
            <w:shd w:val="clear" w:color="auto" w:fill="auto"/>
          </w:tcPr>
          <w:p w14:paraId="59613975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62835" w14:textId="3D315AD2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145" w:type="pct"/>
            <w:shd w:val="clear" w:color="auto" w:fill="auto"/>
          </w:tcPr>
          <w:p w14:paraId="75A11F8A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3EA5F" w14:textId="1BCCEA2A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7" w:type="pct"/>
            <w:shd w:val="clear" w:color="auto" w:fill="auto"/>
          </w:tcPr>
          <w:p w14:paraId="65830504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67BB" w14:textId="35510E55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96489" w:rsidRPr="003F7D32" w14:paraId="03ACE840" w14:textId="77777777" w:rsidTr="004A255D">
        <w:tc>
          <w:tcPr>
            <w:tcW w:w="2261" w:type="pct"/>
            <w:shd w:val="clear" w:color="auto" w:fill="auto"/>
          </w:tcPr>
          <w:p w14:paraId="3408311F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138D8" w14:textId="2A36DE8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35,470</w:t>
            </w:r>
          </w:p>
        </w:tc>
        <w:tc>
          <w:tcPr>
            <w:tcW w:w="127" w:type="pct"/>
            <w:shd w:val="clear" w:color="auto" w:fill="auto"/>
          </w:tcPr>
          <w:p w14:paraId="7BFE945A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E3163" w14:textId="305DEE1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3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0F3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45" w:type="pct"/>
            <w:shd w:val="clear" w:color="auto" w:fill="auto"/>
          </w:tcPr>
          <w:p w14:paraId="1A098400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9B02A" w14:textId="66E05C73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15,811</w:t>
            </w:r>
          </w:p>
        </w:tc>
        <w:tc>
          <w:tcPr>
            <w:tcW w:w="127" w:type="pct"/>
            <w:shd w:val="clear" w:color="auto" w:fill="auto"/>
          </w:tcPr>
          <w:p w14:paraId="468835FE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C1920" w14:textId="63369D18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496489" w:rsidRPr="003F7D32" w14:paraId="29DBDADB" w14:textId="77777777" w:rsidTr="004A255D">
        <w:tc>
          <w:tcPr>
            <w:tcW w:w="2261" w:type="pct"/>
            <w:shd w:val="clear" w:color="auto" w:fill="auto"/>
          </w:tcPr>
          <w:p w14:paraId="1B568A09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1FA4A3E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59FF1798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2A3911B7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A6957BE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658120D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5BB96A7E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3374195" w14:textId="77777777" w:rsidR="00496489" w:rsidRPr="0069155C" w:rsidRDefault="00496489" w:rsidP="004964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6489" w:rsidRPr="003F7D32" w14:paraId="17691967" w14:textId="77777777" w:rsidTr="004A255D">
        <w:tc>
          <w:tcPr>
            <w:tcW w:w="2261" w:type="pct"/>
            <w:shd w:val="clear" w:color="auto" w:fill="auto"/>
          </w:tcPr>
          <w:p w14:paraId="7267C26C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119A924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1EAC778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F33556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4B521010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63F1E44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E78D21F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C21CAA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6489" w:rsidRPr="003F7D32" w14:paraId="6D08C1B4" w14:textId="77777777" w:rsidTr="004A255D">
        <w:tc>
          <w:tcPr>
            <w:tcW w:w="2261" w:type="pct"/>
            <w:shd w:val="clear" w:color="auto" w:fill="auto"/>
          </w:tcPr>
          <w:p w14:paraId="360053FE" w14:textId="0C14B2ED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38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5" w:type="pct"/>
            <w:shd w:val="clear" w:color="auto" w:fill="auto"/>
          </w:tcPr>
          <w:p w14:paraId="45A30D5E" w14:textId="333F4307" w:rsidR="00496489" w:rsidRPr="004A586B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1,171</w:t>
            </w:r>
          </w:p>
        </w:tc>
        <w:tc>
          <w:tcPr>
            <w:tcW w:w="127" w:type="pct"/>
            <w:shd w:val="clear" w:color="auto" w:fill="auto"/>
          </w:tcPr>
          <w:p w14:paraId="1B449DAD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261B71D" w14:textId="088E307C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9BA8F0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350DE1ED" w14:textId="0F3414BC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0A10787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CAABC5A" w14:textId="2BBB6DA6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28DF67F4" w14:textId="77777777" w:rsidTr="004A255D">
        <w:tc>
          <w:tcPr>
            <w:tcW w:w="2261" w:type="pct"/>
            <w:shd w:val="clear" w:color="auto" w:fill="auto"/>
          </w:tcPr>
          <w:p w14:paraId="03FBFDB9" w14:textId="70D4030E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754141E6" w14:textId="6D217B7D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5,348</w:t>
            </w:r>
          </w:p>
        </w:tc>
        <w:tc>
          <w:tcPr>
            <w:tcW w:w="127" w:type="pct"/>
            <w:shd w:val="clear" w:color="auto" w:fill="auto"/>
          </w:tcPr>
          <w:p w14:paraId="638A0E63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256D34B" w14:textId="1AEB823C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17F4AA3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3365F0" w14:textId="2A335AEE" w:rsidR="00496489" w:rsidRPr="003F7D32" w:rsidRDefault="00496489" w:rsidP="004964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27" w:type="pct"/>
            <w:shd w:val="clear" w:color="auto" w:fill="auto"/>
          </w:tcPr>
          <w:p w14:paraId="6EDA6D1E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C991C4C" w14:textId="195AEBBF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241F6A29" w14:textId="77777777" w:rsidTr="004A255D">
        <w:tc>
          <w:tcPr>
            <w:tcW w:w="2261" w:type="pct"/>
            <w:shd w:val="clear" w:color="auto" w:fill="auto"/>
          </w:tcPr>
          <w:p w14:paraId="1DA3B50A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รายได้ค่าเช่าและค่าบริการจากสัญญาเช่า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C64F95B" w14:textId="7A8AA5F9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BEDEC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D75D735" w14:textId="2B582023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,544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CCDCE56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E71C162" w14:textId="0CB99470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D14CE73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24109BD" w14:textId="7A1E475B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43387996" w14:textId="77777777" w:rsidTr="004A255D">
        <w:tc>
          <w:tcPr>
            <w:tcW w:w="2261" w:type="pct"/>
            <w:shd w:val="clear" w:color="auto" w:fill="auto"/>
          </w:tcPr>
          <w:p w14:paraId="643859D8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60DBA116" w14:textId="7D11E143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2,730</w:t>
            </w:r>
          </w:p>
        </w:tc>
        <w:tc>
          <w:tcPr>
            <w:tcW w:w="127" w:type="pct"/>
            <w:shd w:val="clear" w:color="auto" w:fill="auto"/>
          </w:tcPr>
          <w:p w14:paraId="64BFBF3A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B18060A" w14:textId="148F59DE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5" w:type="pct"/>
            <w:shd w:val="clear" w:color="auto" w:fill="auto"/>
          </w:tcPr>
          <w:p w14:paraId="53AC6BA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AB8E9D" w14:textId="40F8329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2,730</w:t>
            </w:r>
          </w:p>
        </w:tc>
        <w:tc>
          <w:tcPr>
            <w:tcW w:w="127" w:type="pct"/>
            <w:shd w:val="clear" w:color="auto" w:fill="auto"/>
          </w:tcPr>
          <w:p w14:paraId="088ACA7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F852DBD" w14:textId="1D6EAEC8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96489" w:rsidRPr="003F7D32" w14:paraId="0634D941" w14:textId="77777777" w:rsidTr="004A255D">
        <w:tc>
          <w:tcPr>
            <w:tcW w:w="2261" w:type="pct"/>
            <w:shd w:val="clear" w:color="auto" w:fill="auto"/>
          </w:tcPr>
          <w:p w14:paraId="7D789077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154B2789" w14:textId="7B17B543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3,085</w:t>
            </w:r>
          </w:p>
        </w:tc>
        <w:tc>
          <w:tcPr>
            <w:tcW w:w="127" w:type="pct"/>
            <w:shd w:val="clear" w:color="auto" w:fill="auto"/>
          </w:tcPr>
          <w:p w14:paraId="7F386172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0FF58D6" w14:textId="1DD607D8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5" w:type="pct"/>
            <w:shd w:val="clear" w:color="auto" w:fill="auto"/>
          </w:tcPr>
          <w:p w14:paraId="4EFFDE7C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9072598" w14:textId="2FDA1B3E" w:rsidR="00496489" w:rsidRPr="00CD52F3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52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27" w:type="pct"/>
            <w:shd w:val="clear" w:color="auto" w:fill="auto"/>
          </w:tcPr>
          <w:p w14:paraId="323A1D4C" w14:textId="77777777" w:rsidR="00496489" w:rsidRPr="00CD52F3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A82C7B8" w14:textId="7E6215F8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496489" w:rsidRPr="003F7D32" w14:paraId="7AB3A7E7" w14:textId="77777777" w:rsidTr="004A255D">
        <w:tc>
          <w:tcPr>
            <w:tcW w:w="2261" w:type="pct"/>
            <w:shd w:val="clear" w:color="auto" w:fill="auto"/>
          </w:tcPr>
          <w:p w14:paraId="347F4C62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12A2272B" w14:textId="04132FBF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127" w:type="pct"/>
            <w:shd w:val="clear" w:color="auto" w:fill="auto"/>
          </w:tcPr>
          <w:p w14:paraId="71C54EBF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96AE315" w14:textId="59320933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,945</w:t>
            </w:r>
          </w:p>
        </w:tc>
        <w:tc>
          <w:tcPr>
            <w:tcW w:w="145" w:type="pct"/>
            <w:shd w:val="clear" w:color="auto" w:fill="auto"/>
          </w:tcPr>
          <w:p w14:paraId="54967378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AD8B071" w14:textId="018DB64E" w:rsidR="00496489" w:rsidRPr="00CD52F3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2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5F59D77" w14:textId="77777777" w:rsidR="00496489" w:rsidRPr="00CD52F3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AA6C3D5" w14:textId="3B2B55B9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0BAE8746" w14:textId="77777777" w:rsidTr="004A255D">
        <w:tc>
          <w:tcPr>
            <w:tcW w:w="2261" w:type="pct"/>
            <w:shd w:val="clear" w:color="auto" w:fill="auto"/>
          </w:tcPr>
          <w:p w14:paraId="593D4DD7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1FE013F0" w14:textId="5E34F62F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1,370</w:t>
            </w:r>
          </w:p>
        </w:tc>
        <w:tc>
          <w:tcPr>
            <w:tcW w:w="127" w:type="pct"/>
            <w:shd w:val="clear" w:color="auto" w:fill="auto"/>
          </w:tcPr>
          <w:p w14:paraId="7269A810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A6171C3" w14:textId="2D0EF4BC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67561AB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D4C706A" w14:textId="3497869C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88195B6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E591CB2" w14:textId="5BBB29A9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73A43B91" w14:textId="77777777" w:rsidTr="004A255D">
        <w:tc>
          <w:tcPr>
            <w:tcW w:w="2261" w:type="pct"/>
            <w:shd w:val="clear" w:color="auto" w:fill="auto"/>
          </w:tcPr>
          <w:p w14:paraId="41883B28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22524640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95" w:type="pct"/>
            <w:shd w:val="clear" w:color="auto" w:fill="auto"/>
          </w:tcPr>
          <w:p w14:paraId="49BDA15C" w14:textId="77777777" w:rsidR="00496489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E0851B" w14:textId="11C1082E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27" w:type="pct"/>
            <w:shd w:val="clear" w:color="auto" w:fill="auto"/>
          </w:tcPr>
          <w:p w14:paraId="5F5F256A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47FEC41" w14:textId="77777777" w:rsidR="00496489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385E05B" w14:textId="3A973F39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5" w:type="pct"/>
            <w:shd w:val="clear" w:color="auto" w:fill="auto"/>
          </w:tcPr>
          <w:p w14:paraId="71FCEE34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413D1F6" w14:textId="77777777" w:rsidR="00496489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9D1805" w14:textId="776A8DB0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CAF4E95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EBA63DE" w14:textId="77777777" w:rsidR="00496489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D5BC44" w14:textId="7F963DB8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7014AD66" w14:textId="77777777" w:rsidTr="004A255D">
        <w:tc>
          <w:tcPr>
            <w:tcW w:w="2261" w:type="pct"/>
            <w:shd w:val="clear" w:color="auto" w:fill="auto"/>
          </w:tcPr>
          <w:p w14:paraId="7E8E12B9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2B713686" w14:textId="7DBEF0C9" w:rsidR="00496489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27" w:type="pct"/>
            <w:shd w:val="clear" w:color="auto" w:fill="auto"/>
          </w:tcPr>
          <w:p w14:paraId="31457B23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191B9FE" w14:textId="16638E33" w:rsidR="00496489" w:rsidRDefault="00496489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991BAA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2C73328" w14:textId="75987E04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F025CAD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8AA15D7" w14:textId="1B7FD462" w:rsidR="00496489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3F7D32" w14:paraId="1BE9395E" w14:textId="77777777" w:rsidTr="004A255D">
        <w:tc>
          <w:tcPr>
            <w:tcW w:w="2261" w:type="pct"/>
            <w:shd w:val="clear" w:color="auto" w:fill="auto"/>
          </w:tcPr>
          <w:p w14:paraId="644D0927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7A651AF8" w14:textId="6AD95A03" w:rsidR="00496489" w:rsidRPr="003F7D32" w:rsidRDefault="001969E9" w:rsidP="00196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2,681</w:t>
            </w:r>
          </w:p>
        </w:tc>
        <w:tc>
          <w:tcPr>
            <w:tcW w:w="127" w:type="pct"/>
            <w:shd w:val="clear" w:color="auto" w:fill="auto"/>
          </w:tcPr>
          <w:p w14:paraId="13C89B53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1FB831E" w14:textId="211D7F68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,746</w:t>
            </w:r>
          </w:p>
        </w:tc>
        <w:tc>
          <w:tcPr>
            <w:tcW w:w="145" w:type="pct"/>
            <w:shd w:val="clear" w:color="auto" w:fill="auto"/>
          </w:tcPr>
          <w:p w14:paraId="78E1BFB5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7846A3C" w14:textId="7627479A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DEC2D6D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97A030" w14:textId="284B53CB" w:rsidR="00496489" w:rsidRPr="003F7D32" w:rsidRDefault="00496489" w:rsidP="004964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6489" w:rsidRPr="00424DDB" w14:paraId="3D029F17" w14:textId="77777777" w:rsidTr="004A255D">
        <w:tc>
          <w:tcPr>
            <w:tcW w:w="2261" w:type="pct"/>
            <w:shd w:val="clear" w:color="auto" w:fill="auto"/>
          </w:tcPr>
          <w:p w14:paraId="5D4A7C26" w14:textId="77777777" w:rsidR="00496489" w:rsidRPr="003F7D32" w:rsidRDefault="00496489" w:rsidP="0049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0D89B611" w14:textId="003A9D48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2,252</w:t>
            </w:r>
          </w:p>
        </w:tc>
        <w:tc>
          <w:tcPr>
            <w:tcW w:w="127" w:type="pct"/>
            <w:shd w:val="clear" w:color="auto" w:fill="auto"/>
          </w:tcPr>
          <w:p w14:paraId="771A721B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shd w:val="clear" w:color="auto" w:fill="auto"/>
          </w:tcPr>
          <w:p w14:paraId="4C985E09" w14:textId="312FD9DB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45" w:type="pct"/>
            <w:shd w:val="clear" w:color="auto" w:fill="auto"/>
          </w:tcPr>
          <w:p w14:paraId="0C5C4C39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BE4EF16" w14:textId="6CF8E794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127" w:type="pct"/>
            <w:shd w:val="clear" w:color="auto" w:fill="auto"/>
          </w:tcPr>
          <w:p w14:paraId="28B50AAA" w14:textId="77777777" w:rsidR="00496489" w:rsidRPr="003F7D32" w:rsidRDefault="00496489" w:rsidP="004964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466F645" w14:textId="0E099BC5" w:rsidR="00496489" w:rsidRPr="00C23EC5" w:rsidRDefault="00496489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89E1005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B0B3DA6" w14:textId="77777777" w:rsidR="00124388" w:rsidRPr="004A255D" w:rsidRDefault="00124388" w:rsidP="004A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77777777" w:rsidR="00B81C39" w:rsidRPr="000C0F12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63"/>
        <w:gridCol w:w="239"/>
        <w:gridCol w:w="1028"/>
        <w:gridCol w:w="274"/>
        <w:gridCol w:w="1075"/>
        <w:gridCol w:w="271"/>
        <w:gridCol w:w="1118"/>
      </w:tblGrid>
      <w:tr w:rsidR="00B81C39" w:rsidRPr="0083414C" w14:paraId="7DD986FD" w14:textId="77777777" w:rsidTr="00FC4DAF">
        <w:trPr>
          <w:tblHeader/>
        </w:trPr>
        <w:tc>
          <w:tcPr>
            <w:tcW w:w="2250" w:type="pct"/>
            <w:shd w:val="clear" w:color="auto" w:fill="auto"/>
          </w:tcPr>
          <w:p w14:paraId="4D9098DD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93" w:type="pct"/>
            <w:gridSpan w:val="3"/>
            <w:shd w:val="clear" w:color="auto" w:fill="auto"/>
          </w:tcPr>
          <w:p w14:paraId="3F453A04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5DCF7C39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7BDD8F90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396E" w:rsidRPr="0083414C" w14:paraId="738AB58A" w14:textId="77777777" w:rsidTr="00FC4DAF">
        <w:trPr>
          <w:trHeight w:val="308"/>
          <w:tblHeader/>
        </w:trPr>
        <w:tc>
          <w:tcPr>
            <w:tcW w:w="2250" w:type="pct"/>
            <w:shd w:val="clear" w:color="auto" w:fill="auto"/>
          </w:tcPr>
          <w:p w14:paraId="1D1C8588" w14:textId="77777777" w:rsidR="0031396E" w:rsidRPr="0083414C" w:rsidRDefault="0031396E" w:rsidP="003139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619" w:type="pct"/>
            <w:shd w:val="clear" w:color="auto" w:fill="auto"/>
          </w:tcPr>
          <w:p w14:paraId="6A3B825A" w14:textId="26490839" w:rsidR="0031396E" w:rsidRPr="004F76C0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shd w:val="clear" w:color="auto" w:fill="auto"/>
          </w:tcPr>
          <w:p w14:paraId="0804AFA2" w14:textId="77777777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6D293C6" w14:textId="0F327D3A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477BD611" w14:textId="77777777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4D01A6C" w14:textId="6F9A9531" w:rsidR="0031396E" w:rsidRPr="004F76C0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6E928FAD" w14:textId="77777777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79ED62A" w14:textId="5F74090B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396E" w:rsidRPr="0083414C" w14:paraId="21B8886C" w14:textId="77777777" w:rsidTr="00FC4DAF">
        <w:trPr>
          <w:trHeight w:val="308"/>
          <w:tblHeader/>
        </w:trPr>
        <w:tc>
          <w:tcPr>
            <w:tcW w:w="2250" w:type="pct"/>
            <w:shd w:val="clear" w:color="auto" w:fill="auto"/>
          </w:tcPr>
          <w:p w14:paraId="2B635663" w14:textId="77777777" w:rsidR="0031396E" w:rsidRPr="0083414C" w:rsidRDefault="0031396E" w:rsidP="0031396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1CF5D322" w14:textId="58E200D5" w:rsidR="0031396E" w:rsidRPr="004F76C0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1DB1778D" w14:textId="77777777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C44188A" w14:textId="4267CE42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B6E4871" w14:textId="77777777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0DDD683" w14:textId="34F9609F" w:rsidR="0031396E" w:rsidRPr="004F76C0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097B5A07" w14:textId="77777777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396A86" w14:textId="3B726E65" w:rsidR="0031396E" w:rsidRPr="0083414C" w:rsidRDefault="0031396E" w:rsidP="0031396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1C39" w:rsidRPr="0083414C" w14:paraId="2C6646E2" w14:textId="77777777" w:rsidTr="00FC4DAF">
        <w:trPr>
          <w:trHeight w:val="344"/>
          <w:tblHeader/>
        </w:trPr>
        <w:tc>
          <w:tcPr>
            <w:tcW w:w="2250" w:type="pct"/>
            <w:shd w:val="clear" w:color="auto" w:fill="auto"/>
          </w:tcPr>
          <w:p w14:paraId="3F5666BC" w14:textId="77777777" w:rsidR="00B81C39" w:rsidRPr="0083414C" w:rsidRDefault="00B81C3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  <w:shd w:val="clear" w:color="auto" w:fill="auto"/>
          </w:tcPr>
          <w:p w14:paraId="70B0096B" w14:textId="77777777" w:rsidR="00B81C39" w:rsidRPr="0083414C" w:rsidRDefault="00B81C39" w:rsidP="00FC4DAF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C39" w:rsidRPr="0083414C" w14:paraId="2CD53718" w14:textId="77777777" w:rsidTr="00FC4DAF">
        <w:tc>
          <w:tcPr>
            <w:tcW w:w="2250" w:type="pct"/>
            <w:shd w:val="clear" w:color="auto" w:fill="auto"/>
          </w:tcPr>
          <w:p w14:paraId="6ABA0D10" w14:textId="77777777" w:rsidR="00B81C39" w:rsidRPr="0083414C" w:rsidRDefault="00B81C39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19" w:type="pct"/>
            <w:shd w:val="clear" w:color="auto" w:fill="auto"/>
          </w:tcPr>
          <w:p w14:paraId="7E940B28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07CF066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41F3E11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5D9CD0D0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403B612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6CA9B3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CB73E13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85401" w:rsidRPr="0083414C" w14:paraId="63B246FD" w14:textId="77777777" w:rsidTr="00FC4DAF">
        <w:tc>
          <w:tcPr>
            <w:tcW w:w="2250" w:type="pct"/>
            <w:shd w:val="clear" w:color="auto" w:fill="auto"/>
          </w:tcPr>
          <w:p w14:paraId="0AAF658B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05D74676" w14:textId="67A90F1C" w:rsidR="00685401" w:rsidRPr="0083414C" w:rsidRDefault="00C26E1C" w:rsidP="009715C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EB6E2DA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92991B3" w14:textId="3810B1D1" w:rsidR="00685401" w:rsidRPr="0083414C" w:rsidRDefault="00685401" w:rsidP="00D009E6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C744F7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9AD6F68" w14:textId="1D14CAAD" w:rsidR="00685401" w:rsidRPr="0083414C" w:rsidRDefault="002A23A9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25,532</w:t>
            </w:r>
          </w:p>
        </w:tc>
        <w:tc>
          <w:tcPr>
            <w:tcW w:w="144" w:type="pct"/>
            <w:shd w:val="clear" w:color="auto" w:fill="auto"/>
          </w:tcPr>
          <w:p w14:paraId="2D979AAF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C16045E" w14:textId="63C527D2" w:rsidR="00685401" w:rsidRPr="0083414C" w:rsidRDefault="00685401" w:rsidP="004E67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</w:tr>
      <w:tr w:rsidR="00685401" w:rsidRPr="0083414C" w14:paraId="2282FD53" w14:textId="77777777" w:rsidTr="00FC4DAF">
        <w:tc>
          <w:tcPr>
            <w:tcW w:w="2250" w:type="pct"/>
            <w:shd w:val="clear" w:color="auto" w:fill="auto"/>
          </w:tcPr>
          <w:p w14:paraId="495A44A2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19" w:type="pct"/>
            <w:shd w:val="clear" w:color="auto" w:fill="auto"/>
          </w:tcPr>
          <w:p w14:paraId="2707C3D5" w14:textId="5D26E83C" w:rsidR="00685401" w:rsidRPr="0083414C" w:rsidRDefault="00C26E1C" w:rsidP="006854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955</w:t>
            </w:r>
          </w:p>
        </w:tc>
        <w:tc>
          <w:tcPr>
            <w:tcW w:w="127" w:type="pct"/>
            <w:shd w:val="clear" w:color="auto" w:fill="auto"/>
          </w:tcPr>
          <w:p w14:paraId="6FF09911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C2D2772" w14:textId="73826FB2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6" w:type="pct"/>
            <w:shd w:val="clear" w:color="auto" w:fill="auto"/>
          </w:tcPr>
          <w:p w14:paraId="6B4F2D6F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78EE040" w14:textId="64FFA84F" w:rsidR="00685401" w:rsidRPr="00220F6C" w:rsidRDefault="007D090B" w:rsidP="00220F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F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1F3DEAD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568048B" w14:textId="1D957F01" w:rsidR="00685401" w:rsidRPr="0083414C" w:rsidRDefault="00685401" w:rsidP="00FC4DA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401" w:rsidRPr="0083414C" w14:paraId="193A4D0F" w14:textId="77777777" w:rsidTr="00FC4DAF">
        <w:tc>
          <w:tcPr>
            <w:tcW w:w="2250" w:type="pct"/>
            <w:shd w:val="clear" w:color="auto" w:fill="auto"/>
          </w:tcPr>
          <w:p w14:paraId="163D0ECE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auto"/>
          </w:tcPr>
          <w:p w14:paraId="3F6DAA69" w14:textId="0914665E" w:rsidR="00685401" w:rsidRPr="0083414C" w:rsidRDefault="00C26E1C" w:rsidP="006854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12,351</w:t>
            </w:r>
          </w:p>
        </w:tc>
        <w:tc>
          <w:tcPr>
            <w:tcW w:w="127" w:type="pct"/>
            <w:shd w:val="clear" w:color="auto" w:fill="auto"/>
          </w:tcPr>
          <w:p w14:paraId="6D2F531C" w14:textId="77777777" w:rsidR="00685401" w:rsidRPr="00675DD0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4B9458A0" w14:textId="6E03F885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6" w:type="pct"/>
            <w:shd w:val="clear" w:color="auto" w:fill="auto"/>
          </w:tcPr>
          <w:p w14:paraId="1518CAEB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32D5636" w14:textId="65AF4FB6" w:rsidR="00685401" w:rsidRPr="0083414C" w:rsidRDefault="007D090B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4" w:type="pct"/>
            <w:shd w:val="clear" w:color="auto" w:fill="auto"/>
          </w:tcPr>
          <w:p w14:paraId="2D514257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6ACCAA" w14:textId="0B36096E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685401" w:rsidRPr="0083414C" w14:paraId="651A2004" w14:textId="77777777" w:rsidTr="00FC4DAF">
        <w:tc>
          <w:tcPr>
            <w:tcW w:w="2250" w:type="pct"/>
            <w:shd w:val="clear" w:color="auto" w:fill="auto"/>
          </w:tcPr>
          <w:p w14:paraId="6CAAEDDF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14:paraId="74747167" w14:textId="0619DF27" w:rsidR="00685401" w:rsidRPr="0083414C" w:rsidRDefault="00A07BAB" w:rsidP="006854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16,01</w:t>
            </w:r>
            <w:r w:rsidR="009724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322F841D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63EC2493" w14:textId="29620612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754405A6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D99A0DF" w14:textId="29D1D949" w:rsidR="00685401" w:rsidRPr="0083414C" w:rsidRDefault="007D090B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2,998</w:t>
            </w:r>
          </w:p>
        </w:tc>
        <w:tc>
          <w:tcPr>
            <w:tcW w:w="144" w:type="pct"/>
            <w:shd w:val="clear" w:color="auto" w:fill="auto"/>
          </w:tcPr>
          <w:p w14:paraId="19BD76B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47EF217" w14:textId="3314800D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685401" w:rsidRPr="0083414C" w14:paraId="483AE5BD" w14:textId="77777777" w:rsidTr="00FC4DAF">
        <w:tc>
          <w:tcPr>
            <w:tcW w:w="2250" w:type="pct"/>
            <w:shd w:val="clear" w:color="auto" w:fill="auto"/>
          </w:tcPr>
          <w:p w14:paraId="364B141E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94F947E" w14:textId="78292E15" w:rsidR="00685401" w:rsidRPr="00297554" w:rsidRDefault="00A07BAB" w:rsidP="006854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29,31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7" w:type="pct"/>
            <w:shd w:val="clear" w:color="auto" w:fill="auto"/>
          </w:tcPr>
          <w:p w14:paraId="7D009E8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1BCFA64C" w14:textId="308FAED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82B7D11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769A549" w14:textId="0EE33167" w:rsidR="00685401" w:rsidRPr="0083414C" w:rsidRDefault="00E60AC7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28,817</w:t>
            </w:r>
          </w:p>
        </w:tc>
        <w:tc>
          <w:tcPr>
            <w:tcW w:w="144" w:type="pct"/>
            <w:shd w:val="clear" w:color="auto" w:fill="auto"/>
          </w:tcPr>
          <w:p w14:paraId="7AF68628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5E85A5EA" w14:textId="34814A51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  <w:tr w:rsidR="00685401" w:rsidRPr="0083414C" w14:paraId="0F6594CC" w14:textId="77777777" w:rsidTr="00FC4DAF">
        <w:tc>
          <w:tcPr>
            <w:tcW w:w="2250" w:type="pct"/>
            <w:shd w:val="clear" w:color="auto" w:fill="auto"/>
          </w:tcPr>
          <w:p w14:paraId="168C5470" w14:textId="77777777" w:rsidR="00685401" w:rsidRPr="0083414C" w:rsidRDefault="00685401" w:rsidP="006854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08FF8D3" w14:textId="6265DE87" w:rsidR="00685401" w:rsidRPr="0083414C" w:rsidRDefault="00E60AC7" w:rsidP="005D11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(248)</w:t>
            </w:r>
          </w:p>
        </w:tc>
        <w:tc>
          <w:tcPr>
            <w:tcW w:w="127" w:type="pct"/>
            <w:shd w:val="clear" w:color="auto" w:fill="auto"/>
          </w:tcPr>
          <w:p w14:paraId="4E49699A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1652690" w14:textId="133340D4" w:rsidR="00685401" w:rsidRPr="0083414C" w:rsidRDefault="00685401" w:rsidP="005D112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96" w:right="-20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20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Pr="00D020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85588C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E4FA" w14:textId="1677F008" w:rsidR="00685401" w:rsidRPr="00A75C49" w:rsidRDefault="00E60AC7" w:rsidP="00D000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08" w:firstLine="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8E6F01">
              <w:rPr>
                <w:rFonts w:asciiTheme="majorBidi" w:hAnsiTheme="majorBidi" w:cstheme="majorBidi"/>
                <w:sz w:val="30"/>
                <w:szCs w:val="30"/>
              </w:rPr>
              <w:t>(1,399)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3716CC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67270FE" w14:textId="5F0CC5DD" w:rsidR="00685401" w:rsidRPr="0083414C" w:rsidRDefault="00685401" w:rsidP="00D000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6" w:right="-74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01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9101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5401" w:rsidRPr="0083414C" w14:paraId="3E451715" w14:textId="77777777" w:rsidTr="00FC4DAF">
        <w:tc>
          <w:tcPr>
            <w:tcW w:w="2250" w:type="pct"/>
            <w:shd w:val="clear" w:color="auto" w:fill="auto"/>
          </w:tcPr>
          <w:p w14:paraId="470A0564" w14:textId="77777777" w:rsidR="00685401" w:rsidRPr="0083414C" w:rsidRDefault="00685401" w:rsidP="00685401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D9867" w14:textId="657D3B70" w:rsidR="00685401" w:rsidRPr="00472FE4" w:rsidRDefault="007D090B" w:rsidP="006854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29,07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14:paraId="7B4CA7C4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D102D" w14:textId="304ACCE0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43F25F7F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5A1C" w14:textId="41E8EFFF" w:rsidR="00685401" w:rsidRPr="0083414C" w:rsidRDefault="007D090B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27,418</w:t>
            </w:r>
          </w:p>
        </w:tc>
        <w:tc>
          <w:tcPr>
            <w:tcW w:w="144" w:type="pct"/>
            <w:shd w:val="clear" w:color="auto" w:fill="auto"/>
          </w:tcPr>
          <w:p w14:paraId="59FBCF3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A6D05" w14:textId="080F9138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</w:tr>
      <w:tr w:rsidR="00685401" w:rsidRPr="0083414C" w14:paraId="2E52A1E9" w14:textId="77777777" w:rsidTr="00FC4DAF">
        <w:tc>
          <w:tcPr>
            <w:tcW w:w="2250" w:type="pct"/>
            <w:shd w:val="clear" w:color="auto" w:fill="auto"/>
          </w:tcPr>
          <w:p w14:paraId="7B93584B" w14:textId="77777777" w:rsidR="00685401" w:rsidRPr="00D04D9D" w:rsidRDefault="00685401" w:rsidP="00685401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141889555"/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5EAF2304" w14:textId="77777777" w:rsidR="00685401" w:rsidRPr="00D04D9D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FDF2E56" w14:textId="77777777" w:rsidR="00685401" w:rsidRPr="00D04D9D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00189F0" w14:textId="77777777" w:rsidR="00685401" w:rsidRPr="00D04D9D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61576DB" w14:textId="77777777" w:rsidR="00685401" w:rsidRPr="00D04D9D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407D9204" w14:textId="77777777" w:rsidR="00685401" w:rsidRPr="00D04D9D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2C5770DB" w14:textId="77777777" w:rsidR="00685401" w:rsidRPr="00D04D9D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31914D63" w14:textId="77777777" w:rsidR="00685401" w:rsidRPr="00D04D9D" w:rsidRDefault="00685401" w:rsidP="006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2"/>
      <w:tr w:rsidR="00E93D69" w:rsidRPr="0083414C" w14:paraId="597643A0" w14:textId="77777777" w:rsidTr="00FC4DAF">
        <w:tc>
          <w:tcPr>
            <w:tcW w:w="2250" w:type="pct"/>
            <w:shd w:val="clear" w:color="auto" w:fill="auto"/>
          </w:tcPr>
          <w:p w14:paraId="20EA6D6C" w14:textId="77777777" w:rsidR="00E93D69" w:rsidRPr="00E93D69" w:rsidRDefault="00E93D69" w:rsidP="00E93D69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9" w:type="pct"/>
            <w:shd w:val="clear" w:color="auto" w:fill="auto"/>
          </w:tcPr>
          <w:p w14:paraId="5C7480CE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C7E3DFE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121D2D57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04612406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DAF9D40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5305406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5A1457B9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93D69" w:rsidRPr="0083414C" w14:paraId="0EF3F975" w14:textId="77777777" w:rsidTr="00FC4DAF">
        <w:tc>
          <w:tcPr>
            <w:tcW w:w="2250" w:type="pct"/>
            <w:shd w:val="clear" w:color="auto" w:fill="auto"/>
          </w:tcPr>
          <w:p w14:paraId="290D2EC9" w14:textId="77777777" w:rsidR="00E93D69" w:rsidRPr="00E93D69" w:rsidRDefault="00E93D69" w:rsidP="00E93D69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79C8B0CE" w14:textId="0ECB7809" w:rsidR="00E93D69" w:rsidRPr="00E93D69" w:rsidRDefault="00B1235F" w:rsidP="005D112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333BC3C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12C904C5" w14:textId="77777777" w:rsidR="00E93D69" w:rsidRPr="00E93D69" w:rsidRDefault="00E93D69" w:rsidP="009715C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C8AB2B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15B73E6" w14:textId="461D30F2" w:rsidR="00E93D69" w:rsidRPr="00E93D69" w:rsidRDefault="00B1235F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775,000</w:t>
            </w:r>
          </w:p>
        </w:tc>
        <w:tc>
          <w:tcPr>
            <w:tcW w:w="144" w:type="pct"/>
            <w:shd w:val="clear" w:color="auto" w:fill="auto"/>
          </w:tcPr>
          <w:p w14:paraId="0C7A323F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6E65FBF" w14:textId="7B0BB68F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955,000</w:t>
            </w:r>
          </w:p>
        </w:tc>
      </w:tr>
      <w:tr w:rsidR="00E93D69" w:rsidRPr="000B1B0F" w14:paraId="163C5F8F" w14:textId="77777777" w:rsidTr="00FC4DAF">
        <w:tc>
          <w:tcPr>
            <w:tcW w:w="2250" w:type="pct"/>
            <w:shd w:val="clear" w:color="auto" w:fill="auto"/>
          </w:tcPr>
          <w:p w14:paraId="40B5B387" w14:textId="77777777" w:rsidR="00E93D69" w:rsidRPr="00E93D69" w:rsidRDefault="00E93D69" w:rsidP="00E93D69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51A76" w14:textId="2EC89829" w:rsidR="00E93D69" w:rsidRPr="00E93D69" w:rsidRDefault="00B1235F" w:rsidP="009715C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C4E13B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16F66" w14:textId="77777777" w:rsidR="00E93D69" w:rsidRPr="00E93D69" w:rsidRDefault="00E93D69" w:rsidP="009715C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1B632A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80432" w14:textId="1D0DF935" w:rsidR="00E93D69" w:rsidRPr="00E93D69" w:rsidRDefault="00B1235F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775,000</w:t>
            </w:r>
          </w:p>
        </w:tc>
        <w:tc>
          <w:tcPr>
            <w:tcW w:w="144" w:type="pct"/>
            <w:shd w:val="clear" w:color="auto" w:fill="auto"/>
          </w:tcPr>
          <w:p w14:paraId="6C85C602" w14:textId="77777777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A1E61" w14:textId="1DFFCB59" w:rsidR="00E93D69" w:rsidRPr="00E93D69" w:rsidRDefault="00E93D69" w:rsidP="00E93D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955,000</w:t>
            </w:r>
          </w:p>
        </w:tc>
      </w:tr>
    </w:tbl>
    <w:p w14:paraId="5E4AD7B6" w14:textId="77777777" w:rsidR="000D34A8" w:rsidRPr="00AD5E2D" w:rsidRDefault="000D34A8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AA4D6" w14:textId="01539E20" w:rsidR="000D34A8" w:rsidRDefault="000D34A8" w:rsidP="005A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85401">
        <w:rPr>
          <w:rFonts w:asciiTheme="majorBidi" w:hAnsiTheme="majorBidi" w:cs="Angsana New" w:hint="cs"/>
          <w:sz w:val="30"/>
          <w:szCs w:val="30"/>
          <w:cs/>
        </w:rPr>
        <w:t>บริษัทได้ทําสัญญา</w:t>
      </w:r>
      <w:r w:rsidR="003D078C" w:rsidRPr="00685401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Pr="00685401">
        <w:rPr>
          <w:rFonts w:asciiTheme="majorBidi" w:hAnsiTheme="majorBidi" w:cs="Angsana New" w:hint="cs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685401">
        <w:rPr>
          <w:rFonts w:asciiTheme="majorBidi" w:hAnsiTheme="majorBidi" w:cs="Angsana New"/>
          <w:sz w:val="30"/>
          <w:szCs w:val="30"/>
        </w:rPr>
        <w:t xml:space="preserve"> </w:t>
      </w:r>
      <w:r w:rsidR="00B662B4" w:rsidRPr="00685401">
        <w:rPr>
          <w:rFonts w:asciiTheme="majorBidi" w:hAnsiTheme="majorBidi" w:cs="Angsana New" w:hint="cs"/>
          <w:sz w:val="30"/>
          <w:szCs w:val="30"/>
          <w:cs/>
        </w:rPr>
        <w:t>ณ</w:t>
      </w:r>
      <w:r w:rsidR="00B662B4" w:rsidRPr="006854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62B4" w:rsidRPr="0068540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B662B4" w:rsidRPr="006854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62B4" w:rsidRPr="00685401">
        <w:rPr>
          <w:rFonts w:asciiTheme="majorBidi" w:hAnsiTheme="majorBidi" w:cs="Angsana New"/>
          <w:sz w:val="30"/>
          <w:szCs w:val="30"/>
        </w:rPr>
        <w:t>3</w:t>
      </w:r>
      <w:r w:rsidR="00685401" w:rsidRPr="00685401">
        <w:rPr>
          <w:rFonts w:asciiTheme="majorBidi" w:hAnsiTheme="majorBidi" w:cs="Angsana New"/>
          <w:sz w:val="30"/>
          <w:szCs w:val="30"/>
        </w:rPr>
        <w:t>1</w:t>
      </w:r>
      <w:r w:rsidR="00B662B4" w:rsidRPr="00685401">
        <w:rPr>
          <w:rFonts w:asciiTheme="majorBidi" w:hAnsiTheme="majorBidi" w:cs="Angsana New"/>
          <w:sz w:val="30"/>
          <w:szCs w:val="30"/>
        </w:rPr>
        <w:t xml:space="preserve"> </w:t>
      </w:r>
      <w:r w:rsidR="00685401" w:rsidRPr="0068540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B662B4" w:rsidRPr="006854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62B4" w:rsidRPr="00685401">
        <w:rPr>
          <w:rFonts w:asciiTheme="majorBidi" w:hAnsiTheme="majorBidi" w:cs="Angsana New"/>
          <w:sz w:val="30"/>
          <w:szCs w:val="30"/>
        </w:rPr>
        <w:t>256</w:t>
      </w:r>
      <w:r w:rsidR="00685401" w:rsidRPr="00685401">
        <w:rPr>
          <w:rFonts w:asciiTheme="majorBidi" w:hAnsiTheme="majorBidi" w:cs="Angsana New"/>
          <w:sz w:val="30"/>
          <w:szCs w:val="30"/>
        </w:rPr>
        <w:t>7</w:t>
      </w:r>
      <w:r w:rsidR="00B662B4" w:rsidRPr="00685401">
        <w:rPr>
          <w:rFonts w:asciiTheme="majorBidi" w:hAnsiTheme="majorBidi" w:cs="Angsana New"/>
          <w:sz w:val="30"/>
          <w:szCs w:val="30"/>
        </w:rPr>
        <w:t xml:space="preserve"> </w:t>
      </w:r>
      <w:r w:rsidR="00B662B4" w:rsidRPr="00685401">
        <w:rPr>
          <w:rFonts w:asciiTheme="majorBidi" w:hAnsiTheme="majorBidi" w:cs="Angsana New" w:hint="cs"/>
          <w:sz w:val="30"/>
          <w:szCs w:val="30"/>
          <w:cs/>
        </w:rPr>
        <w:t>เงินให้กู้ยืมระยะสั้นดังกล่าว</w:t>
      </w:r>
      <w:r w:rsidR="00B662B4" w:rsidRPr="00685401">
        <w:rPr>
          <w:rFonts w:asciiTheme="majorBidi" w:hAnsiTheme="majorBidi" w:cs="Angsana New"/>
          <w:sz w:val="30"/>
          <w:szCs w:val="30"/>
        </w:rPr>
        <w:t xml:space="preserve"> </w:t>
      </w:r>
      <w:r w:rsidRPr="003D078C">
        <w:rPr>
          <w:rFonts w:asciiTheme="majorBidi" w:hAnsiTheme="majorBidi" w:cs="Angsana New" w:hint="cs"/>
          <w:spacing w:val="-2"/>
          <w:sz w:val="30"/>
          <w:szCs w:val="30"/>
          <w:cs/>
        </w:rPr>
        <w:t>มีอัตราดอกเบี้ยร้อยละ</w:t>
      </w:r>
      <w:r w:rsidRPr="003D078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9336F" w:rsidRPr="003D078C">
        <w:rPr>
          <w:rFonts w:asciiTheme="majorBidi" w:hAnsiTheme="majorBidi" w:cs="Angsana New"/>
          <w:spacing w:val="-2"/>
          <w:sz w:val="30"/>
          <w:szCs w:val="30"/>
        </w:rPr>
        <w:t>3.</w:t>
      </w:r>
      <w:r w:rsidR="006A4CD5" w:rsidRPr="003D078C">
        <w:rPr>
          <w:rFonts w:asciiTheme="majorBidi" w:hAnsiTheme="majorBidi" w:cs="Angsana New"/>
          <w:spacing w:val="-2"/>
          <w:sz w:val="30"/>
          <w:szCs w:val="30"/>
        </w:rPr>
        <w:t>94</w:t>
      </w:r>
      <w:r w:rsidRPr="003D078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3D078C">
        <w:rPr>
          <w:rFonts w:asciiTheme="majorBidi" w:hAnsiTheme="majorBidi" w:cs="Angsana New" w:hint="cs"/>
          <w:spacing w:val="-2"/>
          <w:sz w:val="30"/>
          <w:szCs w:val="30"/>
          <w:cs/>
        </w:rPr>
        <w:t>ต่อปี</w:t>
      </w:r>
      <w:r w:rsidRPr="003D078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51A57" w:rsidRPr="003D078C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(31 </w:t>
      </w:r>
      <w:r w:rsidR="00751A57" w:rsidRPr="003D078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751A57" w:rsidRPr="003D078C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2566 : </w:t>
      </w:r>
      <w:r w:rsidR="00751A57" w:rsidRPr="003D078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F675BC" w:rsidRPr="003D078C">
        <w:rPr>
          <w:rFonts w:asciiTheme="majorBidi" w:hAnsiTheme="majorBidi" w:cs="Angsana New"/>
          <w:i/>
          <w:iCs/>
          <w:spacing w:val="-2"/>
          <w:sz w:val="30"/>
          <w:szCs w:val="30"/>
        </w:rPr>
        <w:t>3.94</w:t>
      </w:r>
      <w:r w:rsidR="008F365E" w:rsidRPr="003D078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 และ</w:t>
      </w:r>
      <w:r w:rsidR="003A4923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ร้อยละ</w:t>
      </w:r>
      <w:r w:rsidR="008F365E" w:rsidRPr="003D078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 </w:t>
      </w:r>
      <w:r w:rsidR="008F365E" w:rsidRPr="003D078C">
        <w:rPr>
          <w:rFonts w:asciiTheme="majorBidi" w:hAnsiTheme="majorBidi" w:cs="Angsana New"/>
          <w:i/>
          <w:iCs/>
          <w:spacing w:val="-2"/>
          <w:sz w:val="30"/>
          <w:szCs w:val="30"/>
        </w:rPr>
        <w:t>4.02</w:t>
      </w:r>
      <w:r w:rsidR="00F675BC" w:rsidRPr="003D078C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751A57" w:rsidRPr="003D078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="00751A57" w:rsidRPr="003D078C">
        <w:rPr>
          <w:rFonts w:asciiTheme="majorBidi" w:hAnsiTheme="majorBidi" w:cs="Angsana New"/>
          <w:i/>
          <w:iCs/>
          <w:spacing w:val="-2"/>
          <w:sz w:val="30"/>
          <w:szCs w:val="30"/>
        </w:rPr>
        <w:t>)</w:t>
      </w:r>
      <w:r w:rsidR="00751A57" w:rsidRPr="003D078C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3D078C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="003D078C" w:rsidRPr="003D078C">
        <w:rPr>
          <w:rFonts w:asciiTheme="majorBidi" w:hAnsiTheme="majorBidi" w:cs="Angsana New" w:hint="cs"/>
          <w:spacing w:val="-2"/>
          <w:sz w:val="30"/>
          <w:szCs w:val="30"/>
          <w:cs/>
        </w:rPr>
        <w:t>มี</w:t>
      </w:r>
      <w:r w:rsidRPr="003D078C">
        <w:rPr>
          <w:rFonts w:asciiTheme="majorBidi" w:hAnsiTheme="majorBidi" w:cs="Angsana New" w:hint="cs"/>
          <w:spacing w:val="-2"/>
          <w:sz w:val="30"/>
          <w:szCs w:val="30"/>
          <w:cs/>
        </w:rPr>
        <w:t>กำหนดชําระคืน</w:t>
      </w:r>
      <w:r w:rsidR="003A492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              </w:t>
      </w:r>
      <w:r w:rsidRPr="003D078C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เมื่อทวงถาม</w:t>
      </w:r>
    </w:p>
    <w:p w14:paraId="10BDA14F" w14:textId="77777777" w:rsidR="000D34A8" w:rsidRPr="00AD5E2D" w:rsidRDefault="000D34A8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8"/>
        <w:gridCol w:w="264"/>
        <w:gridCol w:w="996"/>
        <w:gridCol w:w="266"/>
        <w:gridCol w:w="1079"/>
        <w:gridCol w:w="270"/>
        <w:gridCol w:w="1080"/>
      </w:tblGrid>
      <w:tr w:rsidR="00B81C39" w:rsidRPr="0083414C" w14:paraId="7FEB9F33" w14:textId="77777777" w:rsidTr="00FC4DAF">
        <w:trPr>
          <w:trHeight w:val="80"/>
          <w:tblHeader/>
        </w:trPr>
        <w:tc>
          <w:tcPr>
            <w:tcW w:w="2259" w:type="pct"/>
            <w:shd w:val="clear" w:color="auto" w:fill="auto"/>
          </w:tcPr>
          <w:p w14:paraId="18BFBA92" w14:textId="66A94AAB" w:rsidR="00D04D9D" w:rsidRDefault="00F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A0620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D04D9D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B6FF329" w14:textId="060C5A31" w:rsidR="00B81C39" w:rsidRPr="0083414C" w:rsidRDefault="00D0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81C39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B81C3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 w:rsidR="009A329D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9A329D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299" w:type="pct"/>
            <w:gridSpan w:val="3"/>
            <w:shd w:val="clear" w:color="auto" w:fill="auto"/>
          </w:tcPr>
          <w:p w14:paraId="241E0DE0" w14:textId="77777777" w:rsidR="00D04D9D" w:rsidRDefault="00D04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D02C69" w14:textId="58B147D8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4D447AAE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198FCB7D" w14:textId="77777777" w:rsidR="00D04D9D" w:rsidRDefault="00D04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234A70" w14:textId="30070D23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128" w:rsidRPr="0083414C" w14:paraId="1B43BD0F" w14:textId="77777777" w:rsidTr="00FC4DAF">
        <w:trPr>
          <w:tblHeader/>
        </w:trPr>
        <w:tc>
          <w:tcPr>
            <w:tcW w:w="2259" w:type="pct"/>
            <w:shd w:val="clear" w:color="auto" w:fill="auto"/>
          </w:tcPr>
          <w:p w14:paraId="0D4752AE" w14:textId="52252DA7" w:rsidR="00810B36" w:rsidRPr="00810B36" w:rsidRDefault="00810B36" w:rsidP="0081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9" w:type="pct"/>
            <w:shd w:val="clear" w:color="auto" w:fill="auto"/>
          </w:tcPr>
          <w:p w14:paraId="043B871A" w14:textId="4C991161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7ABA9229" w14:textId="77777777" w:rsidR="00810B36" w:rsidRPr="0083414C" w:rsidRDefault="00810B36" w:rsidP="005D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6286250E" w14:textId="57F1D223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4F487528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9C36F07" w14:textId="3E9494A3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49871DCF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8F65DD" w14:textId="41D61553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1C39" w:rsidRPr="0083414C" w14:paraId="0D4BDF2A" w14:textId="77777777" w:rsidTr="00FC4DAF">
        <w:trPr>
          <w:trHeight w:val="209"/>
          <w:tblHeader/>
        </w:trPr>
        <w:tc>
          <w:tcPr>
            <w:tcW w:w="2259" w:type="pct"/>
            <w:shd w:val="clear" w:color="auto" w:fill="auto"/>
          </w:tcPr>
          <w:p w14:paraId="10B89FE6" w14:textId="77777777" w:rsidR="00B81C39" w:rsidRPr="0083414C" w:rsidRDefault="00B8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15DAFDEB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128" w:rsidRPr="0083414C" w14:paraId="26A6396C" w14:textId="77777777" w:rsidTr="00FC4DAF">
        <w:tc>
          <w:tcPr>
            <w:tcW w:w="2259" w:type="pct"/>
            <w:shd w:val="clear" w:color="auto" w:fill="auto"/>
          </w:tcPr>
          <w:p w14:paraId="32BD09FA" w14:textId="77777777" w:rsidR="00810B36" w:rsidRPr="0083414C" w:rsidRDefault="00810B36" w:rsidP="00810B36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19348CBF" w14:textId="00269F10" w:rsidR="00810B36" w:rsidRPr="0083414C" w:rsidRDefault="00EC4998" w:rsidP="00CA2E1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CA2E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0083576" w14:textId="77777777" w:rsidR="00810B36" w:rsidRPr="0083414C" w:rsidRDefault="00810B36" w:rsidP="005D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5F79A94" w14:textId="6B0426FE" w:rsidR="00810B36" w:rsidRPr="003A2DEB" w:rsidRDefault="00810B36" w:rsidP="00810B3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6F1E7C6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29555FC3" w14:textId="0A5AA085" w:rsidR="00810B36" w:rsidRPr="0083414C" w:rsidRDefault="00EC4998" w:rsidP="005D11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E6F01"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B478498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1B6A35F" w14:textId="17A821B3" w:rsidR="00810B36" w:rsidRPr="0083414C" w:rsidRDefault="00810B36" w:rsidP="00FC4DA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DAD0710" w14:textId="0BFF13B6" w:rsidR="00B81C39" w:rsidRDefault="00B81C39" w:rsidP="00D04D9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A3DB46" w14:textId="501FE212" w:rsidR="00CA2E17" w:rsidRDefault="00CA2E17" w:rsidP="00D04D9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30BDFA" w14:textId="0F895F9D" w:rsidR="00CA2E17" w:rsidRDefault="00CA2E17" w:rsidP="00D04D9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25C0E2" w14:textId="77777777" w:rsidR="003D078C" w:rsidRDefault="003D078C" w:rsidP="00D04D9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6A8D9F" w14:textId="77777777" w:rsidR="00A54750" w:rsidRDefault="00A54750" w:rsidP="00D04D9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E017AC" w14:textId="4FF8D33C" w:rsidR="00CA2E17" w:rsidRDefault="00CA2E17" w:rsidP="00D04D9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2"/>
        <w:gridCol w:w="266"/>
        <w:gridCol w:w="1081"/>
        <w:gridCol w:w="263"/>
        <w:gridCol w:w="1091"/>
        <w:gridCol w:w="240"/>
        <w:gridCol w:w="1102"/>
        <w:gridCol w:w="6"/>
      </w:tblGrid>
      <w:tr w:rsidR="005D1128" w:rsidRPr="0083414C" w14:paraId="430A3DA8" w14:textId="77777777" w:rsidTr="00FC4DAF">
        <w:tc>
          <w:tcPr>
            <w:tcW w:w="2238" w:type="pct"/>
          </w:tcPr>
          <w:p w14:paraId="11369C54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br w:type="column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33" w:type="pct"/>
            <w:gridSpan w:val="3"/>
          </w:tcPr>
          <w:p w14:paraId="7717EBA6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BB834CA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4"/>
          </w:tcPr>
          <w:p w14:paraId="14CE2265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1128" w:rsidRPr="0083414C" w14:paraId="6D6AE766" w14:textId="77777777" w:rsidTr="00FC4DAF">
        <w:trPr>
          <w:trHeight w:val="308"/>
        </w:trPr>
        <w:tc>
          <w:tcPr>
            <w:tcW w:w="2238" w:type="pct"/>
          </w:tcPr>
          <w:p w14:paraId="7AEC1C03" w14:textId="77777777" w:rsidR="00810B36" w:rsidRPr="0083414C" w:rsidRDefault="00810B36" w:rsidP="00810B3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20" w:type="pct"/>
          </w:tcPr>
          <w:p w14:paraId="4EFB91F4" w14:textId="30487FE5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241B2904" w14:textId="77777777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013D18" w14:textId="291C5348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79195DC" w14:textId="77777777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2F1873" w14:textId="1E2407C0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44C9D376" w14:textId="77777777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DC22DFC" w14:textId="22569FC8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D1128" w:rsidRPr="0083414C" w14:paraId="1B8C05C8" w14:textId="77777777" w:rsidTr="00FC4DAF">
        <w:trPr>
          <w:trHeight w:val="308"/>
        </w:trPr>
        <w:tc>
          <w:tcPr>
            <w:tcW w:w="2238" w:type="pct"/>
          </w:tcPr>
          <w:p w14:paraId="393C1F81" w14:textId="77777777" w:rsidR="00810B36" w:rsidRPr="0083414C" w:rsidRDefault="00810B36" w:rsidP="00810B3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915D9F" w14:textId="5401F1FB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" w:type="pct"/>
          </w:tcPr>
          <w:p w14:paraId="2DC17AB9" w14:textId="77777777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8DDC80" w14:textId="2E0D0584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47511DC6" w14:textId="77777777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F017C3" w14:textId="405F7521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</w:tcPr>
          <w:p w14:paraId="4ECC5DB8" w14:textId="77777777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134396F" w14:textId="65D3DEC5" w:rsidR="00810B36" w:rsidRPr="0083414C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1C39" w:rsidRPr="0083414C" w14:paraId="6E579C04" w14:textId="77777777" w:rsidTr="00FC4DAF">
        <w:trPr>
          <w:gridAfter w:val="1"/>
          <w:wAfter w:w="3" w:type="pct"/>
          <w:trHeight w:val="344"/>
        </w:trPr>
        <w:tc>
          <w:tcPr>
            <w:tcW w:w="2238" w:type="pct"/>
          </w:tcPr>
          <w:p w14:paraId="65C694CF" w14:textId="77777777" w:rsidR="00B81C39" w:rsidRPr="0083414C" w:rsidRDefault="00B81C3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pct"/>
            <w:gridSpan w:val="7"/>
          </w:tcPr>
          <w:p w14:paraId="0E47AA29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128" w:rsidRPr="0083414C" w14:paraId="37C5AF86" w14:textId="77777777" w:rsidTr="00FC4DAF">
        <w:tc>
          <w:tcPr>
            <w:tcW w:w="2238" w:type="pct"/>
            <w:shd w:val="clear" w:color="auto" w:fill="auto"/>
          </w:tcPr>
          <w:p w14:paraId="32093D57" w14:textId="77777777" w:rsidR="00B81C39" w:rsidRPr="0083414C" w:rsidRDefault="00B81C39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20" w:type="pct"/>
            <w:shd w:val="clear" w:color="auto" w:fill="auto"/>
          </w:tcPr>
          <w:p w14:paraId="2782FE0F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7595BEA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A28115F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E2F62E6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F1CEEC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99C0482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165C1BA" w14:textId="77777777" w:rsidR="00B81C39" w:rsidRPr="0083414C" w:rsidRDefault="00B81C3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1128" w:rsidRPr="0083414C" w14:paraId="77AD03CF" w14:textId="77777777" w:rsidTr="00FC4DAF">
        <w:tc>
          <w:tcPr>
            <w:tcW w:w="2238" w:type="pct"/>
            <w:shd w:val="clear" w:color="auto" w:fill="auto"/>
          </w:tcPr>
          <w:p w14:paraId="35EB6EF0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240BC887" w14:textId="787FE1CC" w:rsidR="00685401" w:rsidRPr="0083414C" w:rsidRDefault="00487F6E" w:rsidP="00F5356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318A6A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3BD4230" w14:textId="044D46F8" w:rsidR="00685401" w:rsidRPr="0083414C" w:rsidRDefault="00685401" w:rsidP="0068540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EA0DAD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F94FA9" w14:textId="25B55CC7" w:rsidR="00685401" w:rsidRPr="003F6EE7" w:rsidRDefault="00A11792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6,528</w:t>
            </w:r>
          </w:p>
        </w:tc>
        <w:tc>
          <w:tcPr>
            <w:tcW w:w="127" w:type="pct"/>
            <w:shd w:val="clear" w:color="auto" w:fill="auto"/>
          </w:tcPr>
          <w:p w14:paraId="0671FE82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E3D7B38" w14:textId="451F7290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5D1128" w:rsidRPr="0083414C" w14:paraId="1DF62C33" w14:textId="77777777" w:rsidTr="00FC4DAF">
        <w:tc>
          <w:tcPr>
            <w:tcW w:w="2238" w:type="pct"/>
            <w:shd w:val="clear" w:color="auto" w:fill="auto"/>
          </w:tcPr>
          <w:p w14:paraId="2020F5B0" w14:textId="1167A377" w:rsidR="001D2770" w:rsidRPr="0083414C" w:rsidRDefault="001D2770" w:rsidP="001D2770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shd w:val="clear" w:color="auto" w:fill="auto"/>
          </w:tcPr>
          <w:p w14:paraId="2B7E1D42" w14:textId="21B292E5" w:rsidR="001D2770" w:rsidRPr="00551445" w:rsidRDefault="001D2770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2,099</w:t>
            </w:r>
          </w:p>
        </w:tc>
        <w:tc>
          <w:tcPr>
            <w:tcW w:w="141" w:type="pct"/>
            <w:shd w:val="clear" w:color="auto" w:fill="auto"/>
          </w:tcPr>
          <w:p w14:paraId="203528EC" w14:textId="77777777" w:rsidR="001D2770" w:rsidRPr="0083414C" w:rsidRDefault="001D2770" w:rsidP="001D277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326FA533" w14:textId="22CC4AE0" w:rsidR="001D2770" w:rsidRDefault="001D2770" w:rsidP="001D277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021699A" w14:textId="77777777" w:rsidR="001D2770" w:rsidRPr="0083414C" w:rsidRDefault="001D2770" w:rsidP="001D277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DCE4C8" w14:textId="628C7796" w:rsidR="001D2770" w:rsidRPr="001D2770" w:rsidRDefault="001D2770" w:rsidP="001D277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1418A19" w14:textId="77777777" w:rsidR="001D2770" w:rsidRPr="0083414C" w:rsidRDefault="001D2770" w:rsidP="001D277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2A5BC736" w14:textId="126148CC" w:rsidR="001D2770" w:rsidRPr="001D2770" w:rsidRDefault="001D2770" w:rsidP="00F5356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2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1128" w:rsidRPr="0083414C" w14:paraId="33BECA03" w14:textId="77777777" w:rsidTr="00FC4DAF">
        <w:tc>
          <w:tcPr>
            <w:tcW w:w="2238" w:type="pct"/>
            <w:shd w:val="clear" w:color="auto" w:fill="auto"/>
          </w:tcPr>
          <w:p w14:paraId="43780EB1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6FD864C1" w14:textId="31F66395" w:rsidR="00685401" w:rsidRPr="0083414C" w:rsidRDefault="001D2770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16,643</w:t>
            </w:r>
          </w:p>
        </w:tc>
        <w:tc>
          <w:tcPr>
            <w:tcW w:w="141" w:type="pct"/>
            <w:shd w:val="clear" w:color="auto" w:fill="auto"/>
          </w:tcPr>
          <w:p w14:paraId="5B9E32C1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F0DECA7" w14:textId="23A84B92" w:rsidR="00685401" w:rsidRPr="0083414C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" w:type="pct"/>
            <w:shd w:val="clear" w:color="auto" w:fill="auto"/>
          </w:tcPr>
          <w:p w14:paraId="343CBB01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DEE444" w14:textId="15B33D37" w:rsidR="00685401" w:rsidRPr="00551445" w:rsidRDefault="001D2770" w:rsidP="0055144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27" w:type="pct"/>
            <w:shd w:val="clear" w:color="auto" w:fill="auto"/>
          </w:tcPr>
          <w:p w14:paraId="39E7C272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B1B5CAB" w14:textId="627AE689" w:rsidR="00685401" w:rsidRPr="0083414C" w:rsidRDefault="00685401" w:rsidP="006854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</w:tr>
      <w:tr w:rsidR="005D1128" w:rsidRPr="0083414C" w14:paraId="2BB2A056" w14:textId="77777777" w:rsidTr="00FC4DAF">
        <w:tc>
          <w:tcPr>
            <w:tcW w:w="2238" w:type="pct"/>
            <w:shd w:val="clear" w:color="auto" w:fill="auto"/>
          </w:tcPr>
          <w:p w14:paraId="3958B047" w14:textId="77777777" w:rsidR="00685401" w:rsidRPr="0083414C" w:rsidRDefault="00685401" w:rsidP="00685401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A6F6FCF" w14:textId="7B855552" w:rsidR="00685401" w:rsidRPr="0083414C" w:rsidRDefault="001D2770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</w:t>
            </w:r>
            <w:r w:rsidR="006A6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94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40210DC6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F1A39E6" w14:textId="0A67F1B7" w:rsidR="00685401" w:rsidRPr="0083414C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39" w:type="pct"/>
            <w:shd w:val="clear" w:color="auto" w:fill="auto"/>
          </w:tcPr>
          <w:p w14:paraId="3C2C05A5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FE163A7" w14:textId="679C8BC4" w:rsidR="00685401" w:rsidRPr="0083414C" w:rsidRDefault="001D2770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1,631</w:t>
            </w:r>
          </w:p>
        </w:tc>
        <w:tc>
          <w:tcPr>
            <w:tcW w:w="127" w:type="pct"/>
            <w:shd w:val="clear" w:color="auto" w:fill="auto"/>
          </w:tcPr>
          <w:p w14:paraId="04B90046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C219F" w14:textId="1FEB0903" w:rsidR="00685401" w:rsidRPr="0083414C" w:rsidRDefault="00685401" w:rsidP="008E6F0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5D1128" w:rsidRPr="0083414C" w14:paraId="7B24A4BD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EBDD955" w14:textId="77777777" w:rsidR="00685401" w:rsidRPr="0083414C" w:rsidRDefault="00685401" w:rsidP="0068540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44786C4" w14:textId="318F744C" w:rsidR="00685401" w:rsidRPr="0083414C" w:rsidRDefault="001D2770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24,617</w:t>
            </w:r>
          </w:p>
        </w:tc>
        <w:tc>
          <w:tcPr>
            <w:tcW w:w="141" w:type="pct"/>
          </w:tcPr>
          <w:p w14:paraId="5709F4D4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024ADF" w14:textId="50B0AC82" w:rsidR="00685401" w:rsidRPr="0083414C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139" w:type="pct"/>
          </w:tcPr>
          <w:p w14:paraId="56FF2F64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9FC20" w14:textId="2DF4388F" w:rsidR="00685401" w:rsidRPr="0083414C" w:rsidRDefault="001D2770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27" w:type="pct"/>
          </w:tcPr>
          <w:p w14:paraId="5DDA2792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2D04FA" w14:textId="16C57981" w:rsidR="00685401" w:rsidRPr="00CC77DB" w:rsidRDefault="00685401" w:rsidP="00171D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7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2,201</w:t>
            </w:r>
          </w:p>
        </w:tc>
      </w:tr>
      <w:tr w:rsidR="005D1128" w:rsidRPr="0083414C" w14:paraId="11B8480B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47D0D029" w14:textId="77777777" w:rsidR="00685401" w:rsidRPr="00AD5E2D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0CE8525" w14:textId="77777777" w:rsidR="00685401" w:rsidRPr="00AD5E2D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141" w:type="pct"/>
          </w:tcPr>
          <w:p w14:paraId="7DD6A485" w14:textId="77777777" w:rsidR="00685401" w:rsidRPr="00AD5E2D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E72787B" w14:textId="77777777" w:rsidR="00685401" w:rsidRPr="00AD5E2D" w:rsidRDefault="00685401" w:rsidP="006854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139" w:type="pct"/>
          </w:tcPr>
          <w:p w14:paraId="7884CB64" w14:textId="77777777" w:rsidR="00685401" w:rsidRPr="00AD5E2D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97BAAD3" w14:textId="77777777" w:rsidR="00685401" w:rsidRPr="00AD5E2D" w:rsidRDefault="00685401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38551EEB" w14:textId="77777777" w:rsidR="00685401" w:rsidRPr="00AD5E2D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348FF50A" w14:textId="77777777" w:rsidR="00685401" w:rsidRPr="00AD5E2D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18"/>
                <w:szCs w:val="18"/>
                <w:lang w:val="en-US" w:bidi="th-TH"/>
              </w:rPr>
            </w:pPr>
          </w:p>
        </w:tc>
      </w:tr>
      <w:tr w:rsidR="005D1128" w:rsidRPr="0083414C" w14:paraId="0496DCD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5B08571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0" w:type="pct"/>
            <w:vAlign w:val="bottom"/>
          </w:tcPr>
          <w:p w14:paraId="3FFC29C6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7DB7615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494DE5B6" w14:textId="2A8AEB86" w:rsidR="00685401" w:rsidRPr="0083414C" w:rsidRDefault="00685401" w:rsidP="0068540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14:paraId="4C72480A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742881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6AC54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11DF041" w14:textId="3B7C4C61" w:rsidR="00685401" w:rsidRPr="00685401" w:rsidRDefault="00685401" w:rsidP="0068540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128" w:rsidRPr="0083414C" w14:paraId="48791BA9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3B368A4E" w14:textId="1E66E28E" w:rsidR="005E5694" w:rsidRPr="0083414C" w:rsidRDefault="005E5694" w:rsidP="005E569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664AF66" w14:textId="6C58206E" w:rsidR="005E5694" w:rsidRPr="00E15AA8" w:rsidRDefault="00E15AA8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5A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460,159</w:t>
            </w:r>
          </w:p>
        </w:tc>
        <w:tc>
          <w:tcPr>
            <w:tcW w:w="141" w:type="pct"/>
            <w:vAlign w:val="bottom"/>
          </w:tcPr>
          <w:p w14:paraId="4FA9A675" w14:textId="77777777" w:rsidR="005E5694" w:rsidRPr="0083414C" w:rsidRDefault="005E5694" w:rsidP="005E569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A63BE81" w14:textId="096619A9" w:rsidR="005E5694" w:rsidRPr="00E15AA8" w:rsidRDefault="00E15AA8" w:rsidP="005E5694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5A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1F903933" w14:textId="77777777" w:rsidR="005E5694" w:rsidRPr="0083414C" w:rsidRDefault="005E5694" w:rsidP="005E569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AEF274D" w14:textId="2CF31D72" w:rsidR="005E5694" w:rsidRPr="00BF79E8" w:rsidRDefault="00E15AA8" w:rsidP="005E56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3C3A3A4" w14:textId="77777777" w:rsidR="005E5694" w:rsidRPr="0083414C" w:rsidRDefault="005E5694" w:rsidP="005E569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369AF5B" w14:textId="05BD68F9" w:rsidR="005E5694" w:rsidRPr="00685401" w:rsidRDefault="00E15AA8" w:rsidP="00F53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128" w:rsidRPr="0083414C" w14:paraId="1D9E27C7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4C573CF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F8C4B0" w14:textId="5E808D9E" w:rsidR="00685401" w:rsidRPr="00E15AA8" w:rsidRDefault="00E15AA8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A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460,159</w:t>
            </w:r>
          </w:p>
        </w:tc>
        <w:tc>
          <w:tcPr>
            <w:tcW w:w="141" w:type="pct"/>
            <w:vAlign w:val="bottom"/>
          </w:tcPr>
          <w:p w14:paraId="339E4A69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A997A01" w14:textId="79C37BC8" w:rsidR="00685401" w:rsidRPr="0083414C" w:rsidRDefault="00685401" w:rsidP="0068540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4CEA6CBA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59F8C8" w14:textId="133FAD3B" w:rsidR="00685401" w:rsidRPr="00BF79E8" w:rsidRDefault="006A6384" w:rsidP="00BF79E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A2E1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0EA9E90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C5E66" w14:textId="5B708EFB" w:rsidR="00685401" w:rsidRPr="0083414C" w:rsidRDefault="00685401" w:rsidP="0068540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5D1128" w:rsidRPr="0083414C" w14:paraId="00C7DA5D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5768C406" w14:textId="77777777" w:rsidR="00685401" w:rsidRPr="001B6140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9350600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vAlign w:val="bottom"/>
          </w:tcPr>
          <w:p w14:paraId="32341674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34E1B90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3684185D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4A77258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26DA432E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1E5011CE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128" w:rsidRPr="0083414C" w14:paraId="2FC5EF8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E10E30D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38E32538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179CDC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0DE99F68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6951971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0FDFAE3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A8EB374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F872C93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128" w:rsidRPr="0083414C" w14:paraId="011DF5C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5782C5B7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0" w:type="pct"/>
          </w:tcPr>
          <w:p w14:paraId="4EE7D5BF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EFFD92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83B768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C3FEBF2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B4B6BE6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77706E2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5C4FEC02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128" w:rsidRPr="0083414C" w14:paraId="13FA2208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569853D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6C2961BB" w14:textId="742DEC46" w:rsidR="00685401" w:rsidRPr="00671CC2" w:rsidRDefault="00C96258" w:rsidP="00F5356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972FF5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5178891" w14:textId="75F50EDF" w:rsidR="00685401" w:rsidRPr="0083414C" w:rsidRDefault="00685401" w:rsidP="0068540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52DF1637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3641944" w14:textId="449F52BF" w:rsidR="00685401" w:rsidRPr="007F5734" w:rsidRDefault="00C96258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11,691</w:t>
            </w:r>
          </w:p>
        </w:tc>
        <w:tc>
          <w:tcPr>
            <w:tcW w:w="127" w:type="pct"/>
          </w:tcPr>
          <w:p w14:paraId="422A2503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5DABFBA" w14:textId="685131C4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5D1128" w:rsidRPr="0083414C" w14:paraId="6706225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F8501D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A26661E" w14:textId="54EA9D43" w:rsidR="00685401" w:rsidRPr="007F5734" w:rsidRDefault="00C96258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19,172</w:t>
            </w:r>
          </w:p>
        </w:tc>
        <w:tc>
          <w:tcPr>
            <w:tcW w:w="141" w:type="pct"/>
          </w:tcPr>
          <w:p w14:paraId="6E2850DB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BB2D819" w14:textId="55487201" w:rsidR="00685401" w:rsidRPr="00FC4DAF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139" w:type="pct"/>
          </w:tcPr>
          <w:p w14:paraId="3718F858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FC29D3" w14:textId="5722FC17" w:rsidR="00685401" w:rsidRPr="00170470" w:rsidRDefault="00C96258" w:rsidP="0068540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DD6609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7A02DB4" w14:textId="0DEF20A5" w:rsidR="00685401" w:rsidRPr="0083414C" w:rsidRDefault="00685401" w:rsidP="00F5356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1128" w:rsidRPr="0083414C" w14:paraId="4B8000FA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160362C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0CB8C82B" w:rsidR="00685401" w:rsidRPr="0083414C" w:rsidRDefault="00C96258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19,172</w:t>
            </w:r>
          </w:p>
        </w:tc>
        <w:tc>
          <w:tcPr>
            <w:tcW w:w="141" w:type="pct"/>
          </w:tcPr>
          <w:p w14:paraId="3121D61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574A66E8" w:rsidR="00685401" w:rsidRPr="0083414C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380</w:t>
            </w:r>
          </w:p>
        </w:tc>
        <w:tc>
          <w:tcPr>
            <w:tcW w:w="139" w:type="pct"/>
          </w:tcPr>
          <w:p w14:paraId="6B3425DD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A9D85E5" w14:textId="798E8025" w:rsidR="00685401" w:rsidRPr="0083414C" w:rsidRDefault="00C96258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11,691</w:t>
            </w:r>
          </w:p>
        </w:tc>
        <w:tc>
          <w:tcPr>
            <w:tcW w:w="127" w:type="pct"/>
          </w:tcPr>
          <w:p w14:paraId="182690B7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A6CE3" w14:textId="29C417C2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  <w:tr w:rsidR="005D1128" w:rsidRPr="0083414C" w14:paraId="6B38CDD5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8B25FB9" w14:textId="77777777" w:rsidR="00685401" w:rsidRPr="001B6140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E0EFB13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vAlign w:val="bottom"/>
          </w:tcPr>
          <w:p w14:paraId="5FC2CA96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EE2CFA8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6E4540D6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1D545A7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1DDE17DF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6C4697C2" w14:textId="77777777" w:rsidR="00685401" w:rsidRPr="001B6140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128" w:rsidRPr="0083414C" w14:paraId="7BFB754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3D54FE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</w:tcPr>
          <w:p w14:paraId="34F294C7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9425D8C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20BBA18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6EF1CAF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E2C49FA" w14:textId="77777777" w:rsidR="00685401" w:rsidRPr="00164CD1" w:rsidRDefault="00685401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41EE4F3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0041EBB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1128" w:rsidRPr="0083414C" w14:paraId="7E9A9CA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8CE5943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1F436A56" w14:textId="3B241D57" w:rsidR="00685401" w:rsidRPr="007F5734" w:rsidRDefault="007E493A" w:rsidP="00F5356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53169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697A023" w14:textId="55EB7D22" w:rsidR="00685401" w:rsidRPr="0083414C" w:rsidRDefault="00685401" w:rsidP="0068540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21E7388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E717142" w14:textId="2E7A786D" w:rsidR="00685401" w:rsidRPr="007F5734" w:rsidRDefault="007E493A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43,386</w:t>
            </w:r>
          </w:p>
        </w:tc>
        <w:tc>
          <w:tcPr>
            <w:tcW w:w="127" w:type="pct"/>
          </w:tcPr>
          <w:p w14:paraId="2112CA5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8EA465F" w14:textId="116E9970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5D1128" w:rsidRPr="0083414C" w14:paraId="7185A7FC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C779878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320EE43" w14:textId="2E2A1391" w:rsidR="00685401" w:rsidRPr="007F5734" w:rsidRDefault="007E493A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202,692</w:t>
            </w:r>
          </w:p>
        </w:tc>
        <w:tc>
          <w:tcPr>
            <w:tcW w:w="141" w:type="pct"/>
          </w:tcPr>
          <w:p w14:paraId="016162CD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017F983" w14:textId="462C7318" w:rsidR="00685401" w:rsidRPr="0083414C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39" w:type="pct"/>
          </w:tcPr>
          <w:p w14:paraId="02CBE26C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2BA0151" w14:textId="2B6ACC15" w:rsidR="00685401" w:rsidRPr="007F5734" w:rsidRDefault="007E493A" w:rsidP="0068540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D16BD7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122DD04" w14:textId="5B01258B" w:rsidR="00685401" w:rsidRPr="0083414C" w:rsidRDefault="00685401" w:rsidP="0068540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1128" w:rsidRPr="0083414C" w14:paraId="5C13056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2F8A5DF7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3DE551D6" w:rsidR="00685401" w:rsidRPr="0083414C" w:rsidRDefault="00E10CE4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202,692</w:t>
            </w:r>
          </w:p>
        </w:tc>
        <w:tc>
          <w:tcPr>
            <w:tcW w:w="141" w:type="pct"/>
          </w:tcPr>
          <w:p w14:paraId="40EF79FC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32482F38" w:rsidR="00685401" w:rsidRPr="0083414C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39" w:type="pct"/>
          </w:tcPr>
          <w:p w14:paraId="1177D700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D7FC915" w14:textId="514BB019" w:rsidR="00685401" w:rsidRPr="007F5734" w:rsidRDefault="00C551D8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43,386</w:t>
            </w:r>
          </w:p>
        </w:tc>
        <w:tc>
          <w:tcPr>
            <w:tcW w:w="127" w:type="pct"/>
          </w:tcPr>
          <w:p w14:paraId="6A51F94D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F488" w14:textId="560A26C1" w:rsidR="00685401" w:rsidRPr="0083414C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  <w:tr w:rsidR="005D1128" w:rsidRPr="006666FA" w14:paraId="6B1ED2B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32EECF4" w14:textId="77777777" w:rsidR="00685401" w:rsidRPr="0083414C" w:rsidRDefault="00685401" w:rsidP="006854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A44EE0F" w14:textId="555861F5" w:rsidR="00685401" w:rsidRPr="0083414C" w:rsidRDefault="00C551D8" w:rsidP="005D11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221,864</w:t>
            </w:r>
          </w:p>
        </w:tc>
        <w:tc>
          <w:tcPr>
            <w:tcW w:w="141" w:type="pct"/>
          </w:tcPr>
          <w:p w14:paraId="016D8FBF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33031C8" w14:textId="4FABE77F" w:rsidR="00685401" w:rsidRPr="0083414C" w:rsidRDefault="00685401" w:rsidP="00FC4D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402</w:t>
            </w:r>
          </w:p>
        </w:tc>
        <w:tc>
          <w:tcPr>
            <w:tcW w:w="139" w:type="pct"/>
          </w:tcPr>
          <w:p w14:paraId="4AF2A39E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97BC129" w14:textId="30F4C50F" w:rsidR="00685401" w:rsidRPr="0083414C" w:rsidRDefault="00C551D8" w:rsidP="0068540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55,07</w:t>
            </w:r>
            <w:r w:rsidR="00A069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27" w:type="pct"/>
          </w:tcPr>
          <w:p w14:paraId="7BAE16C9" w14:textId="77777777" w:rsidR="00685401" w:rsidRPr="0083414C" w:rsidRDefault="00685401" w:rsidP="006854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AD1581" w14:textId="297C0135" w:rsidR="00685401" w:rsidRPr="008B7A98" w:rsidRDefault="00685401" w:rsidP="0068540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6A5931CA" w14:textId="77777777" w:rsidR="00CA2E17" w:rsidRDefault="00CA2E17" w:rsidP="004E6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2E9C4" w14:textId="10F63E74" w:rsidR="00CA2E17" w:rsidRPr="008F365E" w:rsidRDefault="00936704" w:rsidP="008F3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8F365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8F365E" w:rsidRPr="008F365E">
        <w:rPr>
          <w:rFonts w:asciiTheme="majorBidi" w:hAnsiTheme="majorBidi" w:cs="Angsana New"/>
          <w:sz w:val="30"/>
          <w:szCs w:val="30"/>
        </w:rPr>
        <w:t xml:space="preserve">31 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8F365E" w:rsidRPr="008F365E">
        <w:rPr>
          <w:rFonts w:asciiTheme="majorBidi" w:hAnsiTheme="majorBidi" w:cs="Angsana New"/>
          <w:sz w:val="30"/>
          <w:szCs w:val="30"/>
        </w:rPr>
        <w:t xml:space="preserve">2567 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 xml:space="preserve">มีอัตราดอกเบี้ย </w:t>
      </w:r>
      <w:r w:rsidR="00BB614D">
        <w:rPr>
          <w:rFonts w:asciiTheme="majorBidi" w:hAnsiTheme="majorBidi" w:cs="Angsana New"/>
          <w:sz w:val="30"/>
          <w:szCs w:val="30"/>
        </w:rPr>
        <w:t xml:space="preserve">MLR </w:t>
      </w:r>
      <w:r w:rsidR="004E676B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8F365E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BB614D">
        <w:rPr>
          <w:rFonts w:asciiTheme="majorBidi" w:hAnsiTheme="majorBidi" w:cs="Angsana New"/>
          <w:sz w:val="30"/>
          <w:szCs w:val="30"/>
        </w:rPr>
        <w:t xml:space="preserve"> </w:t>
      </w:r>
      <w:r w:rsidR="001B6140">
        <w:rPr>
          <w:rFonts w:asciiTheme="majorBidi" w:hAnsiTheme="majorBidi" w:cs="Angsana New"/>
          <w:sz w:val="30"/>
          <w:szCs w:val="30"/>
        </w:rPr>
        <w:t>1</w:t>
      </w:r>
      <w:r w:rsidR="00BB614D">
        <w:rPr>
          <w:rFonts w:asciiTheme="majorBidi" w:hAnsiTheme="majorBidi" w:cs="Angsana New"/>
          <w:sz w:val="30"/>
          <w:szCs w:val="30"/>
        </w:rPr>
        <w:t>.</w:t>
      </w:r>
      <w:r w:rsidR="001B6140">
        <w:rPr>
          <w:rFonts w:asciiTheme="majorBidi" w:hAnsiTheme="majorBidi" w:cs="Angsana New"/>
          <w:sz w:val="30"/>
          <w:szCs w:val="30"/>
        </w:rPr>
        <w:t>85</w:t>
      </w:r>
      <w:r w:rsidR="00BB614D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B770B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D6F83" w:rsidRPr="002D6F83">
        <w:rPr>
          <w:rFonts w:asciiTheme="majorBidi" w:hAnsiTheme="majorBidi" w:cs="Angsana New"/>
          <w:sz w:val="30"/>
          <w:szCs w:val="30"/>
        </w:rPr>
        <w:t xml:space="preserve"> </w:t>
      </w:r>
      <w:r w:rsidR="002D6F83">
        <w:rPr>
          <w:rFonts w:asciiTheme="majorBidi" w:hAnsiTheme="majorBidi" w:cs="Angsana New"/>
          <w:sz w:val="30"/>
          <w:szCs w:val="30"/>
        </w:rPr>
        <w:t xml:space="preserve">MLR </w:t>
      </w:r>
      <w:r w:rsidR="002D6F83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2D6F83">
        <w:rPr>
          <w:rFonts w:asciiTheme="majorBidi" w:hAnsiTheme="majorBidi" w:cs="Angsana New"/>
          <w:sz w:val="30"/>
          <w:szCs w:val="30"/>
        </w:rPr>
        <w:t xml:space="preserve"> 1.75 </w:t>
      </w:r>
      <w:r w:rsidR="002D6F83" w:rsidRPr="008F365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E676B">
        <w:rPr>
          <w:rFonts w:asciiTheme="majorBidi" w:hAnsiTheme="majorBidi" w:cs="Angsana New" w:hint="cs"/>
          <w:sz w:val="30"/>
          <w:szCs w:val="30"/>
          <w:cs/>
        </w:rPr>
        <w:t>มี</w:t>
      </w:r>
      <w:r w:rsidR="008F365E" w:rsidRPr="008F365E">
        <w:rPr>
          <w:rFonts w:asciiTheme="majorBidi" w:hAnsiTheme="majorBidi" w:cs="Angsana New" w:hint="cs"/>
          <w:sz w:val="30"/>
          <w:szCs w:val="30"/>
          <w:cs/>
        </w:rPr>
        <w:t>กำหนดชำระ</w:t>
      </w:r>
      <w:r w:rsidR="00676EE9">
        <w:rPr>
          <w:rFonts w:asciiTheme="majorBidi" w:hAnsiTheme="majorBidi" w:cs="Angsana New" w:hint="cs"/>
          <w:sz w:val="30"/>
          <w:szCs w:val="30"/>
          <w:cs/>
        </w:rPr>
        <w:t>ภายใน</w:t>
      </w:r>
      <w:r w:rsidR="00BB614D">
        <w:rPr>
          <w:rFonts w:asciiTheme="majorBidi" w:hAnsiTheme="majorBidi" w:cs="Angsana New"/>
          <w:sz w:val="30"/>
          <w:szCs w:val="30"/>
        </w:rPr>
        <w:t xml:space="preserve"> 360 </w:t>
      </w:r>
      <w:r w:rsidR="00BB614D">
        <w:rPr>
          <w:rFonts w:asciiTheme="majorBidi" w:hAnsiTheme="majorBidi" w:cs="Angsana New" w:hint="cs"/>
          <w:sz w:val="30"/>
          <w:szCs w:val="30"/>
          <w:cs/>
        </w:rPr>
        <w:t xml:space="preserve">วัน </w:t>
      </w:r>
      <w:r w:rsidR="00C0242C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="00BB614D">
        <w:rPr>
          <w:rFonts w:asciiTheme="majorBidi" w:hAnsiTheme="majorBidi" w:cs="Angsana New" w:hint="cs"/>
          <w:sz w:val="30"/>
          <w:szCs w:val="30"/>
          <w:cs/>
        </w:rPr>
        <w:t>นับแต่วันเบิกรับเงินกู้ครั้งแรก</w:t>
      </w:r>
    </w:p>
    <w:p w14:paraId="7F167326" w14:textId="1B4C78B6" w:rsidR="00CA2E17" w:rsidRDefault="00CA2E17" w:rsidP="004E6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051B8" w14:textId="77777777" w:rsidR="00CA2E17" w:rsidRPr="00CA2E17" w:rsidRDefault="00CA2E17" w:rsidP="00CA2E17"/>
    <w:p w14:paraId="1759C04F" w14:textId="7FF5B0DA" w:rsidR="00DB7E68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E664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</w:p>
    <w:p w14:paraId="0FFAA3FF" w14:textId="43A6BD3C" w:rsidR="00EE6646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7"/>
        <w:gridCol w:w="1170"/>
        <w:gridCol w:w="238"/>
        <w:gridCol w:w="1125"/>
        <w:gridCol w:w="241"/>
        <w:gridCol w:w="1198"/>
        <w:gridCol w:w="241"/>
        <w:gridCol w:w="1108"/>
      </w:tblGrid>
      <w:tr w:rsidR="00E80EAC" w:rsidRPr="00CA0A18" w14:paraId="7C8826E4" w14:textId="77777777" w:rsidTr="00147244">
        <w:tc>
          <w:tcPr>
            <w:tcW w:w="1726" w:type="pct"/>
            <w:shd w:val="clear" w:color="auto" w:fill="auto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1" w:type="pct"/>
            <w:shd w:val="clear" w:color="auto" w:fill="auto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0B36" w:rsidRPr="00CA0A18" w14:paraId="2E812707" w14:textId="77777777" w:rsidTr="00147244">
        <w:tc>
          <w:tcPr>
            <w:tcW w:w="1726" w:type="pct"/>
            <w:shd w:val="clear" w:color="auto" w:fill="auto"/>
          </w:tcPr>
          <w:p w14:paraId="0E48E6FA" w14:textId="3434EBC7" w:rsidR="00810B36" w:rsidRPr="00CA0A18" w:rsidRDefault="00810B36" w:rsidP="00810B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423370C8" w14:textId="77777777" w:rsidR="00810B36" w:rsidRPr="00CA0A18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DD1B8E6" w14:textId="0FBBBED0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shd w:val="clear" w:color="auto" w:fill="auto"/>
          </w:tcPr>
          <w:p w14:paraId="11AF0C40" w14:textId="77777777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375ABAD" w14:textId="36BD8BAC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5447B6B5" w14:textId="77777777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E3913B2" w14:textId="78F46251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4EB57A9D" w14:textId="77777777" w:rsidR="00810B36" w:rsidRPr="00BD4FDF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2" w:type="pct"/>
            <w:shd w:val="clear" w:color="auto" w:fill="auto"/>
          </w:tcPr>
          <w:p w14:paraId="232DC8E8" w14:textId="2D3B6346" w:rsidR="00810B36" w:rsidRPr="00CA0A18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10B36" w:rsidRPr="00CA0A18" w14:paraId="4D8AC36C" w14:textId="77777777" w:rsidTr="00147244">
        <w:tc>
          <w:tcPr>
            <w:tcW w:w="1726" w:type="pct"/>
            <w:shd w:val="clear" w:color="auto" w:fill="auto"/>
          </w:tcPr>
          <w:p w14:paraId="2BC2FA9B" w14:textId="77777777" w:rsidR="00810B36" w:rsidRPr="00CA0A18" w:rsidRDefault="00810B36" w:rsidP="00810B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5635731B" w14:textId="507DA32D" w:rsidR="00810B36" w:rsidRPr="00CA0A18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  <w:shd w:val="clear" w:color="auto" w:fill="auto"/>
          </w:tcPr>
          <w:p w14:paraId="7214D596" w14:textId="54695847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2452CE0F" w14:textId="77777777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7B7E4F3" w14:textId="272E13E4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4D70D68" w14:textId="77777777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929FB10" w14:textId="1F95BCE0" w:rsidR="00810B36" w:rsidRPr="004F76C0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A917C10" w14:textId="77777777" w:rsidR="00810B36" w:rsidRPr="00BD4FDF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2" w:type="pct"/>
            <w:shd w:val="clear" w:color="auto" w:fill="auto"/>
          </w:tcPr>
          <w:p w14:paraId="6A515730" w14:textId="758AABB3" w:rsidR="00810B36" w:rsidRPr="00CA0A18" w:rsidRDefault="00810B36" w:rsidP="00810B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80EAC" w:rsidRPr="00CA0A18" w14:paraId="0F44D1DE" w14:textId="77777777" w:rsidTr="00147244">
        <w:tc>
          <w:tcPr>
            <w:tcW w:w="1726" w:type="pct"/>
            <w:shd w:val="clear" w:color="auto" w:fill="auto"/>
          </w:tcPr>
          <w:p w14:paraId="5F77F128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650E2F02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7"/>
            <w:shd w:val="clear" w:color="auto" w:fill="auto"/>
          </w:tcPr>
          <w:p w14:paraId="176B6D17" w14:textId="5B8DAC0C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EAC" w:rsidRPr="00CA0A18" w14:paraId="47F9DB6F" w14:textId="77777777" w:rsidTr="00147244">
        <w:tc>
          <w:tcPr>
            <w:tcW w:w="1726" w:type="pct"/>
            <w:shd w:val="clear" w:color="auto" w:fill="auto"/>
          </w:tcPr>
          <w:p w14:paraId="5E33E233" w14:textId="3ABEBBCC" w:rsidR="00E80EAC" w:rsidRPr="005A685C" w:rsidRDefault="00E80EAC" w:rsidP="00E80EAC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1" w:type="pct"/>
            <w:shd w:val="clear" w:color="auto" w:fill="auto"/>
          </w:tcPr>
          <w:p w14:paraId="4942C938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779B358" w14:textId="6C2E5A15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2E1F14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0F17D5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1B616E6F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3D66248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2852259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883810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893" w:rsidRPr="00CA0A18" w14:paraId="3CFE7806" w14:textId="77777777" w:rsidTr="00147244">
        <w:tc>
          <w:tcPr>
            <w:tcW w:w="1726" w:type="pct"/>
            <w:shd w:val="clear" w:color="auto" w:fill="auto"/>
          </w:tcPr>
          <w:p w14:paraId="1628CC1E" w14:textId="6024B3E6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65F09B6E" w14:textId="2F99E2B2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62B5AAA" w14:textId="0842A6A3" w:rsidR="004B1893" w:rsidRPr="00CA0A18" w:rsidRDefault="00E54E8C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,16</w:t>
            </w:r>
            <w:r w:rsidR="009724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41F557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56DCC51" w14:textId="0963E304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0C6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4492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4424BA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141E398" w14:textId="7A85D53E" w:rsidR="004B1893" w:rsidRPr="00CA0A18" w:rsidRDefault="007F2E87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14,967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7C4E09C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6E9A8D3" w14:textId="18903F23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4B1893" w:rsidRPr="00CA0A18" w14:paraId="59B2A056" w14:textId="77777777" w:rsidTr="00147244">
        <w:tc>
          <w:tcPr>
            <w:tcW w:w="1726" w:type="pct"/>
            <w:shd w:val="clear" w:color="auto" w:fill="auto"/>
          </w:tcPr>
          <w:p w14:paraId="57640EC2" w14:textId="387B08A8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255929A4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49715B9" w14:textId="3C0B7E03" w:rsidR="004B1893" w:rsidRPr="00CA0A18" w:rsidRDefault="007F2E87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722,683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3292D9B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DC74D26" w14:textId="6869E39B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54492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D822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4492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1E7B3B2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0E5AE7A" w14:textId="7B52A73A" w:rsidR="004B1893" w:rsidRPr="00CA0A18" w:rsidRDefault="007F2E87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66326A1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4CDE40D" w14:textId="70D2EAB1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CA0A18" w14:paraId="36F5825C" w14:textId="77777777" w:rsidTr="00147244">
        <w:tc>
          <w:tcPr>
            <w:tcW w:w="1726" w:type="pct"/>
            <w:shd w:val="clear" w:color="auto" w:fill="auto"/>
          </w:tcPr>
          <w:p w14:paraId="34BDE660" w14:textId="77777777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</w:tcPr>
          <w:p w14:paraId="3F91CDED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3BB043" w14:textId="02B9CB55" w:rsidR="004B1893" w:rsidRPr="00CA0A18" w:rsidRDefault="007F2E87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738,84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E5EDCE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CE3A" w14:textId="58B0B226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54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10,767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E547177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1DFBC" w14:textId="4838FE6B" w:rsidR="004B1893" w:rsidRPr="00CA0A18" w:rsidRDefault="007F2E87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14,967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F4112BA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44D6" w14:textId="6682855B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  <w:tr w:rsidR="004B1893" w:rsidRPr="00CA0A18" w14:paraId="721B3718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1B16265A" w14:textId="77777777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D07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1" w:type="pct"/>
            <w:shd w:val="clear" w:color="auto" w:fill="auto"/>
          </w:tcPr>
          <w:p w14:paraId="2C7A2ECE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D658881" w14:textId="5795E4DF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B32926E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E28706E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06E3070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shd w:val="clear" w:color="auto" w:fill="auto"/>
          </w:tcPr>
          <w:p w14:paraId="3E44F18F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5F3CF9D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2570C3FB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93" w:rsidRPr="00CA0A18" w14:paraId="3FDF8200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1383233B" w14:textId="2357A8E6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28EB552B" w14:textId="677A6BBC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672F1814" w14:textId="34CF479A" w:rsidR="004B1893" w:rsidRPr="00CA0A18" w:rsidRDefault="002E581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4BB9FB8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CEB1142" w14:textId="091B621E" w:rsidR="004B1893" w:rsidRPr="00CA0A18" w:rsidRDefault="004B1893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10212C0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79640AB" w14:textId="54F21868" w:rsidR="004B1893" w:rsidRPr="00CA0A18" w:rsidRDefault="002E5819" w:rsidP="0014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(377)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A3BAFB2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ED015C1" w14:textId="50DE018B" w:rsidR="004B1893" w:rsidRPr="00CA0A18" w:rsidRDefault="004B1893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1893" w:rsidRPr="00CA0A18" w14:paraId="59A5C0C6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5C0CA19D" w14:textId="74F73E5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6BA0E5F7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6A31E15" w14:textId="77BE818F" w:rsidR="004B1893" w:rsidRPr="00CA0A18" w:rsidRDefault="002E581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(6,314)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C5CE18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0269D" w14:textId="7A8FC601" w:rsidR="004B1893" w:rsidRPr="00CA0A18" w:rsidRDefault="004B1893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C564236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6436B7AE" w14:textId="669F315C" w:rsidR="004B1893" w:rsidRPr="00CA0A18" w:rsidRDefault="002E581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231728B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FA4A" w14:textId="6FEE1C6B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CA0A18" w14:paraId="73CE9421" w14:textId="77777777" w:rsidTr="00147244">
        <w:tc>
          <w:tcPr>
            <w:tcW w:w="1726" w:type="pct"/>
            <w:shd w:val="clear" w:color="auto" w:fill="auto"/>
          </w:tcPr>
          <w:p w14:paraId="191D756E" w14:textId="76459684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  <w:shd w:val="clear" w:color="auto" w:fill="auto"/>
          </w:tcPr>
          <w:p w14:paraId="69483400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EAB0B" w14:textId="7FDF6EE6" w:rsidR="004B1893" w:rsidRPr="00CA0A18" w:rsidRDefault="006667AC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732,48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B6493AD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1FCAF" w14:textId="78ABFB89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1C79F31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2D792" w14:textId="1522A8BB" w:rsidR="004B1893" w:rsidRPr="00CA0A18" w:rsidRDefault="006667AC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14,590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384BB6D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380F" w14:textId="1CC5166E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  <w:tr w:rsidR="004B1893" w:rsidRPr="00CA0A18" w14:paraId="2C0E4333" w14:textId="77777777" w:rsidTr="00147244">
        <w:tc>
          <w:tcPr>
            <w:tcW w:w="1726" w:type="pct"/>
            <w:shd w:val="clear" w:color="auto" w:fill="auto"/>
          </w:tcPr>
          <w:p w14:paraId="13210ECF" w14:textId="77777777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48C11EB3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41CFF2" w14:textId="48964AD1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5D37252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2BD593EC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3B98A04C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694A5C19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64BC18C6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F0F6123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93" w:rsidRPr="00CA0A18" w14:paraId="26007127" w14:textId="77777777" w:rsidTr="00147244">
        <w:tc>
          <w:tcPr>
            <w:tcW w:w="1726" w:type="pct"/>
            <w:shd w:val="clear" w:color="auto" w:fill="auto"/>
          </w:tcPr>
          <w:p w14:paraId="5C707AB3" w14:textId="6FB33B59" w:rsidR="004B1893" w:rsidRPr="005A685C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A68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1" w:type="pct"/>
            <w:shd w:val="clear" w:color="auto" w:fill="auto"/>
          </w:tcPr>
          <w:p w14:paraId="62201C76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4F0C93E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464F1FE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FA46607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0EB02B1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shd w:val="clear" w:color="auto" w:fill="auto"/>
          </w:tcPr>
          <w:p w14:paraId="02D32C94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A61C902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1469481E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93" w:rsidRPr="00CA0A18" w14:paraId="1BE7640A" w14:textId="77777777" w:rsidTr="00147244">
        <w:tc>
          <w:tcPr>
            <w:tcW w:w="1726" w:type="pct"/>
            <w:shd w:val="clear" w:color="auto" w:fill="auto"/>
          </w:tcPr>
          <w:p w14:paraId="422C6777" w14:textId="783C6DE2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06F88943" w14:textId="0914D1DA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3C8A1859" w14:textId="6B7D625D" w:rsidR="004B1893" w:rsidRPr="00CA0A18" w:rsidRDefault="00AE187D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13,155</w:t>
            </w:r>
          </w:p>
        </w:tc>
        <w:tc>
          <w:tcPr>
            <w:tcW w:w="127" w:type="pct"/>
            <w:shd w:val="clear" w:color="auto" w:fill="auto"/>
          </w:tcPr>
          <w:p w14:paraId="18D4D930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89CCB86" w14:textId="70DD5C7B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F15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29" w:type="pct"/>
            <w:shd w:val="clear" w:color="auto" w:fill="auto"/>
          </w:tcPr>
          <w:p w14:paraId="72389949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5D7BE9" w14:textId="3F677099" w:rsidR="004B1893" w:rsidRPr="001E341E" w:rsidRDefault="00B40120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E341E">
              <w:rPr>
                <w:rFonts w:asciiTheme="majorBidi" w:hAnsiTheme="majorBidi" w:cstheme="majorBidi"/>
                <w:sz w:val="30"/>
                <w:szCs w:val="30"/>
              </w:rPr>
              <w:t>13,850</w:t>
            </w:r>
          </w:p>
        </w:tc>
        <w:tc>
          <w:tcPr>
            <w:tcW w:w="129" w:type="pct"/>
            <w:shd w:val="clear" w:color="auto" w:fill="auto"/>
          </w:tcPr>
          <w:p w14:paraId="1D674CD3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EFAF074" w14:textId="27FBCBB3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4B1893" w:rsidRPr="00CA0A18" w14:paraId="60416BD7" w14:textId="77777777" w:rsidTr="00147244">
        <w:tc>
          <w:tcPr>
            <w:tcW w:w="1726" w:type="pct"/>
            <w:shd w:val="clear" w:color="auto" w:fill="auto"/>
          </w:tcPr>
          <w:p w14:paraId="16F59B91" w14:textId="7966F96D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7D8F1712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CB89" w14:textId="3F1DB50B" w:rsidR="004B1893" w:rsidRPr="00CA0A18" w:rsidRDefault="00AE187D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570,301</w:t>
            </w:r>
          </w:p>
        </w:tc>
        <w:tc>
          <w:tcPr>
            <w:tcW w:w="127" w:type="pct"/>
            <w:shd w:val="clear" w:color="auto" w:fill="auto"/>
          </w:tcPr>
          <w:p w14:paraId="14563A03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AFC4680" w14:textId="7731DFFA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958,038</w:t>
            </w:r>
          </w:p>
        </w:tc>
        <w:tc>
          <w:tcPr>
            <w:tcW w:w="129" w:type="pct"/>
            <w:shd w:val="clear" w:color="auto" w:fill="auto"/>
          </w:tcPr>
          <w:p w14:paraId="4B298C4B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F363" w14:textId="389F4E30" w:rsidR="004B1893" w:rsidRPr="001E341E" w:rsidRDefault="00B40120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E341E">
              <w:rPr>
                <w:rFonts w:asciiTheme="majorBidi" w:hAnsiTheme="majorBidi" w:cstheme="majorBidi"/>
                <w:sz w:val="30"/>
                <w:szCs w:val="30"/>
              </w:rPr>
              <w:t>24,1</w:t>
            </w:r>
            <w:r w:rsidR="001C5E45" w:rsidRPr="001E341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9" w:type="pct"/>
            <w:shd w:val="clear" w:color="auto" w:fill="auto"/>
          </w:tcPr>
          <w:p w14:paraId="2A40E426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67D4EB6" w14:textId="01C24C53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4B1893" w:rsidRPr="00CA0A18" w14:paraId="397C9120" w14:textId="77777777" w:rsidTr="00147244">
        <w:tc>
          <w:tcPr>
            <w:tcW w:w="1726" w:type="pct"/>
            <w:shd w:val="clear" w:color="auto" w:fill="auto"/>
          </w:tcPr>
          <w:p w14:paraId="48D2FB22" w14:textId="76D65073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</w:tcPr>
          <w:p w14:paraId="277A59BD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933FF" w14:textId="3766DB1F" w:rsidR="004B1893" w:rsidRPr="00CA0A18" w:rsidRDefault="00AE187D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583,456</w:t>
            </w:r>
          </w:p>
        </w:tc>
        <w:tc>
          <w:tcPr>
            <w:tcW w:w="127" w:type="pct"/>
            <w:shd w:val="clear" w:color="auto" w:fill="auto"/>
          </w:tcPr>
          <w:p w14:paraId="534CA603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9BE7" w14:textId="4F6A7F6B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969,611</w:t>
            </w:r>
          </w:p>
        </w:tc>
        <w:tc>
          <w:tcPr>
            <w:tcW w:w="129" w:type="pct"/>
            <w:shd w:val="clear" w:color="auto" w:fill="auto"/>
          </w:tcPr>
          <w:p w14:paraId="402ECC74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4851" w14:textId="57381CDF" w:rsidR="004B1893" w:rsidRPr="00CA0A18" w:rsidRDefault="00B40120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</w:t>
            </w:r>
            <w:r w:rsidR="001C5E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29" w:type="pct"/>
            <w:shd w:val="clear" w:color="auto" w:fill="auto"/>
          </w:tcPr>
          <w:p w14:paraId="14F144E3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C7CCE" w14:textId="15F6CBC5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  <w:tr w:rsidR="004B1893" w:rsidRPr="00CA0A18" w14:paraId="6B622E17" w14:textId="77777777" w:rsidTr="00147244">
        <w:tc>
          <w:tcPr>
            <w:tcW w:w="1726" w:type="pct"/>
            <w:shd w:val="clear" w:color="auto" w:fill="auto"/>
          </w:tcPr>
          <w:p w14:paraId="4313D696" w14:textId="77777777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D07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1" w:type="pct"/>
            <w:shd w:val="clear" w:color="auto" w:fill="auto"/>
          </w:tcPr>
          <w:p w14:paraId="4DC3EFCB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56D51CEE" w14:textId="1BD176B6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48C3AF8D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1" w:type="pct"/>
            <w:shd w:val="clear" w:color="auto" w:fill="auto"/>
          </w:tcPr>
          <w:p w14:paraId="16328CF1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2C55AF6D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</w:tcPr>
          <w:p w14:paraId="6E37B313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69DDCEDE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7D561B4C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93" w:rsidRPr="00CA0A18" w14:paraId="5CAF7471" w14:textId="77777777" w:rsidTr="00147244">
        <w:tc>
          <w:tcPr>
            <w:tcW w:w="1726" w:type="pct"/>
            <w:shd w:val="clear" w:color="auto" w:fill="auto"/>
          </w:tcPr>
          <w:p w14:paraId="7B12F543" w14:textId="33A368EE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2157F6F0" w14:textId="70BA5D3F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46A928BC" w14:textId="74D3D949" w:rsidR="004B1893" w:rsidRPr="00CA0A18" w:rsidRDefault="00B4012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  <w:tc>
          <w:tcPr>
            <w:tcW w:w="127" w:type="pct"/>
            <w:shd w:val="clear" w:color="auto" w:fill="auto"/>
          </w:tcPr>
          <w:p w14:paraId="628C7C14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280E58E" w14:textId="76186A34" w:rsidR="004B1893" w:rsidRPr="00CA0A18" w:rsidRDefault="004B1893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F34DB4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</w:tcPr>
          <w:p w14:paraId="41F8D96B" w14:textId="57C90398" w:rsidR="004B1893" w:rsidRPr="00D822F6" w:rsidRDefault="00BE131B" w:rsidP="0014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822F6">
              <w:rPr>
                <w:rFonts w:asciiTheme="majorBidi" w:hAnsiTheme="majorBidi" w:cstheme="majorBidi"/>
                <w:sz w:val="30"/>
                <w:szCs w:val="30"/>
              </w:rPr>
              <w:t>(1,022)</w:t>
            </w:r>
          </w:p>
        </w:tc>
        <w:tc>
          <w:tcPr>
            <w:tcW w:w="129" w:type="pct"/>
            <w:shd w:val="clear" w:color="auto" w:fill="auto"/>
          </w:tcPr>
          <w:p w14:paraId="02B9AE59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86242F5" w14:textId="590F5463" w:rsidR="004B1893" w:rsidRPr="00CA0A18" w:rsidRDefault="004B1893" w:rsidP="003A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1893" w:rsidRPr="00CA0A18" w14:paraId="4E665BB4" w14:textId="77777777" w:rsidTr="00147244">
        <w:tc>
          <w:tcPr>
            <w:tcW w:w="1726" w:type="pct"/>
            <w:shd w:val="clear" w:color="auto" w:fill="auto"/>
          </w:tcPr>
          <w:p w14:paraId="009D7734" w14:textId="5E5FDCB5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33F2A49D" w14:textId="77777777" w:rsidR="004B1893" w:rsidRPr="00CA0A18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0A4" w14:textId="3B2BF949" w:rsidR="004B1893" w:rsidRPr="00CA0A18" w:rsidRDefault="00B4012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(2,965)</w:t>
            </w:r>
          </w:p>
        </w:tc>
        <w:tc>
          <w:tcPr>
            <w:tcW w:w="127" w:type="pct"/>
            <w:shd w:val="clear" w:color="auto" w:fill="auto"/>
          </w:tcPr>
          <w:p w14:paraId="2333F578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BE75" w14:textId="21AF54E3" w:rsidR="004B1893" w:rsidRPr="00CA0A18" w:rsidRDefault="004B1893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0035B61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8004" w14:textId="31FED5B3" w:rsidR="004B1893" w:rsidRPr="00D822F6" w:rsidRDefault="00BE131B" w:rsidP="0014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822F6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29" w:type="pct"/>
            <w:shd w:val="clear" w:color="auto" w:fill="auto"/>
          </w:tcPr>
          <w:p w14:paraId="389CE2E2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D23D" w14:textId="3C254BEE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CA0A18" w14:paraId="721F3052" w14:textId="77777777" w:rsidTr="00147244">
        <w:tc>
          <w:tcPr>
            <w:tcW w:w="1726" w:type="pct"/>
            <w:shd w:val="clear" w:color="auto" w:fill="auto"/>
          </w:tcPr>
          <w:p w14:paraId="308F0F62" w14:textId="5D28B582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  <w:shd w:val="clear" w:color="auto" w:fill="auto"/>
          </w:tcPr>
          <w:p w14:paraId="7003A5E6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F325" w14:textId="5D1BCF38" w:rsidR="004B1893" w:rsidRPr="00CA0A18" w:rsidRDefault="00B4012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580,</w:t>
            </w:r>
            <w:r w:rsidR="00BE13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293</w:t>
            </w:r>
          </w:p>
        </w:tc>
        <w:tc>
          <w:tcPr>
            <w:tcW w:w="127" w:type="pct"/>
            <w:shd w:val="clear" w:color="auto" w:fill="auto"/>
          </w:tcPr>
          <w:p w14:paraId="7875DCC2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E44D" w14:textId="5E585604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961,008</w:t>
            </w:r>
          </w:p>
        </w:tc>
        <w:tc>
          <w:tcPr>
            <w:tcW w:w="129" w:type="pct"/>
            <w:shd w:val="clear" w:color="auto" w:fill="auto"/>
          </w:tcPr>
          <w:p w14:paraId="701D587A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83FD9" w14:textId="79A35364" w:rsidR="004B1893" w:rsidRPr="00CA0A18" w:rsidRDefault="00BE131B" w:rsidP="001E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</w:t>
            </w:r>
            <w:r w:rsidR="00676E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29" w:type="pct"/>
            <w:shd w:val="clear" w:color="auto" w:fill="auto"/>
          </w:tcPr>
          <w:p w14:paraId="731647AA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82AD0" w14:textId="7DDECDDD" w:rsidR="004B1893" w:rsidRPr="00CA0A18" w:rsidRDefault="004B1893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</w:tr>
      <w:tr w:rsidR="004E676B" w:rsidRPr="00CA0A18" w14:paraId="6EC2B8CF" w14:textId="77777777" w:rsidTr="00147244">
        <w:tc>
          <w:tcPr>
            <w:tcW w:w="1726" w:type="pct"/>
            <w:shd w:val="clear" w:color="auto" w:fill="auto"/>
          </w:tcPr>
          <w:p w14:paraId="2C069697" w14:textId="77777777" w:rsidR="004E676B" w:rsidRPr="004E676B" w:rsidRDefault="004E676B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13CBF061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D184B2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2DDC50C5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36091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A6C9410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8E72E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349A07D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E878B" w14:textId="77777777" w:rsidR="004E676B" w:rsidRPr="004E676B" w:rsidRDefault="004E676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893" w:rsidRPr="00F36B37" w14:paraId="73A483C7" w14:textId="77777777" w:rsidTr="00147244">
        <w:tc>
          <w:tcPr>
            <w:tcW w:w="1726" w:type="pct"/>
            <w:shd w:val="clear" w:color="auto" w:fill="auto"/>
          </w:tcPr>
          <w:p w14:paraId="7FEE0E52" w14:textId="037F9871" w:rsidR="004B1893" w:rsidRPr="00CA0A1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1" w:type="pct"/>
            <w:shd w:val="clear" w:color="auto" w:fill="auto"/>
          </w:tcPr>
          <w:p w14:paraId="6AA84C6F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926D9" w14:textId="737EDF9A" w:rsidR="004B1893" w:rsidRPr="00CA0A18" w:rsidRDefault="00BE131B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1,312,77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09A43B96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E9A6B" w14:textId="7DE8B137" w:rsidR="004B1893" w:rsidRPr="00CA0A18" w:rsidRDefault="004B1893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1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961,669</w:t>
            </w:r>
          </w:p>
        </w:tc>
        <w:tc>
          <w:tcPr>
            <w:tcW w:w="129" w:type="pct"/>
            <w:shd w:val="clear" w:color="auto" w:fill="auto"/>
          </w:tcPr>
          <w:p w14:paraId="05C6EC2B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ED350" w14:textId="7832D8C3" w:rsidR="004B1893" w:rsidRPr="00CA0A18" w:rsidRDefault="00BE131B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</w:t>
            </w:r>
            <w:r w:rsidR="00054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9" w:type="pct"/>
            <w:shd w:val="clear" w:color="auto" w:fill="auto"/>
          </w:tcPr>
          <w:p w14:paraId="3FDD658D" w14:textId="77777777" w:rsidR="004B1893" w:rsidRPr="00CA0A1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DA29F" w14:textId="678C8068" w:rsidR="004B1893" w:rsidRPr="00B30E1D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467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</w:tr>
    </w:tbl>
    <w:p w14:paraId="7D5CCCFF" w14:textId="04A6B6BA" w:rsidR="0031302A" w:rsidRDefault="0031302A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CA0A4" w14:textId="016B675C" w:rsidR="004E676B" w:rsidRDefault="004E676B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8D53E" w14:textId="20C9746F" w:rsidR="004E676B" w:rsidRDefault="004E676B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47B2F" w14:textId="77777777" w:rsidR="004E676B" w:rsidRPr="004E676B" w:rsidRDefault="004E676B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8E24E" w14:textId="6C314B0B" w:rsidR="00E26BAF" w:rsidRPr="006666FA" w:rsidRDefault="00E26BAF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F950FB9" w14:textId="6236A941" w:rsidR="00E26BAF" w:rsidRDefault="00E26BAF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81"/>
        <w:gridCol w:w="238"/>
        <w:gridCol w:w="1127"/>
        <w:gridCol w:w="240"/>
        <w:gridCol w:w="1189"/>
        <w:gridCol w:w="240"/>
        <w:gridCol w:w="1112"/>
      </w:tblGrid>
      <w:tr w:rsidR="00567DE4" w:rsidRPr="00F36B37" w14:paraId="119A94F5" w14:textId="77777777" w:rsidTr="003737A7">
        <w:tc>
          <w:tcPr>
            <w:tcW w:w="1726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29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93" w:rsidRPr="00F36B37" w14:paraId="785DABD6" w14:textId="77777777" w:rsidTr="003737A7">
        <w:tc>
          <w:tcPr>
            <w:tcW w:w="1726" w:type="pct"/>
          </w:tcPr>
          <w:p w14:paraId="7251264F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E37A474" w14:textId="77777777" w:rsidR="004B1893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7DEDD972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29F8F5C6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F974C9" w14:textId="4DDF2D3A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3022447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3688CB" w14:textId="676906D9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B2A94CA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9AAFF8" w14:textId="6DBE1A08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B1893" w:rsidRPr="00F36B37" w14:paraId="213D8F54" w14:textId="77777777" w:rsidTr="003737A7">
        <w:tc>
          <w:tcPr>
            <w:tcW w:w="1726" w:type="pct"/>
          </w:tcPr>
          <w:p w14:paraId="3C961C91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65D2A8D6" w14:textId="77777777" w:rsidR="004B1893" w:rsidRPr="00B30E1D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238CE9CE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</w:tcPr>
          <w:p w14:paraId="78007310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4B1E1B" w14:textId="3D29483D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0CEBDDD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5688C5" w14:textId="7029A3FE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8" w:type="pct"/>
          </w:tcPr>
          <w:p w14:paraId="20C9E454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494088" w14:textId="77E3B561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26BAF" w:rsidRPr="00F36B37" w14:paraId="632A0D4C" w14:textId="77777777" w:rsidTr="003737A7">
        <w:tc>
          <w:tcPr>
            <w:tcW w:w="1726" w:type="pct"/>
          </w:tcPr>
          <w:p w14:paraId="51B04EF9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73D28EE7" w14:textId="77777777" w:rsidR="00E26BAF" w:rsidRPr="00933281" w:rsidRDefault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7"/>
          </w:tcPr>
          <w:p w14:paraId="6FC13C0F" w14:textId="77777777" w:rsidR="00E26BAF" w:rsidRPr="00C61339" w:rsidRDefault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BAF" w:rsidRPr="00F36B37" w14:paraId="43D46230" w14:textId="77777777" w:rsidTr="003737A7">
        <w:tc>
          <w:tcPr>
            <w:tcW w:w="1726" w:type="pct"/>
          </w:tcPr>
          <w:p w14:paraId="5F4D1491" w14:textId="041308FB" w:rsidR="00E26BAF" w:rsidRPr="00E80EAC" w:rsidRDefault="00E26BAF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9" w:type="pct"/>
          </w:tcPr>
          <w:p w14:paraId="2B1AF776" w14:textId="77777777" w:rsidR="00E26BAF" w:rsidRPr="00F36B37" w:rsidRDefault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5D6D55D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DC3F9EC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257A1DD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E9479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6B6CED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A3EBC8E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893" w:rsidRPr="00E26BAF" w14:paraId="5ED236FE" w14:textId="77777777" w:rsidTr="003737A7">
        <w:tc>
          <w:tcPr>
            <w:tcW w:w="1726" w:type="pct"/>
          </w:tcPr>
          <w:p w14:paraId="7F7AFBD3" w14:textId="1CC8D27E" w:rsidR="004B1893" w:rsidRPr="00E26BAF" w:rsidRDefault="004B1893" w:rsidP="004B189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2C1BC9CF" w14:textId="77777777" w:rsidR="004B1893" w:rsidRPr="00E26BAF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0C90FCB1" w:rsidR="004B1893" w:rsidRPr="00E26BAF" w:rsidRDefault="00D929A7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9,71</w:t>
            </w:r>
            <w:r w:rsidR="009724B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7" w:type="pct"/>
            <w:vAlign w:val="bottom"/>
          </w:tcPr>
          <w:p w14:paraId="1931669A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39D7D2" w14:textId="2CDC0B19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A597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22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5972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128" w:type="pct"/>
            <w:vAlign w:val="bottom"/>
          </w:tcPr>
          <w:p w14:paraId="21195DC5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2F172C" w14:textId="09A4A7F8" w:rsidR="004B1893" w:rsidRPr="003737A7" w:rsidRDefault="00975A50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737A7">
              <w:rPr>
                <w:rFonts w:asciiTheme="majorBidi" w:hAnsiTheme="majorBidi" w:cstheme="majorBidi"/>
                <w:sz w:val="30"/>
                <w:szCs w:val="30"/>
              </w:rPr>
              <w:t>9,511</w:t>
            </w:r>
          </w:p>
        </w:tc>
        <w:tc>
          <w:tcPr>
            <w:tcW w:w="128" w:type="pct"/>
            <w:vAlign w:val="bottom"/>
          </w:tcPr>
          <w:p w14:paraId="5A98CD32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04EBAE" w14:textId="3692A490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84B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4B1893" w:rsidRPr="00E26BAF" w14:paraId="68448EA1" w14:textId="77777777" w:rsidTr="003737A7">
        <w:tc>
          <w:tcPr>
            <w:tcW w:w="1726" w:type="pct"/>
          </w:tcPr>
          <w:p w14:paraId="0EE881D1" w14:textId="3E5CD476" w:rsidR="004B1893" w:rsidRPr="00E26BAF" w:rsidRDefault="004B1893" w:rsidP="004B189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08C8EF38" w14:textId="77777777" w:rsidR="004B1893" w:rsidRPr="00E26BAF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196160D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D8B24A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53C71E3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E9E35C" w14:textId="64A61FE3" w:rsidR="004B1893" w:rsidRPr="003737A7" w:rsidRDefault="004B1893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9C42EB8" w14:textId="77777777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410AB4" w14:textId="011EFADF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893" w:rsidRPr="00F36B37" w14:paraId="74F1296B" w14:textId="77777777" w:rsidTr="003737A7">
        <w:tc>
          <w:tcPr>
            <w:tcW w:w="1726" w:type="pct"/>
          </w:tcPr>
          <w:p w14:paraId="45C793AB" w14:textId="1CF1D025" w:rsidR="004B1893" w:rsidRPr="00E80EAC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1478E4DC" w14:textId="5C92CF51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454B9744" w:rsidR="004B1893" w:rsidRPr="00F56AF0" w:rsidRDefault="00D929A7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6,444</w:t>
            </w:r>
          </w:p>
        </w:tc>
        <w:tc>
          <w:tcPr>
            <w:tcW w:w="127" w:type="pct"/>
            <w:vAlign w:val="bottom"/>
          </w:tcPr>
          <w:p w14:paraId="32AA4E57" w14:textId="77777777" w:rsidR="004B1893" w:rsidRPr="00F56AF0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C1B06" w14:textId="34C934CE" w:rsidR="004B1893" w:rsidRPr="00F56AF0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8" w:type="pct"/>
            <w:vAlign w:val="bottom"/>
          </w:tcPr>
          <w:p w14:paraId="7BF59097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8E1C6" w14:textId="70B1E682" w:rsidR="004B1893" w:rsidRPr="003737A7" w:rsidRDefault="00C7436C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7A7">
              <w:rPr>
                <w:rFonts w:asciiTheme="majorBidi" w:hAnsiTheme="majorBidi" w:cstheme="majorBidi"/>
                <w:sz w:val="30"/>
                <w:szCs w:val="30"/>
              </w:rPr>
              <w:t>3,069</w:t>
            </w:r>
          </w:p>
        </w:tc>
        <w:tc>
          <w:tcPr>
            <w:tcW w:w="128" w:type="pct"/>
            <w:vAlign w:val="bottom"/>
          </w:tcPr>
          <w:p w14:paraId="4DBA3894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1962D3" w14:textId="32C0090C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4B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4B1893" w:rsidRPr="00F36B37" w14:paraId="3E945BCE" w14:textId="77777777" w:rsidTr="003737A7">
        <w:tc>
          <w:tcPr>
            <w:tcW w:w="1726" w:type="pct"/>
          </w:tcPr>
          <w:p w14:paraId="5B78C49A" w14:textId="5B5F2D08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431B2C20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7FF6F63F" w:rsidR="004B1893" w:rsidRPr="00F56AF0" w:rsidRDefault="00D929A7" w:rsidP="00DC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1FF8D9B" w14:textId="77777777" w:rsidR="004B1893" w:rsidRPr="00F56AF0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E82881" w14:textId="25FB8DFE" w:rsidR="004B1893" w:rsidRPr="00F56AF0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8" w:type="pct"/>
            <w:vAlign w:val="bottom"/>
          </w:tcPr>
          <w:p w14:paraId="5C66DBB7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07E92C" w14:textId="66E8628E" w:rsidR="004B1893" w:rsidRPr="003737A7" w:rsidRDefault="00C7436C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737A7">
              <w:rPr>
                <w:rFonts w:asciiTheme="majorBidi" w:hAnsiTheme="majorBidi" w:cstheme="majorBidi"/>
                <w:sz w:val="30"/>
                <w:szCs w:val="30"/>
              </w:rPr>
              <w:t>1,213</w:t>
            </w:r>
          </w:p>
        </w:tc>
        <w:tc>
          <w:tcPr>
            <w:tcW w:w="128" w:type="pct"/>
            <w:vAlign w:val="bottom"/>
          </w:tcPr>
          <w:p w14:paraId="57893A30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8A315B" w14:textId="0C27D7F2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4B1893" w:rsidRPr="00F36B37" w14:paraId="38F0310A" w14:textId="77777777" w:rsidTr="003737A7">
        <w:tc>
          <w:tcPr>
            <w:tcW w:w="1726" w:type="pct"/>
          </w:tcPr>
          <w:p w14:paraId="48F146D5" w14:textId="4C90ED95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B374127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4051DA54" w:rsidR="004B1893" w:rsidRPr="00F36B37" w:rsidRDefault="00D929A7" w:rsidP="00DC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2ED0B82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DF4168" w14:textId="3E8303DE" w:rsidR="004B1893" w:rsidRPr="00F36B37" w:rsidRDefault="004B1893" w:rsidP="00D8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28" w:type="pct"/>
            <w:vAlign w:val="bottom"/>
          </w:tcPr>
          <w:p w14:paraId="71DD220C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701C72" w14:textId="50281EF0" w:rsidR="004B1893" w:rsidRPr="003737A7" w:rsidRDefault="00BB7599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737A7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28" w:type="pct"/>
            <w:vAlign w:val="bottom"/>
          </w:tcPr>
          <w:p w14:paraId="27002572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A94CB2" w14:textId="6F94166F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14E0D3A7" w14:textId="77777777" w:rsidTr="003737A7">
        <w:tc>
          <w:tcPr>
            <w:tcW w:w="1726" w:type="pct"/>
          </w:tcPr>
          <w:p w14:paraId="62CED5F2" w14:textId="6729151D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33F28A4B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1F31A3B5" w:rsidR="004B1893" w:rsidRPr="00F36B37" w:rsidRDefault="00D929A7" w:rsidP="009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54294292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DEBBCAC" w14:textId="43383723" w:rsidR="004B1893" w:rsidRPr="00F36B37" w:rsidRDefault="004B1893" w:rsidP="00D8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8" w:type="pct"/>
            <w:vAlign w:val="bottom"/>
          </w:tcPr>
          <w:p w14:paraId="67B1DFF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DE9B32A" w14:textId="7AC636D6" w:rsidR="004B1893" w:rsidRPr="00F36B37" w:rsidRDefault="00BB7599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98B2114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80FFC3" w14:textId="1F2D9105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5A06F9F6" w14:textId="77777777" w:rsidTr="003737A7">
        <w:tc>
          <w:tcPr>
            <w:tcW w:w="1726" w:type="pct"/>
          </w:tcPr>
          <w:p w14:paraId="10247228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613C1CC1" w14:textId="110FB5FC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3543E62B" w:rsidR="004B1893" w:rsidRPr="003916D7" w:rsidRDefault="00200135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16,16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7" w:type="pct"/>
            <w:vAlign w:val="bottom"/>
          </w:tcPr>
          <w:p w14:paraId="4CF2275A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0DC79AC" w14:textId="29D65ED3" w:rsidR="004B1893" w:rsidRPr="003916D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5758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28" w:type="pct"/>
            <w:vAlign w:val="bottom"/>
          </w:tcPr>
          <w:p w14:paraId="25346406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3E2803CE" w:rsidR="004B1893" w:rsidRPr="00F36B37" w:rsidRDefault="00BB759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EC17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128" w:type="pct"/>
            <w:vAlign w:val="bottom"/>
          </w:tcPr>
          <w:p w14:paraId="754CF17C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3D914FD" w14:textId="3221277D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84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  <w:tr w:rsidR="004B1893" w:rsidRPr="00F36B37" w14:paraId="3BD5BFCC" w14:textId="77777777" w:rsidTr="003737A7">
        <w:trPr>
          <w:trHeight w:val="197"/>
        </w:trPr>
        <w:tc>
          <w:tcPr>
            <w:tcW w:w="1726" w:type="pct"/>
          </w:tcPr>
          <w:p w14:paraId="58B03A37" w14:textId="77777777" w:rsidR="004B1893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D07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1B1AC8F9" w14:textId="6D9CB97E" w:rsidR="004B1893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949464D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F0226CD" w14:textId="77777777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11DD0E2C" w:rsidR="006E2CC2" w:rsidRPr="003916D7" w:rsidRDefault="006E2CC2" w:rsidP="00A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127" w:type="pct"/>
            <w:vAlign w:val="bottom"/>
          </w:tcPr>
          <w:p w14:paraId="5A8F0AF8" w14:textId="77777777" w:rsidR="004B1893" w:rsidRPr="003916D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4858E39" w14:textId="77777777" w:rsidR="004B1893" w:rsidRDefault="004B1893" w:rsidP="004B1893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4AD93" w14:textId="02ADE45F" w:rsidR="004B1893" w:rsidRPr="003916D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A3C64F" w14:textId="77777777" w:rsidR="004B1893" w:rsidRPr="003916D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CD8E9DF" w14:textId="77777777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19DB4419" w:rsidR="00EC17F8" w:rsidRPr="003916D7" w:rsidRDefault="00EC17F8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(377)</w:t>
            </w:r>
          </w:p>
        </w:tc>
        <w:tc>
          <w:tcPr>
            <w:tcW w:w="128" w:type="pct"/>
            <w:vAlign w:val="bottom"/>
          </w:tcPr>
          <w:p w14:paraId="6F6C25F3" w14:textId="77777777" w:rsidR="004B1893" w:rsidRPr="003916D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2BE1158" w14:textId="77777777" w:rsidR="004B1893" w:rsidRDefault="004B1893" w:rsidP="004B1893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8BF75" w14:textId="70AC2D84" w:rsidR="004B1893" w:rsidRPr="003916D7" w:rsidRDefault="004B1893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1893" w:rsidRPr="00F36B37" w14:paraId="48844C28" w14:textId="77777777" w:rsidTr="003737A7">
        <w:tc>
          <w:tcPr>
            <w:tcW w:w="1726" w:type="pct"/>
          </w:tcPr>
          <w:p w14:paraId="06C36809" w14:textId="77777777" w:rsidR="004B1893" w:rsidRPr="00E80EAC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17AE23C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5735E585" w:rsidR="004B1893" w:rsidRPr="00A23F58" w:rsidRDefault="006E2CC2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16,11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7" w:type="pct"/>
            <w:vAlign w:val="bottom"/>
          </w:tcPr>
          <w:p w14:paraId="3D5A0E29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768E0174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28" w:type="pct"/>
            <w:vAlign w:val="bottom"/>
          </w:tcPr>
          <w:p w14:paraId="59AC460D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6E97F466" w:rsidR="004B1893" w:rsidRPr="00A23F58" w:rsidRDefault="00EC17F8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3277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28" w:type="pct"/>
            <w:vAlign w:val="bottom"/>
          </w:tcPr>
          <w:p w14:paraId="737F1AB3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85B04E9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  <w:tr w:rsidR="004B1893" w:rsidRPr="00F36B37" w14:paraId="69D47BF0" w14:textId="77777777" w:rsidTr="003737A7">
        <w:tc>
          <w:tcPr>
            <w:tcW w:w="1726" w:type="pct"/>
          </w:tcPr>
          <w:p w14:paraId="166A6397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0A7B4F28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379866F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CB28C0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18B3169B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976E9FD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51FB52CB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31A4255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013859AA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93" w:rsidRPr="00F36B37" w14:paraId="2986FE6B" w14:textId="77777777" w:rsidTr="003737A7">
        <w:tc>
          <w:tcPr>
            <w:tcW w:w="1726" w:type="pct"/>
          </w:tcPr>
          <w:p w14:paraId="6BCC1144" w14:textId="6F13B4E3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9" w:type="pct"/>
          </w:tcPr>
          <w:p w14:paraId="0EBF4927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B6622ED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856BC0E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32795CBF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4E7E85F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</w:tcPr>
          <w:p w14:paraId="7FCA6E4F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13F6B8D3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</w:tcPr>
          <w:p w14:paraId="7B1D2E52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93" w:rsidRPr="00F36B37" w14:paraId="4F9EDE6A" w14:textId="77777777" w:rsidTr="003737A7">
        <w:tc>
          <w:tcPr>
            <w:tcW w:w="1726" w:type="pct"/>
          </w:tcPr>
          <w:p w14:paraId="0DDF0B60" w14:textId="01BEFA2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40C42CE1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FA86C2" w14:textId="4A0EACA4" w:rsidR="004B1893" w:rsidRPr="00A23F58" w:rsidRDefault="007A632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628,305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610A434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7785607" w14:textId="2A5F8DBF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A597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D822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5972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891D0A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2BE1F2" w14:textId="12D445A4" w:rsidR="004B1893" w:rsidRPr="00A23F58" w:rsidRDefault="00845684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787EE89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D6CDB8" w14:textId="2FCDB905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2D21C8C8" w14:textId="77777777" w:rsidTr="003737A7">
        <w:tc>
          <w:tcPr>
            <w:tcW w:w="1726" w:type="pct"/>
          </w:tcPr>
          <w:p w14:paraId="121A6C80" w14:textId="168F61C5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1AC11FED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F28E20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D436952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E2C46D4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3A61D45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6BD8310" w14:textId="5562B68E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F59A99E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DCD0411" w14:textId="72919088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893" w:rsidRPr="00F36B37" w14:paraId="57F30359" w14:textId="77777777" w:rsidTr="003737A7">
        <w:tc>
          <w:tcPr>
            <w:tcW w:w="1726" w:type="pct"/>
          </w:tcPr>
          <w:p w14:paraId="17A39456" w14:textId="2CC3BB6A" w:rsidR="004B1893" w:rsidRPr="00F36B37" w:rsidRDefault="004B1893" w:rsidP="003D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97E66A1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3421F5" w14:textId="58D77D4C" w:rsidR="004B1893" w:rsidRPr="00A23F58" w:rsidRDefault="002A2D3C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79,886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8076408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95714E" w14:textId="4D5ACE7B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289FF2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F8CBBE3" w14:textId="74806982" w:rsidR="004B1893" w:rsidRPr="00A23F58" w:rsidRDefault="00845684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510DD6A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0AFF5B" w14:textId="023FCEBC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4DBE826B" w14:textId="77777777" w:rsidTr="003737A7">
        <w:tc>
          <w:tcPr>
            <w:tcW w:w="1726" w:type="pct"/>
          </w:tcPr>
          <w:p w14:paraId="20D45D81" w14:textId="642C6722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0E13E520" w14:textId="66245309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C49A623" w14:textId="0BBFEB31" w:rsidR="004B1893" w:rsidRPr="00A23F58" w:rsidRDefault="002A2D3C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1,941</w:t>
            </w:r>
          </w:p>
        </w:tc>
        <w:tc>
          <w:tcPr>
            <w:tcW w:w="127" w:type="pct"/>
            <w:shd w:val="clear" w:color="auto" w:fill="auto"/>
          </w:tcPr>
          <w:p w14:paraId="20775852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D83FFD5" w14:textId="2FB02F75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28" w:type="pct"/>
            <w:shd w:val="clear" w:color="auto" w:fill="auto"/>
          </w:tcPr>
          <w:p w14:paraId="6BFA5123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07A5D8" w14:textId="7D5CA49F" w:rsidR="004B1893" w:rsidRPr="00A23F58" w:rsidRDefault="00845684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97252AB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A460F" w14:textId="64EAB492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5CECB8F9" w14:textId="77777777" w:rsidTr="003737A7">
        <w:tc>
          <w:tcPr>
            <w:tcW w:w="1726" w:type="pct"/>
          </w:tcPr>
          <w:p w14:paraId="209E1BF7" w14:textId="3B005903" w:rsidR="004B1893" w:rsidRPr="00E26BAF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CA38514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552DD" w14:textId="06B97911" w:rsidR="004B1893" w:rsidRPr="00A23F58" w:rsidRDefault="00845684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3,096</w:t>
            </w:r>
          </w:p>
        </w:tc>
        <w:tc>
          <w:tcPr>
            <w:tcW w:w="127" w:type="pct"/>
            <w:shd w:val="clear" w:color="auto" w:fill="auto"/>
          </w:tcPr>
          <w:p w14:paraId="10B8D935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E716F78" w14:textId="15196F20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28" w:type="pct"/>
            <w:shd w:val="clear" w:color="auto" w:fill="auto"/>
          </w:tcPr>
          <w:p w14:paraId="00CDFE54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284AD" w14:textId="66246677" w:rsidR="004B1893" w:rsidRPr="00A23F58" w:rsidRDefault="00845684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AC8C879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BFB76E" w14:textId="1B1E40AD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21628DC1" w14:textId="77777777" w:rsidTr="003737A7">
        <w:tc>
          <w:tcPr>
            <w:tcW w:w="1726" w:type="pct"/>
          </w:tcPr>
          <w:p w14:paraId="00810346" w14:textId="064B581F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0674D99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D720" w14:textId="263D257F" w:rsidR="004B1893" w:rsidRPr="00A23F58" w:rsidRDefault="00845684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9,455</w:t>
            </w:r>
          </w:p>
        </w:tc>
        <w:tc>
          <w:tcPr>
            <w:tcW w:w="127" w:type="pct"/>
            <w:shd w:val="clear" w:color="auto" w:fill="auto"/>
          </w:tcPr>
          <w:p w14:paraId="4201C542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8F95EA0" w14:textId="0BC8ED61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28" w:type="pct"/>
            <w:shd w:val="clear" w:color="auto" w:fill="auto"/>
          </w:tcPr>
          <w:p w14:paraId="71AFFE4F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02E8" w14:textId="1D7BC311" w:rsidR="004B1893" w:rsidRPr="00A23F58" w:rsidRDefault="00845684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C82877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3C5412F" w14:textId="72A3EC16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18504287" w14:textId="77777777" w:rsidTr="003737A7">
        <w:tc>
          <w:tcPr>
            <w:tcW w:w="1726" w:type="pct"/>
          </w:tcPr>
          <w:p w14:paraId="21BF2AD1" w14:textId="6E5FD10A" w:rsidR="004B1893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3DDA5CD5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8357C" w14:textId="66ADAC92" w:rsidR="004B1893" w:rsidRPr="00A23F58" w:rsidRDefault="00845684" w:rsidP="00B0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722,683</w:t>
            </w:r>
          </w:p>
        </w:tc>
        <w:tc>
          <w:tcPr>
            <w:tcW w:w="127" w:type="pct"/>
            <w:shd w:val="clear" w:color="auto" w:fill="auto"/>
          </w:tcPr>
          <w:p w14:paraId="0A98DBA6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252F1DB0" w14:textId="075D499A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69,187</w:t>
            </w:r>
          </w:p>
        </w:tc>
        <w:tc>
          <w:tcPr>
            <w:tcW w:w="128" w:type="pct"/>
            <w:shd w:val="clear" w:color="auto" w:fill="auto"/>
          </w:tcPr>
          <w:p w14:paraId="1B92AD20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86357" w14:textId="2FF722DE" w:rsidR="004B1893" w:rsidRPr="00995A84" w:rsidRDefault="00845684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D7DBB9" w14:textId="77777777" w:rsidR="004B1893" w:rsidRPr="00995A84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D14F6E4" w14:textId="15A4ED86" w:rsidR="004B1893" w:rsidRPr="00995A84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B1893" w:rsidRPr="00F36B37" w14:paraId="5035368C" w14:textId="77777777" w:rsidTr="003737A7">
        <w:tc>
          <w:tcPr>
            <w:tcW w:w="1726" w:type="pct"/>
          </w:tcPr>
          <w:p w14:paraId="5CE4EB3F" w14:textId="77777777" w:rsidR="004B1893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D07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07901536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A16FF" w14:textId="77777777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44EF6BEF" w:rsidR="0073594C" w:rsidRPr="00A23F58" w:rsidRDefault="0073594C" w:rsidP="00B0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11BC">
              <w:rPr>
                <w:rFonts w:asciiTheme="majorBidi" w:hAnsiTheme="majorBidi" w:cstheme="majorBidi"/>
                <w:sz w:val="30"/>
                <w:szCs w:val="30"/>
              </w:rPr>
              <w:t>6,314)</w:t>
            </w:r>
          </w:p>
        </w:tc>
        <w:tc>
          <w:tcPr>
            <w:tcW w:w="127" w:type="pct"/>
            <w:shd w:val="clear" w:color="auto" w:fill="auto"/>
          </w:tcPr>
          <w:p w14:paraId="031F5DDC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923457D" w14:textId="77777777" w:rsidR="004B1893" w:rsidRPr="00C701F5" w:rsidRDefault="004B1893" w:rsidP="004B189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092DAFEB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701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FC8C574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1209D" w14:textId="77777777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4BACCD40" w:rsidR="002061AC" w:rsidRPr="00A23F58" w:rsidRDefault="002061AC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C035F59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338E5F3" w14:textId="77777777" w:rsidR="004B1893" w:rsidRDefault="004B1893" w:rsidP="004B1893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D9D37" w14:textId="68DA84ED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726CBE28" w14:textId="77777777" w:rsidTr="003737A7">
        <w:tc>
          <w:tcPr>
            <w:tcW w:w="1726" w:type="pct"/>
          </w:tcPr>
          <w:p w14:paraId="6BA11D16" w14:textId="6C48E340" w:rsidR="00676EE9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EE5CAB5" w14:textId="77777777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4304" w14:textId="3492C5E9" w:rsidR="004B1893" w:rsidRPr="00A23F58" w:rsidRDefault="00DC3AF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716,369</w:t>
            </w:r>
          </w:p>
        </w:tc>
        <w:tc>
          <w:tcPr>
            <w:tcW w:w="127" w:type="pct"/>
            <w:shd w:val="clear" w:color="auto" w:fill="auto"/>
          </w:tcPr>
          <w:p w14:paraId="027DD250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033B" w14:textId="6EE5989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59,147</w:t>
            </w:r>
          </w:p>
        </w:tc>
        <w:tc>
          <w:tcPr>
            <w:tcW w:w="128" w:type="pct"/>
            <w:shd w:val="clear" w:color="auto" w:fill="auto"/>
          </w:tcPr>
          <w:p w14:paraId="255AC2CF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0378C" w14:textId="3F4ADC27" w:rsidR="004B1893" w:rsidRPr="00A23F58" w:rsidRDefault="002061AC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B8FC01E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222A566F" w:rsidR="004B1893" w:rsidRPr="00995A84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76EE9" w:rsidRPr="00F36B37" w14:paraId="5F67BACE" w14:textId="77777777" w:rsidTr="003737A7">
        <w:tc>
          <w:tcPr>
            <w:tcW w:w="1726" w:type="pct"/>
          </w:tcPr>
          <w:p w14:paraId="759900F3" w14:textId="77777777" w:rsidR="00676EE9" w:rsidRDefault="00676EE9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09C64EC3" w14:textId="77777777" w:rsidR="00676EE9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83249" w14:textId="77777777" w:rsidR="00676EE9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763DCAC5" w14:textId="77777777" w:rsidR="00676EE9" w:rsidRPr="00A23F58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3B98E6DF" w14:textId="77777777" w:rsidR="00676EE9" w:rsidRPr="00C64585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3DDC3DD" w14:textId="77777777" w:rsidR="00676EE9" w:rsidRPr="00A23F58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AFE0BC" w14:textId="77777777" w:rsidR="00676EE9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F4D520D" w14:textId="77777777" w:rsidR="00676EE9" w:rsidRPr="00A23F58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5451C10C" w14:textId="77777777" w:rsidR="00676EE9" w:rsidRPr="00CD282C" w:rsidRDefault="00676EE9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1893" w:rsidRPr="00F36B37" w14:paraId="5440F215" w14:textId="77777777" w:rsidTr="003737A7">
        <w:tc>
          <w:tcPr>
            <w:tcW w:w="1726" w:type="pct"/>
          </w:tcPr>
          <w:p w14:paraId="50C7F7EC" w14:textId="4C829BB2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171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="00171D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227EE816" w14:textId="77777777" w:rsid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A552D" w14:textId="5B83DC34" w:rsidR="004B1893" w:rsidRPr="00A23F58" w:rsidRDefault="00952407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73</w:t>
            </w:r>
            <w:r w:rsidR="00FA597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41563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48</w:t>
            </w:r>
            <w:r w:rsidR="009724B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30C2A09A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597F429" w14:textId="1A2BE571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82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128" w:type="pct"/>
            <w:shd w:val="clear" w:color="auto" w:fill="auto"/>
          </w:tcPr>
          <w:p w14:paraId="217E95EC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A4E16" w14:textId="1799287C" w:rsidR="004B1893" w:rsidRPr="00A23F58" w:rsidRDefault="002F7314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14,590</w:t>
            </w:r>
          </w:p>
        </w:tc>
        <w:tc>
          <w:tcPr>
            <w:tcW w:w="128" w:type="pct"/>
          </w:tcPr>
          <w:p w14:paraId="0DA2632F" w14:textId="77777777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9C3B69A" w14:textId="121DE3C1" w:rsidR="004B1893" w:rsidRPr="00A23F58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</w:tbl>
    <w:p w14:paraId="435D62EC" w14:textId="77777777" w:rsidR="004A58E1" w:rsidRDefault="004A58E1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803"/>
        <w:gridCol w:w="1170"/>
        <w:gridCol w:w="238"/>
        <w:gridCol w:w="1127"/>
        <w:gridCol w:w="240"/>
        <w:gridCol w:w="1200"/>
        <w:gridCol w:w="241"/>
        <w:gridCol w:w="1110"/>
      </w:tblGrid>
      <w:tr w:rsidR="004B1893" w:rsidRPr="00F36B37" w14:paraId="6BE2E0AF" w14:textId="77777777" w:rsidTr="003737A7">
        <w:tc>
          <w:tcPr>
            <w:tcW w:w="2155" w:type="pct"/>
            <w:gridSpan w:val="2"/>
          </w:tcPr>
          <w:p w14:paraId="667B1C47" w14:textId="6CC50FA4" w:rsidR="004B1893" w:rsidRPr="00A23F58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column"/>
            </w:r>
            <w:r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column"/>
            </w:r>
            <w:r w:rsidR="00FA59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4" w:type="pct"/>
            <w:gridSpan w:val="3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93" w:rsidRPr="00F36B37" w14:paraId="3B922571" w14:textId="77777777" w:rsidTr="003737A7">
        <w:tc>
          <w:tcPr>
            <w:tcW w:w="2155" w:type="pct"/>
            <w:gridSpan w:val="2"/>
          </w:tcPr>
          <w:p w14:paraId="5868629A" w14:textId="538E3DA4" w:rsidR="004B1893" w:rsidRPr="00B30E1D" w:rsidRDefault="00A267B9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B18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25" w:type="pct"/>
          </w:tcPr>
          <w:p w14:paraId="379B9F9D" w14:textId="074CD4C3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</w:tcPr>
          <w:p w14:paraId="68471290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A017ED" w14:textId="5285985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DC28B01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5B9024" w14:textId="3501ADE6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</w:tcPr>
          <w:p w14:paraId="52B56256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8A4BFF" w14:textId="6EFA7AC2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B1893" w:rsidRPr="00F36B37" w14:paraId="3689514B" w14:textId="77777777" w:rsidTr="003737A7">
        <w:trPr>
          <w:trHeight w:val="236"/>
        </w:trPr>
        <w:tc>
          <w:tcPr>
            <w:tcW w:w="1726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1893" w:rsidRPr="00F36B37" w14:paraId="245A5109" w14:textId="77777777" w:rsidTr="003737A7">
        <w:tc>
          <w:tcPr>
            <w:tcW w:w="1726" w:type="pct"/>
          </w:tcPr>
          <w:p w14:paraId="4D008270" w14:textId="00010046" w:rsidR="004B1893" w:rsidRPr="00E80EAC" w:rsidRDefault="004B1893" w:rsidP="004B189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29" w:type="pct"/>
          </w:tcPr>
          <w:p w14:paraId="2798D483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D1D668E" w14:textId="2AC9B002" w:rsidR="004B1893" w:rsidRPr="004B1893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B1893">
              <w:rPr>
                <w:rFonts w:asciiTheme="majorBidi" w:hAnsiTheme="majorBidi" w:cstheme="majorBidi"/>
                <w:sz w:val="30"/>
                <w:szCs w:val="30"/>
              </w:rPr>
              <w:t>18,709</w:t>
            </w:r>
          </w:p>
        </w:tc>
        <w:tc>
          <w:tcPr>
            <w:tcW w:w="127" w:type="pct"/>
            <w:vAlign w:val="bottom"/>
          </w:tcPr>
          <w:p w14:paraId="5BF41B91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ED27C8B" w14:textId="67B5832B" w:rsidR="004B1893" w:rsidRPr="003A2DEB" w:rsidRDefault="004B1893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28" w:type="pct"/>
            <w:vAlign w:val="bottom"/>
          </w:tcPr>
          <w:p w14:paraId="2C00A56F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D74AFF" w14:textId="6C7A255D" w:rsidR="004B1893" w:rsidRPr="004B1893" w:rsidRDefault="004B1893" w:rsidP="005E7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B189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29" w:type="pct"/>
            <w:vAlign w:val="bottom"/>
          </w:tcPr>
          <w:p w14:paraId="7164F0E6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7AA6B5" w14:textId="1215C9E7" w:rsidR="004B1893" w:rsidRPr="003A2DEB" w:rsidRDefault="004B1893" w:rsidP="0037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552698AD" w14:textId="77777777" w:rsidTr="003737A7">
        <w:tc>
          <w:tcPr>
            <w:tcW w:w="1726" w:type="pct"/>
          </w:tcPr>
          <w:p w14:paraId="737029EC" w14:textId="52D6D279" w:rsidR="004B1893" w:rsidRPr="000C3853" w:rsidRDefault="004B1893" w:rsidP="004B189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29" w:type="pct"/>
          </w:tcPr>
          <w:p w14:paraId="3105336E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F92BDA2" w14:textId="0B120936" w:rsidR="004B1893" w:rsidRPr="003A2DEB" w:rsidRDefault="00CF73D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1,140</w:t>
            </w:r>
          </w:p>
        </w:tc>
        <w:tc>
          <w:tcPr>
            <w:tcW w:w="127" w:type="pct"/>
            <w:vAlign w:val="bottom"/>
          </w:tcPr>
          <w:p w14:paraId="2B81ABF2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8AE3051" w14:textId="08BEC7A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,95</w:t>
            </w:r>
            <w:r w:rsidR="001F33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bottom"/>
          </w:tcPr>
          <w:p w14:paraId="3D805F41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31390" w14:textId="3F5D7D6B" w:rsidR="004B1893" w:rsidRPr="003A2DEB" w:rsidRDefault="00CF73D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  <w:tc>
          <w:tcPr>
            <w:tcW w:w="129" w:type="pct"/>
            <w:vAlign w:val="bottom"/>
          </w:tcPr>
          <w:p w14:paraId="3CA231B6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59E803" w14:textId="68EF66CD" w:rsidR="004B1893" w:rsidRPr="003A2DEB" w:rsidRDefault="004B1893" w:rsidP="0089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49B292BC" w14:textId="77777777" w:rsidTr="003737A7">
        <w:tc>
          <w:tcPr>
            <w:tcW w:w="1726" w:type="pct"/>
          </w:tcPr>
          <w:p w14:paraId="37E39399" w14:textId="48D7545C" w:rsidR="004B1893" w:rsidRPr="00E80EAC" w:rsidRDefault="004B1893" w:rsidP="004B189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29" w:type="pct"/>
          </w:tcPr>
          <w:p w14:paraId="30A21971" w14:textId="16E039A4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5B6DB1E" w14:textId="1B9537AE" w:rsidR="004B1893" w:rsidRPr="003A2DEB" w:rsidRDefault="00CF73D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1B02">
              <w:rPr>
                <w:rFonts w:asciiTheme="majorBidi" w:hAnsiTheme="majorBidi" w:cstheme="majorBidi"/>
                <w:sz w:val="30"/>
                <w:szCs w:val="30"/>
              </w:rPr>
              <w:t>5,298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300EA49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28CAF0" w14:textId="005A1709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28" w:type="pct"/>
            <w:vAlign w:val="bottom"/>
          </w:tcPr>
          <w:p w14:paraId="78FE198C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27112F" w14:textId="00A14DE3" w:rsidR="004B1893" w:rsidRPr="003A2DEB" w:rsidRDefault="00CF73D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0CB25B2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71ED8A" w14:textId="4347B60A" w:rsidR="004B1893" w:rsidRPr="003A2DEB" w:rsidRDefault="004B1893" w:rsidP="0089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B02" w:rsidRPr="00F36B37" w14:paraId="1BDC9D88" w14:textId="77777777" w:rsidTr="003737A7">
        <w:tc>
          <w:tcPr>
            <w:tcW w:w="1726" w:type="pct"/>
          </w:tcPr>
          <w:p w14:paraId="37ADD54E" w14:textId="6928B6FC" w:rsidR="00E61B02" w:rsidRPr="000C3853" w:rsidRDefault="00E61B02" w:rsidP="004B189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ตัดจำหน่าย</w:t>
            </w:r>
          </w:p>
        </w:tc>
        <w:tc>
          <w:tcPr>
            <w:tcW w:w="429" w:type="pct"/>
          </w:tcPr>
          <w:p w14:paraId="22DCEC73" w14:textId="77777777" w:rsidR="00E61B02" w:rsidRPr="00E80EAC" w:rsidRDefault="00E61B02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067CCD3" w14:textId="02D81E4A" w:rsidR="00E61B02" w:rsidRDefault="00E61B02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(5,024)</w:t>
            </w:r>
          </w:p>
        </w:tc>
        <w:tc>
          <w:tcPr>
            <w:tcW w:w="127" w:type="pct"/>
            <w:vAlign w:val="bottom"/>
          </w:tcPr>
          <w:p w14:paraId="79297458" w14:textId="77777777" w:rsidR="00E61B02" w:rsidRPr="003A2DEB" w:rsidRDefault="00E61B02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6614EED" w14:textId="43A6B5E6" w:rsidR="00E61B02" w:rsidRDefault="00890972" w:rsidP="0089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E1DB6C9" w14:textId="77777777" w:rsidR="00E61B02" w:rsidRPr="003A2DEB" w:rsidRDefault="00E61B02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FA0AF1" w14:textId="6D9D1B88" w:rsidR="00E61B02" w:rsidRDefault="00890972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782BC28" w14:textId="77777777" w:rsidR="00E61B02" w:rsidRPr="003A2DEB" w:rsidRDefault="00E61B02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792712" w14:textId="3F362E96" w:rsidR="00E61B02" w:rsidRPr="00995A84" w:rsidRDefault="00890972" w:rsidP="0089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893" w:rsidRPr="00F36B37" w14:paraId="369EB58A" w14:textId="77777777" w:rsidTr="003737A7">
        <w:tc>
          <w:tcPr>
            <w:tcW w:w="1726" w:type="pct"/>
          </w:tcPr>
          <w:p w14:paraId="74DF280E" w14:textId="0AAE99D3" w:rsidR="004B1893" w:rsidRPr="00E27CBD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B18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B1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29" w:type="pct"/>
          </w:tcPr>
          <w:p w14:paraId="30109B25" w14:textId="77777777" w:rsidR="004B1893" w:rsidRPr="00E80EAC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56724A77" w:rsidR="004B1893" w:rsidRPr="003A2DEB" w:rsidRDefault="00CF73D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9,527</w:t>
            </w:r>
          </w:p>
        </w:tc>
        <w:tc>
          <w:tcPr>
            <w:tcW w:w="127" w:type="pct"/>
            <w:vAlign w:val="bottom"/>
          </w:tcPr>
          <w:p w14:paraId="4FA1C6D0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17AB0C81" w:rsidR="004B1893" w:rsidRPr="006166E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95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</w:t>
            </w:r>
            <w:r w:rsidR="001F33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  <w:vAlign w:val="bottom"/>
          </w:tcPr>
          <w:p w14:paraId="30D4160F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2DAD51CC" w:rsidR="004B1893" w:rsidRPr="003A2DEB" w:rsidRDefault="00CF73D0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1,407</w:t>
            </w:r>
          </w:p>
        </w:tc>
        <w:tc>
          <w:tcPr>
            <w:tcW w:w="129" w:type="pct"/>
            <w:vAlign w:val="bottom"/>
          </w:tcPr>
          <w:p w14:paraId="7FB19EB6" w14:textId="77777777" w:rsidR="004B1893" w:rsidRPr="003A2DEB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311F893B" w:rsidR="004B1893" w:rsidRPr="00FA5972" w:rsidRDefault="004B1893" w:rsidP="0089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ABE128" w14:textId="77777777" w:rsidR="00B44A8E" w:rsidRPr="00A267B9" w:rsidRDefault="00B44A8E" w:rsidP="00EE6646">
      <w:pPr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984D68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625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75"/>
        <w:gridCol w:w="237"/>
        <w:gridCol w:w="1686"/>
      </w:tblGrid>
      <w:tr w:rsidR="00FF76D9" w:rsidRPr="00984D68" w14:paraId="559475F2" w14:textId="77777777" w:rsidTr="009323B0">
        <w:trPr>
          <w:trHeight w:val="885"/>
          <w:tblHeader/>
        </w:trPr>
        <w:tc>
          <w:tcPr>
            <w:tcW w:w="5672" w:type="dxa"/>
            <w:vAlign w:val="bottom"/>
          </w:tcPr>
          <w:p w14:paraId="64D7784F" w14:textId="77777777" w:rsidR="00FF76D9" w:rsidRPr="00984D68" w:rsidRDefault="00FF76D9" w:rsidP="00583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075A8C62" w:rsidR="00FF76D9" w:rsidRPr="004B1893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4B18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C321C5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B18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675" w:type="dxa"/>
            <w:vAlign w:val="bottom"/>
          </w:tcPr>
          <w:p w14:paraId="4196F36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center"/>
          </w:tcPr>
          <w:p w14:paraId="5705801A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  <w:vAlign w:val="center"/>
          </w:tcPr>
          <w:p w14:paraId="091047AE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9323B0">
        <w:trPr>
          <w:trHeight w:val="411"/>
          <w:tblHeader/>
        </w:trPr>
        <w:tc>
          <w:tcPr>
            <w:tcW w:w="5672" w:type="dxa"/>
            <w:shd w:val="clear" w:color="auto" w:fill="auto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6D9" w:rsidRPr="00984D68" w14:paraId="7EE5CE33" w14:textId="77777777" w:rsidTr="009323B0">
        <w:trPr>
          <w:trHeight w:val="448"/>
        </w:trPr>
        <w:tc>
          <w:tcPr>
            <w:tcW w:w="5672" w:type="dxa"/>
            <w:vAlign w:val="bottom"/>
          </w:tcPr>
          <w:p w14:paraId="4A64A894" w14:textId="059132A8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10E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675" w:type="dxa"/>
          </w:tcPr>
          <w:p w14:paraId="392B93AC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57CD0E11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0A1812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E44" w:rsidRPr="00984D68" w14:paraId="67DD6A71" w14:textId="77777777" w:rsidTr="0073429F">
        <w:trPr>
          <w:trHeight w:val="68"/>
        </w:trPr>
        <w:tc>
          <w:tcPr>
            <w:tcW w:w="5672" w:type="dxa"/>
            <w:vAlign w:val="bottom"/>
          </w:tcPr>
          <w:p w14:paraId="40898324" w14:textId="499C96D2" w:rsidR="00E10E44" w:rsidRPr="00984D68" w:rsidRDefault="003623FC" w:rsidP="0093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="009323B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เอ็มจีซี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เอเชีย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กรีนเทค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75" w:type="dxa"/>
          </w:tcPr>
          <w:p w14:paraId="7678C1AF" w14:textId="1551C262" w:rsidR="00E10E44" w:rsidRPr="00E10E44" w:rsidRDefault="00C619E2" w:rsidP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1AB4CF7" w14:textId="77777777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3B452E7" w14:textId="14AEE9F3" w:rsidR="00E10E44" w:rsidRPr="00984D68" w:rsidRDefault="00C619E2" w:rsidP="00734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E10E44" w:rsidRPr="00984D68" w14:paraId="450E74E7" w14:textId="77777777" w:rsidTr="009323B0">
        <w:trPr>
          <w:trHeight w:val="79"/>
        </w:trPr>
        <w:tc>
          <w:tcPr>
            <w:tcW w:w="5672" w:type="dxa"/>
            <w:vAlign w:val="bottom"/>
          </w:tcPr>
          <w:p w14:paraId="518EE2B1" w14:textId="77777777" w:rsidR="00E10E44" w:rsidRPr="0017125F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</w:tcPr>
          <w:p w14:paraId="719B70C5" w14:textId="77777777" w:rsidR="00E10E44" w:rsidRPr="0017125F" w:rsidRDefault="00E10E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14:paraId="734238EA" w14:textId="77777777" w:rsidR="00E10E44" w:rsidRPr="0017125F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6" w:type="dxa"/>
          </w:tcPr>
          <w:p w14:paraId="4E8E52E2" w14:textId="77777777" w:rsidR="00E10E44" w:rsidRPr="0017125F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E44" w:rsidRPr="00984D68" w14:paraId="1ECC428E" w14:textId="77777777" w:rsidTr="009323B0">
        <w:trPr>
          <w:trHeight w:val="448"/>
        </w:trPr>
        <w:tc>
          <w:tcPr>
            <w:tcW w:w="5672" w:type="dxa"/>
            <w:vAlign w:val="bottom"/>
          </w:tcPr>
          <w:p w14:paraId="027EF8FD" w14:textId="34B4756A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75" w:type="dxa"/>
          </w:tcPr>
          <w:p w14:paraId="5C22ADE4" w14:textId="77777777" w:rsidR="00E10E44" w:rsidRPr="00984D68" w:rsidRDefault="00E10E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75F593" w14:textId="77777777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D5AC88A" w14:textId="77777777" w:rsidR="00E10E44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984D68" w14:paraId="79421FA2" w14:textId="77777777" w:rsidTr="009323B0">
        <w:trPr>
          <w:trHeight w:val="424"/>
        </w:trPr>
        <w:tc>
          <w:tcPr>
            <w:tcW w:w="5672" w:type="dxa"/>
            <w:vAlign w:val="bottom"/>
          </w:tcPr>
          <w:p w14:paraId="51246A8B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75" w:type="dxa"/>
          </w:tcPr>
          <w:p w14:paraId="27338030" w14:textId="30BA8D0D" w:rsidR="00FF76D9" w:rsidRPr="00984D68" w:rsidRDefault="009776F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7,101</w:t>
            </w:r>
          </w:p>
        </w:tc>
        <w:tc>
          <w:tcPr>
            <w:tcW w:w="237" w:type="dxa"/>
          </w:tcPr>
          <w:p w14:paraId="7DC9777E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34FA169C" w14:textId="42C80867" w:rsidR="00FF76D9" w:rsidRPr="00984D68" w:rsidRDefault="007E070D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6D9" w:rsidRPr="00984D68" w14:paraId="02E8C8B4" w14:textId="77777777" w:rsidTr="009323B0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FF76D9" w:rsidRPr="0017125F" w:rsidRDefault="00FF76D9" w:rsidP="0061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</w:tcPr>
          <w:p w14:paraId="61A56AA8" w14:textId="77777777" w:rsidR="00FF76D9" w:rsidRPr="0017125F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21F98BCB" w14:textId="77777777" w:rsidR="00FF76D9" w:rsidRPr="0017125F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6" w:type="dxa"/>
          </w:tcPr>
          <w:p w14:paraId="7D74BFA3" w14:textId="77777777" w:rsidR="00FF76D9" w:rsidRPr="0017125F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76D9" w:rsidRPr="00984D68" w14:paraId="18A8310A" w14:textId="77777777" w:rsidTr="009323B0">
        <w:trPr>
          <w:trHeight w:val="436"/>
        </w:trPr>
        <w:tc>
          <w:tcPr>
            <w:tcW w:w="5672" w:type="dxa"/>
            <w:vAlign w:val="bottom"/>
          </w:tcPr>
          <w:p w14:paraId="376857D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75" w:type="dxa"/>
          </w:tcPr>
          <w:p w14:paraId="4009B7C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DD5458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8F98D21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DD4DE0" w14:paraId="7C84DEFB" w14:textId="77777777" w:rsidTr="009323B0">
        <w:trPr>
          <w:trHeight w:val="436"/>
        </w:trPr>
        <w:tc>
          <w:tcPr>
            <w:tcW w:w="5672" w:type="dxa"/>
            <w:vAlign w:val="bottom"/>
          </w:tcPr>
          <w:p w14:paraId="076DFE77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</w:t>
            </w:r>
          </w:p>
        </w:tc>
        <w:tc>
          <w:tcPr>
            <w:tcW w:w="1675" w:type="dxa"/>
          </w:tcPr>
          <w:p w14:paraId="081E3544" w14:textId="56454F07" w:rsidR="00FF76D9" w:rsidRPr="00984D68" w:rsidRDefault="00C54602" w:rsidP="000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757A8E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9EE37B1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12DB2771" w14:textId="0EF72C17" w:rsidR="00FF76D9" w:rsidRPr="00984D68" w:rsidRDefault="007E070D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B598886" w14:textId="77777777" w:rsidR="00FF76D9" w:rsidRPr="00613CE5" w:rsidRDefault="00FF76D9" w:rsidP="00E31E34">
      <w:pPr>
        <w:ind w:right="18" w:firstLine="518"/>
        <w:jc w:val="both"/>
        <w:rPr>
          <w:rFonts w:asciiTheme="majorBidi" w:hAnsiTheme="majorBidi" w:cstheme="majorBidi"/>
          <w:sz w:val="28"/>
          <w:szCs w:val="28"/>
          <w:highlight w:val="green"/>
        </w:rPr>
      </w:pPr>
    </w:p>
    <w:p w14:paraId="40190F0A" w14:textId="5D342E5B" w:rsidR="00E10E44" w:rsidRPr="00984D68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เอ็มจีซี</w:t>
      </w:r>
      <w:r w:rsidR="00621533" w:rsidRPr="00621533">
        <w:rPr>
          <w:rFonts w:asciiTheme="majorBidi" w:hAnsiTheme="majorBidi" w:cs="Angsana New"/>
          <w:i/>
          <w:iCs/>
          <w:sz w:val="30"/>
          <w:szCs w:val="30"/>
          <w:cs/>
        </w:rPr>
        <w:t>-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เอเชีย</w:t>
      </w:r>
      <w:r w:rsidR="00621533"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กรีนเทค</w:t>
      </w:r>
      <w:r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จำกัด</w:t>
      </w:r>
    </w:p>
    <w:p w14:paraId="78C60FEB" w14:textId="77777777" w:rsidR="00E10E44" w:rsidRPr="00613CE5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="Angsana New" w:hAnsi="Angsana New" w:cs="Angsana New"/>
          <w:sz w:val="28"/>
          <w:szCs w:val="28"/>
        </w:rPr>
      </w:pPr>
    </w:p>
    <w:p w14:paraId="1C561DD4" w14:textId="6D81388E" w:rsidR="00687C3E" w:rsidRDefault="00687C3E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033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ในการประชุมคณะกรรมการในเดือนกุมภาพันธ์ </w:t>
      </w:r>
      <w:r w:rsidRPr="00397033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397033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คณะกรรมการของบริษัทมีมติอนุมัติการจัดตั้ง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>เอ็มจีซี</w:t>
      </w:r>
      <w:r w:rsidRPr="00397033">
        <w:rPr>
          <w:rFonts w:asciiTheme="majorBidi" w:eastAsia="Calibri" w:hAnsiTheme="majorBidi" w:cstheme="majorBidi"/>
          <w:sz w:val="30"/>
          <w:szCs w:val="30"/>
        </w:rPr>
        <w:t>-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 xml:space="preserve">เอเชีย กรีนเทค </w:t>
      </w:r>
      <w:r w:rsidRPr="00397033">
        <w:rPr>
          <w:rFonts w:asciiTheme="majorBidi" w:eastAsia="Calibri" w:hAnsiTheme="majorBidi" w:cstheme="majorBidi" w:hint="cs"/>
          <w:sz w:val="30"/>
          <w:szCs w:val="30"/>
          <w:cs/>
        </w:rPr>
        <w:t>จำ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>กัด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เป็นบริษัทย่อยแห่งใหม่ ซึ่งเป็นนิติบุคคลที่จัดตั้งขึ้นในประเทศไทย มีทุนจดทะเบียนรวม </w:t>
      </w:r>
      <w:r>
        <w:rPr>
          <w:rFonts w:asciiTheme="majorBidi" w:eastAsia="Calibri" w:hAnsiTheme="majorBidi" w:cstheme="majorBidi"/>
          <w:sz w:val="30"/>
          <w:szCs w:val="30"/>
        </w:rPr>
        <w:t xml:space="preserve">100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ล้านบาท </w:t>
      </w:r>
      <w:r w:rsidR="003D078C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="00FE2052">
        <w:rPr>
          <w:rFonts w:asciiTheme="majorBidi" w:eastAsia="Calibri" w:hAnsiTheme="majorBidi" w:cstheme="majorBidi" w:hint="cs"/>
          <w:sz w:val="30"/>
          <w:szCs w:val="30"/>
          <w:cs/>
        </w:rPr>
        <w:t>ออก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หุ้นสามัญจำนวน </w:t>
      </w:r>
      <w:r>
        <w:rPr>
          <w:rFonts w:asciiTheme="majorBidi" w:eastAsia="Calibri" w:hAnsiTheme="majorBidi" w:cstheme="majorBidi"/>
          <w:sz w:val="30"/>
          <w:szCs w:val="30"/>
        </w:rPr>
        <w:t xml:space="preserve">1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Theme="majorBidi" w:eastAsia="Calibri" w:hAnsiTheme="majorBidi" w:cstheme="majorBidi"/>
          <w:sz w:val="30"/>
          <w:szCs w:val="30"/>
        </w:rPr>
        <w:t>100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บาท บริษัทลงทุนในบริษัทย่อยดังกล่าวจำนวน </w:t>
      </w:r>
      <w:r>
        <w:rPr>
          <w:rFonts w:asciiTheme="majorBidi" w:eastAsia="Calibri" w:hAnsiTheme="majorBidi" w:cstheme="majorBidi"/>
          <w:sz w:val="30"/>
          <w:szCs w:val="30"/>
        </w:rPr>
        <w:t xml:space="preserve">999,998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หุ้น และบริษัทได้</w:t>
      </w:r>
      <w:r w:rsidR="00673B5D">
        <w:rPr>
          <w:rFonts w:asciiTheme="majorBidi" w:eastAsia="Calibri" w:hAnsiTheme="majorBidi" w:cstheme="majorBidi" w:hint="cs"/>
          <w:sz w:val="30"/>
          <w:szCs w:val="30"/>
          <w:cs/>
        </w:rPr>
        <w:t>จ่าย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ชำระค่าหุ้น</w:t>
      </w:r>
      <w:r w:rsidR="00D822F6">
        <w:rPr>
          <w:rFonts w:asciiTheme="majorBidi" w:eastAsia="Calibri" w:hAnsiTheme="majorBidi" w:cstheme="majorBidi" w:hint="cs"/>
          <w:sz w:val="30"/>
          <w:szCs w:val="30"/>
          <w:cs/>
        </w:rPr>
        <w:t>เต็มจำนวน</w:t>
      </w:r>
      <w:r w:rsidR="00673B5D">
        <w:rPr>
          <w:rFonts w:asciiTheme="majorBidi" w:eastAsia="Calibri" w:hAnsiTheme="majorBidi" w:cstheme="majorBidi" w:hint="cs"/>
          <w:sz w:val="30"/>
          <w:szCs w:val="30"/>
          <w:cs/>
        </w:rPr>
        <w:t>แล้ว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เป็นจำนวนเงิน </w:t>
      </w:r>
      <w:r w:rsidR="00D822F6">
        <w:rPr>
          <w:rFonts w:asciiTheme="majorBidi" w:eastAsia="Calibri" w:hAnsiTheme="majorBidi" w:cstheme="majorBidi"/>
          <w:sz w:val="30"/>
          <w:szCs w:val="30"/>
        </w:rPr>
        <w:t>100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</w:p>
    <w:p w14:paraId="137BA338" w14:textId="0DC7F85B" w:rsidR="00A62632" w:rsidRDefault="00A62632" w:rsidP="00687C3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8F8204" w14:textId="5B7BADD1" w:rsidR="00A62632" w:rsidRDefault="00A62632" w:rsidP="00687C3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C80704" w14:textId="3EC1E0FF" w:rsidR="00A62632" w:rsidRDefault="00A62632" w:rsidP="00687C3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6BCC7B" w14:textId="77777777" w:rsidR="00A62632" w:rsidRDefault="00A62632" w:rsidP="00A750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cs/>
        </w:rPr>
        <w:sectPr w:rsidR="00A62632" w:rsidSect="002948A9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3"/>
          <w:cols w:space="720"/>
          <w:docGrid w:linePitch="299"/>
        </w:sectPr>
      </w:pPr>
    </w:p>
    <w:p w14:paraId="7C679F2A" w14:textId="27300C60" w:rsidR="00A62632" w:rsidRPr="00A267B9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267B9">
        <w:rPr>
          <w:rFonts w:asciiTheme="majorBidi" w:eastAsia="Calibri" w:hAnsiTheme="majorBidi" w:cstheme="majorBidi"/>
          <w:sz w:val="30"/>
          <w:szCs w:val="30"/>
          <w:cs/>
        </w:rPr>
        <w:t>เงินลงทุนในบริษัทย่อย และบริษัทร่วมแห่งใหม่</w:t>
      </w:r>
      <w:r w:rsidR="00C24FDA" w:rsidRPr="00A267B9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267B9" w:rsidRPr="00A267B9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C24FDA" w:rsidRPr="00A267B9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Pr="00A267B9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 xml:space="preserve">มีนาคม </w:t>
      </w:r>
      <w:r w:rsidRPr="00A267B9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2E5218A7" w14:textId="77777777" w:rsidR="00A62632" w:rsidRPr="000A32EC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30"/>
        <w:gridCol w:w="110"/>
        <w:gridCol w:w="2500"/>
        <w:gridCol w:w="1620"/>
        <w:gridCol w:w="103"/>
        <w:gridCol w:w="1517"/>
      </w:tblGrid>
      <w:tr w:rsidR="000A32EC" w:rsidRPr="00A267B9" w14:paraId="37FCFAE6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4CA60447" w14:textId="77777777" w:rsidR="000A32EC" w:rsidRPr="00A267B9" w:rsidRDefault="000A32EC" w:rsidP="00DD0A17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17FF0019" w14:textId="77777777" w:rsidR="000A32EC" w:rsidRPr="00A267B9" w:rsidRDefault="000A32EC" w:rsidP="00DD0A1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2CB36C91" w14:textId="77777777" w:rsidR="000A32EC" w:rsidRPr="00A267B9" w:rsidRDefault="000A32EC" w:rsidP="00DD0A1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A58B3F7" w14:textId="75BA8221" w:rsidR="000A32EC" w:rsidRPr="00A267B9" w:rsidRDefault="000A32EC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555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2E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0A32EC" w:rsidRPr="00A267B9" w14:paraId="2D874F4F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7F32203E" w14:textId="77777777" w:rsidR="000A32EC" w:rsidRDefault="000A32EC" w:rsidP="00DD0A17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10BF0CC" w14:textId="77777777" w:rsidR="000A32EC" w:rsidRPr="00A267B9" w:rsidRDefault="000A32EC" w:rsidP="00DD0A17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0" w:type="dxa"/>
          </w:tcPr>
          <w:p w14:paraId="022188C5" w14:textId="77777777" w:rsidR="000A32EC" w:rsidRPr="00A267B9" w:rsidRDefault="000A32EC" w:rsidP="00DD0A1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5B88AC0E" w14:textId="77777777" w:rsidR="000A32EC" w:rsidRDefault="000A32EC" w:rsidP="00E05376">
            <w:pPr>
              <w:tabs>
                <w:tab w:val="clear" w:pos="164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53D81A9" w14:textId="77777777" w:rsidR="000A32EC" w:rsidRPr="00A267B9" w:rsidRDefault="000A32EC" w:rsidP="00DD0A1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43A40271" w14:textId="77777777" w:rsidR="000A32EC" w:rsidRPr="00A267B9" w:rsidRDefault="000A32EC" w:rsidP="00DD0A1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03" w:type="dxa"/>
            <w:tcMar>
              <w:left w:w="29" w:type="dxa"/>
              <w:right w:w="29" w:type="dxa"/>
            </w:tcMar>
          </w:tcPr>
          <w:p w14:paraId="05FE7EEC" w14:textId="77777777" w:rsidR="000A32EC" w:rsidRPr="00A267B9" w:rsidRDefault="000A32EC" w:rsidP="00DD0A17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Mar>
              <w:left w:w="29" w:type="dxa"/>
              <w:right w:w="29" w:type="dxa"/>
            </w:tcMar>
          </w:tcPr>
          <w:p w14:paraId="0F57DD5C" w14:textId="77777777" w:rsidR="000A32EC" w:rsidRDefault="000A32EC" w:rsidP="00DD0A17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8D3B9AF" w14:textId="77777777" w:rsidR="000A32EC" w:rsidRPr="00A267B9" w:rsidRDefault="000A32EC" w:rsidP="00DD0A17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</w:tr>
      <w:tr w:rsidR="000A32EC" w:rsidRPr="00A267B9" w14:paraId="7E03F906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3AFA5048" w14:textId="77777777" w:rsidR="000A32EC" w:rsidRPr="00A267B9" w:rsidRDefault="000A32EC" w:rsidP="00DD0A17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2FE6B80B" w14:textId="77777777" w:rsidR="000A32EC" w:rsidRPr="00A267B9" w:rsidRDefault="000A32EC" w:rsidP="00DD0A1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412F4853" w14:textId="77777777" w:rsidR="000A32EC" w:rsidRPr="00A267B9" w:rsidRDefault="000A32EC" w:rsidP="00DD0A1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4DF6792F" w14:textId="77777777" w:rsidR="000A32EC" w:rsidRPr="00A267B9" w:rsidRDefault="000A32EC" w:rsidP="00DD0A1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3" w:type="dxa"/>
            <w:tcMar>
              <w:left w:w="29" w:type="dxa"/>
              <w:right w:w="29" w:type="dxa"/>
            </w:tcMar>
          </w:tcPr>
          <w:p w14:paraId="0393E289" w14:textId="77777777" w:rsidR="000A32EC" w:rsidRPr="00A267B9" w:rsidRDefault="000A32EC" w:rsidP="00DD0A17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Mar>
              <w:left w:w="29" w:type="dxa"/>
              <w:right w:w="29" w:type="dxa"/>
            </w:tcMar>
          </w:tcPr>
          <w:p w14:paraId="5B6648CE" w14:textId="77777777" w:rsidR="000A32EC" w:rsidRPr="00A267B9" w:rsidRDefault="000A32EC" w:rsidP="00DD0A1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2EC" w:rsidRPr="00A267B9" w14:paraId="0804A0E3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7975547C" w14:textId="56ABB461" w:rsidR="000A32EC" w:rsidRPr="00A267B9" w:rsidRDefault="000A32EC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0" w:type="dxa"/>
          </w:tcPr>
          <w:p w14:paraId="25371C40" w14:textId="77777777" w:rsidR="000A32EC" w:rsidRPr="00A267B9" w:rsidRDefault="000A32EC" w:rsidP="00DD0A1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4E4378D3" w14:textId="77777777" w:rsidR="000A32EC" w:rsidRPr="00A267B9" w:rsidRDefault="000A32EC" w:rsidP="00DD0A1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0D7F0BA0" w14:textId="77777777" w:rsidR="000A32EC" w:rsidRPr="00A267B9" w:rsidRDefault="000A32EC" w:rsidP="00DD0A17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" w:type="dxa"/>
            <w:tcMar>
              <w:left w:w="29" w:type="dxa"/>
              <w:right w:w="29" w:type="dxa"/>
            </w:tcMar>
          </w:tcPr>
          <w:p w14:paraId="5DEDABDA" w14:textId="77777777" w:rsidR="000A32EC" w:rsidRPr="00A267B9" w:rsidRDefault="000A32EC" w:rsidP="00DD0A17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Mar>
              <w:left w:w="29" w:type="dxa"/>
              <w:right w:w="29" w:type="dxa"/>
            </w:tcMar>
          </w:tcPr>
          <w:p w14:paraId="01E6A2EA" w14:textId="77777777" w:rsidR="000A32EC" w:rsidRPr="00A267B9" w:rsidRDefault="000A32EC" w:rsidP="00DD0A17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32EC" w:rsidRPr="00A267B9" w14:paraId="25852FF2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349CC895" w14:textId="5019552C" w:rsidR="000A32EC" w:rsidRPr="00A267B9" w:rsidRDefault="000A32EC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เอ็มจีซี</w:t>
            </w:r>
            <w:r w:rsidRPr="00A267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267B9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 กรีนเทค จำกัด</w:t>
            </w:r>
          </w:p>
        </w:tc>
        <w:tc>
          <w:tcPr>
            <w:tcW w:w="110" w:type="dxa"/>
          </w:tcPr>
          <w:p w14:paraId="7DC7DBB9" w14:textId="77777777" w:rsidR="000A32EC" w:rsidRPr="00A267B9" w:rsidRDefault="000A32EC" w:rsidP="00DD0A1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774556D4" w14:textId="60E4D0B7" w:rsidR="000A32EC" w:rsidRPr="00A267B9" w:rsidRDefault="000A32EC" w:rsidP="00DD0A1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จำหน่ายรถยนต์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3A210CF6" w14:textId="79378AD5" w:rsidR="000A32EC" w:rsidRPr="00A267B9" w:rsidRDefault="000A32EC" w:rsidP="00DD0A17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9.99</w:t>
            </w:r>
          </w:p>
        </w:tc>
        <w:tc>
          <w:tcPr>
            <w:tcW w:w="103" w:type="dxa"/>
            <w:tcMar>
              <w:left w:w="29" w:type="dxa"/>
              <w:right w:w="29" w:type="dxa"/>
            </w:tcMar>
          </w:tcPr>
          <w:p w14:paraId="20FAFC48" w14:textId="77777777" w:rsidR="000A32EC" w:rsidRPr="00A267B9" w:rsidRDefault="000A32EC" w:rsidP="00DD0A17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Mar>
              <w:left w:w="29" w:type="dxa"/>
              <w:right w:w="29" w:type="dxa"/>
            </w:tcMar>
          </w:tcPr>
          <w:p w14:paraId="57AD1180" w14:textId="4D1B99F0" w:rsidR="000A32EC" w:rsidRPr="00A267B9" w:rsidRDefault="000A32EC" w:rsidP="00DD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498"/>
              </w:tabs>
              <w:spacing w:line="240" w:lineRule="auto"/>
              <w:ind w:left="-100"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</w:tbl>
    <w:p w14:paraId="07BF5781" w14:textId="77777777" w:rsidR="000A32EC" w:rsidRPr="00E05376" w:rsidRDefault="000A32EC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30"/>
        <w:gridCol w:w="110"/>
        <w:gridCol w:w="2500"/>
        <w:gridCol w:w="1620"/>
        <w:gridCol w:w="102"/>
        <w:gridCol w:w="1518"/>
      </w:tblGrid>
      <w:tr w:rsidR="00A267B9" w:rsidRPr="00A267B9" w14:paraId="6EB8C962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4D9B17A8" w14:textId="77777777" w:rsidR="00A267B9" w:rsidRPr="00A267B9" w:rsidRDefault="00A267B9" w:rsidP="00A267B9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51E75488" w14:textId="77777777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32A2D0B4" w14:textId="77777777" w:rsidR="00A267B9" w:rsidRPr="00A267B9" w:rsidRDefault="00A267B9" w:rsidP="00A267B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35E2B88" w14:textId="5CDF5B67" w:rsidR="00A267B9" w:rsidRPr="00A267B9" w:rsidRDefault="00A267B9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555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67B9" w:rsidRPr="00A267B9" w14:paraId="4358B693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51E0C85A" w14:textId="77777777" w:rsidR="00A267B9" w:rsidRDefault="00A267B9" w:rsidP="00A267B9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132C233" w14:textId="4554662E" w:rsidR="00A267B9" w:rsidRPr="00A267B9" w:rsidRDefault="00A267B9" w:rsidP="00A267B9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0" w:type="dxa"/>
          </w:tcPr>
          <w:p w14:paraId="5350F12C" w14:textId="77777777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552516B4" w14:textId="77777777" w:rsidR="00A267B9" w:rsidRDefault="00A267B9" w:rsidP="00A267B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3410C3C" w14:textId="37731623" w:rsidR="00A267B9" w:rsidRPr="00A267B9" w:rsidRDefault="00A267B9" w:rsidP="00A267B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19A771F9" w14:textId="54B5474C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02" w:type="dxa"/>
            <w:tcMar>
              <w:left w:w="29" w:type="dxa"/>
              <w:right w:w="29" w:type="dxa"/>
            </w:tcMar>
          </w:tcPr>
          <w:p w14:paraId="47CC2204" w14:textId="77777777" w:rsidR="00A267B9" w:rsidRPr="00A267B9" w:rsidRDefault="00A267B9" w:rsidP="00A267B9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Mar>
              <w:left w:w="29" w:type="dxa"/>
              <w:right w:w="29" w:type="dxa"/>
            </w:tcMar>
          </w:tcPr>
          <w:p w14:paraId="0818EC27" w14:textId="77777777" w:rsidR="00A267B9" w:rsidRDefault="00A267B9" w:rsidP="00A267B9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D41D502" w14:textId="0AE4D701" w:rsidR="00A267B9" w:rsidRPr="00A267B9" w:rsidRDefault="00A267B9" w:rsidP="00A267B9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</w:tr>
      <w:tr w:rsidR="00A267B9" w:rsidRPr="00A267B9" w14:paraId="0BE43460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341EDA4E" w14:textId="77777777" w:rsidR="00A267B9" w:rsidRPr="00A267B9" w:rsidRDefault="00A267B9" w:rsidP="00A267B9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1EA9B3DC" w14:textId="77777777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6F65CA5F" w14:textId="77777777" w:rsidR="00A267B9" w:rsidRPr="00A267B9" w:rsidRDefault="00A267B9" w:rsidP="00A267B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51814A1F" w14:textId="40917F86" w:rsidR="00A267B9" w:rsidRPr="00A267B9" w:rsidRDefault="00A267B9" w:rsidP="00A267B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2" w:type="dxa"/>
            <w:tcMar>
              <w:left w:w="29" w:type="dxa"/>
              <w:right w:w="29" w:type="dxa"/>
            </w:tcMar>
          </w:tcPr>
          <w:p w14:paraId="68056838" w14:textId="77777777" w:rsidR="00A267B9" w:rsidRPr="00A267B9" w:rsidRDefault="00A267B9" w:rsidP="00A267B9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Mar>
              <w:left w:w="29" w:type="dxa"/>
              <w:right w:w="29" w:type="dxa"/>
            </w:tcMar>
          </w:tcPr>
          <w:p w14:paraId="327C07D5" w14:textId="08D2F3CC" w:rsidR="00A267B9" w:rsidRPr="00A267B9" w:rsidRDefault="00A267B9" w:rsidP="00A267B9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67B9" w:rsidRPr="00A267B9" w14:paraId="1CDECFEE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12B7EEEF" w14:textId="1CB10077" w:rsidR="00A267B9" w:rsidRPr="00A267B9" w:rsidRDefault="00A267B9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110" w:type="dxa"/>
          </w:tcPr>
          <w:p w14:paraId="355613A0" w14:textId="77777777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423BC1EF" w14:textId="5A0E14DA" w:rsidR="00A267B9" w:rsidRPr="00A267B9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261F90AB" w14:textId="67995AA9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" w:type="dxa"/>
            <w:tcMar>
              <w:left w:w="29" w:type="dxa"/>
              <w:right w:w="29" w:type="dxa"/>
            </w:tcMar>
          </w:tcPr>
          <w:p w14:paraId="23FDBDF9" w14:textId="77777777" w:rsidR="00A267B9" w:rsidRPr="00A267B9" w:rsidRDefault="00A267B9" w:rsidP="00A267B9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Mar>
              <w:left w:w="29" w:type="dxa"/>
              <w:right w:w="29" w:type="dxa"/>
            </w:tcMar>
          </w:tcPr>
          <w:p w14:paraId="3DFA3CF6" w14:textId="6B4ED06C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7B9" w:rsidRPr="00A267B9" w14:paraId="2FE206C9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2ADBA997" w14:textId="31652CBD" w:rsidR="00A267B9" w:rsidRPr="00A267B9" w:rsidRDefault="00A267B9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นีโอ</w:t>
            </w:r>
            <w:r w:rsidR="00F12F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โมบิลิตี้ เอเชีย จำกัด</w:t>
            </w:r>
          </w:p>
        </w:tc>
        <w:tc>
          <w:tcPr>
            <w:tcW w:w="110" w:type="dxa"/>
          </w:tcPr>
          <w:p w14:paraId="4805CE50" w14:textId="77777777" w:rsidR="00A267B9" w:rsidRPr="00A267B9" w:rsidRDefault="00A267B9" w:rsidP="00A267B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21C89F57" w14:textId="780DE003" w:rsidR="00A267B9" w:rsidRPr="00A267B9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จำหน่ายยานยนต์ไฟฟ้า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7B62227F" w14:textId="7A5C0B07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49.99</w:t>
            </w:r>
          </w:p>
        </w:tc>
        <w:tc>
          <w:tcPr>
            <w:tcW w:w="102" w:type="dxa"/>
            <w:tcMar>
              <w:left w:w="29" w:type="dxa"/>
              <w:right w:w="29" w:type="dxa"/>
            </w:tcMar>
          </w:tcPr>
          <w:p w14:paraId="7ED25CCA" w14:textId="77777777" w:rsidR="00A267B9" w:rsidRPr="00A267B9" w:rsidRDefault="00A267B9" w:rsidP="00A267B9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Mar>
              <w:left w:w="29" w:type="dxa"/>
              <w:right w:w="29" w:type="dxa"/>
            </w:tcMar>
          </w:tcPr>
          <w:p w14:paraId="490C3A0E" w14:textId="12DF73B8" w:rsidR="00A267B9" w:rsidRPr="00A267B9" w:rsidRDefault="00A267B9" w:rsidP="00A2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498"/>
              </w:tabs>
              <w:spacing w:line="240" w:lineRule="auto"/>
              <w:ind w:left="-100"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7B9">
              <w:rPr>
                <w:rFonts w:asciiTheme="majorBidi" w:hAnsiTheme="majorBidi" w:cstheme="majorBidi" w:hint="cs"/>
                <w:sz w:val="30"/>
                <w:szCs w:val="30"/>
              </w:rPr>
              <w:t>3,750</w:t>
            </w:r>
          </w:p>
        </w:tc>
      </w:tr>
      <w:tr w:rsidR="00A267B9" w:rsidRPr="00A267B9" w14:paraId="6EAA883A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0D2B0F1C" w14:textId="32E2FF0B" w:rsidR="00A267B9" w:rsidRPr="00A267B9" w:rsidRDefault="00A267B9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right="66" w:hanging="216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เอ็กซ์ โมบิลิตี้ พลัส จำกัด</w:t>
            </w:r>
          </w:p>
        </w:tc>
        <w:tc>
          <w:tcPr>
            <w:tcW w:w="110" w:type="dxa"/>
          </w:tcPr>
          <w:p w14:paraId="47EF6097" w14:textId="77777777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63FDEC4D" w14:textId="77777777" w:rsidR="00E05376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จำหน่ายและให้บริการหลัง</w:t>
            </w:r>
          </w:p>
          <w:p w14:paraId="45595C45" w14:textId="1F5F28F5" w:rsidR="00A267B9" w:rsidRPr="00A267B9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การขายสำหรับ</w:t>
            </w:r>
            <w:r w:rsidR="00432A21">
              <w:rPr>
                <w:rFonts w:ascii="Angsana New" w:hAnsi="Angsana New" w:cs="Angsana New" w:hint="cs"/>
                <w:sz w:val="30"/>
                <w:szCs w:val="30"/>
                <w:cs/>
              </w:rPr>
              <w:t>ยาน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ยนต์</w:t>
            </w:r>
            <w:r w:rsidR="00432A21">
              <w:rPr>
                <w:rFonts w:ascii="Angsana New" w:hAnsi="Angsana New" w:cs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1C36A2D8" w14:textId="5120612C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49.99</w:t>
            </w:r>
          </w:p>
        </w:tc>
        <w:tc>
          <w:tcPr>
            <w:tcW w:w="102" w:type="dxa"/>
            <w:tcMar>
              <w:left w:w="29" w:type="dxa"/>
              <w:right w:w="29" w:type="dxa"/>
            </w:tcMar>
          </w:tcPr>
          <w:p w14:paraId="771200B2" w14:textId="77777777" w:rsidR="00A267B9" w:rsidRPr="00A267B9" w:rsidRDefault="00A267B9" w:rsidP="00A267B9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Mar>
              <w:left w:w="29" w:type="dxa"/>
              <w:right w:w="29" w:type="dxa"/>
            </w:tcMar>
          </w:tcPr>
          <w:p w14:paraId="0BE78F5E" w14:textId="12ECBA79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2,500</w:t>
            </w:r>
          </w:p>
        </w:tc>
      </w:tr>
      <w:tr w:rsidR="00A267B9" w:rsidRPr="00A267B9" w14:paraId="6756BAD9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1F3913F4" w14:textId="77399FB0" w:rsidR="00A267B9" w:rsidRPr="00A267B9" w:rsidRDefault="00A267B9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right="-30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เอ็กซ์ โมบิลิตี้ </w:t>
            </w: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0" w:type="dxa"/>
          </w:tcPr>
          <w:p w14:paraId="6BBF4D48" w14:textId="77777777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0BBF8DDA" w14:textId="77777777" w:rsidR="00E05376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จำหน่ายและให้บริการหลัง</w:t>
            </w:r>
          </w:p>
          <w:p w14:paraId="2504B49A" w14:textId="74E9B666" w:rsidR="00A267B9" w:rsidRPr="00A267B9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การขายสำหรับ</w:t>
            </w:r>
            <w:r w:rsidR="00432A21">
              <w:rPr>
                <w:rFonts w:ascii="Angsana New" w:hAnsi="Angsana New" w:cs="Angsana New" w:hint="cs"/>
                <w:sz w:val="30"/>
                <w:szCs w:val="30"/>
                <w:cs/>
              </w:rPr>
              <w:t>ยาน</w:t>
            </w:r>
            <w:r w:rsidR="00432A21"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ยนต์</w:t>
            </w:r>
            <w:r w:rsidR="00432A21">
              <w:rPr>
                <w:rFonts w:ascii="Angsana New" w:hAnsi="Angsana New" w:cs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6A24B585" w14:textId="5B17977B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49.99</w:t>
            </w:r>
          </w:p>
        </w:tc>
        <w:tc>
          <w:tcPr>
            <w:tcW w:w="102" w:type="dxa"/>
            <w:tcMar>
              <w:left w:w="29" w:type="dxa"/>
              <w:right w:w="29" w:type="dxa"/>
            </w:tcMar>
          </w:tcPr>
          <w:p w14:paraId="1D549359" w14:textId="77777777" w:rsidR="00A267B9" w:rsidRPr="00A267B9" w:rsidRDefault="00A267B9" w:rsidP="00A267B9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Mar>
              <w:left w:w="29" w:type="dxa"/>
              <w:right w:w="29" w:type="dxa"/>
            </w:tcMar>
          </w:tcPr>
          <w:p w14:paraId="207DC4F6" w14:textId="7DCF9E8E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2,500</w:t>
            </w:r>
          </w:p>
        </w:tc>
      </w:tr>
      <w:tr w:rsidR="00A267B9" w:rsidRPr="00A267B9" w14:paraId="5D2A7EB2" w14:textId="77777777" w:rsidTr="00E05376">
        <w:tc>
          <w:tcPr>
            <w:tcW w:w="3330" w:type="dxa"/>
            <w:tcMar>
              <w:left w:w="29" w:type="dxa"/>
              <w:right w:w="29" w:type="dxa"/>
            </w:tcMar>
          </w:tcPr>
          <w:p w14:paraId="054AF924" w14:textId="745FF2B9" w:rsidR="00A267B9" w:rsidRPr="00A267B9" w:rsidRDefault="00A267B9" w:rsidP="000A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right="66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 โมบิลิตี้ พลัส จำกัด</w:t>
            </w:r>
          </w:p>
        </w:tc>
        <w:tc>
          <w:tcPr>
            <w:tcW w:w="110" w:type="dxa"/>
          </w:tcPr>
          <w:p w14:paraId="2844998B" w14:textId="77777777" w:rsidR="00A267B9" w:rsidRPr="00A267B9" w:rsidRDefault="00A267B9" w:rsidP="00A267B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tcMar>
              <w:left w:w="29" w:type="dxa"/>
              <w:right w:w="29" w:type="dxa"/>
            </w:tcMar>
          </w:tcPr>
          <w:p w14:paraId="0D709A88" w14:textId="77777777" w:rsidR="00E05376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จำหน่ายและให้บริการหลัง</w:t>
            </w:r>
          </w:p>
          <w:p w14:paraId="5F1DB5DF" w14:textId="33E50B27" w:rsidR="00A267B9" w:rsidRPr="00A267B9" w:rsidRDefault="00A267B9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การขายสำหรับ</w:t>
            </w:r>
            <w:r w:rsidR="00432A21">
              <w:rPr>
                <w:rFonts w:ascii="Angsana New" w:hAnsi="Angsana New" w:cs="Angsana New" w:hint="cs"/>
                <w:sz w:val="30"/>
                <w:szCs w:val="30"/>
                <w:cs/>
              </w:rPr>
              <w:t>ยาน</w:t>
            </w:r>
            <w:r w:rsidR="00432A21"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ยนต์</w:t>
            </w:r>
            <w:r w:rsidR="00432A21">
              <w:rPr>
                <w:rFonts w:ascii="Angsana New" w:hAnsi="Angsana New" w:cs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14:paraId="6D4653D3" w14:textId="006B1E3D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49.99</w:t>
            </w:r>
          </w:p>
        </w:tc>
        <w:tc>
          <w:tcPr>
            <w:tcW w:w="102" w:type="dxa"/>
            <w:tcMar>
              <w:left w:w="29" w:type="dxa"/>
              <w:right w:w="29" w:type="dxa"/>
            </w:tcMar>
          </w:tcPr>
          <w:p w14:paraId="3E0AC6C0" w14:textId="77777777" w:rsidR="00A267B9" w:rsidRPr="00A267B9" w:rsidRDefault="00A267B9" w:rsidP="00A267B9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Mar>
              <w:left w:w="29" w:type="dxa"/>
              <w:right w:w="29" w:type="dxa"/>
            </w:tcMar>
          </w:tcPr>
          <w:p w14:paraId="1113B12D" w14:textId="1B2AA12C" w:rsidR="00A267B9" w:rsidRPr="00A267B9" w:rsidRDefault="00A267B9" w:rsidP="00A267B9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2,500</w:t>
            </w:r>
          </w:p>
        </w:tc>
      </w:tr>
    </w:tbl>
    <w:p w14:paraId="08CD31F2" w14:textId="77777777" w:rsid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67CAAA3" w14:textId="144EAEA8" w:rsidR="009743C1" w:rsidRDefault="00C51E09" w:rsidP="00D4479C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0537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อสังหาริมทรัพย์เพื่อการลงทุนและ</w:t>
      </w:r>
      <w:r w:rsidR="00A85500" w:rsidRPr="00E0537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E0537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0"/>
        <w:gridCol w:w="238"/>
        <w:gridCol w:w="1682"/>
        <w:gridCol w:w="270"/>
        <w:gridCol w:w="1580"/>
      </w:tblGrid>
      <w:tr w:rsidR="00E05376" w:rsidRPr="00E23EEB" w14:paraId="10F60E4D" w14:textId="77777777" w:rsidTr="00E05376">
        <w:trPr>
          <w:trHeight w:val="429"/>
        </w:trPr>
        <w:tc>
          <w:tcPr>
            <w:tcW w:w="2958" w:type="pct"/>
            <w:vAlign w:val="bottom"/>
          </w:tcPr>
          <w:p w14:paraId="0EBC1F64" w14:textId="698A9E07" w:rsidR="00E05376" w:rsidRPr="00F45819" w:rsidRDefault="00E05376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19316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4A0A7F6" w14:textId="77777777" w:rsidR="00E05376" w:rsidRPr="001E0CF8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1931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E05376">
        <w:trPr>
          <w:trHeight w:val="65"/>
        </w:trPr>
        <w:tc>
          <w:tcPr>
            <w:tcW w:w="2958" w:type="pct"/>
          </w:tcPr>
          <w:p w14:paraId="4A8F6A4D" w14:textId="77777777" w:rsidR="00E05376" w:rsidRPr="00001930" w:rsidRDefault="00E05376" w:rsidP="0019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19316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4AA21D2" w14:textId="77777777" w:rsidR="00E05376" w:rsidRPr="00001930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05376">
        <w:trPr>
          <w:trHeight w:val="65"/>
        </w:trPr>
        <w:tc>
          <w:tcPr>
            <w:tcW w:w="2958" w:type="pct"/>
          </w:tcPr>
          <w:p w14:paraId="7F710BDE" w14:textId="77777777" w:rsidR="00E05376" w:rsidRPr="00B80454" w:rsidRDefault="00E05376" w:rsidP="0019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19316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0B02E12" w14:textId="77777777" w:rsidR="00E05376" w:rsidRPr="001E0CF8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193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5376" w:rsidRPr="00001930" w14:paraId="3F379E7C" w14:textId="77777777" w:rsidTr="00E05376">
        <w:trPr>
          <w:trHeight w:val="65"/>
        </w:trPr>
        <w:tc>
          <w:tcPr>
            <w:tcW w:w="2958" w:type="pct"/>
          </w:tcPr>
          <w:p w14:paraId="0FD7EA19" w14:textId="77777777" w:rsidR="00E05376" w:rsidRPr="00B80454" w:rsidRDefault="00E05376" w:rsidP="0019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693C6C3D" w14:textId="77777777" w:rsidR="00E05376" w:rsidRPr="00001930" w:rsidRDefault="00E05376" w:rsidP="0019316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4E1151FA" w14:textId="2483B143" w:rsidR="00E05376" w:rsidRPr="00AF1639" w:rsidRDefault="00890972" w:rsidP="0019316A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6" w:type="pct"/>
          </w:tcPr>
          <w:p w14:paraId="0982BA4B" w14:textId="77777777" w:rsidR="00E05376" w:rsidRPr="00AF1639" w:rsidRDefault="00E05376" w:rsidP="0019316A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773173E2" w14:textId="200432E6" w:rsidR="00E05376" w:rsidRPr="00DF6E78" w:rsidRDefault="00E05376" w:rsidP="0019316A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8909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</w:tr>
      <w:tr w:rsidR="003945E6" w:rsidRPr="00001930" w14:paraId="688E446D" w14:textId="77777777" w:rsidTr="00E05376">
        <w:trPr>
          <w:trHeight w:val="65"/>
        </w:trPr>
        <w:tc>
          <w:tcPr>
            <w:tcW w:w="2958" w:type="pct"/>
          </w:tcPr>
          <w:p w14:paraId="0B8A50BC" w14:textId="54B8D58F" w:rsidR="003945E6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8909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129" w:type="pct"/>
          </w:tcPr>
          <w:p w14:paraId="54480174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696CB214" w14:textId="23FB29DC" w:rsidR="003945E6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</w:t>
            </w:r>
            <w:r w:rsidR="008909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</w:tcPr>
          <w:p w14:paraId="09F89B89" w14:textId="77777777" w:rsidR="003945E6" w:rsidRPr="00AF163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1738A53" w14:textId="69D5F761" w:rsidR="003945E6" w:rsidRPr="00E05376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</w:t>
            </w:r>
            <w:r w:rsidR="008909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3945E6" w:rsidRPr="00001930" w14:paraId="57B73ECE" w14:textId="77777777" w:rsidTr="00E05376">
        <w:trPr>
          <w:trHeight w:val="65"/>
        </w:trPr>
        <w:tc>
          <w:tcPr>
            <w:tcW w:w="2958" w:type="pct"/>
          </w:tcPr>
          <w:p w14:paraId="53C7DEC7" w14:textId="1671F4BD" w:rsidR="003945E6" w:rsidRPr="00B80454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โอนจากที่ดิน อาคารและอุปกรณ์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9" w:type="pct"/>
          </w:tcPr>
          <w:p w14:paraId="35BA4911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4691E3AC" w14:textId="2CC6B24E" w:rsidR="003945E6" w:rsidRPr="00AF163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9,820</w:t>
            </w:r>
          </w:p>
        </w:tc>
        <w:tc>
          <w:tcPr>
            <w:tcW w:w="146" w:type="pct"/>
          </w:tcPr>
          <w:p w14:paraId="65D816CC" w14:textId="77777777" w:rsidR="003945E6" w:rsidRPr="00AF163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DEF7DBB" w14:textId="5DB3244A" w:rsidR="003945E6" w:rsidRPr="00DF6E78" w:rsidRDefault="003945E6" w:rsidP="003945E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45E6" w:rsidRPr="00001930" w14:paraId="6E923AFA" w14:textId="77777777" w:rsidTr="00E05376">
        <w:trPr>
          <w:trHeight w:val="65"/>
        </w:trPr>
        <w:tc>
          <w:tcPr>
            <w:tcW w:w="2958" w:type="pct"/>
          </w:tcPr>
          <w:p w14:paraId="751F57A4" w14:textId="223CB964" w:rsidR="003945E6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4E721B73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0A93E1C6" w14:textId="0EA10181" w:rsidR="003945E6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(3,455)</w:t>
            </w:r>
          </w:p>
        </w:tc>
        <w:tc>
          <w:tcPr>
            <w:tcW w:w="146" w:type="pct"/>
          </w:tcPr>
          <w:p w14:paraId="664917FC" w14:textId="77777777" w:rsidR="003945E6" w:rsidRPr="00AF163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51C372FA" w:rsidR="003945E6" w:rsidRPr="00DF6E78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6E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,187</w:t>
            </w:r>
            <w:r w:rsidRPr="00DF6E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945E6" w:rsidRPr="00001930" w14:paraId="6397C861" w14:textId="77777777" w:rsidTr="00E05376">
        <w:trPr>
          <w:trHeight w:val="65"/>
        </w:trPr>
        <w:tc>
          <w:tcPr>
            <w:tcW w:w="2958" w:type="pct"/>
          </w:tcPr>
          <w:p w14:paraId="19DDEBAE" w14:textId="77777777" w:rsidR="003945E6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863DE5A" w14:textId="5C7544D1" w:rsidR="003945E6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</w:tcPr>
          <w:p w14:paraId="7A55D319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327B0E70" w14:textId="77777777" w:rsidR="003945E6" w:rsidRDefault="003945E6" w:rsidP="003945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9904CF5" w14:textId="47CA2F08" w:rsidR="003945E6" w:rsidRDefault="003945E6" w:rsidP="003945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E53BFB" w14:textId="77777777" w:rsidR="003945E6" w:rsidRPr="00AF163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70A74E7F" w14:textId="77777777" w:rsidR="003945E6" w:rsidRPr="001E0CF8" w:rsidRDefault="003945E6" w:rsidP="0039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3AD204" w14:textId="5D7B4C5B" w:rsidR="003945E6" w:rsidRPr="00DF6E78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945E6" w:rsidRPr="00001930" w14:paraId="3D96CF9B" w14:textId="77777777" w:rsidTr="00E05376">
        <w:trPr>
          <w:trHeight w:val="65"/>
        </w:trPr>
        <w:tc>
          <w:tcPr>
            <w:tcW w:w="2958" w:type="pct"/>
          </w:tcPr>
          <w:p w14:paraId="2A7BD5B8" w14:textId="77777777" w:rsidR="003945E6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BC2B7CD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9E33C8E" w14:textId="20EA6D71" w:rsidR="003945E6" w:rsidRPr="00DF6E78" w:rsidRDefault="003945E6" w:rsidP="003945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45E6" w:rsidRPr="00001930" w14:paraId="756336D3" w14:textId="77777777" w:rsidTr="00E05376">
        <w:trPr>
          <w:trHeight w:val="65"/>
        </w:trPr>
        <w:tc>
          <w:tcPr>
            <w:tcW w:w="2958" w:type="pct"/>
          </w:tcPr>
          <w:p w14:paraId="3B19E8A6" w14:textId="77777777" w:rsidR="003945E6" w:rsidRPr="00B80454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6BFEFE18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3066DE19" w14:textId="77777777" w:rsidR="003945E6" w:rsidRPr="001E0CF8" w:rsidRDefault="003945E6" w:rsidP="0039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945E6" w:rsidRPr="00E23EEB" w14:paraId="2A0CDB8E" w14:textId="77777777" w:rsidTr="00E05376">
        <w:trPr>
          <w:trHeight w:val="118"/>
        </w:trPr>
        <w:tc>
          <w:tcPr>
            <w:tcW w:w="2958" w:type="pct"/>
          </w:tcPr>
          <w:p w14:paraId="7A3B435F" w14:textId="77777777" w:rsidR="003945E6" w:rsidRPr="00F45819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E948421" w14:textId="77777777" w:rsidR="003945E6" w:rsidRPr="00F4581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29DC021" w14:textId="77777777" w:rsidR="003945E6" w:rsidRPr="00F4581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50,079</w:t>
            </w:r>
          </w:p>
        </w:tc>
        <w:tc>
          <w:tcPr>
            <w:tcW w:w="146" w:type="pct"/>
          </w:tcPr>
          <w:p w14:paraId="68E0792B" w14:textId="77777777" w:rsidR="003945E6" w:rsidRPr="00E23EEB" w:rsidRDefault="003945E6" w:rsidP="003945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  <w:shd w:val="clear" w:color="auto" w:fill="auto"/>
          </w:tcPr>
          <w:p w14:paraId="069555E5" w14:textId="77777777" w:rsidR="003945E6" w:rsidRPr="00E23EEB" w:rsidRDefault="003945E6" w:rsidP="00764CF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836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3,385</w:t>
            </w:r>
          </w:p>
        </w:tc>
      </w:tr>
      <w:tr w:rsidR="003945E6" w:rsidRPr="00C12765" w14:paraId="6F961117" w14:textId="77777777" w:rsidTr="00E05376">
        <w:trPr>
          <w:trHeight w:val="416"/>
        </w:trPr>
        <w:tc>
          <w:tcPr>
            <w:tcW w:w="2958" w:type="pct"/>
          </w:tcPr>
          <w:p w14:paraId="4A4F9440" w14:textId="77777777" w:rsidR="003945E6" w:rsidRPr="00F45819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69F747E5" w14:textId="77777777" w:rsidR="003945E6" w:rsidRPr="00F4581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4E8E0491" w14:textId="77777777" w:rsidR="003945E6" w:rsidRPr="00F45819" w:rsidRDefault="003945E6" w:rsidP="00801B4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(944)</w:t>
            </w:r>
          </w:p>
        </w:tc>
        <w:tc>
          <w:tcPr>
            <w:tcW w:w="146" w:type="pct"/>
          </w:tcPr>
          <w:p w14:paraId="3952097D" w14:textId="77777777" w:rsidR="003945E6" w:rsidRPr="00E23EEB" w:rsidRDefault="003945E6" w:rsidP="003945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1B42DFF2" w14:textId="77777777" w:rsidR="003945E6" w:rsidRPr="00C12765" w:rsidRDefault="003945E6" w:rsidP="003945E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45E6" w:rsidRPr="00C12765" w14:paraId="58A0BC46" w14:textId="77777777" w:rsidTr="00E05376">
        <w:trPr>
          <w:trHeight w:val="429"/>
        </w:trPr>
        <w:tc>
          <w:tcPr>
            <w:tcW w:w="2958" w:type="pct"/>
          </w:tcPr>
          <w:p w14:paraId="6B1A98D0" w14:textId="77777777" w:rsidR="003945E6" w:rsidRPr="00F45819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F45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81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76654E55" w14:textId="77777777" w:rsidR="003945E6" w:rsidRPr="00F4581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277B0CF0" w14:textId="77777777" w:rsidR="003945E6" w:rsidRPr="009F4D4F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(9,820)</w:t>
            </w:r>
          </w:p>
        </w:tc>
        <w:tc>
          <w:tcPr>
            <w:tcW w:w="146" w:type="pct"/>
          </w:tcPr>
          <w:p w14:paraId="36AC28FB" w14:textId="77777777" w:rsidR="003945E6" w:rsidRPr="00E23EEB" w:rsidRDefault="003945E6" w:rsidP="003945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05ACFE34" w14:textId="77777777" w:rsidR="003945E6" w:rsidRPr="00C12765" w:rsidRDefault="003945E6" w:rsidP="003945E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45E6" w:rsidRPr="00C12765" w14:paraId="732784BE" w14:textId="77777777" w:rsidTr="00E05376">
        <w:trPr>
          <w:trHeight w:val="429"/>
        </w:trPr>
        <w:tc>
          <w:tcPr>
            <w:tcW w:w="2958" w:type="pct"/>
          </w:tcPr>
          <w:p w14:paraId="2963A9CA" w14:textId="77777777" w:rsidR="003945E6" w:rsidRPr="00F45819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จากยานพาหนะรอการขาย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0C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0CF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6F75747C" w14:textId="77777777" w:rsidR="003945E6" w:rsidRPr="00F4581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0802AB8B" w14:textId="77777777" w:rsidR="003945E6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146" w:type="pct"/>
          </w:tcPr>
          <w:p w14:paraId="697B9596" w14:textId="77777777" w:rsidR="003945E6" w:rsidRPr="00E23EEB" w:rsidRDefault="003945E6" w:rsidP="003945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5268E22" w14:textId="77777777" w:rsidR="003945E6" w:rsidRDefault="003945E6" w:rsidP="003945E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45E6" w:rsidRPr="00424DDB" w14:paraId="39147DCC" w14:textId="77777777" w:rsidTr="00E05376">
        <w:trPr>
          <w:trHeight w:val="429"/>
        </w:trPr>
        <w:tc>
          <w:tcPr>
            <w:tcW w:w="2958" w:type="pct"/>
          </w:tcPr>
          <w:p w14:paraId="4E1C576C" w14:textId="77777777" w:rsidR="003945E6" w:rsidRPr="00F45819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3052A161" w14:textId="77777777" w:rsidR="003945E6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D05C33A" w14:textId="0ADAB786" w:rsidR="003945E6" w:rsidRPr="002D257E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(36,410)</w:t>
            </w:r>
          </w:p>
        </w:tc>
        <w:tc>
          <w:tcPr>
            <w:tcW w:w="146" w:type="pct"/>
          </w:tcPr>
          <w:p w14:paraId="111F82BB" w14:textId="77777777" w:rsidR="003945E6" w:rsidRPr="00424DDB" w:rsidRDefault="003945E6" w:rsidP="003945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77777777" w:rsidR="003945E6" w:rsidRPr="00424DDB" w:rsidRDefault="003945E6" w:rsidP="003945E6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2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(936)</w:t>
            </w:r>
          </w:p>
        </w:tc>
      </w:tr>
    </w:tbl>
    <w:p w14:paraId="4FC31294" w14:textId="1A088AA1" w:rsidR="00356862" w:rsidRPr="00E05376" w:rsidRDefault="00356862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3F2D60F" w14:textId="4CC42D5A" w:rsidR="00DB7E68" w:rsidRPr="00DF6E78" w:rsidRDefault="00ED29AA" w:rsidP="00764CFD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F6E7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สัญญาเช่า</w:t>
      </w:r>
    </w:p>
    <w:p w14:paraId="3BCCFD58" w14:textId="77777777" w:rsidR="005A735D" w:rsidRPr="00E05376" w:rsidRDefault="005A735D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B13EF8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4"/>
          <w:szCs w:val="24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334"/>
        <w:gridCol w:w="106"/>
        <w:gridCol w:w="1244"/>
        <w:gridCol w:w="106"/>
        <w:gridCol w:w="1154"/>
        <w:gridCol w:w="111"/>
        <w:gridCol w:w="1149"/>
      </w:tblGrid>
      <w:tr w:rsidR="000C661E" w:rsidRPr="005536C9" w14:paraId="38E6B4C2" w14:textId="77777777" w:rsidTr="005B02F7">
        <w:trPr>
          <w:cantSplit/>
          <w:trHeight w:val="167"/>
          <w:tblHeader/>
        </w:trPr>
        <w:tc>
          <w:tcPr>
            <w:tcW w:w="4050" w:type="dxa"/>
            <w:shd w:val="clear" w:color="auto" w:fill="auto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5B02F7">
        <w:trPr>
          <w:cantSplit/>
          <w:trHeight w:val="1060"/>
          <w:tblHeader/>
        </w:trPr>
        <w:tc>
          <w:tcPr>
            <w:tcW w:w="4050" w:type="dxa"/>
            <w:shd w:val="clear" w:color="auto" w:fill="auto"/>
            <w:vAlign w:val="bottom"/>
          </w:tcPr>
          <w:p w14:paraId="05B15318" w14:textId="77777777" w:rsidR="000C661E" w:rsidRPr="00A80C68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ECD604F" w14:textId="65F264CD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  <w:shd w:val="clear" w:color="auto" w:fill="auto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  <w:hideMark/>
          </w:tcPr>
          <w:p w14:paraId="54E14B76" w14:textId="77777777" w:rsidR="000C661E" w:rsidRPr="005536C9" w:rsidRDefault="000C661E" w:rsidP="00764CFD">
            <w:pPr>
              <w:pStyle w:val="acctfourfigures"/>
              <w:tabs>
                <w:tab w:val="left" w:pos="720"/>
              </w:tabs>
              <w:spacing w:line="240" w:lineRule="atLeast"/>
              <w:ind w:left="-60"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  <w:shd w:val="clear" w:color="auto" w:fill="auto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  <w:shd w:val="clear" w:color="auto" w:fill="auto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5B02F7">
        <w:trPr>
          <w:cantSplit/>
          <w:trHeight w:val="103"/>
          <w:tblHeader/>
        </w:trPr>
        <w:tc>
          <w:tcPr>
            <w:tcW w:w="4050" w:type="dxa"/>
            <w:shd w:val="clear" w:color="auto" w:fill="auto"/>
          </w:tcPr>
          <w:p w14:paraId="174A8E93" w14:textId="77777777" w:rsidR="000C661E" w:rsidRPr="00A80C68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14FE6003" w14:textId="77777777" w:rsidR="000C661E" w:rsidRPr="005536C9" w:rsidRDefault="000C661E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  <w:shd w:val="clear" w:color="auto" w:fill="auto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B1893" w:rsidRPr="005536C9" w14:paraId="5FB77F5C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6FCBBA7C" w14:textId="70A61EE1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BE13B1" w14:textId="6F7410F6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80655D4" w14:textId="2AC0A0D1" w:rsidR="004B1893" w:rsidRPr="00376661" w:rsidRDefault="004B1893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2,509,339</w:t>
            </w:r>
          </w:p>
        </w:tc>
        <w:tc>
          <w:tcPr>
            <w:tcW w:w="106" w:type="dxa"/>
            <w:shd w:val="clear" w:color="auto" w:fill="auto"/>
          </w:tcPr>
          <w:p w14:paraId="0B0FEE95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D4090EF" w14:textId="06467150" w:rsidR="004B1893" w:rsidRPr="00376661" w:rsidRDefault="004B1893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3,214,108</w:t>
            </w:r>
          </w:p>
        </w:tc>
        <w:tc>
          <w:tcPr>
            <w:tcW w:w="106" w:type="dxa"/>
            <w:shd w:val="clear" w:color="auto" w:fill="auto"/>
          </w:tcPr>
          <w:p w14:paraId="3105139E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ACE525E" w14:textId="103C8E50" w:rsidR="004B1893" w:rsidRPr="00376661" w:rsidRDefault="004B1893" w:rsidP="005B02F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111" w:type="dxa"/>
            <w:shd w:val="clear" w:color="auto" w:fill="auto"/>
          </w:tcPr>
          <w:p w14:paraId="483A9BF1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B7D4472" w14:textId="799F28F7" w:rsidR="004B1893" w:rsidRPr="00764CFD" w:rsidRDefault="004B1893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5,725,417</w:t>
            </w:r>
          </w:p>
        </w:tc>
      </w:tr>
      <w:tr w:rsidR="004B1893" w:rsidRPr="005536C9" w14:paraId="228E47C7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vAlign w:val="bottom"/>
            <w:hideMark/>
          </w:tcPr>
          <w:p w14:paraId="1D9DE43C" w14:textId="77777777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499648" w14:textId="52BB9584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B1722BF" w14:textId="54A80E83" w:rsidR="004B1893" w:rsidRPr="005536C9" w:rsidRDefault="00D841AB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</w:t>
            </w:r>
            <w:r w:rsidR="003D44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,964</w:t>
            </w:r>
          </w:p>
        </w:tc>
        <w:tc>
          <w:tcPr>
            <w:tcW w:w="106" w:type="dxa"/>
            <w:shd w:val="clear" w:color="auto" w:fill="auto"/>
          </w:tcPr>
          <w:p w14:paraId="5618A3FF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A583F9D" w14:textId="5B9129F4" w:rsidR="004B1893" w:rsidRPr="005536C9" w:rsidRDefault="003D4440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205,002</w:t>
            </w:r>
          </w:p>
        </w:tc>
        <w:tc>
          <w:tcPr>
            <w:tcW w:w="106" w:type="dxa"/>
            <w:shd w:val="clear" w:color="auto" w:fill="auto"/>
          </w:tcPr>
          <w:p w14:paraId="768D1292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D0E4F25" w14:textId="7E1535EB" w:rsidR="004B1893" w:rsidRPr="0033108A" w:rsidRDefault="0033108A" w:rsidP="0033108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8FF0BB1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B70698D" w14:textId="7A182783" w:rsidR="004B1893" w:rsidRPr="00764CFD" w:rsidRDefault="003D4440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219,966</w:t>
            </w:r>
          </w:p>
        </w:tc>
      </w:tr>
      <w:tr w:rsidR="004B1893" w:rsidRPr="005536C9" w14:paraId="026B8EAE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7645304" w14:textId="77777777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1A35B" w14:textId="6DFD9758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B74D144" w14:textId="64983C3B" w:rsidR="004B1893" w:rsidRPr="0033108A" w:rsidRDefault="0033108A" w:rsidP="0033108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B59F8B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5B68856" w14:textId="5E0E6809" w:rsidR="004B1893" w:rsidRPr="005536C9" w:rsidRDefault="004D2397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(44,510)</w:t>
            </w:r>
          </w:p>
        </w:tc>
        <w:tc>
          <w:tcPr>
            <w:tcW w:w="106" w:type="dxa"/>
            <w:shd w:val="clear" w:color="auto" w:fill="auto"/>
          </w:tcPr>
          <w:p w14:paraId="76993A5C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60C3A5" w14:textId="0EC27EDF" w:rsidR="004B1893" w:rsidRPr="0033108A" w:rsidRDefault="0033108A" w:rsidP="0033108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E3E8441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F64A06E" w14:textId="128376A7" w:rsidR="004B1893" w:rsidRPr="00764CFD" w:rsidRDefault="004D2397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(44,510)</w:t>
            </w:r>
          </w:p>
        </w:tc>
      </w:tr>
      <w:tr w:rsidR="004B1893" w:rsidRPr="005536C9" w14:paraId="025ADDE6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</w:tcPr>
          <w:p w14:paraId="19C55C48" w14:textId="3A08CEE1" w:rsidR="004B1893" w:rsidRPr="005536C9" w:rsidRDefault="004B1893" w:rsidP="00764CFD">
            <w:pPr>
              <w:pStyle w:val="acctfourfigures"/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371F15A" w14:textId="34A3F226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544D035" w14:textId="3F4BA06A" w:rsidR="004B1893" w:rsidRPr="0033108A" w:rsidRDefault="0033108A" w:rsidP="0033108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227A0A7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54AE0F6" w14:textId="5B103404" w:rsidR="004B1893" w:rsidRPr="005536C9" w:rsidRDefault="00216243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80,713</w:t>
            </w:r>
          </w:p>
        </w:tc>
        <w:tc>
          <w:tcPr>
            <w:tcW w:w="106" w:type="dxa"/>
            <w:shd w:val="clear" w:color="auto" w:fill="auto"/>
          </w:tcPr>
          <w:p w14:paraId="04A52359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49C8F9" w14:textId="5689E649" w:rsidR="004B1893" w:rsidRPr="0033108A" w:rsidRDefault="0033108A" w:rsidP="0033108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FAFE8C5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81D87C" w14:textId="0A9221C0" w:rsidR="004B1893" w:rsidRPr="00764CFD" w:rsidRDefault="00216243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80,713</w:t>
            </w:r>
          </w:p>
        </w:tc>
      </w:tr>
      <w:tr w:rsidR="004B1893" w:rsidRPr="005536C9" w14:paraId="11B1962D" w14:textId="77777777" w:rsidTr="005B02F7">
        <w:trPr>
          <w:cantSplit/>
          <w:trHeight w:val="67"/>
        </w:trPr>
        <w:tc>
          <w:tcPr>
            <w:tcW w:w="4050" w:type="dxa"/>
            <w:shd w:val="clear" w:color="auto" w:fill="auto"/>
          </w:tcPr>
          <w:p w14:paraId="034B759D" w14:textId="03336510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0EBB140" w14:textId="108D5F78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CFB93FB" w14:textId="010B5F74" w:rsidR="004B1893" w:rsidRPr="005536C9" w:rsidRDefault="009F6007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="000F6B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06" w:type="dxa"/>
            <w:shd w:val="clear" w:color="auto" w:fill="auto"/>
          </w:tcPr>
          <w:p w14:paraId="75DA9034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CDB17B8" w14:textId="54D6ED30" w:rsidR="004B1893" w:rsidRPr="00764CFD" w:rsidRDefault="00D932EC" w:rsidP="00764CF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29DF5C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D6AAD61" w14:textId="03545DFB" w:rsidR="004B1893" w:rsidRPr="0033108A" w:rsidRDefault="0033108A" w:rsidP="0033108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108A3DBB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26EDA18" w14:textId="0385DF7B" w:rsidR="004B1893" w:rsidRPr="00764CFD" w:rsidRDefault="009F6007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="000F6BA2"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4B1893" w:rsidRPr="005536C9" w14:paraId="634E35F9" w14:textId="77777777" w:rsidTr="005B02F7">
        <w:trPr>
          <w:cantSplit/>
          <w:trHeight w:val="250"/>
        </w:trPr>
        <w:tc>
          <w:tcPr>
            <w:tcW w:w="4050" w:type="dxa"/>
            <w:shd w:val="clear" w:color="auto" w:fill="auto"/>
            <w:vAlign w:val="bottom"/>
            <w:hideMark/>
          </w:tcPr>
          <w:p w14:paraId="734D6048" w14:textId="37D2FA81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A739767" w14:textId="1A9432E5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34E4" w14:textId="6A12D16B" w:rsidR="004B1893" w:rsidRPr="005536C9" w:rsidRDefault="00216243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(44,9</w:t>
            </w:r>
            <w:r w:rsidR="000F6B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3BAA724B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EF77CC" w14:textId="30566068" w:rsidR="004B1893" w:rsidRPr="005536C9" w:rsidRDefault="005A495A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(155,278)</w:t>
            </w:r>
          </w:p>
        </w:tc>
        <w:tc>
          <w:tcPr>
            <w:tcW w:w="106" w:type="dxa"/>
            <w:shd w:val="clear" w:color="auto" w:fill="auto"/>
          </w:tcPr>
          <w:p w14:paraId="41D38AB3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7CDAB4" w14:textId="2B2A5181" w:rsidR="004B1893" w:rsidRPr="005536C9" w:rsidRDefault="005A495A" w:rsidP="005B02F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(706)</w:t>
            </w:r>
          </w:p>
        </w:tc>
        <w:tc>
          <w:tcPr>
            <w:tcW w:w="111" w:type="dxa"/>
            <w:shd w:val="clear" w:color="auto" w:fill="auto"/>
          </w:tcPr>
          <w:p w14:paraId="2FDF17E3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CA439E8" w14:textId="5A190E95" w:rsidR="004B1893" w:rsidRPr="00764CFD" w:rsidRDefault="005A495A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(200,8</w:t>
            </w:r>
            <w:r w:rsidR="002F042A"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95</w:t>
            </w:r>
            <w:r w:rsidRPr="00764CF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B1893" w:rsidRPr="005536C9" w14:paraId="7A7C9084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A79703E" w14:textId="1DEDB96C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CBBF" w14:textId="42714CCA" w:rsidR="004B1893" w:rsidRPr="005536C9" w:rsidRDefault="004B1893" w:rsidP="004B1893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3454" w14:textId="4E4EF25D" w:rsidR="004B1893" w:rsidRPr="005536C9" w:rsidRDefault="005D7520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2,479,449</w:t>
            </w:r>
          </w:p>
        </w:tc>
        <w:tc>
          <w:tcPr>
            <w:tcW w:w="106" w:type="dxa"/>
            <w:shd w:val="clear" w:color="auto" w:fill="auto"/>
          </w:tcPr>
          <w:p w14:paraId="2C980240" w14:textId="77777777" w:rsidR="004B1893" w:rsidRPr="00764CFD" w:rsidRDefault="004B1893" w:rsidP="004B189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B1A01" w14:textId="23709E23" w:rsidR="004B1893" w:rsidRPr="00764CFD" w:rsidRDefault="007A284C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3,300,035</w:t>
            </w:r>
          </w:p>
        </w:tc>
        <w:tc>
          <w:tcPr>
            <w:tcW w:w="106" w:type="dxa"/>
            <w:shd w:val="clear" w:color="auto" w:fill="auto"/>
          </w:tcPr>
          <w:p w14:paraId="7F418083" w14:textId="77777777" w:rsidR="004B1893" w:rsidRPr="00764CFD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EC0DDD" w14:textId="651B229C" w:rsidR="004B1893" w:rsidRPr="00764CFD" w:rsidRDefault="007A284C" w:rsidP="005B02F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1,264</w:t>
            </w:r>
          </w:p>
        </w:tc>
        <w:tc>
          <w:tcPr>
            <w:tcW w:w="111" w:type="dxa"/>
            <w:shd w:val="clear" w:color="auto" w:fill="auto"/>
          </w:tcPr>
          <w:p w14:paraId="10DC9CE6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CD36" w14:textId="5415728C" w:rsidR="004B1893" w:rsidRPr="00764CFD" w:rsidRDefault="007A284C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4C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5,780,74</w:t>
            </w:r>
            <w:r w:rsidR="00DF6E78" w:rsidRPr="00764C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0FC092AF" w14:textId="77777777" w:rsidR="00E05376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0617F" w14:textId="73D2F8DD" w:rsidR="00E94053" w:rsidRDefault="00606337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56D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B7A98" w:rsidRPr="00D956D5">
        <w:rPr>
          <w:rFonts w:asciiTheme="majorBidi" w:hAnsiTheme="majorBidi" w:cstheme="majorBidi"/>
          <w:sz w:val="30"/>
          <w:szCs w:val="30"/>
        </w:rPr>
        <w:t>2</w:t>
      </w:r>
      <w:r w:rsidRPr="00D956D5">
        <w:rPr>
          <w:rFonts w:asciiTheme="majorBidi" w:hAnsiTheme="majorBidi" w:cstheme="majorBidi"/>
          <w:sz w:val="30"/>
          <w:szCs w:val="30"/>
        </w:rPr>
        <w:t>56</w:t>
      </w:r>
      <w:r w:rsidR="00E93D69">
        <w:rPr>
          <w:rFonts w:asciiTheme="majorBidi" w:hAnsiTheme="majorBidi" w:cstheme="majorBidi"/>
          <w:sz w:val="30"/>
          <w:szCs w:val="30"/>
        </w:rPr>
        <w:t>7</w:t>
      </w:r>
      <w:r w:rsidRPr="00D956D5">
        <w:rPr>
          <w:rFonts w:asciiTheme="majorBidi" w:hAnsiTheme="majorBidi" w:cstheme="majorBidi"/>
          <w:sz w:val="30"/>
          <w:szCs w:val="30"/>
        </w:rPr>
        <w:t xml:space="preserve"> </w:t>
      </w:r>
      <w:r w:rsidRPr="00D956D5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กลุ่มบริษัทได้เปลี่ยนแปลงสัญญาเช่าที่ดินและอาคารกับ</w:t>
      </w:r>
      <w:r w:rsidR="003123DB" w:rsidRPr="00D956D5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80555C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995A84" w:rsidRPr="00D956D5">
        <w:rPr>
          <w:rFonts w:asciiTheme="majorBidi" w:hAnsiTheme="majorBidi" w:cstheme="majorBidi"/>
          <w:sz w:val="30"/>
          <w:szCs w:val="30"/>
        </w:rPr>
        <w:t xml:space="preserve"> </w:t>
      </w:r>
      <w:r w:rsidRPr="00D956D5">
        <w:rPr>
          <w:rFonts w:asciiTheme="majorBidi" w:hAnsiTheme="majorBidi" w:cstheme="majorBidi"/>
          <w:sz w:val="30"/>
          <w:szCs w:val="30"/>
          <w:cs/>
        </w:rPr>
        <w:t>โดยเปลี่ยนแปลงอายุของสัญญาเช่าและสิ่งตอบแทนสำหรับสัญญาเช่า กลุ่มบริษัทได้วัดมูลค่าของสิน</w:t>
      </w:r>
      <w:r w:rsidR="00B3291F" w:rsidRPr="00D956D5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D956D5">
        <w:rPr>
          <w:rFonts w:asciiTheme="majorBidi" w:hAnsiTheme="majorBidi" w:cstheme="majorBidi"/>
          <w:sz w:val="30"/>
          <w:szCs w:val="30"/>
          <w:cs/>
        </w:rPr>
        <w:t>สิทธิการใช้ใหม่ มีผลทำให้สินทรัพย์สิทธิการใช้</w:t>
      </w:r>
      <w:r w:rsidR="003D078C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D956D5">
        <w:rPr>
          <w:rFonts w:asciiTheme="majorBidi" w:hAnsiTheme="majorBidi" w:cstheme="majorBidi"/>
          <w:sz w:val="30"/>
          <w:szCs w:val="30"/>
          <w:cs/>
        </w:rPr>
        <w:t>ของกลุ่มบริษัทเพิ่มขึ้น</w:t>
      </w:r>
      <w:r w:rsidR="003D078C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0352B2">
        <w:rPr>
          <w:rFonts w:asciiTheme="majorBidi" w:hAnsiTheme="majorBidi" w:cstheme="majorBidi"/>
          <w:sz w:val="30"/>
          <w:szCs w:val="30"/>
        </w:rPr>
        <w:t xml:space="preserve">0.06 </w:t>
      </w:r>
      <w:r w:rsidRPr="00D956D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7C2F97A" w14:textId="77777777" w:rsidR="00B3291F" w:rsidRPr="00E93552" w:rsidRDefault="00B3291F" w:rsidP="0018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05DCCF5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1893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517A48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3FBD6E5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</w:tcPr>
          <w:p w14:paraId="4F6FF0F9" w14:textId="7454D260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7C5BDF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7" w:type="dxa"/>
          </w:tcPr>
          <w:p w14:paraId="01DD4492" w14:textId="12E8496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DD7ED8" w:rsidRPr="00E23EEB" w14:paraId="1CD4E34C" w14:textId="77777777" w:rsidTr="00603352">
        <w:tc>
          <w:tcPr>
            <w:tcW w:w="3519" w:type="dxa"/>
            <w:hideMark/>
          </w:tcPr>
          <w:p w14:paraId="250CF359" w14:textId="58EB4356" w:rsidR="00DD7ED8" w:rsidRPr="00603352" w:rsidRDefault="00DD7ED8" w:rsidP="00DD7ED8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14:paraId="464952B2" w14:textId="093BDF44" w:rsidR="00DD7ED8" w:rsidRPr="00603352" w:rsidRDefault="00DD7ED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124,893</w:t>
            </w:r>
          </w:p>
        </w:tc>
        <w:tc>
          <w:tcPr>
            <w:tcW w:w="284" w:type="dxa"/>
          </w:tcPr>
          <w:p w14:paraId="05F65980" w14:textId="77777777" w:rsidR="00DD7ED8" w:rsidRPr="00603352" w:rsidRDefault="00DD7ED8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58F0FC28" w:rsidR="00DD7ED8" w:rsidRPr="00603352" w:rsidRDefault="00DD7ED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24,112</w:t>
            </w:r>
          </w:p>
        </w:tc>
        <w:tc>
          <w:tcPr>
            <w:tcW w:w="236" w:type="dxa"/>
          </w:tcPr>
          <w:p w14:paraId="23E9A20A" w14:textId="77777777" w:rsidR="00DD7ED8" w:rsidRPr="00603352" w:rsidRDefault="00DD7ED8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30067D2C" w:rsidR="00DD7ED8" w:rsidRPr="00603352" w:rsidRDefault="00DD7ED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149,005</w:t>
            </w:r>
          </w:p>
        </w:tc>
      </w:tr>
      <w:tr w:rsidR="004B1893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71256E56" w:rsidR="004B1893" w:rsidRPr="00180548" w:rsidRDefault="00A32BF9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11,11</w:t>
            </w:r>
            <w:r w:rsidR="003F16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0944F54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7157882B" w:rsidR="004B1893" w:rsidRPr="00603352" w:rsidRDefault="00A32BF9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8,60</w:t>
            </w:r>
            <w:r w:rsidR="000108A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0C15B5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373CF44D" w:rsidR="004B1893" w:rsidRPr="00603352" w:rsidRDefault="007E3FD5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19,716</w:t>
            </w:r>
          </w:p>
        </w:tc>
      </w:tr>
      <w:tr w:rsidR="004B1893" w:rsidRPr="00E23EEB" w14:paraId="4DCF0BDD" w14:textId="77777777" w:rsidTr="00603352">
        <w:tc>
          <w:tcPr>
            <w:tcW w:w="3519" w:type="dxa"/>
          </w:tcPr>
          <w:p w14:paraId="745EC3A7" w14:textId="293D5E6B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4C87B2" w14:textId="3F94F63E" w:rsidR="004B1893" w:rsidRPr="00180548" w:rsidRDefault="002D46EA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1FE9ACB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</w:tcPr>
          <w:p w14:paraId="4F854393" w14:textId="1412A7A1" w:rsidR="004B1893" w:rsidRPr="00603352" w:rsidRDefault="00341816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D46EA">
              <w:rPr>
                <w:rFonts w:asciiTheme="majorBidi" w:hAnsiTheme="majorBidi" w:cstheme="majorBidi" w:hint="cs"/>
                <w:sz w:val="30"/>
                <w:szCs w:val="30"/>
                <w:cs/>
              </w:rPr>
              <w:t>4,002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67E328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</w:tcPr>
          <w:p w14:paraId="7265FE05" w14:textId="795BC2F1" w:rsidR="004B1893" w:rsidRPr="00603352" w:rsidRDefault="00341816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D46EA">
              <w:rPr>
                <w:rFonts w:asciiTheme="majorBidi" w:hAnsiTheme="majorBidi" w:cstheme="majorBidi" w:hint="cs"/>
                <w:sz w:val="30"/>
                <w:szCs w:val="30"/>
                <w:cs/>
              </w:rPr>
              <w:t>4,002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B1893" w:rsidRPr="00E23EEB" w14:paraId="5578EE5E" w14:textId="77777777" w:rsidTr="00603352">
        <w:tc>
          <w:tcPr>
            <w:tcW w:w="3519" w:type="dxa"/>
            <w:hideMark/>
          </w:tcPr>
          <w:p w14:paraId="0926D9EE" w14:textId="4E687B89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139BA8C9" w:rsidR="004B1893" w:rsidRPr="00603352" w:rsidRDefault="002D46EA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(3,12</w:t>
            </w:r>
            <w:r w:rsidR="000108A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16B04FB9" w14:textId="77777777" w:rsidR="004B1893" w:rsidRPr="00603352" w:rsidRDefault="004B1893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09C08B36" w:rsidR="004B1893" w:rsidRPr="00603352" w:rsidRDefault="000108A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D46EA">
              <w:rPr>
                <w:rFonts w:asciiTheme="majorBidi" w:hAnsiTheme="majorBidi" w:cstheme="majorBidi" w:hint="cs"/>
                <w:sz w:val="30"/>
                <w:szCs w:val="30"/>
                <w:cs/>
              </w:rPr>
              <w:t>(2,142)</w:t>
            </w:r>
          </w:p>
        </w:tc>
        <w:tc>
          <w:tcPr>
            <w:tcW w:w="236" w:type="dxa"/>
          </w:tcPr>
          <w:p w14:paraId="646B9092" w14:textId="77777777" w:rsidR="004B1893" w:rsidRPr="00603352" w:rsidRDefault="004B1893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41EFE50E" w:rsidR="004B1893" w:rsidRPr="00603352" w:rsidRDefault="00341816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(5,268)</w:t>
            </w:r>
          </w:p>
        </w:tc>
      </w:tr>
      <w:tr w:rsidR="004B1893" w:rsidRPr="008E7E68" w14:paraId="3D833CEF" w14:textId="77777777" w:rsidTr="004F76C0">
        <w:tc>
          <w:tcPr>
            <w:tcW w:w="3519" w:type="dxa"/>
            <w:shd w:val="clear" w:color="auto" w:fill="auto"/>
            <w:hideMark/>
          </w:tcPr>
          <w:p w14:paraId="1B5D70EE" w14:textId="13002FD4" w:rsidR="004B1893" w:rsidRPr="00603352" w:rsidRDefault="004B1893" w:rsidP="004B1893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0CD8E" w14:textId="63493777" w:rsidR="004B1893" w:rsidRPr="00801B46" w:rsidRDefault="0018386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B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132,88</w:t>
            </w:r>
            <w:r w:rsidR="000108A8" w:rsidRPr="00801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23BA9F26" w14:textId="77777777" w:rsidR="004B1893" w:rsidRPr="00801B46" w:rsidRDefault="004B1893" w:rsidP="004B1893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6EC1F4EB" w:rsidR="004B1893" w:rsidRPr="00801B46" w:rsidRDefault="0018386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B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26,5</w:t>
            </w:r>
            <w:r w:rsidR="000108A8" w:rsidRPr="00801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23015492" w14:textId="77777777" w:rsidR="004B1893" w:rsidRPr="00183868" w:rsidRDefault="004B1893" w:rsidP="004B1893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155D84D6" w:rsidR="004B1893" w:rsidRPr="00801B46" w:rsidRDefault="0018386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B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159,451</w:t>
            </w:r>
          </w:p>
        </w:tc>
      </w:tr>
    </w:tbl>
    <w:p w14:paraId="25C1EC04" w14:textId="77777777" w:rsidR="00AD5E2D" w:rsidRDefault="00AD5E2D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9B5B7" w14:textId="53938814" w:rsidR="00AD5E2D" w:rsidRPr="000E30E9" w:rsidRDefault="00C53018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94053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8B7A98" w:rsidRPr="00E94053">
        <w:rPr>
          <w:rFonts w:asciiTheme="majorBidi" w:hAnsiTheme="majorBidi" w:cstheme="majorBidi"/>
          <w:sz w:val="30"/>
          <w:szCs w:val="30"/>
        </w:rPr>
        <w:t>2</w:t>
      </w:r>
      <w:r w:rsidRPr="00E94053">
        <w:rPr>
          <w:rFonts w:asciiTheme="majorBidi" w:hAnsiTheme="majorBidi" w:cstheme="majorBidi"/>
          <w:sz w:val="30"/>
          <w:szCs w:val="30"/>
        </w:rPr>
        <w:t>56</w:t>
      </w:r>
      <w:r w:rsidR="000352B2">
        <w:rPr>
          <w:rFonts w:asciiTheme="majorBidi" w:hAnsiTheme="majorBidi" w:cstheme="majorBidi"/>
          <w:sz w:val="30"/>
          <w:szCs w:val="30"/>
        </w:rPr>
        <w:t>7</w:t>
      </w:r>
      <w:r w:rsidRPr="00E94053">
        <w:rPr>
          <w:rFonts w:asciiTheme="majorBidi" w:hAnsiTheme="majorBidi" w:cstheme="majorBidi"/>
          <w:sz w:val="30"/>
          <w:szCs w:val="30"/>
        </w:rPr>
        <w:t xml:space="preserve"> 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</w:t>
      </w:r>
      <w:r w:rsidR="00D81996" w:rsidRPr="00E9405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="003D078C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894E8C" w:rsidRPr="00E94053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0076D8" w:rsidRPr="00E94053">
        <w:rPr>
          <w:rFonts w:asciiTheme="majorBidi" w:hAnsiTheme="majorBidi" w:cstheme="majorBidi"/>
          <w:sz w:val="30"/>
          <w:szCs w:val="30"/>
        </w:rPr>
        <w:t xml:space="preserve"> </w:t>
      </w:r>
      <w:r w:rsidR="00831151">
        <w:rPr>
          <w:rFonts w:asciiTheme="majorBidi" w:hAnsiTheme="majorBidi" w:cstheme="majorBidi"/>
          <w:sz w:val="30"/>
          <w:szCs w:val="30"/>
        </w:rPr>
        <w:t>4.0</w:t>
      </w:r>
      <w:r w:rsidR="0050363B" w:rsidRPr="008A54D4">
        <w:rPr>
          <w:rFonts w:asciiTheme="majorBidi" w:hAnsiTheme="majorBidi" w:cstheme="majorBidi"/>
          <w:sz w:val="30"/>
          <w:szCs w:val="30"/>
        </w:rPr>
        <w:t xml:space="preserve"> </w:t>
      </w:r>
      <w:r w:rsidRPr="008A54D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D07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30C" w:rsidRPr="008A54D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31151">
        <w:rPr>
          <w:rFonts w:asciiTheme="majorBidi" w:hAnsiTheme="majorBidi" w:cstheme="majorBidi"/>
          <w:sz w:val="30"/>
          <w:szCs w:val="30"/>
        </w:rPr>
        <w:t>4.1</w:t>
      </w:r>
      <w:r w:rsidR="00455860">
        <w:rPr>
          <w:rFonts w:asciiTheme="majorBidi" w:hAnsiTheme="majorBidi" w:cstheme="majorBidi"/>
          <w:sz w:val="30"/>
          <w:szCs w:val="30"/>
        </w:rPr>
        <w:t xml:space="preserve"> </w:t>
      </w:r>
      <w:r w:rsidR="00CC130C" w:rsidRPr="008A54D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D07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30C" w:rsidRPr="008A54D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8A54D4">
        <w:rPr>
          <w:rFonts w:asciiTheme="majorBidi" w:hAnsiTheme="majorBidi" w:cstheme="majorBidi" w:hint="cs"/>
          <w:sz w:val="30"/>
          <w:szCs w:val="30"/>
          <w:cs/>
        </w:rPr>
        <w:t xml:space="preserve"> แ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 xml:space="preserve">ละบันทึกกำไรจากการยกเลิกสัญญาเช่าเป็นจำนวนเงิน </w:t>
      </w:r>
      <w:r w:rsidR="00F3068A">
        <w:rPr>
          <w:rFonts w:asciiTheme="majorBidi" w:hAnsiTheme="majorBidi" w:cstheme="majorBidi"/>
          <w:sz w:val="30"/>
          <w:szCs w:val="30"/>
        </w:rPr>
        <w:t>0.</w:t>
      </w:r>
      <w:r w:rsidR="00831151">
        <w:rPr>
          <w:rFonts w:asciiTheme="majorBidi" w:hAnsiTheme="majorBidi" w:cstheme="majorBidi"/>
          <w:sz w:val="30"/>
          <w:szCs w:val="30"/>
        </w:rPr>
        <w:t>1</w:t>
      </w:r>
      <w:r w:rsidR="00455860">
        <w:rPr>
          <w:rFonts w:asciiTheme="majorBidi" w:hAnsiTheme="majorBidi" w:cstheme="majorBidi"/>
          <w:sz w:val="30"/>
          <w:szCs w:val="30"/>
        </w:rPr>
        <w:t xml:space="preserve"> </w:t>
      </w:r>
      <w:r w:rsidR="00E076D5" w:rsidRPr="00E9405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3D07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  <w:r w:rsidR="00F16B3A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</w:p>
    <w:p w14:paraId="6F9BC696" w14:textId="77777777" w:rsidR="00AD5E2D" w:rsidRPr="008A7A9D" w:rsidRDefault="00AD5E2D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34FFFFE" w14:textId="6D578293" w:rsidR="000E30E9" w:rsidRPr="005A735D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4201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8"/>
        <w:tblW w:w="94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3"/>
      </w:tblGrid>
      <w:tr w:rsidR="000E30E9" w:rsidRPr="00150297" w14:paraId="4E3C2674" w14:textId="77777777" w:rsidTr="00FD6873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105F1E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11"/>
          </w:tcPr>
          <w:p w14:paraId="16B58F03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FD6873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105F1E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15029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153" w:type="dxa"/>
            <w:gridSpan w:val="5"/>
          </w:tcPr>
          <w:p w14:paraId="324F7A0B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0E30E9" w:rsidRPr="00150297" w14:paraId="6D49638A" w14:textId="77777777" w:rsidTr="00FD6873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105F1E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105F1E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105F1E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105F1E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105F1E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105F1E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105F1E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105F1E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2C53D7" w14:textId="77777777" w:rsidR="000E30E9" w:rsidRPr="00150297" w:rsidRDefault="000E30E9" w:rsidP="00105F1E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105F1E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891DCE" w14:textId="77777777" w:rsidR="000E30E9" w:rsidRPr="00150297" w:rsidRDefault="000E30E9" w:rsidP="00105F1E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FD6873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105F1E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105F1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11"/>
            <w:vAlign w:val="bottom"/>
          </w:tcPr>
          <w:p w14:paraId="32889164" w14:textId="77777777" w:rsidR="000E30E9" w:rsidRPr="00150297" w:rsidRDefault="000E30E9" w:rsidP="00105F1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E30E9" w:rsidRPr="00150297" w14:paraId="010EFD69" w14:textId="77777777" w:rsidTr="00FD6873">
        <w:tc>
          <w:tcPr>
            <w:tcW w:w="2790" w:type="dxa"/>
          </w:tcPr>
          <w:p w14:paraId="457A1773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12,909</w:t>
            </w:r>
          </w:p>
        </w:tc>
        <w:tc>
          <w:tcPr>
            <w:tcW w:w="180" w:type="dxa"/>
            <w:vAlign w:val="bottom"/>
          </w:tcPr>
          <w:p w14:paraId="0AD63413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12,909</w:t>
            </w:r>
          </w:p>
        </w:tc>
        <w:tc>
          <w:tcPr>
            <w:tcW w:w="180" w:type="dxa"/>
            <w:vAlign w:val="bottom"/>
          </w:tcPr>
          <w:p w14:paraId="0437F8C3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8,195</w:t>
            </w:r>
          </w:p>
        </w:tc>
        <w:tc>
          <w:tcPr>
            <w:tcW w:w="180" w:type="dxa"/>
            <w:vAlign w:val="bottom"/>
          </w:tcPr>
          <w:p w14:paraId="5BE40EEA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1D2077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33FA1D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8,195</w:t>
            </w:r>
          </w:p>
        </w:tc>
      </w:tr>
      <w:tr w:rsidR="000E30E9" w:rsidRPr="00150297" w14:paraId="1BD571B0" w14:textId="77777777" w:rsidTr="00FD6873">
        <w:tc>
          <w:tcPr>
            <w:tcW w:w="2790" w:type="dxa"/>
          </w:tcPr>
          <w:p w14:paraId="371C5493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1,530,804</w:t>
            </w:r>
          </w:p>
        </w:tc>
        <w:tc>
          <w:tcPr>
            <w:tcW w:w="180" w:type="dxa"/>
            <w:vAlign w:val="bottom"/>
          </w:tcPr>
          <w:p w14:paraId="5DA30FF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D7627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1,530,804</w:t>
            </w:r>
          </w:p>
        </w:tc>
        <w:tc>
          <w:tcPr>
            <w:tcW w:w="180" w:type="dxa"/>
            <w:vAlign w:val="bottom"/>
          </w:tcPr>
          <w:p w14:paraId="5838567E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1,490,025</w:t>
            </w:r>
          </w:p>
        </w:tc>
        <w:tc>
          <w:tcPr>
            <w:tcW w:w="180" w:type="dxa"/>
            <w:vAlign w:val="bottom"/>
          </w:tcPr>
          <w:p w14:paraId="3082F514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00DE61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9584ED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1,490,025</w:t>
            </w:r>
          </w:p>
        </w:tc>
      </w:tr>
      <w:tr w:rsidR="000E30E9" w:rsidRPr="00150297" w14:paraId="4098FBD3" w14:textId="77777777" w:rsidTr="00FD6873">
        <w:tc>
          <w:tcPr>
            <w:tcW w:w="2790" w:type="dxa"/>
          </w:tcPr>
          <w:p w14:paraId="66772FC6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1,490,896</w:t>
            </w:r>
          </w:p>
        </w:tc>
        <w:tc>
          <w:tcPr>
            <w:tcW w:w="180" w:type="dxa"/>
            <w:vAlign w:val="bottom"/>
          </w:tcPr>
          <w:p w14:paraId="36ACE1E2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1,490,896</w:t>
            </w:r>
          </w:p>
        </w:tc>
        <w:tc>
          <w:tcPr>
            <w:tcW w:w="180" w:type="dxa"/>
            <w:vAlign w:val="bottom"/>
          </w:tcPr>
          <w:p w14:paraId="7F8D9BA4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1,420,254</w:t>
            </w:r>
          </w:p>
        </w:tc>
        <w:tc>
          <w:tcPr>
            <w:tcW w:w="180" w:type="dxa"/>
            <w:vAlign w:val="bottom"/>
          </w:tcPr>
          <w:p w14:paraId="60527AA5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37FEA8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E5F29A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1,420,254</w:t>
            </w:r>
          </w:p>
        </w:tc>
      </w:tr>
      <w:tr w:rsidR="000E30E9" w:rsidRPr="00150297" w14:paraId="0E3E6F8D" w14:textId="77777777" w:rsidTr="00FD6873">
        <w:tc>
          <w:tcPr>
            <w:tcW w:w="2790" w:type="dxa"/>
          </w:tcPr>
          <w:p w14:paraId="4801AD7C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0369541A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CC2C0E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548,623</w:t>
            </w:r>
          </w:p>
        </w:tc>
        <w:tc>
          <w:tcPr>
            <w:tcW w:w="180" w:type="dxa"/>
            <w:vAlign w:val="bottom"/>
          </w:tcPr>
          <w:p w14:paraId="05C30149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150C16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37D752B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04CFE7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548,623</w:t>
            </w:r>
          </w:p>
        </w:tc>
        <w:tc>
          <w:tcPr>
            <w:tcW w:w="180" w:type="dxa"/>
            <w:vAlign w:val="bottom"/>
          </w:tcPr>
          <w:p w14:paraId="26A8D69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63D3A7E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458,837</w:t>
            </w:r>
          </w:p>
        </w:tc>
        <w:tc>
          <w:tcPr>
            <w:tcW w:w="180" w:type="dxa"/>
            <w:vAlign w:val="bottom"/>
          </w:tcPr>
          <w:p w14:paraId="65F9D33B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296802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B87EBF2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7366E0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458,837</w:t>
            </w:r>
          </w:p>
        </w:tc>
      </w:tr>
      <w:tr w:rsidR="000E30E9" w:rsidRPr="00150297" w14:paraId="0B58F428" w14:textId="77777777" w:rsidTr="00FD6873">
        <w:tc>
          <w:tcPr>
            <w:tcW w:w="2790" w:type="dxa"/>
          </w:tcPr>
          <w:p w14:paraId="0C4A3557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460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,15</w:t>
            </w:r>
            <w:r w:rsidRPr="00150297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4D10D9FE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</w:rPr>
              <w:t>460,159</w:t>
            </w:r>
          </w:p>
        </w:tc>
        <w:tc>
          <w:tcPr>
            <w:tcW w:w="180" w:type="dxa"/>
            <w:vAlign w:val="bottom"/>
          </w:tcPr>
          <w:p w14:paraId="09BF7369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EC0647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B9B91F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B63D43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E30E9" w:rsidRPr="00150297" w14:paraId="311CECE1" w14:textId="77777777" w:rsidTr="00FD6873">
        <w:tc>
          <w:tcPr>
            <w:tcW w:w="2790" w:type="dxa"/>
          </w:tcPr>
          <w:p w14:paraId="6E9B5A93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819,907</w:t>
            </w:r>
          </w:p>
        </w:tc>
        <w:tc>
          <w:tcPr>
            <w:tcW w:w="180" w:type="dxa"/>
            <w:vAlign w:val="bottom"/>
          </w:tcPr>
          <w:p w14:paraId="1F3F75E2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819,907</w:t>
            </w:r>
          </w:p>
        </w:tc>
        <w:tc>
          <w:tcPr>
            <w:tcW w:w="180" w:type="dxa"/>
            <w:vAlign w:val="bottom"/>
          </w:tcPr>
          <w:p w14:paraId="5A5B50C9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874,023</w:t>
            </w:r>
          </w:p>
        </w:tc>
        <w:tc>
          <w:tcPr>
            <w:tcW w:w="180" w:type="dxa"/>
            <w:vAlign w:val="bottom"/>
          </w:tcPr>
          <w:p w14:paraId="670DE993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BC692D5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47372F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874,023</w:t>
            </w:r>
          </w:p>
        </w:tc>
      </w:tr>
      <w:tr w:rsidR="000E30E9" w:rsidRPr="00150297" w14:paraId="075C3092" w14:textId="77777777" w:rsidTr="00FD6873">
        <w:tc>
          <w:tcPr>
            <w:tcW w:w="2790" w:type="dxa"/>
          </w:tcPr>
          <w:p w14:paraId="3DB82F4F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0E30E9" w:rsidRPr="00150297" w:rsidRDefault="000E30E9" w:rsidP="00105F1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1C9E40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4,253,7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49</w:t>
            </w:r>
          </w:p>
        </w:tc>
        <w:tc>
          <w:tcPr>
            <w:tcW w:w="180" w:type="dxa"/>
            <w:vAlign w:val="bottom"/>
          </w:tcPr>
          <w:p w14:paraId="33EFCD93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4,253,7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49</w:t>
            </w:r>
          </w:p>
        </w:tc>
        <w:tc>
          <w:tcPr>
            <w:tcW w:w="180" w:type="dxa"/>
            <w:vAlign w:val="bottom"/>
          </w:tcPr>
          <w:p w14:paraId="5342519D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4,078,068</w:t>
            </w:r>
          </w:p>
        </w:tc>
        <w:tc>
          <w:tcPr>
            <w:tcW w:w="180" w:type="dxa"/>
            <w:vAlign w:val="bottom"/>
          </w:tcPr>
          <w:p w14:paraId="20A965E1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B62210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229287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4,078,068</w:t>
            </w:r>
          </w:p>
        </w:tc>
      </w:tr>
      <w:tr w:rsidR="000E30E9" w:rsidRPr="00150297" w14:paraId="594BBD53" w14:textId="77777777" w:rsidTr="00FD6873">
        <w:tc>
          <w:tcPr>
            <w:tcW w:w="2790" w:type="dxa"/>
          </w:tcPr>
          <w:p w14:paraId="76BFF740" w14:textId="77777777" w:rsidR="000E30E9" w:rsidRPr="00150297" w:rsidRDefault="000E30E9" w:rsidP="00105F1E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9,117,047</w:t>
            </w:r>
          </w:p>
        </w:tc>
        <w:tc>
          <w:tcPr>
            <w:tcW w:w="180" w:type="dxa"/>
            <w:vAlign w:val="bottom"/>
          </w:tcPr>
          <w:p w14:paraId="4C7FDE29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120F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9,117,047</w:t>
            </w:r>
          </w:p>
        </w:tc>
        <w:tc>
          <w:tcPr>
            <w:tcW w:w="180" w:type="dxa"/>
            <w:vAlign w:val="bottom"/>
          </w:tcPr>
          <w:p w14:paraId="21A4FBC1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8,329,402</w:t>
            </w:r>
          </w:p>
        </w:tc>
        <w:tc>
          <w:tcPr>
            <w:tcW w:w="180" w:type="dxa"/>
            <w:vAlign w:val="bottom"/>
          </w:tcPr>
          <w:p w14:paraId="255235E8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77777777" w:rsidR="000E30E9" w:rsidRPr="00150297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77777777" w:rsidR="000E30E9" w:rsidRPr="001502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8,329,402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6"/>
      </w:tblGrid>
      <w:tr w:rsidR="000E30E9" w:rsidRPr="006666FA" w14:paraId="14856CA8" w14:textId="77777777" w:rsidTr="00FD6873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105F1E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86" w:type="dxa"/>
            <w:gridSpan w:val="11"/>
          </w:tcPr>
          <w:p w14:paraId="6E7EE0DD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0E9" w:rsidRPr="006666FA" w14:paraId="51AEA79A" w14:textId="77777777" w:rsidTr="00FD6873">
        <w:trPr>
          <w:tblHeader/>
        </w:trPr>
        <w:tc>
          <w:tcPr>
            <w:tcW w:w="2790" w:type="dxa"/>
          </w:tcPr>
          <w:p w14:paraId="5DA631EF" w14:textId="77777777" w:rsidR="000E30E9" w:rsidRPr="006666FA" w:rsidRDefault="000E30E9" w:rsidP="00105F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0E30E9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7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F7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3718F422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6" w:type="dxa"/>
            <w:gridSpan w:val="5"/>
          </w:tcPr>
          <w:p w14:paraId="535A7E5D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940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E30E9" w:rsidRPr="006666FA" w14:paraId="53CFF7A9" w14:textId="77777777" w:rsidTr="00FD6873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105F1E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105F1E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105F1E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105F1E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105F1E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105F1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105F1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8742A7" w14:textId="77777777" w:rsidR="000E30E9" w:rsidRPr="006666FA" w:rsidRDefault="000E30E9" w:rsidP="00105F1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105F1E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105F1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FD6873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105F1E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105F1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86" w:type="dxa"/>
            <w:gridSpan w:val="11"/>
            <w:vAlign w:val="bottom"/>
          </w:tcPr>
          <w:p w14:paraId="75354CE6" w14:textId="77777777" w:rsidR="000E30E9" w:rsidRPr="006666FA" w:rsidRDefault="000E30E9" w:rsidP="00105F1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E30E9" w:rsidRPr="00C07B1A" w14:paraId="664089C8" w14:textId="77777777" w:rsidTr="00FD6873">
        <w:tc>
          <w:tcPr>
            <w:tcW w:w="2790" w:type="dxa"/>
          </w:tcPr>
          <w:p w14:paraId="16D69B8A" w14:textId="77777777" w:rsidR="000E30E9" w:rsidRPr="006666FA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4219C0B8" w14:textId="77777777" w:rsidR="000E30E9" w:rsidRDefault="000E30E9" w:rsidP="00105F1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032689" w14:textId="77777777" w:rsidR="000E30E9" w:rsidRPr="006666FA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34,341</w:t>
            </w:r>
          </w:p>
        </w:tc>
        <w:tc>
          <w:tcPr>
            <w:tcW w:w="180" w:type="dxa"/>
            <w:vAlign w:val="bottom"/>
          </w:tcPr>
          <w:p w14:paraId="20EA51DA" w14:textId="77777777" w:rsidR="000E30E9" w:rsidRPr="006666FA" w:rsidRDefault="000E30E9" w:rsidP="00105F1E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852EA3E" w14:textId="77777777" w:rsidR="000E30E9" w:rsidRPr="006666FA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FF12263" w14:textId="77777777" w:rsidR="000E30E9" w:rsidRPr="006666FA" w:rsidRDefault="000E30E9" w:rsidP="00105F1E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C1364F" w14:textId="77777777" w:rsidR="000E30E9" w:rsidRPr="006666FA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341</w:t>
            </w:r>
          </w:p>
        </w:tc>
        <w:tc>
          <w:tcPr>
            <w:tcW w:w="180" w:type="dxa"/>
            <w:vAlign w:val="bottom"/>
          </w:tcPr>
          <w:p w14:paraId="6F4D68C3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B8E88B" w14:textId="77777777" w:rsidR="000E30E9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  <w:tc>
          <w:tcPr>
            <w:tcW w:w="180" w:type="dxa"/>
            <w:vAlign w:val="bottom"/>
          </w:tcPr>
          <w:p w14:paraId="5BBDDEF5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E1F3B44" w14:textId="77777777" w:rsidR="000E30E9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F316683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5367C05" w14:textId="77777777" w:rsidR="000E30E9" w:rsidRPr="00C07B1A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0E30E9" w:rsidRPr="00C07B1A" w14:paraId="0341C778" w14:textId="77777777" w:rsidTr="00FD6873">
        <w:tc>
          <w:tcPr>
            <w:tcW w:w="2790" w:type="dxa"/>
          </w:tcPr>
          <w:p w14:paraId="54F29FD0" w14:textId="77777777" w:rsidR="000E30E9" w:rsidRPr="006666FA" w:rsidRDefault="000E30E9" w:rsidP="00105F1E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0E30E9" w:rsidRPr="004A4F9A" w:rsidRDefault="000E30E9" w:rsidP="00105F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77777777" w:rsidR="000E30E9" w:rsidRPr="006666FA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258,603</w:t>
            </w:r>
          </w:p>
        </w:tc>
        <w:tc>
          <w:tcPr>
            <w:tcW w:w="180" w:type="dxa"/>
            <w:vAlign w:val="bottom"/>
          </w:tcPr>
          <w:p w14:paraId="45092F96" w14:textId="77777777" w:rsidR="000E30E9" w:rsidRPr="006666FA" w:rsidRDefault="000E30E9" w:rsidP="00105F1E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77777777" w:rsidR="000E30E9" w:rsidRPr="006666FA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0E30E9" w:rsidRPr="006666FA" w:rsidRDefault="000E30E9" w:rsidP="00105F1E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77777777" w:rsidR="000E30E9" w:rsidRPr="006666FA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258,603</w:t>
            </w:r>
          </w:p>
        </w:tc>
        <w:tc>
          <w:tcPr>
            <w:tcW w:w="180" w:type="dxa"/>
            <w:vAlign w:val="bottom"/>
          </w:tcPr>
          <w:p w14:paraId="542F167D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77777777" w:rsidR="000E30E9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14:paraId="6FEEA15D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B152C4" w14:textId="77777777" w:rsidR="000E30E9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77777777" w:rsidR="000E30E9" w:rsidRPr="00C07B1A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</w:tr>
      <w:tr w:rsidR="000E30E9" w:rsidRPr="006666FA" w14:paraId="60F19EDD" w14:textId="77777777" w:rsidTr="00FD6873">
        <w:tc>
          <w:tcPr>
            <w:tcW w:w="2790" w:type="dxa"/>
          </w:tcPr>
          <w:p w14:paraId="0D8DF14E" w14:textId="77777777" w:rsidR="000E30E9" w:rsidRPr="006666FA" w:rsidRDefault="000E30E9" w:rsidP="00105F1E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0E30E9" w:rsidRPr="005E646F" w:rsidRDefault="000E30E9" w:rsidP="00105F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CE0CD" w14:textId="77777777" w:rsidR="000E30E9" w:rsidRPr="00D82B86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292,944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8FE86" w14:textId="77777777" w:rsidR="000E30E9" w:rsidRPr="00D82B86" w:rsidRDefault="000E30E9" w:rsidP="00105F1E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943A9" w14:textId="77777777" w:rsidR="000E30E9" w:rsidRPr="00447C8B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7C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0E30E9" w:rsidRPr="00D82B86" w:rsidRDefault="000E30E9" w:rsidP="00105F1E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77777777" w:rsidR="000E30E9" w:rsidRPr="00D82B86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292,944</w:t>
            </w:r>
          </w:p>
        </w:tc>
        <w:tc>
          <w:tcPr>
            <w:tcW w:w="180" w:type="dxa"/>
            <w:vAlign w:val="bottom"/>
          </w:tcPr>
          <w:p w14:paraId="247FF40D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77777777" w:rsidR="000E30E9" w:rsidRPr="006666FA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  <w:tc>
          <w:tcPr>
            <w:tcW w:w="180" w:type="dxa"/>
            <w:vAlign w:val="bottom"/>
          </w:tcPr>
          <w:p w14:paraId="4C9BDF09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77777777" w:rsidR="000E30E9" w:rsidRPr="00447C8B" w:rsidRDefault="000E30E9" w:rsidP="00FD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7C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0E30E9" w:rsidRPr="006666FA" w:rsidRDefault="000E30E9" w:rsidP="00105F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77777777" w:rsidR="000E30E9" w:rsidRPr="00CE289E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55CB" w14:textId="77777777" w:rsidR="000E30E9" w:rsidRPr="00424DDB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F76C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76C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C11FA">
        <w:rPr>
          <w:rFonts w:asciiTheme="majorBidi" w:hAnsiTheme="majorBidi" w:cstheme="majorBidi"/>
          <w:sz w:val="30"/>
          <w:szCs w:val="30"/>
        </w:rPr>
        <w:t>3</w:t>
      </w:r>
      <w:r w:rsidRPr="008B7A98">
        <w:rPr>
          <w:rFonts w:asciiTheme="majorBidi" w:hAnsiTheme="majorBidi" w:cstheme="majorBidi"/>
          <w:sz w:val="30"/>
          <w:szCs w:val="30"/>
        </w:rPr>
        <w:t>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B7A98">
        <w:rPr>
          <w:rFonts w:asciiTheme="majorBidi" w:hAnsiTheme="majorBidi" w:cstheme="majorBidi"/>
          <w:sz w:val="30"/>
          <w:szCs w:val="30"/>
        </w:rPr>
        <w:t>2</w:t>
      </w:r>
      <w:r w:rsidRPr="009C11FA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150297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105F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105F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105F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184612A7" w14:textId="77777777" w:rsidR="000E30E9" w:rsidRPr="006666FA" w:rsidRDefault="000E30E9" w:rsidP="00105F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E30E9" w:rsidRPr="00B30E1D" w14:paraId="1C4FEF15" w14:textId="77777777" w:rsidTr="00150297">
        <w:trPr>
          <w:trHeight w:val="314"/>
          <w:tblHeader/>
        </w:trPr>
        <w:tc>
          <w:tcPr>
            <w:tcW w:w="2206" w:type="pct"/>
          </w:tcPr>
          <w:p w14:paraId="4ACDA44F" w14:textId="77777777" w:rsidR="000E30E9" w:rsidRPr="006666FA" w:rsidRDefault="000E30E9" w:rsidP="00105F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77777777" w:rsidR="000E30E9" w:rsidRPr="00B30E1D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9" w:type="pct"/>
          </w:tcPr>
          <w:p w14:paraId="08CB7C66" w14:textId="77777777" w:rsidR="000E30E9" w:rsidRPr="006666FA" w:rsidRDefault="000E30E9" w:rsidP="00105F1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77777777" w:rsidR="000E30E9" w:rsidRPr="00B30E1D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0E30E9" w:rsidRPr="006666FA" w:rsidRDefault="000E30E9" w:rsidP="00105F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77777777" w:rsidR="000E30E9" w:rsidRPr="00B30E1D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</w:tcPr>
          <w:p w14:paraId="644B1A4A" w14:textId="77777777" w:rsidR="000E30E9" w:rsidRPr="006666FA" w:rsidRDefault="000E30E9" w:rsidP="00105F1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03C81E5" w14:textId="77777777" w:rsidR="000E30E9" w:rsidRPr="00B30E1D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E30E9" w:rsidRPr="006666FA" w14:paraId="07660646" w14:textId="77777777" w:rsidTr="00150297">
        <w:trPr>
          <w:trHeight w:val="314"/>
          <w:tblHeader/>
        </w:trPr>
        <w:tc>
          <w:tcPr>
            <w:tcW w:w="2206" w:type="pct"/>
          </w:tcPr>
          <w:p w14:paraId="4193B7A5" w14:textId="77777777" w:rsidR="000E30E9" w:rsidRPr="006666FA" w:rsidRDefault="000E30E9" w:rsidP="00105F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77777777" w:rsidR="000E30E9" w:rsidRPr="00361939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89" w:type="pct"/>
            <w:vAlign w:val="center"/>
          </w:tcPr>
          <w:p w14:paraId="1E57503D" w14:textId="77777777" w:rsidR="000E30E9" w:rsidRPr="006666FA" w:rsidRDefault="000E30E9" w:rsidP="00105F1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77777777" w:rsidR="000E30E9" w:rsidRPr="006666FA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9" w:type="pct"/>
          </w:tcPr>
          <w:p w14:paraId="29C43C91" w14:textId="77777777" w:rsidR="000E30E9" w:rsidRPr="006666FA" w:rsidRDefault="000E30E9" w:rsidP="00105F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77777777" w:rsidR="000E30E9" w:rsidRPr="006666FA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92" w:type="pct"/>
            <w:vAlign w:val="center"/>
          </w:tcPr>
          <w:p w14:paraId="07975EAC" w14:textId="77777777" w:rsidR="000E30E9" w:rsidRPr="006666FA" w:rsidRDefault="000E30E9" w:rsidP="00105F1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5517A6C7" w14:textId="77777777" w:rsidR="000E30E9" w:rsidRPr="006666FA" w:rsidRDefault="000E30E9" w:rsidP="00105F1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E30E9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0E30E9" w:rsidRPr="006666FA" w:rsidRDefault="000E30E9" w:rsidP="00105F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0E30E9" w:rsidRPr="006666FA" w:rsidRDefault="000E30E9" w:rsidP="00105F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6666FA" w14:paraId="26F97AEA" w14:textId="77777777" w:rsidTr="00150297">
        <w:trPr>
          <w:trHeight w:val="416"/>
        </w:trPr>
        <w:tc>
          <w:tcPr>
            <w:tcW w:w="2206" w:type="pct"/>
          </w:tcPr>
          <w:p w14:paraId="69445C1A" w14:textId="5BCB9488" w:rsidR="000E30E9" w:rsidRPr="00AC439C" w:rsidRDefault="000E30E9" w:rsidP="00105F1E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="00F16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77777777" w:rsidR="000E30E9" w:rsidRPr="00AC439C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,554</w:t>
            </w:r>
          </w:p>
        </w:tc>
        <w:tc>
          <w:tcPr>
            <w:tcW w:w="89" w:type="pct"/>
          </w:tcPr>
          <w:p w14:paraId="33D6AAE0" w14:textId="77777777" w:rsidR="000E30E9" w:rsidRPr="00AC439C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77777777" w:rsidR="000E30E9" w:rsidRPr="00AC439C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77777777" w:rsidR="000E30E9" w:rsidRPr="009333A9" w:rsidRDefault="000E30E9" w:rsidP="000963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1C008B3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2F1A81FC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71A7" w:rsidRPr="006666FA" w14:paraId="78B072E2" w14:textId="77777777" w:rsidTr="00150297">
        <w:trPr>
          <w:trHeight w:val="416"/>
        </w:trPr>
        <w:tc>
          <w:tcPr>
            <w:tcW w:w="2206" w:type="pct"/>
          </w:tcPr>
          <w:p w14:paraId="2FA75FF9" w14:textId="4E0B3577" w:rsidR="002471A7" w:rsidRPr="00AC439C" w:rsidRDefault="00AE54BE" w:rsidP="00105F1E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612" w:type="pct"/>
          </w:tcPr>
          <w:p w14:paraId="4319A1C2" w14:textId="4E8CAD95" w:rsidR="002471A7" w:rsidRDefault="002471A7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114,664</w:t>
            </w:r>
          </w:p>
        </w:tc>
        <w:tc>
          <w:tcPr>
            <w:tcW w:w="89" w:type="pct"/>
          </w:tcPr>
          <w:p w14:paraId="495F6232" w14:textId="77777777" w:rsidR="002471A7" w:rsidRPr="00AC439C" w:rsidRDefault="002471A7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B470662" w14:textId="2ABA2D5B" w:rsidR="002471A7" w:rsidRPr="00C64585" w:rsidRDefault="00222999" w:rsidP="000963B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14:paraId="1ECCBEDC" w14:textId="77777777" w:rsidR="002471A7" w:rsidRPr="006666FA" w:rsidRDefault="002471A7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2FC2CF12" w14:textId="4C354D12" w:rsidR="002471A7" w:rsidRDefault="002471A7" w:rsidP="000963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5F8EB483" w14:textId="77777777" w:rsidR="002471A7" w:rsidRPr="006666FA" w:rsidRDefault="002471A7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00AFF0AB" w14:textId="33DA80A9" w:rsidR="002471A7" w:rsidRDefault="002471A7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6666FA" w14:paraId="691D7657" w14:textId="77777777" w:rsidTr="00150297">
        <w:trPr>
          <w:trHeight w:val="404"/>
        </w:trPr>
        <w:tc>
          <w:tcPr>
            <w:tcW w:w="2206" w:type="pct"/>
          </w:tcPr>
          <w:p w14:paraId="4BED18BB" w14:textId="77777777" w:rsidR="000E30E9" w:rsidRPr="00AC439C" w:rsidRDefault="000E30E9" w:rsidP="00105F1E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1500385C" w:rsidR="000E30E9" w:rsidRPr="00AC439C" w:rsidRDefault="001F178D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647,958</w:t>
            </w:r>
          </w:p>
        </w:tc>
        <w:tc>
          <w:tcPr>
            <w:tcW w:w="89" w:type="pct"/>
          </w:tcPr>
          <w:p w14:paraId="1B5928F5" w14:textId="77777777" w:rsidR="000E30E9" w:rsidRPr="00AC439C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77777777" w:rsidR="000E30E9" w:rsidRPr="00AC439C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Pr="001504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89" w:type="pct"/>
          </w:tcPr>
          <w:p w14:paraId="7548CB00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77777777" w:rsidR="000E30E9" w:rsidRDefault="000E30E9" w:rsidP="000963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3197EFE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24298D46" w14:textId="77777777" w:rsidR="000E30E9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4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6666FA" w14:paraId="5BDB61E0" w14:textId="77777777" w:rsidTr="00150297">
        <w:trPr>
          <w:trHeight w:val="416"/>
        </w:trPr>
        <w:tc>
          <w:tcPr>
            <w:tcW w:w="2206" w:type="pct"/>
          </w:tcPr>
          <w:p w14:paraId="2A51E57D" w14:textId="77777777" w:rsidR="000E30E9" w:rsidRPr="00AC439C" w:rsidRDefault="000E30E9" w:rsidP="00105F1E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77777777" w:rsidR="000E30E9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28,792</w:t>
            </w:r>
          </w:p>
        </w:tc>
        <w:tc>
          <w:tcPr>
            <w:tcW w:w="89" w:type="pct"/>
          </w:tcPr>
          <w:p w14:paraId="2C318ECB" w14:textId="77777777" w:rsidR="000E30E9" w:rsidRPr="00AC439C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77777777" w:rsidR="000E30E9" w:rsidRPr="00C64585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29,352</w:t>
            </w:r>
          </w:p>
        </w:tc>
        <w:tc>
          <w:tcPr>
            <w:tcW w:w="89" w:type="pct"/>
          </w:tcPr>
          <w:p w14:paraId="1D5CC342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77777777" w:rsidR="000E30E9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,392</w:t>
            </w:r>
          </w:p>
        </w:tc>
        <w:tc>
          <w:tcPr>
            <w:tcW w:w="92" w:type="pct"/>
          </w:tcPr>
          <w:p w14:paraId="553296AC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10CB21C6" w14:textId="77777777" w:rsidR="000E30E9" w:rsidRPr="001504D4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33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0E30E9" w:rsidRPr="006666FA" w14:paraId="6F3D8229" w14:textId="77777777" w:rsidTr="00150297">
        <w:trPr>
          <w:trHeight w:val="416"/>
        </w:trPr>
        <w:tc>
          <w:tcPr>
            <w:tcW w:w="2206" w:type="pct"/>
            <w:shd w:val="clear" w:color="auto" w:fill="auto"/>
          </w:tcPr>
          <w:p w14:paraId="0A46AA04" w14:textId="77777777" w:rsidR="000E30E9" w:rsidRPr="00012075" w:rsidRDefault="000E30E9" w:rsidP="00105F1E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  <w:shd w:val="clear" w:color="auto" w:fill="auto"/>
          </w:tcPr>
          <w:p w14:paraId="53F5148C" w14:textId="77777777" w:rsidR="000E30E9" w:rsidRPr="00012075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69,289</w:t>
            </w:r>
          </w:p>
        </w:tc>
        <w:tc>
          <w:tcPr>
            <w:tcW w:w="89" w:type="pct"/>
            <w:shd w:val="clear" w:color="auto" w:fill="auto"/>
          </w:tcPr>
          <w:p w14:paraId="7C22286E" w14:textId="77777777" w:rsidR="000E30E9" w:rsidRPr="00921967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576018A" w14:textId="77777777" w:rsidR="000E30E9" w:rsidRPr="00921967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73,756</w:t>
            </w:r>
          </w:p>
        </w:tc>
        <w:tc>
          <w:tcPr>
            <w:tcW w:w="89" w:type="pct"/>
            <w:shd w:val="clear" w:color="auto" w:fill="auto"/>
          </w:tcPr>
          <w:p w14:paraId="5B25F574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A4659AD" w14:textId="77777777" w:rsidR="000E30E9" w:rsidRPr="006666FA" w:rsidRDefault="000E30E9" w:rsidP="000963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57EB2953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39D2912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30E9" w:rsidRPr="006666FA" w14:paraId="3F1AC641" w14:textId="77777777" w:rsidTr="00150297">
        <w:trPr>
          <w:trHeight w:val="416"/>
        </w:trPr>
        <w:tc>
          <w:tcPr>
            <w:tcW w:w="2206" w:type="pct"/>
            <w:shd w:val="clear" w:color="auto" w:fill="auto"/>
          </w:tcPr>
          <w:p w14:paraId="25B74B05" w14:textId="77777777" w:rsidR="000E30E9" w:rsidRPr="00012075" w:rsidRDefault="000E30E9" w:rsidP="00105F1E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  <w:shd w:val="clear" w:color="auto" w:fill="auto"/>
          </w:tcPr>
          <w:p w14:paraId="03C5B67E" w14:textId="77777777" w:rsidR="000E30E9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595,362</w:t>
            </w:r>
          </w:p>
        </w:tc>
        <w:tc>
          <w:tcPr>
            <w:tcW w:w="89" w:type="pct"/>
            <w:shd w:val="clear" w:color="auto" w:fill="auto"/>
          </w:tcPr>
          <w:p w14:paraId="52F6B1AD" w14:textId="77777777" w:rsidR="000E30E9" w:rsidRPr="00921967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D0B12A3" w14:textId="77777777" w:rsidR="000E30E9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603,971</w:t>
            </w:r>
          </w:p>
        </w:tc>
        <w:tc>
          <w:tcPr>
            <w:tcW w:w="89" w:type="pct"/>
            <w:shd w:val="clear" w:color="auto" w:fill="auto"/>
          </w:tcPr>
          <w:p w14:paraId="0CD6DA6C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9862798" w14:textId="77777777" w:rsidR="000E30E9" w:rsidRDefault="000E30E9" w:rsidP="000963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AA9BB34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C7F6A37" w14:textId="77777777" w:rsidR="000E30E9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3363AD" w14:paraId="5A38C2D1" w14:textId="77777777" w:rsidTr="00150297">
        <w:trPr>
          <w:trHeight w:val="416"/>
        </w:trPr>
        <w:tc>
          <w:tcPr>
            <w:tcW w:w="2206" w:type="pct"/>
            <w:shd w:val="clear" w:color="auto" w:fill="auto"/>
          </w:tcPr>
          <w:p w14:paraId="01347246" w14:textId="3D359A0F" w:rsidR="000E30E9" w:rsidRPr="00012075" w:rsidRDefault="000E30E9" w:rsidP="00105F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  <w:shd w:val="clear" w:color="auto" w:fill="auto"/>
          </w:tcPr>
          <w:p w14:paraId="5410A5EB" w14:textId="77777777" w:rsidR="000E30E9" w:rsidRPr="00012075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5,007,496</w:t>
            </w:r>
          </w:p>
        </w:tc>
        <w:tc>
          <w:tcPr>
            <w:tcW w:w="89" w:type="pct"/>
            <w:shd w:val="clear" w:color="auto" w:fill="auto"/>
          </w:tcPr>
          <w:p w14:paraId="1DBA14F2" w14:textId="77777777" w:rsidR="000E30E9" w:rsidRPr="00921967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6C24E6D" w14:textId="77777777" w:rsidR="000E30E9" w:rsidRPr="005B3CC1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4,949,433</w:t>
            </w:r>
          </w:p>
        </w:tc>
        <w:tc>
          <w:tcPr>
            <w:tcW w:w="89" w:type="pct"/>
            <w:shd w:val="clear" w:color="auto" w:fill="auto"/>
          </w:tcPr>
          <w:p w14:paraId="67475C26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7A7129E" w14:textId="77777777" w:rsidR="000E30E9" w:rsidRPr="00147CCE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36,762</w:t>
            </w:r>
          </w:p>
        </w:tc>
        <w:tc>
          <w:tcPr>
            <w:tcW w:w="92" w:type="pct"/>
            <w:shd w:val="clear" w:color="auto" w:fill="auto"/>
          </w:tcPr>
          <w:p w14:paraId="1F82180F" w14:textId="77777777" w:rsidR="000E30E9" w:rsidRPr="006666FA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CE1B710" w14:textId="595394B7" w:rsidR="000E30E9" w:rsidRPr="003363AD" w:rsidRDefault="000E30E9" w:rsidP="00105F1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</w:t>
            </w:r>
            <w:r w:rsidR="003B58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0E30E9" w:rsidRPr="006666FA" w14:paraId="60A7B009" w14:textId="77777777" w:rsidTr="00150297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0E30E9" w:rsidRPr="00012075" w:rsidRDefault="000E30E9" w:rsidP="00105F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6250DB2D" w:rsidR="000E30E9" w:rsidRPr="00A0526D" w:rsidRDefault="001F178D" w:rsidP="00105F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24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492,115</w:t>
            </w:r>
          </w:p>
        </w:tc>
        <w:tc>
          <w:tcPr>
            <w:tcW w:w="89" w:type="pct"/>
          </w:tcPr>
          <w:p w14:paraId="7E3E7EF6" w14:textId="77777777" w:rsidR="000E30E9" w:rsidRPr="009333A9" w:rsidRDefault="000E30E9" w:rsidP="00105F1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77777777" w:rsidR="000E30E9" w:rsidRPr="009333A9" w:rsidRDefault="000E30E9" w:rsidP="00105F1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89" w:type="pct"/>
          </w:tcPr>
          <w:p w14:paraId="24FFE26A" w14:textId="77777777" w:rsidR="000E30E9" w:rsidRPr="009333A9" w:rsidRDefault="000E30E9" w:rsidP="00105F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77777777" w:rsidR="000E30E9" w:rsidRPr="00890D63" w:rsidRDefault="000E30E9" w:rsidP="00105F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,154</w:t>
            </w:r>
          </w:p>
        </w:tc>
        <w:tc>
          <w:tcPr>
            <w:tcW w:w="92" w:type="pct"/>
          </w:tcPr>
          <w:p w14:paraId="4A5DA6B9" w14:textId="77777777" w:rsidR="000E30E9" w:rsidRPr="009333A9" w:rsidRDefault="000E30E9" w:rsidP="00105F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77777777" w:rsidR="000E30E9" w:rsidRPr="00EA176B" w:rsidRDefault="000E30E9" w:rsidP="00105F1E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1C194401" w14:textId="77777777" w:rsidR="000E30E9" w:rsidRPr="00065DF6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52A213" w14:textId="77777777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4F7260">
        <w:rPr>
          <w:rFonts w:asciiTheme="majorBidi" w:hAnsiTheme="majorBidi" w:cstheme="majorBidi"/>
          <w:sz w:val="30"/>
          <w:szCs w:val="30"/>
          <w:cs/>
        </w:rPr>
        <w:t>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4D205FDC" w14:textId="77777777" w:rsidR="000E30E9" w:rsidRPr="004F7260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E0A5429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F76C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76C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กลุ่มบริษัทมีวงเงินสินเชื่อที่ยังไม่ได้เบิกใช้รวมเป็นเงินทั้งสิ้น</w:t>
      </w:r>
      <w:r>
        <w:rPr>
          <w:rFonts w:asciiTheme="majorBidi" w:hAnsiTheme="majorBidi" w:cstheme="majorBidi"/>
          <w:sz w:val="30"/>
          <w:szCs w:val="30"/>
        </w:rPr>
        <w:t xml:space="preserve"> 3,754 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F726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B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8B7A9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F7260">
        <w:rPr>
          <w:rFonts w:asciiTheme="majorBidi" w:hAnsiTheme="majorBidi" w:cstheme="majorBidi"/>
          <w:i/>
          <w:iCs/>
          <w:sz w:val="30"/>
          <w:szCs w:val="30"/>
        </w:rPr>
        <w:t>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3,062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ED5284F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27823DC" w14:textId="77777777" w:rsidR="000E30E9" w:rsidRPr="00173734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0E30E9" w:rsidRPr="00173734" w:rsidSect="00282225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26047B80" w14:textId="2B6B48B3" w:rsidR="000E30E9" w:rsidRPr="00E31B95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31B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7EDC9C7A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Pr="0044213B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4213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59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82"/>
        <w:gridCol w:w="715"/>
        <w:gridCol w:w="164"/>
        <w:gridCol w:w="719"/>
        <w:gridCol w:w="164"/>
        <w:gridCol w:w="896"/>
        <w:gridCol w:w="176"/>
        <w:gridCol w:w="883"/>
        <w:gridCol w:w="164"/>
        <w:gridCol w:w="787"/>
        <w:gridCol w:w="164"/>
        <w:gridCol w:w="826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7"/>
        <w:gridCol w:w="684"/>
        <w:gridCol w:w="169"/>
        <w:gridCol w:w="681"/>
        <w:gridCol w:w="164"/>
        <w:gridCol w:w="756"/>
        <w:gridCol w:w="6"/>
      </w:tblGrid>
      <w:tr w:rsidR="00E31B95" w:rsidRPr="00C07E97" w14:paraId="4CD38317" w14:textId="77777777" w:rsidTr="00D227EE">
        <w:trPr>
          <w:trHeight w:val="210"/>
          <w:tblHeader/>
        </w:trPr>
        <w:tc>
          <w:tcPr>
            <w:tcW w:w="14592" w:type="dxa"/>
            <w:gridSpan w:val="29"/>
          </w:tcPr>
          <w:p w14:paraId="29B98296" w14:textId="77777777" w:rsidR="00E31B95" w:rsidRPr="00C07E97" w:rsidRDefault="00E31B95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30E9" w:rsidRPr="00C07E97" w14:paraId="39E95D4C" w14:textId="77777777" w:rsidTr="00105F1E">
        <w:trPr>
          <w:gridAfter w:val="1"/>
          <w:wAfter w:w="6" w:type="dxa"/>
          <w:trHeight w:val="853"/>
          <w:tblHeader/>
        </w:trPr>
        <w:tc>
          <w:tcPr>
            <w:tcW w:w="2082" w:type="dxa"/>
            <w:vAlign w:val="bottom"/>
          </w:tcPr>
          <w:p w14:paraId="6958F7F3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งวดสามเดือน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shd w:val="clear" w:color="auto" w:fill="auto"/>
            <w:vAlign w:val="bottom"/>
          </w:tcPr>
          <w:p w14:paraId="152D0304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0E30E9" w:rsidRPr="00C07E97" w:rsidRDefault="000E30E9" w:rsidP="00105F1E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0E30E9" w:rsidRPr="00C07E97" w:rsidRDefault="000E30E9" w:rsidP="00105F1E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0E30E9" w:rsidRPr="00C07E97" w:rsidRDefault="000E30E9" w:rsidP="00105F1E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0E30E9" w:rsidRPr="00C07E97" w:rsidRDefault="000E30E9" w:rsidP="00105F1E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6F37A73E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0E30E9" w:rsidRPr="00C07E97" w:rsidRDefault="000E30E9" w:rsidP="00105F1E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1" w:type="dxa"/>
            <w:gridSpan w:val="3"/>
            <w:vAlign w:val="bottom"/>
          </w:tcPr>
          <w:p w14:paraId="19384C25" w14:textId="77777777" w:rsidR="000E30E9" w:rsidRPr="00C07E97" w:rsidRDefault="000E30E9" w:rsidP="00105F1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0E30E9" w:rsidRPr="00C07E97" w:rsidRDefault="000E30E9" w:rsidP="00105F1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0E30E9" w:rsidRPr="00C07E97" w14:paraId="55713F63" w14:textId="77777777" w:rsidTr="00105F1E">
        <w:trPr>
          <w:gridAfter w:val="1"/>
          <w:wAfter w:w="6" w:type="dxa"/>
          <w:trHeight w:val="286"/>
          <w:tblHeader/>
        </w:trPr>
        <w:tc>
          <w:tcPr>
            <w:tcW w:w="2082" w:type="dxa"/>
            <w:vAlign w:val="bottom"/>
          </w:tcPr>
          <w:p w14:paraId="48AD113D" w14:textId="77777777" w:rsidR="000E30E9" w:rsidRPr="00C07E97" w:rsidRDefault="000E30E9" w:rsidP="00105F1E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27B28D4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39DA146C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E4E510B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1D87FCB9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76" w:type="dxa"/>
            <w:vAlign w:val="bottom"/>
          </w:tcPr>
          <w:p w14:paraId="13640F97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2D56DD8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50E39EA8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474A784B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5" w:type="dxa"/>
            <w:vAlign w:val="bottom"/>
          </w:tcPr>
          <w:p w14:paraId="0486B6EF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79372F61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1D536E8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2BDB93B1" w14:textId="77777777" w:rsidR="000E30E9" w:rsidRPr="00C07E97" w:rsidRDefault="000E30E9" w:rsidP="00105F1E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90BFC10" w14:textId="77777777" w:rsidR="000E30E9" w:rsidRPr="00C07E97" w:rsidRDefault="000E30E9" w:rsidP="00105F1E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7" w:type="dxa"/>
            <w:vAlign w:val="bottom"/>
          </w:tcPr>
          <w:p w14:paraId="2640083A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01886354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9" w:type="dxa"/>
            <w:vAlign w:val="bottom"/>
          </w:tcPr>
          <w:p w14:paraId="68574137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766DC18E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6BA76370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F9EAD76" w14:textId="77777777" w:rsidR="000E30E9" w:rsidRPr="00C07E97" w:rsidRDefault="000E30E9" w:rsidP="00105F1E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0E30E9" w:rsidRPr="00C07E97" w14:paraId="33610F58" w14:textId="77777777" w:rsidTr="00105F1E">
        <w:trPr>
          <w:trHeight w:val="164"/>
        </w:trPr>
        <w:tc>
          <w:tcPr>
            <w:tcW w:w="2082" w:type="dxa"/>
            <w:vAlign w:val="bottom"/>
          </w:tcPr>
          <w:p w14:paraId="7499A9A7" w14:textId="77777777" w:rsidR="000E30E9" w:rsidRPr="00C07E97" w:rsidRDefault="000E30E9" w:rsidP="00105F1E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10" w:type="dxa"/>
            <w:gridSpan w:val="28"/>
          </w:tcPr>
          <w:p w14:paraId="460E7310" w14:textId="77777777" w:rsidR="000E30E9" w:rsidRPr="00C07E97" w:rsidRDefault="000E30E9" w:rsidP="00105F1E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0E30E9" w:rsidRPr="00C07E97" w14:paraId="06CBED32" w14:textId="77777777" w:rsidTr="00105F1E">
        <w:trPr>
          <w:gridAfter w:val="1"/>
          <w:wAfter w:w="6" w:type="dxa"/>
          <w:trHeight w:val="286"/>
        </w:trPr>
        <w:tc>
          <w:tcPr>
            <w:tcW w:w="2797" w:type="dxa"/>
            <w:gridSpan w:val="2"/>
            <w:vAlign w:val="bottom"/>
          </w:tcPr>
          <w:p w14:paraId="2D967757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006D0C51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27E2C61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1C2619C4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CB738E9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0E30E9" w:rsidRPr="00C07E97" w:rsidRDefault="000E30E9" w:rsidP="00105F1E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475871F7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2718D990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2109E55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96C293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</w:tcPr>
          <w:p w14:paraId="7CB354DF" w14:textId="77777777" w:rsidR="000E30E9" w:rsidRPr="00C07E97" w:rsidRDefault="000E30E9" w:rsidP="00105F1E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30E9" w:rsidRPr="00C07E97" w14:paraId="6D243450" w14:textId="77777777" w:rsidTr="00105F1E">
        <w:trPr>
          <w:gridAfter w:val="1"/>
          <w:wAfter w:w="6" w:type="dxa"/>
          <w:trHeight w:val="276"/>
        </w:trPr>
        <w:tc>
          <w:tcPr>
            <w:tcW w:w="2082" w:type="dxa"/>
            <w:vAlign w:val="bottom"/>
          </w:tcPr>
          <w:p w14:paraId="58574625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272ACF03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3,095,880</w:t>
            </w:r>
          </w:p>
        </w:tc>
        <w:tc>
          <w:tcPr>
            <w:tcW w:w="164" w:type="dxa"/>
            <w:vAlign w:val="bottom"/>
          </w:tcPr>
          <w:p w14:paraId="30546A3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17B04A3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4,122,252</w:t>
            </w:r>
          </w:p>
        </w:tc>
        <w:tc>
          <w:tcPr>
            <w:tcW w:w="164" w:type="dxa"/>
            <w:vAlign w:val="bottom"/>
          </w:tcPr>
          <w:p w14:paraId="576DC07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959,572</w:t>
            </w:r>
          </w:p>
        </w:tc>
        <w:tc>
          <w:tcPr>
            <w:tcW w:w="176" w:type="dxa"/>
            <w:vAlign w:val="bottom"/>
          </w:tcPr>
          <w:p w14:paraId="575588F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864,568</w:t>
            </w:r>
          </w:p>
        </w:tc>
        <w:tc>
          <w:tcPr>
            <w:tcW w:w="164" w:type="dxa"/>
            <w:vAlign w:val="bottom"/>
          </w:tcPr>
          <w:p w14:paraId="3D2939B2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71973A3A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4,055,452</w:t>
            </w:r>
          </w:p>
        </w:tc>
        <w:tc>
          <w:tcPr>
            <w:tcW w:w="164" w:type="dxa"/>
            <w:vAlign w:val="bottom"/>
          </w:tcPr>
          <w:p w14:paraId="51A1B7B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4127A1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4,986,820</w:t>
            </w:r>
          </w:p>
        </w:tc>
        <w:tc>
          <w:tcPr>
            <w:tcW w:w="165" w:type="dxa"/>
            <w:vAlign w:val="bottom"/>
          </w:tcPr>
          <w:p w14:paraId="13E2B98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408,625</w:t>
            </w:r>
          </w:p>
        </w:tc>
        <w:tc>
          <w:tcPr>
            <w:tcW w:w="164" w:type="dxa"/>
            <w:vAlign w:val="bottom"/>
          </w:tcPr>
          <w:p w14:paraId="7D40A638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0D886492" w:rsidR="000E30E9" w:rsidRPr="00C07E97" w:rsidRDefault="0007091C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0E30E9" w:rsidRPr="00C07E97">
              <w:rPr>
                <w:rFonts w:asciiTheme="majorBidi" w:hAnsiTheme="majorBidi" w:cs="Angsana New"/>
                <w:sz w:val="20"/>
                <w:szCs w:val="20"/>
              </w:rPr>
              <w:t xml:space="preserve"> 364,746</w:t>
            </w:r>
          </w:p>
        </w:tc>
        <w:tc>
          <w:tcPr>
            <w:tcW w:w="164" w:type="dxa"/>
            <w:vAlign w:val="bottom"/>
          </w:tcPr>
          <w:p w14:paraId="0C96650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6495FAA3" w:rsidR="000E30E9" w:rsidRPr="00C07E97" w:rsidRDefault="0007091C" w:rsidP="0007091C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8,880</w:t>
            </w:r>
          </w:p>
        </w:tc>
        <w:tc>
          <w:tcPr>
            <w:tcW w:w="164" w:type="dxa"/>
            <w:vAlign w:val="bottom"/>
          </w:tcPr>
          <w:p w14:paraId="36EC1DC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537CED89" w:rsidR="000E30E9" w:rsidRPr="00C07E97" w:rsidRDefault="002E79CD" w:rsidP="002E79CD">
            <w:pPr>
              <w:tabs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>11,914</w:t>
            </w:r>
          </w:p>
        </w:tc>
        <w:tc>
          <w:tcPr>
            <w:tcW w:w="164" w:type="dxa"/>
            <w:vAlign w:val="bottom"/>
          </w:tcPr>
          <w:p w14:paraId="064D7EB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6035C0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7" w:type="dxa"/>
            <w:vAlign w:val="bottom"/>
          </w:tcPr>
          <w:p w14:paraId="29EEEDD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4E27DEE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6A9FE0F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2857C42" w14:textId="77777777" w:rsidR="000E30E9" w:rsidRPr="00C07E97" w:rsidRDefault="000E30E9" w:rsidP="00105F1E">
            <w:pPr>
              <w:tabs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4,472,957</w:t>
            </w:r>
          </w:p>
        </w:tc>
        <w:tc>
          <w:tcPr>
            <w:tcW w:w="164" w:type="dxa"/>
            <w:vAlign w:val="bottom"/>
          </w:tcPr>
          <w:p w14:paraId="25FCA96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8FA809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5,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363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,480</w:t>
            </w:r>
          </w:p>
        </w:tc>
      </w:tr>
      <w:tr w:rsidR="000E30E9" w:rsidRPr="00C07E97" w14:paraId="78C70C17" w14:textId="77777777" w:rsidTr="00105F1E">
        <w:trPr>
          <w:gridAfter w:val="1"/>
          <w:wAfter w:w="6" w:type="dxa"/>
          <w:trHeight w:val="276"/>
        </w:trPr>
        <w:tc>
          <w:tcPr>
            <w:tcW w:w="2082" w:type="dxa"/>
            <w:vAlign w:val="bottom"/>
          </w:tcPr>
          <w:p w14:paraId="20F7CCE3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5D7BE2A0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left" w:pos="144"/>
              </w:tabs>
              <w:ind w:right="-212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4B1FCD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B3EF4A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64" w:type="dxa"/>
            <w:vAlign w:val="bottom"/>
          </w:tcPr>
          <w:p w14:paraId="693D0F1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34,481</w:t>
            </w:r>
          </w:p>
        </w:tc>
        <w:tc>
          <w:tcPr>
            <w:tcW w:w="176" w:type="dxa"/>
            <w:vAlign w:val="bottom"/>
          </w:tcPr>
          <w:p w14:paraId="7406AA8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  33,253</w:t>
            </w:r>
          </w:p>
        </w:tc>
        <w:tc>
          <w:tcPr>
            <w:tcW w:w="164" w:type="dxa"/>
            <w:vAlign w:val="bottom"/>
          </w:tcPr>
          <w:p w14:paraId="4EED7BC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07B15184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34,481</w:t>
            </w:r>
          </w:p>
        </w:tc>
        <w:tc>
          <w:tcPr>
            <w:tcW w:w="164" w:type="dxa"/>
            <w:vAlign w:val="bottom"/>
          </w:tcPr>
          <w:p w14:paraId="3890E37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973DE2C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     33,253</w:t>
            </w:r>
          </w:p>
        </w:tc>
        <w:tc>
          <w:tcPr>
            <w:tcW w:w="165" w:type="dxa"/>
            <w:vAlign w:val="bottom"/>
          </w:tcPr>
          <w:p w14:paraId="5D1EF475" w14:textId="77777777" w:rsidR="000E30E9" w:rsidRPr="00C07E97" w:rsidRDefault="000E30E9" w:rsidP="00105F1E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77777777" w:rsidR="000E30E9" w:rsidRPr="00C07E97" w:rsidRDefault="000E30E9" w:rsidP="00105F1E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23,114</w:t>
            </w:r>
          </w:p>
        </w:tc>
        <w:tc>
          <w:tcPr>
            <w:tcW w:w="164" w:type="dxa"/>
            <w:vAlign w:val="bottom"/>
          </w:tcPr>
          <w:p w14:paraId="7B6ECC2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33318357" w:rsidR="000E30E9" w:rsidRPr="00C07E97" w:rsidRDefault="0007091C" w:rsidP="00105F1E">
            <w:pPr>
              <w:tabs>
                <w:tab w:val="clear" w:pos="227"/>
                <w:tab w:val="clear" w:pos="680"/>
                <w:tab w:val="left" w:pos="203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0E30E9" w:rsidRPr="00C07E97">
              <w:rPr>
                <w:rFonts w:asciiTheme="majorBidi" w:hAnsiTheme="majorBidi" w:cs="Angsana New"/>
                <w:sz w:val="20"/>
                <w:szCs w:val="20"/>
              </w:rPr>
              <w:t xml:space="preserve">  28,973</w:t>
            </w:r>
          </w:p>
        </w:tc>
        <w:tc>
          <w:tcPr>
            <w:tcW w:w="164" w:type="dxa"/>
            <w:vAlign w:val="bottom"/>
          </w:tcPr>
          <w:p w14:paraId="1C9F90C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0F87B777" w:rsidR="000E30E9" w:rsidRPr="00C07E97" w:rsidRDefault="0007091C" w:rsidP="00105F1E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>84,597</w:t>
            </w:r>
          </w:p>
        </w:tc>
        <w:tc>
          <w:tcPr>
            <w:tcW w:w="164" w:type="dxa"/>
            <w:vAlign w:val="bottom"/>
          </w:tcPr>
          <w:p w14:paraId="1D9482F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056073D2" w:rsidR="000E30E9" w:rsidRPr="00C07E97" w:rsidRDefault="002E79CD" w:rsidP="002E79CD">
            <w:pPr>
              <w:tabs>
                <w:tab w:val="clear" w:pos="454"/>
                <w:tab w:val="left" w:pos="539"/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>75,845</w:t>
            </w:r>
          </w:p>
        </w:tc>
        <w:tc>
          <w:tcPr>
            <w:tcW w:w="164" w:type="dxa"/>
            <w:vAlign w:val="bottom"/>
          </w:tcPr>
          <w:p w14:paraId="24C6178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E823E4F" w14:textId="713944F7" w:rsidR="000E30E9" w:rsidRPr="00C07E97" w:rsidRDefault="000E30E9" w:rsidP="00F074B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(142,192)</w:t>
            </w:r>
          </w:p>
        </w:tc>
        <w:tc>
          <w:tcPr>
            <w:tcW w:w="167" w:type="dxa"/>
            <w:vAlign w:val="bottom"/>
          </w:tcPr>
          <w:p w14:paraId="459D3E7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3C72D019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(138,071)</w:t>
            </w:r>
          </w:p>
        </w:tc>
        <w:tc>
          <w:tcPr>
            <w:tcW w:w="169" w:type="dxa"/>
            <w:vAlign w:val="bottom"/>
          </w:tcPr>
          <w:p w14:paraId="1BA619A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E3251CA" w14:textId="77777777" w:rsidR="000E30E9" w:rsidRPr="00C07E97" w:rsidRDefault="000E30E9" w:rsidP="00105F1E">
            <w:pPr>
              <w:tabs>
                <w:tab w:val="clear" w:pos="227"/>
                <w:tab w:val="left" w:pos="298"/>
                <w:tab w:val="decimal" w:pos="52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B788879" w14:textId="77777777" w:rsidR="000E30E9" w:rsidRPr="00C07E97" w:rsidRDefault="000E30E9" w:rsidP="00105F1E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A187ED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0E30E9" w:rsidRPr="00C07E97" w14:paraId="708F6D88" w14:textId="77777777" w:rsidTr="00105F1E">
        <w:trPr>
          <w:gridAfter w:val="1"/>
          <w:wAfter w:w="6" w:type="dxa"/>
          <w:trHeight w:val="74"/>
        </w:trPr>
        <w:tc>
          <w:tcPr>
            <w:tcW w:w="2082" w:type="dxa"/>
            <w:vAlign w:val="bottom"/>
          </w:tcPr>
          <w:p w14:paraId="0727D694" w14:textId="77777777" w:rsidR="000E30E9" w:rsidRPr="00C07E97" w:rsidRDefault="000E30E9" w:rsidP="00105F1E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3,095,880</w:t>
            </w:r>
          </w:p>
        </w:tc>
        <w:tc>
          <w:tcPr>
            <w:tcW w:w="164" w:type="dxa"/>
            <w:vAlign w:val="bottom"/>
          </w:tcPr>
          <w:p w14:paraId="56BA503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4,122,252</w:t>
            </w:r>
          </w:p>
        </w:tc>
        <w:tc>
          <w:tcPr>
            <w:tcW w:w="164" w:type="dxa"/>
            <w:vAlign w:val="bottom"/>
          </w:tcPr>
          <w:p w14:paraId="49221F55" w14:textId="77777777" w:rsidR="000E30E9" w:rsidRPr="00C07E97" w:rsidRDefault="000E30E9" w:rsidP="00105F1E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994,053</w:t>
            </w:r>
          </w:p>
        </w:tc>
        <w:tc>
          <w:tcPr>
            <w:tcW w:w="176" w:type="dxa"/>
            <w:vAlign w:val="bottom"/>
          </w:tcPr>
          <w:p w14:paraId="7D4E3A8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897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164" w:type="dxa"/>
            <w:vAlign w:val="bottom"/>
          </w:tcPr>
          <w:p w14:paraId="6A06BAA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4,089,933</w:t>
            </w:r>
          </w:p>
        </w:tc>
        <w:tc>
          <w:tcPr>
            <w:tcW w:w="164" w:type="dxa"/>
            <w:vAlign w:val="bottom"/>
          </w:tcPr>
          <w:p w14:paraId="0B64F6F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5,020,073</w:t>
            </w:r>
          </w:p>
        </w:tc>
        <w:tc>
          <w:tcPr>
            <w:tcW w:w="165" w:type="dxa"/>
            <w:vAlign w:val="bottom"/>
          </w:tcPr>
          <w:p w14:paraId="0A4D417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77777777" w:rsidR="000E30E9" w:rsidRPr="00C07E97" w:rsidRDefault="000E30E9" w:rsidP="00105F1E">
            <w:pPr>
              <w:tabs>
                <w:tab w:val="clear" w:pos="454"/>
                <w:tab w:val="left" w:pos="490"/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431,739</w:t>
            </w:r>
          </w:p>
        </w:tc>
        <w:tc>
          <w:tcPr>
            <w:tcW w:w="164" w:type="dxa"/>
            <w:vAlign w:val="bottom"/>
          </w:tcPr>
          <w:p w14:paraId="3DA43FD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74C48BBB" w:rsidR="000E30E9" w:rsidRPr="00C07E97" w:rsidRDefault="0007091C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E30E9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393,719</w:t>
            </w:r>
          </w:p>
        </w:tc>
        <w:tc>
          <w:tcPr>
            <w:tcW w:w="164" w:type="dxa"/>
            <w:vAlign w:val="bottom"/>
          </w:tcPr>
          <w:p w14:paraId="01FFCE3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3AB010F7" w:rsidR="000E30E9" w:rsidRPr="00793834" w:rsidRDefault="0007091C" w:rsidP="00793834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E30E9" w:rsidRPr="007938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93,477</w:t>
            </w:r>
          </w:p>
        </w:tc>
        <w:tc>
          <w:tcPr>
            <w:tcW w:w="164" w:type="dxa"/>
            <w:vAlign w:val="bottom"/>
          </w:tcPr>
          <w:p w14:paraId="2261F8E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43DA13A2" w:rsidR="000E30E9" w:rsidRPr="00C07E97" w:rsidRDefault="002E79CD" w:rsidP="002E79CD">
            <w:pPr>
              <w:tabs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="000E30E9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87,759</w:t>
            </w:r>
          </w:p>
        </w:tc>
        <w:tc>
          <w:tcPr>
            <w:tcW w:w="164" w:type="dxa"/>
            <w:vAlign w:val="bottom"/>
          </w:tcPr>
          <w:p w14:paraId="03079BB6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77777777" w:rsidR="000E30E9" w:rsidRPr="00C07E97" w:rsidRDefault="000E30E9" w:rsidP="00F074B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(142,192)</w:t>
            </w:r>
          </w:p>
        </w:tc>
        <w:tc>
          <w:tcPr>
            <w:tcW w:w="167" w:type="dxa"/>
            <w:vAlign w:val="bottom"/>
          </w:tcPr>
          <w:p w14:paraId="09F2CD50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(138,071)</w:t>
            </w:r>
          </w:p>
        </w:tc>
        <w:tc>
          <w:tcPr>
            <w:tcW w:w="169" w:type="dxa"/>
            <w:vAlign w:val="bottom"/>
          </w:tcPr>
          <w:p w14:paraId="20A2CB67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77777777" w:rsidR="000E30E9" w:rsidRPr="00C07E97" w:rsidRDefault="000E30E9" w:rsidP="00105F1E">
            <w:pPr>
              <w:tabs>
                <w:tab w:val="clear" w:pos="680"/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4,472,957</w:t>
            </w:r>
          </w:p>
        </w:tc>
        <w:tc>
          <w:tcPr>
            <w:tcW w:w="164" w:type="dxa"/>
            <w:vAlign w:val="bottom"/>
          </w:tcPr>
          <w:p w14:paraId="68D2E0F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 5,363,480</w:t>
            </w:r>
          </w:p>
        </w:tc>
      </w:tr>
      <w:tr w:rsidR="000E30E9" w:rsidRPr="00C07E97" w14:paraId="5702828E" w14:textId="77777777" w:rsidTr="00105F1E">
        <w:trPr>
          <w:gridAfter w:val="1"/>
          <w:wAfter w:w="6" w:type="dxa"/>
          <w:trHeight w:val="125"/>
        </w:trPr>
        <w:tc>
          <w:tcPr>
            <w:tcW w:w="2082" w:type="dxa"/>
            <w:vAlign w:val="bottom"/>
          </w:tcPr>
          <w:p w14:paraId="4969EEEB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B8DD64A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19" w:type="dxa"/>
            <w:vAlign w:val="bottom"/>
          </w:tcPr>
          <w:p w14:paraId="5B628B0E" w14:textId="77777777" w:rsidR="000E30E9" w:rsidRPr="00C07E97" w:rsidRDefault="000E30E9" w:rsidP="00105F1E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0E30E9" w:rsidRPr="00C07E97" w:rsidRDefault="000E30E9" w:rsidP="00105F1E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0E30E9" w:rsidRPr="00C07E97" w:rsidRDefault="000E30E9" w:rsidP="00105F1E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87" w:type="dxa"/>
            <w:vAlign w:val="bottom"/>
          </w:tcPr>
          <w:p w14:paraId="21406EFF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FEEE9B4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0E30E9" w:rsidRPr="00C07E97" w:rsidRDefault="000E30E9" w:rsidP="00F074BD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7" w:type="dxa"/>
            <w:vAlign w:val="bottom"/>
          </w:tcPr>
          <w:p w14:paraId="4E245AD5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84" w:type="dxa"/>
            <w:vAlign w:val="bottom"/>
          </w:tcPr>
          <w:p w14:paraId="63BD72A5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81" w:type="dxa"/>
            <w:vAlign w:val="bottom"/>
          </w:tcPr>
          <w:p w14:paraId="4A9C4483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FD3353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7A6D9E8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</w:tr>
      <w:tr w:rsidR="000E30E9" w:rsidRPr="00C07E97" w14:paraId="42B15C3D" w14:textId="77777777" w:rsidTr="00105F1E">
        <w:trPr>
          <w:gridAfter w:val="1"/>
          <w:wAfter w:w="6" w:type="dxa"/>
          <w:trHeight w:val="277"/>
        </w:trPr>
        <w:tc>
          <w:tcPr>
            <w:tcW w:w="2082" w:type="dxa"/>
            <w:vAlign w:val="bottom"/>
          </w:tcPr>
          <w:p w14:paraId="1657635F" w14:textId="77777777" w:rsidR="000E30E9" w:rsidRPr="00C07E97" w:rsidRDefault="000E30E9" w:rsidP="00105F1E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F65A6DD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9BF6239" w14:textId="77777777" w:rsidR="000E30E9" w:rsidRPr="00C07E97" w:rsidRDefault="000E30E9" w:rsidP="00105F1E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0E30E9" w:rsidRPr="00C07E97" w:rsidRDefault="000E30E9" w:rsidP="00105F1E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0E30E9" w:rsidRPr="00C07E97" w:rsidRDefault="000E30E9" w:rsidP="00105F1E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00C6C530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4876C65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0E30E9" w:rsidRPr="00C07E97" w:rsidRDefault="000E30E9" w:rsidP="00105F1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0E30E9" w:rsidRPr="00C07E97" w:rsidRDefault="000E30E9" w:rsidP="00F074BD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5B5BADB3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67239AEB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C79C974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3251E9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07D51A0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30E9" w:rsidRPr="00C07E97" w14:paraId="513B46B3" w14:textId="77777777" w:rsidTr="00105F1E">
        <w:trPr>
          <w:gridAfter w:val="1"/>
          <w:wAfter w:w="6" w:type="dxa"/>
          <w:trHeight w:val="217"/>
        </w:trPr>
        <w:tc>
          <w:tcPr>
            <w:tcW w:w="2082" w:type="dxa"/>
            <w:vAlign w:val="bottom"/>
          </w:tcPr>
          <w:p w14:paraId="292C6654" w14:textId="77777777" w:rsidR="000E30E9" w:rsidRPr="00C07E97" w:rsidRDefault="000E30E9" w:rsidP="00105F1E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3,095,880</w:t>
            </w:r>
          </w:p>
        </w:tc>
        <w:tc>
          <w:tcPr>
            <w:tcW w:w="164" w:type="dxa"/>
            <w:vAlign w:val="bottom"/>
          </w:tcPr>
          <w:p w14:paraId="6E7B823B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133FF3AB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4,122,252</w:t>
            </w:r>
          </w:p>
        </w:tc>
        <w:tc>
          <w:tcPr>
            <w:tcW w:w="164" w:type="dxa"/>
            <w:vAlign w:val="bottom"/>
          </w:tcPr>
          <w:p w14:paraId="17739FB2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994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053</w:t>
            </w:r>
          </w:p>
        </w:tc>
        <w:tc>
          <w:tcPr>
            <w:tcW w:w="176" w:type="dxa"/>
            <w:vAlign w:val="bottom"/>
          </w:tcPr>
          <w:p w14:paraId="38970492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897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,821</w:t>
            </w:r>
          </w:p>
        </w:tc>
        <w:tc>
          <w:tcPr>
            <w:tcW w:w="164" w:type="dxa"/>
            <w:vAlign w:val="bottom"/>
          </w:tcPr>
          <w:p w14:paraId="034249B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2112364A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089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,933</w:t>
            </w:r>
          </w:p>
        </w:tc>
        <w:tc>
          <w:tcPr>
            <w:tcW w:w="164" w:type="dxa"/>
            <w:vAlign w:val="bottom"/>
          </w:tcPr>
          <w:p w14:paraId="52B97BB1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0CB18BB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020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,073</w:t>
            </w:r>
          </w:p>
        </w:tc>
        <w:tc>
          <w:tcPr>
            <w:tcW w:w="165" w:type="dxa"/>
            <w:vAlign w:val="bottom"/>
          </w:tcPr>
          <w:p w14:paraId="7A809931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76,538</w:t>
            </w:r>
          </w:p>
        </w:tc>
        <w:tc>
          <w:tcPr>
            <w:tcW w:w="164" w:type="dxa"/>
            <w:vAlign w:val="bottom"/>
          </w:tcPr>
          <w:p w14:paraId="3ECCC155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713E0EA4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7091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85,745</w:t>
            </w:r>
          </w:p>
        </w:tc>
        <w:tc>
          <w:tcPr>
            <w:tcW w:w="164" w:type="dxa"/>
            <w:vAlign w:val="bottom"/>
          </w:tcPr>
          <w:p w14:paraId="38574740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783C41AA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7091C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1,326</w:t>
            </w:r>
          </w:p>
        </w:tc>
        <w:tc>
          <w:tcPr>
            <w:tcW w:w="164" w:type="dxa"/>
            <w:vAlign w:val="bottom"/>
          </w:tcPr>
          <w:p w14:paraId="68BBD4E2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6D7BA4C8" w:rsidR="000E30E9" w:rsidRPr="00C07E97" w:rsidRDefault="002E79CD" w:rsidP="00105F1E">
            <w:pPr>
              <w:tabs>
                <w:tab w:val="clear" w:pos="227"/>
                <w:tab w:val="left" w:pos="237"/>
                <w:tab w:val="decimal" w:pos="56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1,897</w:t>
            </w:r>
          </w:p>
        </w:tc>
        <w:tc>
          <w:tcPr>
            <w:tcW w:w="164" w:type="dxa"/>
            <w:vAlign w:val="bottom"/>
          </w:tcPr>
          <w:p w14:paraId="00C9164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D67DA50" w14:textId="013A9ECB" w:rsidR="000E30E9" w:rsidRPr="00C07E97" w:rsidRDefault="00FD2BFD" w:rsidP="00F074B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>(27,919)</w:t>
            </w:r>
          </w:p>
        </w:tc>
        <w:tc>
          <w:tcPr>
            <w:tcW w:w="167" w:type="dxa"/>
            <w:vAlign w:val="bottom"/>
          </w:tcPr>
          <w:p w14:paraId="542EFDF6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29D1B5F0" w14:textId="77777777" w:rsidR="000E30E9" w:rsidRPr="00C07E97" w:rsidRDefault="000E30E9" w:rsidP="00FD2BFD">
            <w:pPr>
              <w:tabs>
                <w:tab w:val="clear" w:pos="227"/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(35,150)</w:t>
            </w:r>
          </w:p>
        </w:tc>
        <w:tc>
          <w:tcPr>
            <w:tcW w:w="169" w:type="dxa"/>
            <w:vAlign w:val="bottom"/>
          </w:tcPr>
          <w:p w14:paraId="6D3D7D6B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6B016BC7" w14:textId="77777777" w:rsidR="000E30E9" w:rsidRPr="00C07E97" w:rsidRDefault="000E30E9" w:rsidP="00105F1E">
            <w:pPr>
              <w:tabs>
                <w:tab w:val="decimal" w:pos="76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4,139,878</w:t>
            </w:r>
          </w:p>
        </w:tc>
        <w:tc>
          <w:tcPr>
            <w:tcW w:w="164" w:type="dxa"/>
            <w:vAlign w:val="bottom"/>
          </w:tcPr>
          <w:p w14:paraId="30909F8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74445EC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5,072,565</w:t>
            </w:r>
          </w:p>
        </w:tc>
      </w:tr>
      <w:tr w:rsidR="000E30E9" w:rsidRPr="00C07E97" w14:paraId="3E24D2BF" w14:textId="77777777" w:rsidTr="00105F1E">
        <w:trPr>
          <w:gridAfter w:val="1"/>
          <w:wAfter w:w="6" w:type="dxa"/>
          <w:trHeight w:val="277"/>
        </w:trPr>
        <w:tc>
          <w:tcPr>
            <w:tcW w:w="2082" w:type="dxa"/>
            <w:vAlign w:val="bottom"/>
          </w:tcPr>
          <w:p w14:paraId="6A14244E" w14:textId="77777777" w:rsidR="000E30E9" w:rsidRPr="00C07E97" w:rsidRDefault="000E30E9" w:rsidP="00105F1E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FBDA968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18AB7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164" w:type="dxa"/>
            <w:vAlign w:val="bottom"/>
          </w:tcPr>
          <w:p w14:paraId="2F77906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    -</w:t>
            </w:r>
          </w:p>
        </w:tc>
        <w:tc>
          <w:tcPr>
            <w:tcW w:w="176" w:type="dxa"/>
            <w:vAlign w:val="bottom"/>
          </w:tcPr>
          <w:p w14:paraId="4F2A9B6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decimal" w:pos="7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    -   </w:t>
            </w:r>
          </w:p>
        </w:tc>
        <w:tc>
          <w:tcPr>
            <w:tcW w:w="164" w:type="dxa"/>
            <w:vAlign w:val="bottom"/>
          </w:tcPr>
          <w:p w14:paraId="5242149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4C1BE6F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164" w:type="dxa"/>
            <w:vAlign w:val="bottom"/>
          </w:tcPr>
          <w:p w14:paraId="6578D8A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5173EFBA" w:rsidR="000E30E9" w:rsidRPr="00C07E97" w:rsidRDefault="00F22239" w:rsidP="00105F1E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65" w:type="dxa"/>
            <w:vAlign w:val="bottom"/>
          </w:tcPr>
          <w:p w14:paraId="35340D5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355,201</w:t>
            </w:r>
          </w:p>
        </w:tc>
        <w:tc>
          <w:tcPr>
            <w:tcW w:w="164" w:type="dxa"/>
            <w:vAlign w:val="bottom"/>
          </w:tcPr>
          <w:p w14:paraId="08F4C828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0EE48E91" w:rsidR="000E30E9" w:rsidRPr="00C07E97" w:rsidRDefault="0007091C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307,974</w:t>
            </w:r>
          </w:p>
        </w:tc>
        <w:tc>
          <w:tcPr>
            <w:tcW w:w="164" w:type="dxa"/>
            <w:vAlign w:val="bottom"/>
          </w:tcPr>
          <w:p w14:paraId="2CDB0A6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68BD3812" w:rsidR="000E30E9" w:rsidRPr="00C07E97" w:rsidRDefault="0007091C" w:rsidP="0007091C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>92,151</w:t>
            </w:r>
          </w:p>
        </w:tc>
        <w:tc>
          <w:tcPr>
            <w:tcW w:w="164" w:type="dxa"/>
            <w:vAlign w:val="bottom"/>
          </w:tcPr>
          <w:p w14:paraId="7DA694E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71D6474A" w:rsidR="000E30E9" w:rsidRPr="00C07E97" w:rsidRDefault="002E79CD" w:rsidP="00105F1E">
            <w:pPr>
              <w:tabs>
                <w:tab w:val="decimal" w:pos="56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>85,862</w:t>
            </w:r>
          </w:p>
        </w:tc>
        <w:tc>
          <w:tcPr>
            <w:tcW w:w="164" w:type="dxa"/>
            <w:vAlign w:val="bottom"/>
          </w:tcPr>
          <w:p w14:paraId="79DD38CF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40EA8945" w:rsidR="000E30E9" w:rsidRPr="00C07E97" w:rsidRDefault="000E30E9" w:rsidP="00F074B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(114,273)</w:t>
            </w:r>
          </w:p>
        </w:tc>
        <w:tc>
          <w:tcPr>
            <w:tcW w:w="167" w:type="dxa"/>
            <w:vAlign w:val="bottom"/>
          </w:tcPr>
          <w:p w14:paraId="4A5A1BC1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DE78C7B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(102,921)</w:t>
            </w:r>
          </w:p>
        </w:tc>
        <w:tc>
          <w:tcPr>
            <w:tcW w:w="169" w:type="dxa"/>
            <w:vAlign w:val="bottom"/>
          </w:tcPr>
          <w:p w14:paraId="370554ED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97E6E1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333,079</w:t>
            </w:r>
          </w:p>
        </w:tc>
        <w:tc>
          <w:tcPr>
            <w:tcW w:w="164" w:type="dxa"/>
            <w:vAlign w:val="bottom"/>
          </w:tcPr>
          <w:p w14:paraId="78813D52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11A6F19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290,915</w:t>
            </w:r>
          </w:p>
        </w:tc>
      </w:tr>
      <w:tr w:rsidR="000E30E9" w:rsidRPr="00C07E97" w14:paraId="439016DA" w14:textId="77777777" w:rsidTr="00105F1E">
        <w:trPr>
          <w:gridAfter w:val="1"/>
          <w:wAfter w:w="6" w:type="dxa"/>
          <w:trHeight w:val="277"/>
        </w:trPr>
        <w:tc>
          <w:tcPr>
            <w:tcW w:w="2082" w:type="dxa"/>
            <w:vAlign w:val="bottom"/>
          </w:tcPr>
          <w:p w14:paraId="25B5B9DD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3,095,880</w:t>
            </w:r>
          </w:p>
        </w:tc>
        <w:tc>
          <w:tcPr>
            <w:tcW w:w="164" w:type="dxa"/>
            <w:vAlign w:val="bottom"/>
          </w:tcPr>
          <w:p w14:paraId="1490F31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4,122,252</w:t>
            </w:r>
          </w:p>
        </w:tc>
        <w:tc>
          <w:tcPr>
            <w:tcW w:w="164" w:type="dxa"/>
            <w:vAlign w:val="bottom"/>
          </w:tcPr>
          <w:p w14:paraId="42FBDDE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994,053</w:t>
            </w:r>
          </w:p>
        </w:tc>
        <w:tc>
          <w:tcPr>
            <w:tcW w:w="176" w:type="dxa"/>
            <w:vAlign w:val="bottom"/>
          </w:tcPr>
          <w:p w14:paraId="1532659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897,821</w:t>
            </w:r>
          </w:p>
        </w:tc>
        <w:tc>
          <w:tcPr>
            <w:tcW w:w="164" w:type="dxa"/>
            <w:vAlign w:val="bottom"/>
          </w:tcPr>
          <w:p w14:paraId="01E1472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4,089,933</w:t>
            </w:r>
          </w:p>
        </w:tc>
        <w:tc>
          <w:tcPr>
            <w:tcW w:w="164" w:type="dxa"/>
            <w:vAlign w:val="bottom"/>
          </w:tcPr>
          <w:p w14:paraId="18DDF5D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5,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020</w:t>
            </w: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,073</w:t>
            </w:r>
          </w:p>
        </w:tc>
        <w:tc>
          <w:tcPr>
            <w:tcW w:w="165" w:type="dxa"/>
            <w:vAlign w:val="bottom"/>
          </w:tcPr>
          <w:p w14:paraId="783A662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431,739</w:t>
            </w:r>
          </w:p>
        </w:tc>
        <w:tc>
          <w:tcPr>
            <w:tcW w:w="164" w:type="dxa"/>
            <w:vAlign w:val="bottom"/>
          </w:tcPr>
          <w:p w14:paraId="5A8A77E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19D8027F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="0007091C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393,719</w:t>
            </w:r>
          </w:p>
        </w:tc>
        <w:tc>
          <w:tcPr>
            <w:tcW w:w="164" w:type="dxa"/>
            <w:vAlign w:val="bottom"/>
          </w:tcPr>
          <w:p w14:paraId="34732A0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3578B7DD" w:rsidR="000E30E9" w:rsidRPr="00C07E97" w:rsidRDefault="0007091C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  </w:t>
            </w:r>
            <w:r w:rsidR="000E30E9"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93,477</w:t>
            </w:r>
          </w:p>
        </w:tc>
        <w:tc>
          <w:tcPr>
            <w:tcW w:w="164" w:type="dxa"/>
            <w:vAlign w:val="bottom"/>
          </w:tcPr>
          <w:p w14:paraId="7B54EF1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1375D139" w:rsidR="000E30E9" w:rsidRPr="00C07E97" w:rsidRDefault="002E79CD" w:rsidP="002E79CD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 </w:t>
            </w:r>
            <w:r w:rsidR="000E30E9"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87,759</w:t>
            </w:r>
          </w:p>
        </w:tc>
        <w:tc>
          <w:tcPr>
            <w:tcW w:w="164" w:type="dxa"/>
            <w:vAlign w:val="bottom"/>
          </w:tcPr>
          <w:p w14:paraId="17F6F1A5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77777777" w:rsidR="000E30E9" w:rsidRPr="00C07E97" w:rsidRDefault="000E30E9" w:rsidP="00F074BD">
            <w:pPr>
              <w:tabs>
                <w:tab w:val="clear" w:pos="454"/>
                <w:tab w:val="clear" w:pos="680"/>
                <w:tab w:val="decimal" w:pos="293"/>
                <w:tab w:val="left" w:pos="568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(142,192)</w:t>
            </w:r>
          </w:p>
        </w:tc>
        <w:tc>
          <w:tcPr>
            <w:tcW w:w="167" w:type="dxa"/>
            <w:vAlign w:val="bottom"/>
          </w:tcPr>
          <w:p w14:paraId="7890AB90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(138,071)</w:t>
            </w:r>
          </w:p>
        </w:tc>
        <w:tc>
          <w:tcPr>
            <w:tcW w:w="169" w:type="dxa"/>
            <w:vAlign w:val="bottom"/>
          </w:tcPr>
          <w:p w14:paraId="232D7B58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4,472,957</w:t>
            </w:r>
          </w:p>
        </w:tc>
        <w:tc>
          <w:tcPr>
            <w:tcW w:w="164" w:type="dxa"/>
            <w:vAlign w:val="bottom"/>
          </w:tcPr>
          <w:p w14:paraId="4473BD4D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5,363,480</w:t>
            </w:r>
          </w:p>
        </w:tc>
      </w:tr>
      <w:tr w:rsidR="000E30E9" w:rsidRPr="00C07E97" w14:paraId="2C89B7CC" w14:textId="77777777" w:rsidTr="00105F1E">
        <w:trPr>
          <w:gridAfter w:val="1"/>
          <w:wAfter w:w="6" w:type="dxa"/>
          <w:trHeight w:val="143"/>
        </w:trPr>
        <w:tc>
          <w:tcPr>
            <w:tcW w:w="2082" w:type="dxa"/>
            <w:vAlign w:val="bottom"/>
          </w:tcPr>
          <w:p w14:paraId="09C9733A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5777CD0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A00B7FE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vAlign w:val="bottom"/>
          </w:tcPr>
          <w:p w14:paraId="79967009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B54EF79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0E30E9" w:rsidRPr="00C07E97" w:rsidRDefault="000E30E9" w:rsidP="00F074BD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7" w:type="dxa"/>
            <w:vAlign w:val="bottom"/>
          </w:tcPr>
          <w:p w14:paraId="3E802663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vAlign w:val="bottom"/>
          </w:tcPr>
          <w:p w14:paraId="554D78EF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85E86B9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634372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341F36E5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</w:tr>
      <w:tr w:rsidR="000E30E9" w:rsidRPr="00C07E97" w14:paraId="62A3724C" w14:textId="77777777" w:rsidTr="00105F1E">
        <w:trPr>
          <w:gridAfter w:val="1"/>
          <w:wAfter w:w="6" w:type="dxa"/>
          <w:trHeight w:val="260"/>
        </w:trPr>
        <w:tc>
          <w:tcPr>
            <w:tcW w:w="2082" w:type="dxa"/>
            <w:vAlign w:val="bottom"/>
          </w:tcPr>
          <w:p w14:paraId="3A5CE753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F45A1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D32275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0FFDA29D" w14:textId="621D4FDA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       (</w:t>
            </w:r>
            <w:r w:rsidR="002E79CD" w:rsidRPr="00C07E97">
              <w:rPr>
                <w:rFonts w:asciiTheme="majorBidi" w:hAnsiTheme="majorBidi" w:cs="Angsana New"/>
                <w:sz w:val="20"/>
                <w:szCs w:val="20"/>
              </w:rPr>
              <w:t>40,25</w:t>
            </w:r>
            <w:r w:rsidR="00EB098B">
              <w:rPr>
                <w:rFonts w:asciiTheme="majorBidi" w:hAnsiTheme="majorBidi" w:cs="Angsana New"/>
                <w:sz w:val="20"/>
                <w:szCs w:val="20"/>
              </w:rPr>
              <w:t>3</w:t>
            </w:r>
            <w:r w:rsidRPr="00C07E97">
              <w:rPr>
                <w:rFonts w:asciiTheme="majorBidi" w:hAnsiTheme="majorBidi" w:cs="Angsana New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10542AB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77777777" w:rsidR="000E30E9" w:rsidRPr="00C07E97" w:rsidRDefault="000E30E9" w:rsidP="00793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793834">
              <w:rPr>
                <w:rFonts w:asciiTheme="majorBidi" w:hAnsiTheme="majorBidi" w:cs="Angsana New"/>
                <w:sz w:val="20"/>
                <w:szCs w:val="20"/>
              </w:rPr>
              <w:t>104,851</w:t>
            </w:r>
          </w:p>
        </w:tc>
        <w:tc>
          <w:tcPr>
            <w:tcW w:w="165" w:type="dxa"/>
            <w:vAlign w:val="bottom"/>
          </w:tcPr>
          <w:p w14:paraId="1924CE5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  18,042</w:t>
            </w:r>
          </w:p>
        </w:tc>
        <w:tc>
          <w:tcPr>
            <w:tcW w:w="164" w:type="dxa"/>
            <w:vAlign w:val="bottom"/>
          </w:tcPr>
          <w:p w14:paraId="0D12C7E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 35,157</w:t>
            </w:r>
          </w:p>
        </w:tc>
        <w:tc>
          <w:tcPr>
            <w:tcW w:w="164" w:type="dxa"/>
            <w:vAlign w:val="bottom"/>
          </w:tcPr>
          <w:p w14:paraId="70C0A6C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05201250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07091C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="002E79CD" w:rsidRPr="00C07E97">
              <w:rPr>
                <w:rFonts w:asciiTheme="majorBidi" w:hAnsiTheme="majorBidi" w:cs="Angsana New"/>
                <w:sz w:val="20"/>
                <w:szCs w:val="20"/>
              </w:rPr>
              <w:t>23,580</w:t>
            </w:r>
          </w:p>
        </w:tc>
        <w:tc>
          <w:tcPr>
            <w:tcW w:w="164" w:type="dxa"/>
            <w:vAlign w:val="bottom"/>
          </w:tcPr>
          <w:p w14:paraId="4E2EE6F8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85F8D5C" w14:textId="5AE1F4F9" w:rsidR="000E30E9" w:rsidRPr="00C07E97" w:rsidRDefault="000E30E9" w:rsidP="002E79CD">
            <w:pPr>
              <w:tabs>
                <w:tab w:val="decimal" w:pos="497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E79CD"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2E79CD" w:rsidRPr="00C07E97">
              <w:rPr>
                <w:rFonts w:asciiTheme="majorBidi" w:hAnsiTheme="majorBidi" w:cstheme="majorBidi"/>
                <w:sz w:val="20"/>
                <w:szCs w:val="20"/>
              </w:rPr>
              <w:t>4,15</w:t>
            </w:r>
            <w:r w:rsidR="00EB098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04BEF76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D255946" w14:textId="14A9D434" w:rsidR="000E30E9" w:rsidRPr="00C07E97" w:rsidRDefault="00F074BD" w:rsidP="00F074BD">
            <w:pPr>
              <w:tabs>
                <w:tab w:val="clear" w:pos="227"/>
                <w:tab w:val="clear" w:pos="454"/>
                <w:tab w:val="clear" w:pos="68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2E79CD" w:rsidRPr="00C07E97">
              <w:rPr>
                <w:rFonts w:asciiTheme="majorBidi" w:hAnsiTheme="majorBidi" w:cstheme="majorBidi"/>
                <w:sz w:val="20"/>
                <w:szCs w:val="20"/>
              </w:rPr>
              <w:t>1,304</w:t>
            </w:r>
          </w:p>
        </w:tc>
        <w:tc>
          <w:tcPr>
            <w:tcW w:w="167" w:type="dxa"/>
            <w:vAlign w:val="bottom"/>
          </w:tcPr>
          <w:p w14:paraId="0CDE90C6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5164B433" w14:textId="784E240B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(19,</w:t>
            </w:r>
            <w:r w:rsidR="002E79CD" w:rsidRPr="00C07E97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Pr="00C07E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F61F22E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B948689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 xml:space="preserve">      2,673</w:t>
            </w:r>
          </w:p>
        </w:tc>
        <w:tc>
          <w:tcPr>
            <w:tcW w:w="164" w:type="dxa"/>
            <w:vAlign w:val="bottom"/>
          </w:tcPr>
          <w:p w14:paraId="5BF9F59B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F503239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116,341</w:t>
            </w:r>
          </w:p>
        </w:tc>
      </w:tr>
      <w:tr w:rsidR="000E30E9" w:rsidRPr="00C07E97" w14:paraId="62CC632B" w14:textId="77777777" w:rsidTr="00105F1E">
        <w:trPr>
          <w:gridAfter w:val="1"/>
          <w:wAfter w:w="6" w:type="dxa"/>
          <w:trHeight w:val="76"/>
        </w:trPr>
        <w:tc>
          <w:tcPr>
            <w:tcW w:w="2082" w:type="dxa"/>
            <w:vAlign w:val="bottom"/>
          </w:tcPr>
          <w:p w14:paraId="3364B34A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CBE47E4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19" w:type="dxa"/>
            <w:vAlign w:val="bottom"/>
          </w:tcPr>
          <w:p w14:paraId="6AD8D8E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87" w:type="dxa"/>
            <w:vAlign w:val="bottom"/>
          </w:tcPr>
          <w:p w14:paraId="152A6A51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73D53E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0E30E9" w:rsidRPr="00C07E97" w:rsidRDefault="000E30E9" w:rsidP="00F074B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61EF5CBD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36C5A40A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81" w:type="dxa"/>
            <w:vAlign w:val="bottom"/>
          </w:tcPr>
          <w:p w14:paraId="566B7C89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957553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4C2DE06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</w:tr>
      <w:tr w:rsidR="000E30E9" w:rsidRPr="00C07E97" w14:paraId="1C1B29D1" w14:textId="77777777" w:rsidTr="00105F1E">
        <w:trPr>
          <w:gridAfter w:val="1"/>
          <w:wAfter w:w="6" w:type="dxa"/>
          <w:trHeight w:val="68"/>
        </w:trPr>
        <w:tc>
          <w:tcPr>
            <w:tcW w:w="2082" w:type="dxa"/>
            <w:vAlign w:val="bottom"/>
          </w:tcPr>
          <w:p w14:paraId="56056467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8AA39F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457FA3C2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3BA8ABA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9,530,073</w:t>
            </w:r>
          </w:p>
        </w:tc>
        <w:tc>
          <w:tcPr>
            <w:tcW w:w="164" w:type="dxa"/>
            <w:vAlign w:val="bottom"/>
          </w:tcPr>
          <w:p w14:paraId="50CE0F1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C25D501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  <w:lang w:val="en-GB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10,150,025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2692D34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7F7F35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4,104,659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E3E329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32754E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4,052,401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F0BC1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6BC127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1,597,472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DDBB0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BD3EE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1,486,443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ADE1EB7" w14:textId="77777777" w:rsidR="000E30E9" w:rsidRPr="00C07E97" w:rsidRDefault="000E30E9" w:rsidP="00FD2BF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64D1060" w14:textId="5FCE983A" w:rsidR="000E30E9" w:rsidRPr="00C07E97" w:rsidRDefault="00F074BD" w:rsidP="00F074BD">
            <w:pPr>
              <w:tabs>
                <w:tab w:val="decimal" w:pos="645"/>
              </w:tabs>
              <w:spacing w:line="200" w:lineRule="atLeast"/>
              <w:ind w:left="-48" w:right="-61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30E9" w:rsidRPr="00C07E97">
              <w:rPr>
                <w:rFonts w:asciiTheme="majorBidi" w:hAnsiTheme="majorBidi" w:cstheme="majorBidi"/>
                <w:sz w:val="20"/>
                <w:szCs w:val="20"/>
              </w:rPr>
              <w:t>(1,131,494)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579E7B3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0BA9A0A" w14:textId="77777777" w:rsidR="000E30E9" w:rsidRPr="00C07E97" w:rsidRDefault="000E30E9" w:rsidP="002E79CD">
            <w:pPr>
              <w:tabs>
                <w:tab w:val="decimal" w:pos="575"/>
              </w:tabs>
              <w:spacing w:line="200" w:lineRule="atLeast"/>
              <w:ind w:left="-48" w:right="-61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(1,299,022)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1B44D92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0D10AF03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14,100,710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16B8D1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6BD02A5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14,389,847</w:t>
            </w:r>
          </w:p>
        </w:tc>
      </w:tr>
      <w:tr w:rsidR="000E30E9" w:rsidRPr="00C07E97" w14:paraId="229F151E" w14:textId="77777777" w:rsidTr="00105F1E">
        <w:trPr>
          <w:gridAfter w:val="1"/>
          <w:wAfter w:w="6" w:type="dxa"/>
          <w:trHeight w:val="250"/>
        </w:trPr>
        <w:tc>
          <w:tcPr>
            <w:tcW w:w="2082" w:type="dxa"/>
            <w:vAlign w:val="bottom"/>
          </w:tcPr>
          <w:p w14:paraId="59200167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43B9F2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E5675D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0265D5A9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7C276C9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A53ADF4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17452536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B14B9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6AE3B9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5321316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D13020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D422BAD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9250D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E34C690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B2567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AB9FAA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481942CE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C24B108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6A82B5D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761D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1,054,907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683FC98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E26B1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  1,052,254</w:t>
            </w:r>
          </w:p>
        </w:tc>
      </w:tr>
      <w:tr w:rsidR="000E30E9" w:rsidRPr="00C07E97" w14:paraId="6DA293F2" w14:textId="77777777" w:rsidTr="00105F1E">
        <w:trPr>
          <w:gridAfter w:val="1"/>
          <w:wAfter w:w="6" w:type="dxa"/>
          <w:trHeight w:val="226"/>
        </w:trPr>
        <w:tc>
          <w:tcPr>
            <w:tcW w:w="3680" w:type="dxa"/>
            <w:gridSpan w:val="4"/>
            <w:vAlign w:val="bottom"/>
          </w:tcPr>
          <w:p w14:paraId="4BF9D7F2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 w:rsidRPr="00C07E97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Pr="00C07E9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/ 31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37C88182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21D24E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31C9E9C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0BFD9C78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1B685A3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D5AF4A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567CB3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9EBA0B9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81A569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BB37C92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BEB531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23A15EF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68327E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D65B5E2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1FF9315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4BA5E3B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DA97D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15,155,617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1C191F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FC85B7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15,442,101</w:t>
            </w:r>
          </w:p>
        </w:tc>
      </w:tr>
      <w:tr w:rsidR="000E30E9" w:rsidRPr="00C07E97" w14:paraId="7A5F44C1" w14:textId="77777777" w:rsidTr="00105F1E">
        <w:trPr>
          <w:gridAfter w:val="1"/>
          <w:wAfter w:w="6" w:type="dxa"/>
          <w:trHeight w:val="38"/>
        </w:trPr>
        <w:tc>
          <w:tcPr>
            <w:tcW w:w="2082" w:type="dxa"/>
            <w:vAlign w:val="bottom"/>
          </w:tcPr>
          <w:p w14:paraId="11129C49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7CC106F2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19" w:type="dxa"/>
            <w:vAlign w:val="bottom"/>
          </w:tcPr>
          <w:p w14:paraId="143464EF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87" w:type="dxa"/>
            <w:vAlign w:val="bottom"/>
          </w:tcPr>
          <w:p w14:paraId="1D62B4E6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6EC2A98D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CEF89CC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4C862F73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D72E89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211CDB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55CC44B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E336B4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1B67FD8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1533D0A" w14:textId="77777777" w:rsidR="000E30E9" w:rsidRPr="00C07E97" w:rsidRDefault="000E30E9" w:rsidP="00105F1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96B9F" w14:textId="77777777" w:rsidR="000E30E9" w:rsidRPr="00C07E97" w:rsidRDefault="000E30E9" w:rsidP="00105F1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E827513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D22A39" w14:textId="77777777" w:rsidR="000E30E9" w:rsidRPr="00C07E97" w:rsidRDefault="000E30E9" w:rsidP="00105F1E">
            <w:pPr>
              <w:spacing w:line="240" w:lineRule="auto"/>
              <w:ind w:left="-70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2AAC21E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BE5EAF0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4E72E48F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726F4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55E32CA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222F" w14:textId="77777777" w:rsidR="000E30E9" w:rsidRPr="00C07E97" w:rsidRDefault="000E30E9" w:rsidP="00105F1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</w:p>
        </w:tc>
      </w:tr>
      <w:tr w:rsidR="000E30E9" w:rsidRPr="00C07E97" w14:paraId="1A84C8E5" w14:textId="77777777" w:rsidTr="00105F1E">
        <w:trPr>
          <w:gridAfter w:val="1"/>
          <w:wAfter w:w="6" w:type="dxa"/>
          <w:trHeight w:val="250"/>
        </w:trPr>
        <w:tc>
          <w:tcPr>
            <w:tcW w:w="2082" w:type="dxa"/>
            <w:vAlign w:val="bottom"/>
          </w:tcPr>
          <w:p w14:paraId="33DD9E98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4EB5F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21A8708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51679833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8,549,503</w:t>
            </w:r>
          </w:p>
        </w:tc>
        <w:tc>
          <w:tcPr>
            <w:tcW w:w="164" w:type="dxa"/>
            <w:vAlign w:val="bottom"/>
          </w:tcPr>
          <w:p w14:paraId="0E46B01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8DD90AF" w14:textId="77777777" w:rsidR="000E30E9" w:rsidRPr="00C07E97" w:rsidRDefault="000E30E9" w:rsidP="00105F1E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9,129,865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70463D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7E77EA66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3,584,200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968587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315DDF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3,543,339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8F10A52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225D177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437,876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FE1AEB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F8F002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342,172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1C5FC8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935A98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(1,124,357)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073203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E169127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48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(1,291,162)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2CB6CDF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11C6979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11,447,222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A072538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F2BB32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 xml:space="preserve"> 11,724,214</w:t>
            </w:r>
          </w:p>
        </w:tc>
      </w:tr>
      <w:tr w:rsidR="000E30E9" w:rsidRPr="00C07E97" w14:paraId="035A4209" w14:textId="77777777" w:rsidTr="00105F1E">
        <w:trPr>
          <w:gridAfter w:val="1"/>
          <w:wAfter w:w="6" w:type="dxa"/>
          <w:trHeight w:val="250"/>
        </w:trPr>
        <w:tc>
          <w:tcPr>
            <w:tcW w:w="2082" w:type="dxa"/>
            <w:vAlign w:val="bottom"/>
          </w:tcPr>
          <w:p w14:paraId="731BB7FB" w14:textId="77777777" w:rsidR="000E30E9" w:rsidRPr="00C07E97" w:rsidRDefault="000E30E9" w:rsidP="00105F1E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B26D3B3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B94616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8192C1F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8BE8080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F545CCF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32792E6B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DF681B4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DAD77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A89D569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4CD18C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B3C590C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530D129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CD50DC0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7D625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3219CB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2143C17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D5212CD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A81125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AE01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76E35FA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99AF3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C07E97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0E30E9" w:rsidRPr="00C07E97" w14:paraId="7D5D8220" w14:textId="77777777" w:rsidTr="00105F1E">
        <w:trPr>
          <w:gridAfter w:val="1"/>
          <w:wAfter w:w="6" w:type="dxa"/>
          <w:trHeight w:val="250"/>
        </w:trPr>
        <w:tc>
          <w:tcPr>
            <w:tcW w:w="3680" w:type="dxa"/>
            <w:gridSpan w:val="4"/>
            <w:vAlign w:val="bottom"/>
          </w:tcPr>
          <w:p w14:paraId="38A3FA02" w14:textId="77777777" w:rsidR="000E30E9" w:rsidRPr="00C07E97" w:rsidRDefault="000E30E9" w:rsidP="00105F1E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หนี้สินรวม ณ วันที่ 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 w:rsidRPr="00C07E97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 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/ 31 </w:t>
            </w:r>
            <w:r w:rsidRPr="00C07E9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4F531A6C" w14:textId="77777777" w:rsidR="000E30E9" w:rsidRPr="00C07E97" w:rsidRDefault="000E30E9" w:rsidP="00105F1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29778D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BDC3FA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5B82C4E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42C9C17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0EE3D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34890FE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EF35D7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0F1639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78602E1" w14:textId="77777777" w:rsidR="000E30E9" w:rsidRPr="00C07E97" w:rsidRDefault="000E30E9" w:rsidP="00105F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5B292A9C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5547757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732830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0D97C45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281642B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8EC9E44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0459C" w14:textId="77777777" w:rsidR="000E30E9" w:rsidRPr="00C07E97" w:rsidRDefault="000E30E9" w:rsidP="00105F1E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11,447,222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BFB4045" w14:textId="77777777" w:rsidR="000E30E9" w:rsidRPr="00C07E97" w:rsidRDefault="000E30E9" w:rsidP="00105F1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DD85A8" w14:textId="77777777" w:rsidR="000E30E9" w:rsidRPr="00C07E97" w:rsidRDefault="000E30E9" w:rsidP="0010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11,724,214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D73867">
          <w:headerReference w:type="default" r:id="rId15"/>
          <w:footerReference w:type="default" r:id="rId16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C52B8B" w:rsidRPr="00424DDB" w14:paraId="598B0116" w14:textId="77777777" w:rsidTr="00C52B8B">
        <w:trPr>
          <w:tblHeader/>
        </w:trPr>
        <w:tc>
          <w:tcPr>
            <w:tcW w:w="2947" w:type="pct"/>
            <w:vAlign w:val="bottom"/>
          </w:tcPr>
          <w:p w14:paraId="0C6703F4" w14:textId="37D53247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6D8D1C7E" w14:textId="09D37E7D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8B" w:rsidRPr="00424DDB" w14:paraId="6D5F01CC" w14:textId="77777777" w:rsidTr="0099225F">
        <w:trPr>
          <w:tblHeader/>
        </w:trPr>
        <w:tc>
          <w:tcPr>
            <w:tcW w:w="2947" w:type="pct"/>
            <w:vAlign w:val="bottom"/>
          </w:tcPr>
          <w:p w14:paraId="62C2A70B" w14:textId="6591DF17" w:rsidR="00C52B8B" w:rsidRDefault="00890972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241E9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52" w:type="pct"/>
          </w:tcPr>
          <w:p w14:paraId="608F30C1" w14:textId="30334327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1E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704E3B32" w14:textId="77777777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441DA43" w14:textId="63149941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1E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2B8B" w:rsidRPr="00424DDB" w14:paraId="2CDE5880" w14:textId="77777777" w:rsidTr="0099225F">
        <w:trPr>
          <w:trHeight w:val="137"/>
        </w:trPr>
        <w:tc>
          <w:tcPr>
            <w:tcW w:w="2947" w:type="pct"/>
          </w:tcPr>
          <w:p w14:paraId="44B597D0" w14:textId="77777777" w:rsidR="00C52B8B" w:rsidRPr="00774EBA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58DD2D8" w14:textId="77777777" w:rsidR="00C52B8B" w:rsidRPr="00052439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99225F">
        <w:tc>
          <w:tcPr>
            <w:tcW w:w="2947" w:type="pct"/>
          </w:tcPr>
          <w:p w14:paraId="68F5EA88" w14:textId="2C30A2FB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2" w:type="pct"/>
          </w:tcPr>
          <w:p w14:paraId="3D3360E9" w14:textId="77777777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719ADFF" w14:textId="77777777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F350A4C" w14:textId="77777777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B8B" w:rsidRPr="00424DDB" w14:paraId="27F9FBB8" w14:textId="77777777" w:rsidTr="0099225F">
        <w:tc>
          <w:tcPr>
            <w:tcW w:w="2947" w:type="pct"/>
          </w:tcPr>
          <w:p w14:paraId="3740FBA5" w14:textId="14BE1EBF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5302BDAF" w14:textId="2DE4058F" w:rsidR="00C52B8B" w:rsidRPr="008C5F11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64,168</w:t>
            </w:r>
          </w:p>
        </w:tc>
        <w:tc>
          <w:tcPr>
            <w:tcW w:w="155" w:type="pct"/>
          </w:tcPr>
          <w:p w14:paraId="2B33CD20" w14:textId="77777777" w:rsidR="00C52B8B" w:rsidRPr="008C5F11" w:rsidRDefault="00C52B8B" w:rsidP="0099225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7D510356" w14:textId="50FF6B0D" w:rsidR="00C52B8B" w:rsidRPr="008C5F11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58,319</w:t>
            </w:r>
          </w:p>
        </w:tc>
      </w:tr>
      <w:tr w:rsidR="00C52B8B" w:rsidRPr="00424DDB" w14:paraId="0487C557" w14:textId="77777777" w:rsidTr="0099225F">
        <w:tc>
          <w:tcPr>
            <w:tcW w:w="2947" w:type="pct"/>
          </w:tcPr>
          <w:p w14:paraId="3D8D1C7F" w14:textId="031DAD06" w:rsidR="00C52B8B" w:rsidRPr="00424DDB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B0F66" w14:textId="229BA759" w:rsidR="00C52B8B" w:rsidRPr="008C5F11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B0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B0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16DA9F0A" w14:textId="77777777" w:rsidR="00C52B8B" w:rsidRPr="008C5F11" w:rsidRDefault="00C52B8B" w:rsidP="0099225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30F65135" w:rsidR="00C52B8B" w:rsidRPr="008C5F11" w:rsidRDefault="00C52B8B" w:rsidP="00992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58,319</w:t>
            </w:r>
          </w:p>
        </w:tc>
      </w:tr>
    </w:tbl>
    <w:p w14:paraId="5CB7F9DC" w14:textId="7239E064" w:rsidR="00C52B8B" w:rsidRDefault="00C52B8B" w:rsidP="00C5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0B83583F" w14:textId="350AA0B6" w:rsidR="000E30E9" w:rsidRPr="00E31B95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31B9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8DD2714" w14:textId="77777777" w:rsidR="000E30E9" w:rsidRPr="00C52B8B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0E30E9" w:rsidRPr="00424DDB" w14:paraId="095EB36B" w14:textId="77777777" w:rsidTr="00105F1E">
        <w:trPr>
          <w:tblHeader/>
        </w:trPr>
        <w:tc>
          <w:tcPr>
            <w:tcW w:w="2947" w:type="pct"/>
            <w:vAlign w:val="bottom"/>
          </w:tcPr>
          <w:p w14:paraId="6730FAF6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24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952" w:type="pct"/>
          </w:tcPr>
          <w:p w14:paraId="5D18A142" w14:textId="77777777" w:rsidR="000E30E9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93A2F64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838E2BA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105F1E">
        <w:trPr>
          <w:trHeight w:val="137"/>
        </w:trPr>
        <w:tc>
          <w:tcPr>
            <w:tcW w:w="2947" w:type="pct"/>
          </w:tcPr>
          <w:p w14:paraId="1115CC0B" w14:textId="77777777" w:rsidR="000E30E9" w:rsidRPr="00774EBA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C417001" w14:textId="77777777" w:rsidR="000E30E9" w:rsidRPr="00052439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424DDB" w14:paraId="689C05C9" w14:textId="77777777" w:rsidTr="00105F1E">
        <w:tc>
          <w:tcPr>
            <w:tcW w:w="2947" w:type="pct"/>
          </w:tcPr>
          <w:p w14:paraId="5926EBDC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2" w:type="pct"/>
          </w:tcPr>
          <w:p w14:paraId="45333029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CB7B8C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344F7DDB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105F1E">
        <w:tc>
          <w:tcPr>
            <w:tcW w:w="2947" w:type="pct"/>
          </w:tcPr>
          <w:p w14:paraId="4496D7F2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69E73647" w14:textId="77777777" w:rsidR="000E30E9" w:rsidRPr="008C5F11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  <w:tc>
          <w:tcPr>
            <w:tcW w:w="155" w:type="pct"/>
          </w:tcPr>
          <w:p w14:paraId="661A3A0D" w14:textId="77777777" w:rsidR="000E30E9" w:rsidRPr="008C5F11" w:rsidRDefault="000E30E9" w:rsidP="00105F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1731F305" w14:textId="77777777" w:rsidR="000E30E9" w:rsidRPr="008C5F11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102</w:t>
            </w:r>
          </w:p>
        </w:tc>
      </w:tr>
      <w:tr w:rsidR="000E30E9" w:rsidRPr="00424DDB" w14:paraId="1D160EA0" w14:textId="77777777" w:rsidTr="00105F1E">
        <w:tc>
          <w:tcPr>
            <w:tcW w:w="2947" w:type="pct"/>
          </w:tcPr>
          <w:p w14:paraId="53D38816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75189BEA" w14:textId="77777777" w:rsidR="000E30E9" w:rsidRPr="008C5F11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18,770</w:t>
            </w:r>
          </w:p>
        </w:tc>
        <w:tc>
          <w:tcPr>
            <w:tcW w:w="155" w:type="pct"/>
          </w:tcPr>
          <w:p w14:paraId="4C225DBD" w14:textId="77777777" w:rsidR="000E30E9" w:rsidRPr="008C5F11" w:rsidRDefault="000E30E9" w:rsidP="00105F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5D72EDB5" w14:textId="77777777" w:rsidR="000E30E9" w:rsidRPr="008C5F11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16,150</w:t>
            </w:r>
          </w:p>
        </w:tc>
      </w:tr>
      <w:tr w:rsidR="000E30E9" w:rsidRPr="00424DDB" w14:paraId="3E99D18E" w14:textId="77777777" w:rsidTr="00105F1E">
        <w:tc>
          <w:tcPr>
            <w:tcW w:w="2947" w:type="pct"/>
          </w:tcPr>
          <w:p w14:paraId="723BC9BE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7AB77202" w14:textId="77777777" w:rsidR="000E30E9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55" w:type="pct"/>
          </w:tcPr>
          <w:p w14:paraId="6A9DBDD2" w14:textId="77777777" w:rsidR="000E30E9" w:rsidRPr="008C5F11" w:rsidRDefault="000E30E9" w:rsidP="00105F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40880E4F" w14:textId="77777777" w:rsidR="000E30E9" w:rsidRPr="008C5F11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E30E9" w:rsidRPr="00424DDB" w14:paraId="4E0A8602" w14:textId="77777777" w:rsidTr="00105F1E">
        <w:tc>
          <w:tcPr>
            <w:tcW w:w="2947" w:type="pct"/>
          </w:tcPr>
          <w:p w14:paraId="2E08FACC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8A1F28" w14:textId="77777777" w:rsidR="000E30E9" w:rsidRPr="008C5F11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24,242</w:t>
            </w:r>
          </w:p>
        </w:tc>
        <w:tc>
          <w:tcPr>
            <w:tcW w:w="155" w:type="pct"/>
          </w:tcPr>
          <w:p w14:paraId="32D9FA1A" w14:textId="77777777" w:rsidR="000E30E9" w:rsidRPr="008C5F11" w:rsidRDefault="000E30E9" w:rsidP="00105F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77777777" w:rsidR="000E30E9" w:rsidRPr="008C5F11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16,252</w:t>
            </w:r>
          </w:p>
        </w:tc>
      </w:tr>
      <w:tr w:rsidR="000E30E9" w:rsidRPr="0042231F" w14:paraId="1237AAB7" w14:textId="77777777" w:rsidTr="00105F1E">
        <w:tc>
          <w:tcPr>
            <w:tcW w:w="2947" w:type="pct"/>
          </w:tcPr>
          <w:p w14:paraId="04C3E282" w14:textId="77777777" w:rsidR="000E30E9" w:rsidRPr="00EF63B2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52" w:type="pct"/>
          </w:tcPr>
          <w:p w14:paraId="69D5384A" w14:textId="77777777" w:rsidR="000E30E9" w:rsidRPr="00774EBA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5" w:type="pct"/>
          </w:tcPr>
          <w:p w14:paraId="33DD6F63" w14:textId="77777777" w:rsidR="000E30E9" w:rsidRPr="00774EBA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6" w:type="pct"/>
          </w:tcPr>
          <w:p w14:paraId="5106F025" w14:textId="77777777" w:rsidR="000E30E9" w:rsidRPr="00774EBA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E30E9" w:rsidRPr="0042231F" w14:paraId="1BE731CC" w14:textId="77777777" w:rsidTr="00105F1E">
        <w:trPr>
          <w:trHeight w:val="236"/>
        </w:trPr>
        <w:tc>
          <w:tcPr>
            <w:tcW w:w="2947" w:type="pct"/>
          </w:tcPr>
          <w:p w14:paraId="7C9CD7D6" w14:textId="77777777" w:rsidR="000E30E9" w:rsidRPr="0042231F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52" w:type="pct"/>
          </w:tcPr>
          <w:p w14:paraId="28113723" w14:textId="77777777" w:rsidR="000E30E9" w:rsidRPr="006A4184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377D0013" w14:textId="77777777" w:rsidR="000E30E9" w:rsidRPr="006A4184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5178A1E2" w14:textId="77777777" w:rsidR="000E30E9" w:rsidRPr="006A4184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494FFA0C" w14:textId="77777777" w:rsidTr="00105F1E">
        <w:tc>
          <w:tcPr>
            <w:tcW w:w="2947" w:type="pct"/>
          </w:tcPr>
          <w:p w14:paraId="0F6E18A8" w14:textId="77777777" w:rsidR="000E30E9" w:rsidRPr="0042231F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2" w:type="pct"/>
          </w:tcPr>
          <w:p w14:paraId="0DB4ABB1" w14:textId="77777777" w:rsidR="000E30E9" w:rsidRPr="00577B70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B70">
              <w:rPr>
                <w:rFonts w:asciiTheme="majorBidi" w:hAnsiTheme="majorBidi" w:cstheme="majorBidi"/>
                <w:sz w:val="30"/>
                <w:szCs w:val="30"/>
                <w:cs/>
              </w:rPr>
              <w:t>2,651</w:t>
            </w:r>
          </w:p>
        </w:tc>
        <w:tc>
          <w:tcPr>
            <w:tcW w:w="155" w:type="pct"/>
          </w:tcPr>
          <w:p w14:paraId="672B63CA" w14:textId="77777777" w:rsidR="000E30E9" w:rsidRPr="00577B70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6A028F5" w14:textId="4227CCC7" w:rsidR="000E30E9" w:rsidRPr="00577B70" w:rsidRDefault="00DA1270" w:rsidP="00DA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231F" w14:paraId="0D642A6E" w14:textId="77777777" w:rsidTr="00105F1E">
        <w:tc>
          <w:tcPr>
            <w:tcW w:w="2947" w:type="pct"/>
          </w:tcPr>
          <w:p w14:paraId="1C387D4C" w14:textId="76A7A759" w:rsidR="000E30E9" w:rsidRPr="0042231F" w:rsidRDefault="00F97994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52" w:type="pct"/>
          </w:tcPr>
          <w:p w14:paraId="3E2B8568" w14:textId="77777777" w:rsidR="000E30E9" w:rsidRPr="00577B70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B70">
              <w:rPr>
                <w:rFonts w:asciiTheme="majorBidi" w:hAnsiTheme="majorBidi" w:cstheme="majorBidi"/>
                <w:sz w:val="30"/>
                <w:szCs w:val="30"/>
                <w:cs/>
              </w:rPr>
              <w:t>15,69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26A9B47C" w14:textId="77777777" w:rsidR="000E30E9" w:rsidRPr="00577B70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577DBA62" w14:textId="77777777" w:rsidR="000E30E9" w:rsidRPr="00577B70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B70">
              <w:rPr>
                <w:rFonts w:asciiTheme="majorBidi" w:hAnsiTheme="majorBidi" w:cstheme="majorBidi"/>
                <w:sz w:val="30"/>
                <w:szCs w:val="30"/>
                <w:cs/>
              </w:rPr>
              <w:t>936</w:t>
            </w:r>
          </w:p>
        </w:tc>
      </w:tr>
      <w:tr w:rsidR="000E30E9" w:rsidRPr="0042231F" w14:paraId="2EE29DE8" w14:textId="77777777" w:rsidTr="00105F1E">
        <w:tc>
          <w:tcPr>
            <w:tcW w:w="2947" w:type="pct"/>
          </w:tcPr>
          <w:p w14:paraId="56BC75DB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2" w:type="pct"/>
          </w:tcPr>
          <w:p w14:paraId="17023FBB" w14:textId="77777777" w:rsidR="000E30E9" w:rsidRPr="00577B70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70">
              <w:rPr>
                <w:rFonts w:asciiTheme="majorBidi" w:hAnsiTheme="majorBidi" w:cstheme="majorBidi"/>
                <w:sz w:val="30"/>
                <w:szCs w:val="30"/>
                <w:cs/>
              </w:rPr>
              <w:t>325,805</w:t>
            </w:r>
          </w:p>
        </w:tc>
        <w:tc>
          <w:tcPr>
            <w:tcW w:w="155" w:type="pct"/>
          </w:tcPr>
          <w:p w14:paraId="4C53B55C" w14:textId="77777777" w:rsidR="000E30E9" w:rsidRPr="00577B70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42616EC0" w14:textId="2FA79922" w:rsidR="000E30E9" w:rsidRPr="00577B70" w:rsidRDefault="00DA1270" w:rsidP="00DA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B70">
              <w:rPr>
                <w:rFonts w:asciiTheme="majorBidi" w:hAnsiTheme="majorBidi" w:cstheme="majorBidi"/>
                <w:sz w:val="30"/>
                <w:szCs w:val="30"/>
                <w:cs/>
              </w:rPr>
              <w:t>11,000</w:t>
            </w:r>
          </w:p>
        </w:tc>
      </w:tr>
      <w:tr w:rsidR="00C07E97" w:rsidRPr="0042231F" w14:paraId="3AD40BCF" w14:textId="77777777" w:rsidTr="00105F1E">
        <w:tc>
          <w:tcPr>
            <w:tcW w:w="2947" w:type="pct"/>
          </w:tcPr>
          <w:p w14:paraId="011C2CE5" w14:textId="67F1A5D4" w:rsidR="00C07E97" w:rsidRPr="00424DDB" w:rsidRDefault="000B150A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952" w:type="pct"/>
          </w:tcPr>
          <w:p w14:paraId="30F2F80D" w14:textId="4B99A875" w:rsidR="00C07E97" w:rsidRPr="00577B70" w:rsidRDefault="0022299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3,287</w:t>
            </w:r>
          </w:p>
        </w:tc>
        <w:tc>
          <w:tcPr>
            <w:tcW w:w="155" w:type="pct"/>
          </w:tcPr>
          <w:p w14:paraId="7422E0AA" w14:textId="77777777" w:rsidR="00C07E97" w:rsidRPr="00577B70" w:rsidRDefault="00C07E97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7911CC35" w14:textId="60E06326" w:rsidR="00C07E97" w:rsidRPr="00577B70" w:rsidRDefault="0022299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4DDB" w14:paraId="6D7C9286" w14:textId="77777777" w:rsidTr="00105F1E">
        <w:tc>
          <w:tcPr>
            <w:tcW w:w="2947" w:type="pct"/>
          </w:tcPr>
          <w:p w14:paraId="42F0A523" w14:textId="77777777" w:rsidR="000E30E9" w:rsidRPr="00424DDB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C0642" w14:textId="0515A727" w:rsidR="000E30E9" w:rsidRPr="0091488F" w:rsidRDefault="000E30E9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="007A7F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22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7,438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388E3F2" w14:textId="77777777" w:rsidR="000E30E9" w:rsidRPr="0091488F" w:rsidRDefault="000E30E9" w:rsidP="00105F1E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B02D" w14:textId="10E1142A" w:rsidR="000E30E9" w:rsidRPr="0091488F" w:rsidRDefault="007A7F72" w:rsidP="00105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11,936</w:t>
            </w:r>
          </w:p>
        </w:tc>
      </w:tr>
    </w:tbl>
    <w:p w14:paraId="5F0E1943" w14:textId="77777777" w:rsidR="000E30E9" w:rsidRPr="0061632E" w:rsidRDefault="000E30E9" w:rsidP="0061632E">
      <w:pPr>
        <w:rPr>
          <w:rFonts w:asciiTheme="majorBidi" w:hAnsiTheme="majorBidi" w:cstheme="majorBidi"/>
          <w:sz w:val="30"/>
          <w:szCs w:val="30"/>
        </w:rPr>
      </w:pPr>
    </w:p>
    <w:p w14:paraId="3AEBFF79" w14:textId="7381C8F1" w:rsidR="000E30E9" w:rsidRPr="00E31B95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31B9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AB4A086" w14:textId="77777777" w:rsidR="000E30E9" w:rsidRPr="00F53A86" w:rsidRDefault="000E30E9" w:rsidP="000E30E9">
      <w:pPr>
        <w:rPr>
          <w:rFonts w:ascii="Angsana New" w:hAnsi="Angsana New" w:cs="Angsana New"/>
          <w:sz w:val="30"/>
          <w:szCs w:val="30"/>
        </w:rPr>
      </w:pPr>
    </w:p>
    <w:p w14:paraId="4E7EE6CE" w14:textId="18CC0176" w:rsidR="000E30E9" w:rsidRPr="00044E61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3A86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F53A86">
        <w:rPr>
          <w:rFonts w:asciiTheme="majorBidi" w:hAnsiTheme="majorBidi" w:cstheme="majorBidi"/>
          <w:sz w:val="30"/>
          <w:szCs w:val="30"/>
        </w:rPr>
        <w:t xml:space="preserve">2567 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>บริษัท เอ็มจีซี</w:t>
      </w:r>
      <w:r w:rsidRPr="00F53A86">
        <w:rPr>
          <w:rFonts w:asciiTheme="majorBidi" w:hAnsiTheme="majorBidi" w:cstheme="majorBidi"/>
          <w:sz w:val="30"/>
          <w:szCs w:val="30"/>
        </w:rPr>
        <w:t>-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 xml:space="preserve">เอเชีย กรีนเทค จำกัด ซึ่งเป็นบริษัทย่อย ได้เพิ่มทุนจดทะเบียนจาก </w:t>
      </w:r>
      <w:r w:rsidRPr="00F53A86">
        <w:rPr>
          <w:rFonts w:asciiTheme="majorBidi" w:hAnsiTheme="majorBidi" w:cstheme="majorBidi"/>
          <w:sz w:val="30"/>
          <w:szCs w:val="30"/>
        </w:rPr>
        <w:t xml:space="preserve">100            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Pr="00F53A86">
        <w:rPr>
          <w:rFonts w:asciiTheme="majorBidi" w:hAnsiTheme="majorBidi" w:cstheme="majorBidi"/>
          <w:sz w:val="30"/>
          <w:szCs w:val="30"/>
        </w:rPr>
        <w:t xml:space="preserve">160 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โดยบริษัทได้ชำระค่าหุ้นเพิ่มทุนบางส่วนให้แก่บริษัท เอ็มจีซี</w:t>
      </w:r>
      <w:r w:rsidRPr="00F53A86">
        <w:rPr>
          <w:rFonts w:asciiTheme="majorBidi" w:hAnsiTheme="majorBidi" w:cstheme="majorBidi"/>
          <w:sz w:val="30"/>
          <w:szCs w:val="30"/>
        </w:rPr>
        <w:t>-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 xml:space="preserve">เอเชีย กรีนเทค จำกัด </w:t>
      </w:r>
      <w:r w:rsidR="00F16B3A" w:rsidRPr="00F53A86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F16B3A" w:rsidRPr="00F53A86">
        <w:rPr>
          <w:rFonts w:asciiTheme="majorBidi" w:hAnsiTheme="majorBidi" w:cstheme="majorBidi"/>
          <w:sz w:val="30"/>
          <w:szCs w:val="30"/>
        </w:rPr>
        <w:t xml:space="preserve">1 </w:t>
      </w:r>
      <w:r w:rsidR="00F16B3A" w:rsidRPr="00F53A86">
        <w:rPr>
          <w:rFonts w:asciiTheme="majorBidi" w:hAnsiTheme="majorBidi" w:cstheme="majorBidi" w:hint="cs"/>
          <w:sz w:val="30"/>
          <w:szCs w:val="30"/>
          <w:cs/>
        </w:rPr>
        <w:t xml:space="preserve">ล้านหุ้น 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F53A86">
        <w:rPr>
          <w:rFonts w:asciiTheme="majorBidi" w:hAnsiTheme="majorBidi" w:cstheme="majorBidi"/>
          <w:sz w:val="30"/>
          <w:szCs w:val="30"/>
        </w:rPr>
        <w:t xml:space="preserve"> 15 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>บาท เป็นจำนวนเงิน</w:t>
      </w:r>
      <w:r w:rsidR="00F16B3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A86">
        <w:rPr>
          <w:rFonts w:asciiTheme="majorBidi" w:hAnsiTheme="majorBidi" w:cstheme="majorBidi"/>
          <w:sz w:val="30"/>
          <w:szCs w:val="30"/>
        </w:rPr>
        <w:t>15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โดยสัดส่วน</w:t>
      </w:r>
      <w:r w:rsidR="00F16B3A">
        <w:rPr>
          <w:rFonts w:asciiTheme="majorBidi" w:hAnsiTheme="majorBidi" w:cstheme="majorBidi" w:hint="cs"/>
          <w:sz w:val="30"/>
          <w:szCs w:val="30"/>
          <w:cs/>
        </w:rPr>
        <w:t>การลงทุน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 xml:space="preserve">ยังคงเป็นร้อยละ </w:t>
      </w:r>
      <w:r w:rsidR="0069155C">
        <w:rPr>
          <w:rFonts w:asciiTheme="majorBidi" w:hAnsiTheme="majorBidi" w:cstheme="majorBidi"/>
          <w:sz w:val="30"/>
          <w:szCs w:val="30"/>
        </w:rPr>
        <w:t>99.99</w:t>
      </w:r>
      <w:r w:rsidRPr="00F53A86">
        <w:rPr>
          <w:rFonts w:asciiTheme="majorBidi" w:hAnsiTheme="majorBidi" w:cstheme="majorBidi"/>
          <w:sz w:val="30"/>
          <w:szCs w:val="30"/>
        </w:rPr>
        <w:t xml:space="preserve"> </w:t>
      </w:r>
      <w:r w:rsidRPr="00F53A86">
        <w:rPr>
          <w:rFonts w:asciiTheme="majorBidi" w:hAnsiTheme="majorBidi" w:cstheme="majorBidi" w:hint="cs"/>
          <w:sz w:val="30"/>
          <w:szCs w:val="30"/>
          <w:cs/>
        </w:rPr>
        <w:t>ดังเดิม</w:t>
      </w:r>
    </w:p>
    <w:p w14:paraId="75695A87" w14:textId="77777777" w:rsidR="000E30E9" w:rsidRPr="003918B3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C2EA3F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sectPr w:rsidR="000E30E9" w:rsidSect="00282225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6D159" w14:textId="77777777" w:rsidR="00466B59" w:rsidRDefault="00466B59">
      <w:r>
        <w:separator/>
      </w:r>
    </w:p>
  </w:endnote>
  <w:endnote w:type="continuationSeparator" w:id="0">
    <w:p w14:paraId="2C9B023C" w14:textId="77777777" w:rsidR="00466B59" w:rsidRDefault="00466B59">
      <w:r>
        <w:continuationSeparator/>
      </w:r>
    </w:p>
  </w:endnote>
  <w:endnote w:type="continuationNotice" w:id="1">
    <w:p w14:paraId="2069F737" w14:textId="77777777" w:rsidR="00466B59" w:rsidRDefault="00466B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64" w14:textId="1949C76D" w:rsidR="00667982" w:rsidRDefault="00667982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B1E62" w14:textId="77777777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879F" w14:textId="77777777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2A441E7C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A59D5">
      <w:rPr>
        <w:rFonts w:ascii="Angsana New" w:hAnsi="Angsana New"/>
        <w:noProof/>
        <w:sz w:val="30"/>
        <w:szCs w:val="30"/>
        <w:lang w:val="fr-FR"/>
      </w:rPr>
      <w:t>MGCt3-Q1'24-set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75E6E" w14:textId="77777777" w:rsidR="00466B59" w:rsidRDefault="00466B59">
      <w:r>
        <w:separator/>
      </w:r>
    </w:p>
  </w:footnote>
  <w:footnote w:type="continuationSeparator" w:id="0">
    <w:p w14:paraId="07618D41" w14:textId="77777777" w:rsidR="00466B59" w:rsidRDefault="00466B59">
      <w:r>
        <w:continuationSeparator/>
      </w:r>
    </w:p>
  </w:footnote>
  <w:footnote w:type="continuationNotice" w:id="1">
    <w:p w14:paraId="48A5BD6F" w14:textId="77777777" w:rsidR="00466B59" w:rsidRDefault="00466B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DE32" w14:textId="46BC930C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DE5546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3DF7087E" w14:textId="77777777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0DAC01" w14:textId="21281070" w:rsidR="00EA73E8" w:rsidRPr="00451B1B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8068C">
      <w:rPr>
        <w:rFonts w:ascii="Angsana New" w:hAnsi="Angsana New" w:cs="Angsana New"/>
        <w:b/>
        <w:bCs/>
        <w:sz w:val="32"/>
        <w:szCs w:val="32"/>
      </w:rPr>
      <w:t>3</w:t>
    </w:r>
    <w:r w:rsidR="00BA48A8">
      <w:rPr>
        <w:rFonts w:ascii="Angsana New" w:hAnsi="Angsana New" w:cs="Angsana New"/>
        <w:b/>
        <w:bCs/>
        <w:sz w:val="32"/>
        <w:szCs w:val="32"/>
      </w:rPr>
      <w:t>1</w:t>
    </w:r>
    <w:r w:rsidR="002D5893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A48A8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B2079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9C11FA" w:rsidRPr="009C11FA">
      <w:rPr>
        <w:rFonts w:ascii="Angsana New" w:hAnsi="Angsana New" w:cs="Angsana New"/>
        <w:b/>
        <w:bCs/>
        <w:sz w:val="32"/>
        <w:szCs w:val="32"/>
      </w:rPr>
      <w:t>256</w:t>
    </w:r>
    <w:r w:rsidR="00BA48A8">
      <w:rPr>
        <w:rFonts w:ascii="Angsana New" w:hAnsi="Angsana New" w:cs="Angsana New"/>
        <w:b/>
        <w:bCs/>
        <w:sz w:val="32"/>
        <w:szCs w:val="32"/>
      </w:rPr>
      <w:t>7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AA96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77777777" w:rsidR="000E30E9" w:rsidRPr="00451B1B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9C11FA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/>
        <w:bCs/>
        <w:sz w:val="32"/>
        <w:szCs w:val="32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48EE4C" w14:textId="77777777" w:rsidR="000E30E9" w:rsidRDefault="000E30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</w:t>
    </w:r>
    <w:r w:rsidRPr="00940DC7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 </w:t>
    </w:r>
    <w:r>
      <w:rPr>
        <w:rFonts w:ascii="Angsana New" w:hAnsi="Angsana New" w:cs="Angsana New"/>
        <w:bCs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C11FA">
      <w:rPr>
        <w:rFonts w:ascii="Angsana New" w:hAnsi="Angsana New" w:cs="Angsana New"/>
        <w:bCs/>
        <w:sz w:val="32"/>
        <w:szCs w:val="32"/>
      </w:rPr>
      <w:t>256</w:t>
    </w:r>
    <w:r>
      <w:rPr>
        <w:rFonts w:ascii="Angsana New" w:hAnsi="Angsana New" w:cs="Angsana New"/>
        <w:bCs/>
        <w:sz w:val="32"/>
        <w:szCs w:val="32"/>
      </w:rPr>
      <w:t>7</w:t>
    </w:r>
    <w:r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17EACFED" w14:textId="77777777" w:rsidR="000E30E9" w:rsidRPr="00CE4223" w:rsidRDefault="000E30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15B9AECA" w:rsidR="00E21939" w:rsidRDefault="001C7D4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</w:t>
    </w:r>
    <w:r w:rsidRPr="00940DC7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 </w:t>
    </w:r>
    <w:r>
      <w:rPr>
        <w:rFonts w:ascii="Angsana New" w:hAnsi="Angsana New" w:cs="Angsana New"/>
        <w:bCs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C11FA">
      <w:rPr>
        <w:rFonts w:ascii="Angsana New" w:hAnsi="Angsana New" w:cs="Angsana New"/>
        <w:bCs/>
        <w:sz w:val="32"/>
        <w:szCs w:val="32"/>
      </w:rPr>
      <w:t>256</w:t>
    </w:r>
    <w:r>
      <w:rPr>
        <w:rFonts w:ascii="Angsana New" w:hAnsi="Angsana New" w:cs="Angsana New"/>
        <w:bCs/>
        <w:sz w:val="32"/>
        <w:szCs w:val="32"/>
      </w:rPr>
      <w:t>7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8F5ED7" w:rsidRPr="00940DC7">
      <w:rPr>
        <w:rFonts w:ascii="Angsana New" w:hAnsi="Angsana New" w:cs="Angsana New"/>
        <w:bCs/>
        <w:sz w:val="32"/>
        <w:szCs w:val="32"/>
      </w:rPr>
      <w:t>(</w:t>
    </w:r>
    <w:r w:rsidR="008F5ED7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8F5ED7"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 w:numId="34" w16cid:durableId="322440032">
    <w:abstractNumId w:val="0"/>
  </w:num>
  <w:num w:numId="35" w16cid:durableId="1819685819">
    <w:abstractNumId w:val="0"/>
  </w:num>
  <w:num w:numId="36" w16cid:durableId="1112553582">
    <w:abstractNumId w:val="0"/>
  </w:num>
  <w:num w:numId="37" w16cid:durableId="215434231">
    <w:abstractNumId w:val="0"/>
  </w:num>
  <w:num w:numId="38" w16cid:durableId="1228416547">
    <w:abstractNumId w:val="0"/>
  </w:num>
  <w:num w:numId="39" w16cid:durableId="617224012">
    <w:abstractNumId w:val="0"/>
  </w:num>
  <w:num w:numId="40" w16cid:durableId="694157380">
    <w:abstractNumId w:val="0"/>
  </w:num>
  <w:num w:numId="41" w16cid:durableId="373390713">
    <w:abstractNumId w:val="0"/>
  </w:num>
  <w:num w:numId="42" w16cid:durableId="160433356">
    <w:abstractNumId w:val="0"/>
  </w:num>
  <w:num w:numId="43" w16cid:durableId="34479106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374"/>
    <w:rsid w:val="000108A8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5DCC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89B"/>
    <w:rsid w:val="00022CE8"/>
    <w:rsid w:val="00023124"/>
    <w:rsid w:val="00023CE6"/>
    <w:rsid w:val="00024953"/>
    <w:rsid w:val="00024F30"/>
    <w:rsid w:val="000260E3"/>
    <w:rsid w:val="00026132"/>
    <w:rsid w:val="0002666D"/>
    <w:rsid w:val="00026A07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8C4"/>
    <w:rsid w:val="00033E77"/>
    <w:rsid w:val="00033EFB"/>
    <w:rsid w:val="00034561"/>
    <w:rsid w:val="00034563"/>
    <w:rsid w:val="00034D27"/>
    <w:rsid w:val="000351D6"/>
    <w:rsid w:val="000352B2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4B3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4E61"/>
    <w:rsid w:val="00045687"/>
    <w:rsid w:val="00045E6A"/>
    <w:rsid w:val="000463AC"/>
    <w:rsid w:val="000468C9"/>
    <w:rsid w:val="00047179"/>
    <w:rsid w:val="000477EB"/>
    <w:rsid w:val="000504AC"/>
    <w:rsid w:val="0005060A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542F"/>
    <w:rsid w:val="00055589"/>
    <w:rsid w:val="00055624"/>
    <w:rsid w:val="000558C4"/>
    <w:rsid w:val="00055A9E"/>
    <w:rsid w:val="00055C2F"/>
    <w:rsid w:val="00055E3D"/>
    <w:rsid w:val="00055F43"/>
    <w:rsid w:val="00056D9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5008"/>
    <w:rsid w:val="0006537A"/>
    <w:rsid w:val="00065604"/>
    <w:rsid w:val="00065694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816"/>
    <w:rsid w:val="00067E20"/>
    <w:rsid w:val="00070559"/>
    <w:rsid w:val="0007075C"/>
    <w:rsid w:val="0007091C"/>
    <w:rsid w:val="0007137C"/>
    <w:rsid w:val="0007144B"/>
    <w:rsid w:val="00071E82"/>
    <w:rsid w:val="00072552"/>
    <w:rsid w:val="000728D7"/>
    <w:rsid w:val="00072F3C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77F90"/>
    <w:rsid w:val="0008005E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7FF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2EC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B0F"/>
    <w:rsid w:val="000B1C16"/>
    <w:rsid w:val="000B1CB1"/>
    <w:rsid w:val="000B1F09"/>
    <w:rsid w:val="000B2093"/>
    <w:rsid w:val="000B2816"/>
    <w:rsid w:val="000B287F"/>
    <w:rsid w:val="000B2D5A"/>
    <w:rsid w:val="000B33FE"/>
    <w:rsid w:val="000B3A8A"/>
    <w:rsid w:val="000B5201"/>
    <w:rsid w:val="000B57F9"/>
    <w:rsid w:val="000B5A36"/>
    <w:rsid w:val="000B6A34"/>
    <w:rsid w:val="000B6CDD"/>
    <w:rsid w:val="000B716C"/>
    <w:rsid w:val="000B7292"/>
    <w:rsid w:val="000B7375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CA7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0E9"/>
    <w:rsid w:val="000E3775"/>
    <w:rsid w:val="000E383A"/>
    <w:rsid w:val="000E3890"/>
    <w:rsid w:val="000E3A37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A1"/>
    <w:rsid w:val="000F5D8C"/>
    <w:rsid w:val="000F5DC4"/>
    <w:rsid w:val="000F61AB"/>
    <w:rsid w:val="000F6BA2"/>
    <w:rsid w:val="000F6F02"/>
    <w:rsid w:val="000F7CF3"/>
    <w:rsid w:val="00100047"/>
    <w:rsid w:val="001000F0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3F9F"/>
    <w:rsid w:val="001042BB"/>
    <w:rsid w:val="0010448D"/>
    <w:rsid w:val="00104960"/>
    <w:rsid w:val="00104BD3"/>
    <w:rsid w:val="001051A3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B62"/>
    <w:rsid w:val="00107EB0"/>
    <w:rsid w:val="0011021A"/>
    <w:rsid w:val="0011065A"/>
    <w:rsid w:val="00110989"/>
    <w:rsid w:val="00110C30"/>
    <w:rsid w:val="001111E1"/>
    <w:rsid w:val="0011127A"/>
    <w:rsid w:val="00111498"/>
    <w:rsid w:val="00111656"/>
    <w:rsid w:val="00111B5F"/>
    <w:rsid w:val="00111FFF"/>
    <w:rsid w:val="00112640"/>
    <w:rsid w:val="00112677"/>
    <w:rsid w:val="0011285D"/>
    <w:rsid w:val="001131C8"/>
    <w:rsid w:val="0011338F"/>
    <w:rsid w:val="001134FB"/>
    <w:rsid w:val="00113787"/>
    <w:rsid w:val="0011379D"/>
    <w:rsid w:val="0011382C"/>
    <w:rsid w:val="0011382D"/>
    <w:rsid w:val="00113FF0"/>
    <w:rsid w:val="001141DF"/>
    <w:rsid w:val="00114488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B3D"/>
    <w:rsid w:val="00120C4E"/>
    <w:rsid w:val="00120E82"/>
    <w:rsid w:val="00121427"/>
    <w:rsid w:val="00121600"/>
    <w:rsid w:val="00121944"/>
    <w:rsid w:val="00121CC2"/>
    <w:rsid w:val="00121E9B"/>
    <w:rsid w:val="00122024"/>
    <w:rsid w:val="0012207C"/>
    <w:rsid w:val="0012242A"/>
    <w:rsid w:val="0012358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183"/>
    <w:rsid w:val="001269B9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307"/>
    <w:rsid w:val="00140407"/>
    <w:rsid w:val="00141481"/>
    <w:rsid w:val="001416CF"/>
    <w:rsid w:val="0014179D"/>
    <w:rsid w:val="00141A20"/>
    <w:rsid w:val="00141B5E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244"/>
    <w:rsid w:val="0014738E"/>
    <w:rsid w:val="001476E8"/>
    <w:rsid w:val="00150273"/>
    <w:rsid w:val="00150297"/>
    <w:rsid w:val="0015076F"/>
    <w:rsid w:val="00150B8B"/>
    <w:rsid w:val="001511C0"/>
    <w:rsid w:val="001512B8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400"/>
    <w:rsid w:val="00163745"/>
    <w:rsid w:val="00163B20"/>
    <w:rsid w:val="00163C9F"/>
    <w:rsid w:val="00163FB1"/>
    <w:rsid w:val="001648B1"/>
    <w:rsid w:val="00164BF3"/>
    <w:rsid w:val="00164CD1"/>
    <w:rsid w:val="00164FA7"/>
    <w:rsid w:val="00165516"/>
    <w:rsid w:val="001657B2"/>
    <w:rsid w:val="00165A2C"/>
    <w:rsid w:val="00165AA5"/>
    <w:rsid w:val="00166027"/>
    <w:rsid w:val="0016759C"/>
    <w:rsid w:val="00167728"/>
    <w:rsid w:val="001679E9"/>
    <w:rsid w:val="00167EB5"/>
    <w:rsid w:val="00167ED8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9AF"/>
    <w:rsid w:val="00171A79"/>
    <w:rsid w:val="00171DA8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22"/>
    <w:rsid w:val="00175AF6"/>
    <w:rsid w:val="00175D15"/>
    <w:rsid w:val="00175E89"/>
    <w:rsid w:val="00175EF6"/>
    <w:rsid w:val="00175F1A"/>
    <w:rsid w:val="001762B7"/>
    <w:rsid w:val="00176381"/>
    <w:rsid w:val="001763C4"/>
    <w:rsid w:val="00176764"/>
    <w:rsid w:val="001773DA"/>
    <w:rsid w:val="0017765D"/>
    <w:rsid w:val="00180548"/>
    <w:rsid w:val="00180602"/>
    <w:rsid w:val="0018075B"/>
    <w:rsid w:val="00181277"/>
    <w:rsid w:val="0018196B"/>
    <w:rsid w:val="00182698"/>
    <w:rsid w:val="00182BD0"/>
    <w:rsid w:val="00182D71"/>
    <w:rsid w:val="001833DA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F0E"/>
    <w:rsid w:val="00192F3E"/>
    <w:rsid w:val="00193337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6C8"/>
    <w:rsid w:val="00195B1F"/>
    <w:rsid w:val="00195CA0"/>
    <w:rsid w:val="00195DC1"/>
    <w:rsid w:val="00196228"/>
    <w:rsid w:val="001969E9"/>
    <w:rsid w:val="00196CBF"/>
    <w:rsid w:val="001971BD"/>
    <w:rsid w:val="001972D7"/>
    <w:rsid w:val="0019739F"/>
    <w:rsid w:val="00197591"/>
    <w:rsid w:val="00197AB3"/>
    <w:rsid w:val="00197EE5"/>
    <w:rsid w:val="00197F41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4BB"/>
    <w:rsid w:val="001A4825"/>
    <w:rsid w:val="001A485D"/>
    <w:rsid w:val="001A4CC7"/>
    <w:rsid w:val="001A569D"/>
    <w:rsid w:val="001A59D5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2E5F"/>
    <w:rsid w:val="001B2F45"/>
    <w:rsid w:val="001B37F6"/>
    <w:rsid w:val="001B404F"/>
    <w:rsid w:val="001B4104"/>
    <w:rsid w:val="001B4305"/>
    <w:rsid w:val="001B431E"/>
    <w:rsid w:val="001B49E6"/>
    <w:rsid w:val="001B4F5D"/>
    <w:rsid w:val="001B5725"/>
    <w:rsid w:val="001B5F0C"/>
    <w:rsid w:val="001B5FAE"/>
    <w:rsid w:val="001B6140"/>
    <w:rsid w:val="001B61BF"/>
    <w:rsid w:val="001B61EB"/>
    <w:rsid w:val="001B662B"/>
    <w:rsid w:val="001B6DC0"/>
    <w:rsid w:val="001B758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884"/>
    <w:rsid w:val="001C0A58"/>
    <w:rsid w:val="001C0CE9"/>
    <w:rsid w:val="001C1415"/>
    <w:rsid w:val="001C1C5B"/>
    <w:rsid w:val="001C1E81"/>
    <w:rsid w:val="001C1EC6"/>
    <w:rsid w:val="001C20B9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E45"/>
    <w:rsid w:val="001C5F32"/>
    <w:rsid w:val="001C69D8"/>
    <w:rsid w:val="001C6B2D"/>
    <w:rsid w:val="001C713D"/>
    <w:rsid w:val="001C74C6"/>
    <w:rsid w:val="001C7D4C"/>
    <w:rsid w:val="001D0EFA"/>
    <w:rsid w:val="001D13A9"/>
    <w:rsid w:val="001D1889"/>
    <w:rsid w:val="001D2044"/>
    <w:rsid w:val="001D2458"/>
    <w:rsid w:val="001D2770"/>
    <w:rsid w:val="001D2FEC"/>
    <w:rsid w:val="001D3109"/>
    <w:rsid w:val="001D346C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B21"/>
    <w:rsid w:val="001E7585"/>
    <w:rsid w:val="001E7747"/>
    <w:rsid w:val="001E7A88"/>
    <w:rsid w:val="001E7E8A"/>
    <w:rsid w:val="001E7EF8"/>
    <w:rsid w:val="001F0B07"/>
    <w:rsid w:val="001F100C"/>
    <w:rsid w:val="001F134A"/>
    <w:rsid w:val="001F160F"/>
    <w:rsid w:val="001F178D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37E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135"/>
    <w:rsid w:val="00200787"/>
    <w:rsid w:val="00200861"/>
    <w:rsid w:val="00200A34"/>
    <w:rsid w:val="00200CB6"/>
    <w:rsid w:val="002011EF"/>
    <w:rsid w:val="00201484"/>
    <w:rsid w:val="002014D4"/>
    <w:rsid w:val="0020157D"/>
    <w:rsid w:val="002016EA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5F14"/>
    <w:rsid w:val="002061AC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EB0"/>
    <w:rsid w:val="00217F39"/>
    <w:rsid w:val="00217FC0"/>
    <w:rsid w:val="002201F7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6B3"/>
    <w:rsid w:val="00230AB4"/>
    <w:rsid w:val="00230DF1"/>
    <w:rsid w:val="00230E0B"/>
    <w:rsid w:val="00230FE6"/>
    <w:rsid w:val="00231565"/>
    <w:rsid w:val="00231A0C"/>
    <w:rsid w:val="00231C4B"/>
    <w:rsid w:val="0023200A"/>
    <w:rsid w:val="0023268B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0F1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37F70"/>
    <w:rsid w:val="002403EE"/>
    <w:rsid w:val="00240A2D"/>
    <w:rsid w:val="00240B99"/>
    <w:rsid w:val="00240E83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1A7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74B"/>
    <w:rsid w:val="002603B1"/>
    <w:rsid w:val="0026092F"/>
    <w:rsid w:val="00260F18"/>
    <w:rsid w:val="00260FF2"/>
    <w:rsid w:val="0026103F"/>
    <w:rsid w:val="002615AD"/>
    <w:rsid w:val="0026194B"/>
    <w:rsid w:val="00261A3C"/>
    <w:rsid w:val="00261D75"/>
    <w:rsid w:val="00262A28"/>
    <w:rsid w:val="002630D0"/>
    <w:rsid w:val="00263417"/>
    <w:rsid w:val="00263DC6"/>
    <w:rsid w:val="00264142"/>
    <w:rsid w:val="00264686"/>
    <w:rsid w:val="002646B4"/>
    <w:rsid w:val="002646D4"/>
    <w:rsid w:val="0026480D"/>
    <w:rsid w:val="00264B17"/>
    <w:rsid w:val="00264DE8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7C9"/>
    <w:rsid w:val="0027192C"/>
    <w:rsid w:val="00271DBE"/>
    <w:rsid w:val="002727E9"/>
    <w:rsid w:val="002729C6"/>
    <w:rsid w:val="00272D23"/>
    <w:rsid w:val="00272F22"/>
    <w:rsid w:val="00272FC2"/>
    <w:rsid w:val="002734AC"/>
    <w:rsid w:val="0027358C"/>
    <w:rsid w:val="0027366A"/>
    <w:rsid w:val="0027389A"/>
    <w:rsid w:val="00273948"/>
    <w:rsid w:val="00273D9A"/>
    <w:rsid w:val="0027408D"/>
    <w:rsid w:val="00274253"/>
    <w:rsid w:val="002746B6"/>
    <w:rsid w:val="00274B49"/>
    <w:rsid w:val="00274DF7"/>
    <w:rsid w:val="0027532D"/>
    <w:rsid w:val="0027566F"/>
    <w:rsid w:val="002759A8"/>
    <w:rsid w:val="00275B27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225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FC2"/>
    <w:rsid w:val="002921E2"/>
    <w:rsid w:val="002923B4"/>
    <w:rsid w:val="002925F7"/>
    <w:rsid w:val="00292EE9"/>
    <w:rsid w:val="00293041"/>
    <w:rsid w:val="002932B6"/>
    <w:rsid w:val="00293648"/>
    <w:rsid w:val="00293828"/>
    <w:rsid w:val="00293BE2"/>
    <w:rsid w:val="0029489D"/>
    <w:rsid w:val="002948A9"/>
    <w:rsid w:val="00294959"/>
    <w:rsid w:val="00294C8E"/>
    <w:rsid w:val="002961F2"/>
    <w:rsid w:val="0029672F"/>
    <w:rsid w:val="002968DE"/>
    <w:rsid w:val="00296A92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35A"/>
    <w:rsid w:val="002A1651"/>
    <w:rsid w:val="002A1928"/>
    <w:rsid w:val="002A1E07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4F34"/>
    <w:rsid w:val="002A634C"/>
    <w:rsid w:val="002A64CC"/>
    <w:rsid w:val="002A6930"/>
    <w:rsid w:val="002A75D9"/>
    <w:rsid w:val="002A7BA5"/>
    <w:rsid w:val="002A7D0F"/>
    <w:rsid w:val="002A7E5D"/>
    <w:rsid w:val="002B02F7"/>
    <w:rsid w:val="002B0A60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182E"/>
    <w:rsid w:val="002D257E"/>
    <w:rsid w:val="002D2640"/>
    <w:rsid w:val="002D2781"/>
    <w:rsid w:val="002D304C"/>
    <w:rsid w:val="002D30A1"/>
    <w:rsid w:val="002D3165"/>
    <w:rsid w:val="002D369B"/>
    <w:rsid w:val="002D3E0B"/>
    <w:rsid w:val="002D45A1"/>
    <w:rsid w:val="002D46EA"/>
    <w:rsid w:val="002D4C9E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6F83"/>
    <w:rsid w:val="002D717C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3495"/>
    <w:rsid w:val="002E3FC1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B28"/>
    <w:rsid w:val="002F03D8"/>
    <w:rsid w:val="002F042A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314"/>
    <w:rsid w:val="002F77C7"/>
    <w:rsid w:val="002F7F90"/>
    <w:rsid w:val="003009CC"/>
    <w:rsid w:val="003014F6"/>
    <w:rsid w:val="00301C87"/>
    <w:rsid w:val="00301E11"/>
    <w:rsid w:val="003021AC"/>
    <w:rsid w:val="0030259B"/>
    <w:rsid w:val="00302AD3"/>
    <w:rsid w:val="00302E85"/>
    <w:rsid w:val="00302EE6"/>
    <w:rsid w:val="003034E8"/>
    <w:rsid w:val="00304776"/>
    <w:rsid w:val="0030490B"/>
    <w:rsid w:val="00304D2A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02A"/>
    <w:rsid w:val="00313335"/>
    <w:rsid w:val="0031345E"/>
    <w:rsid w:val="00313761"/>
    <w:rsid w:val="0031380A"/>
    <w:rsid w:val="0031396E"/>
    <w:rsid w:val="0031399E"/>
    <w:rsid w:val="00313AFD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D27"/>
    <w:rsid w:val="00322F40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751"/>
    <w:rsid w:val="00327892"/>
    <w:rsid w:val="00327965"/>
    <w:rsid w:val="00331012"/>
    <w:rsid w:val="0033108A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C84"/>
    <w:rsid w:val="003356A5"/>
    <w:rsid w:val="00335D5D"/>
    <w:rsid w:val="00335DB3"/>
    <w:rsid w:val="003363AD"/>
    <w:rsid w:val="00337103"/>
    <w:rsid w:val="0033781D"/>
    <w:rsid w:val="00337D09"/>
    <w:rsid w:val="00340488"/>
    <w:rsid w:val="00340601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6F6F"/>
    <w:rsid w:val="003470F8"/>
    <w:rsid w:val="003475AD"/>
    <w:rsid w:val="003501A3"/>
    <w:rsid w:val="00350981"/>
    <w:rsid w:val="00350AE1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224"/>
    <w:rsid w:val="0035585D"/>
    <w:rsid w:val="0035592F"/>
    <w:rsid w:val="00355CA1"/>
    <w:rsid w:val="00355E9F"/>
    <w:rsid w:val="0035624B"/>
    <w:rsid w:val="00356862"/>
    <w:rsid w:val="003579DE"/>
    <w:rsid w:val="00357A9D"/>
    <w:rsid w:val="0036065F"/>
    <w:rsid w:val="00360768"/>
    <w:rsid w:val="00361939"/>
    <w:rsid w:val="00361B11"/>
    <w:rsid w:val="00361BA2"/>
    <w:rsid w:val="003623FC"/>
    <w:rsid w:val="003627C3"/>
    <w:rsid w:val="00362A1B"/>
    <w:rsid w:val="00362A74"/>
    <w:rsid w:val="00362E50"/>
    <w:rsid w:val="0036312F"/>
    <w:rsid w:val="00363C35"/>
    <w:rsid w:val="00363FAF"/>
    <w:rsid w:val="003642E0"/>
    <w:rsid w:val="003651A2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A7"/>
    <w:rsid w:val="0037416E"/>
    <w:rsid w:val="003743F7"/>
    <w:rsid w:val="003744FD"/>
    <w:rsid w:val="00374C40"/>
    <w:rsid w:val="00374D97"/>
    <w:rsid w:val="0037559B"/>
    <w:rsid w:val="00375684"/>
    <w:rsid w:val="003760D4"/>
    <w:rsid w:val="00376397"/>
    <w:rsid w:val="003765F3"/>
    <w:rsid w:val="00376661"/>
    <w:rsid w:val="00376738"/>
    <w:rsid w:val="00376A3B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86EFA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B41"/>
    <w:rsid w:val="00391C09"/>
    <w:rsid w:val="00391FAC"/>
    <w:rsid w:val="0039208C"/>
    <w:rsid w:val="00392BAB"/>
    <w:rsid w:val="00392E0A"/>
    <w:rsid w:val="0039362B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A0E"/>
    <w:rsid w:val="00397B11"/>
    <w:rsid w:val="00397B82"/>
    <w:rsid w:val="00397D5C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354"/>
    <w:rsid w:val="003A3575"/>
    <w:rsid w:val="003A3924"/>
    <w:rsid w:val="003A3B2C"/>
    <w:rsid w:val="003A3D7E"/>
    <w:rsid w:val="003A4037"/>
    <w:rsid w:val="003A40E3"/>
    <w:rsid w:val="003A412D"/>
    <w:rsid w:val="003A42B4"/>
    <w:rsid w:val="003A42B9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510"/>
    <w:rsid w:val="003B279C"/>
    <w:rsid w:val="003B2AAF"/>
    <w:rsid w:val="003B32BE"/>
    <w:rsid w:val="003B375D"/>
    <w:rsid w:val="003B392D"/>
    <w:rsid w:val="003B42C6"/>
    <w:rsid w:val="003B4591"/>
    <w:rsid w:val="003B507A"/>
    <w:rsid w:val="003B50D2"/>
    <w:rsid w:val="003B54A9"/>
    <w:rsid w:val="003B56ED"/>
    <w:rsid w:val="003B57EF"/>
    <w:rsid w:val="003B5870"/>
    <w:rsid w:val="003B5D64"/>
    <w:rsid w:val="003B5E7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A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78C"/>
    <w:rsid w:val="003D08E1"/>
    <w:rsid w:val="003D092D"/>
    <w:rsid w:val="003D0E6A"/>
    <w:rsid w:val="003D0FB5"/>
    <w:rsid w:val="003D1062"/>
    <w:rsid w:val="003D1498"/>
    <w:rsid w:val="003D1AF0"/>
    <w:rsid w:val="003D1C00"/>
    <w:rsid w:val="003D1F56"/>
    <w:rsid w:val="003D214A"/>
    <w:rsid w:val="003D2458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BA4"/>
    <w:rsid w:val="003D71D7"/>
    <w:rsid w:val="003D7277"/>
    <w:rsid w:val="003D7310"/>
    <w:rsid w:val="003D7744"/>
    <w:rsid w:val="003D7777"/>
    <w:rsid w:val="003D78FA"/>
    <w:rsid w:val="003D7C8E"/>
    <w:rsid w:val="003E04A7"/>
    <w:rsid w:val="003E0BCC"/>
    <w:rsid w:val="003E0FB3"/>
    <w:rsid w:val="003E1097"/>
    <w:rsid w:val="003E10D2"/>
    <w:rsid w:val="003E238A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0EB"/>
    <w:rsid w:val="003E63A3"/>
    <w:rsid w:val="003E67E7"/>
    <w:rsid w:val="003E6A5C"/>
    <w:rsid w:val="003E6D58"/>
    <w:rsid w:val="003E7002"/>
    <w:rsid w:val="003E7613"/>
    <w:rsid w:val="003F041E"/>
    <w:rsid w:val="003F06E0"/>
    <w:rsid w:val="003F148A"/>
    <w:rsid w:val="003F1665"/>
    <w:rsid w:val="003F226E"/>
    <w:rsid w:val="003F2371"/>
    <w:rsid w:val="003F2661"/>
    <w:rsid w:val="003F2DC4"/>
    <w:rsid w:val="003F3011"/>
    <w:rsid w:val="003F31F5"/>
    <w:rsid w:val="003F320A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EE7"/>
    <w:rsid w:val="003F6F38"/>
    <w:rsid w:val="003F759B"/>
    <w:rsid w:val="003F7692"/>
    <w:rsid w:val="003F7B44"/>
    <w:rsid w:val="003F7BC9"/>
    <w:rsid w:val="003F7D32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306B"/>
    <w:rsid w:val="00403A67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102CF"/>
    <w:rsid w:val="00410770"/>
    <w:rsid w:val="00410E02"/>
    <w:rsid w:val="00410FDD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2FF1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0E22"/>
    <w:rsid w:val="00431245"/>
    <w:rsid w:val="004312D0"/>
    <w:rsid w:val="004318B7"/>
    <w:rsid w:val="00431917"/>
    <w:rsid w:val="004319EC"/>
    <w:rsid w:val="00431EC7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51E4"/>
    <w:rsid w:val="00435DC0"/>
    <w:rsid w:val="00435EFD"/>
    <w:rsid w:val="0043630F"/>
    <w:rsid w:val="00436424"/>
    <w:rsid w:val="0043728C"/>
    <w:rsid w:val="0043740F"/>
    <w:rsid w:val="00437E6E"/>
    <w:rsid w:val="00440002"/>
    <w:rsid w:val="00440222"/>
    <w:rsid w:val="00440828"/>
    <w:rsid w:val="0044124A"/>
    <w:rsid w:val="004414A1"/>
    <w:rsid w:val="00441832"/>
    <w:rsid w:val="00441C4C"/>
    <w:rsid w:val="00441D7D"/>
    <w:rsid w:val="00441E8F"/>
    <w:rsid w:val="0044213B"/>
    <w:rsid w:val="004426F7"/>
    <w:rsid w:val="0044275B"/>
    <w:rsid w:val="004428E2"/>
    <w:rsid w:val="00442CD9"/>
    <w:rsid w:val="00442EF0"/>
    <w:rsid w:val="0044312A"/>
    <w:rsid w:val="004434FD"/>
    <w:rsid w:val="004435BF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47C8B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2FE4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6DA0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DFD"/>
    <w:rsid w:val="00485F7F"/>
    <w:rsid w:val="00486184"/>
    <w:rsid w:val="00486557"/>
    <w:rsid w:val="00486725"/>
    <w:rsid w:val="00486847"/>
    <w:rsid w:val="00486B44"/>
    <w:rsid w:val="004871E3"/>
    <w:rsid w:val="004879D2"/>
    <w:rsid w:val="00487A07"/>
    <w:rsid w:val="00487A31"/>
    <w:rsid w:val="00487F3F"/>
    <w:rsid w:val="00487F6E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2DE"/>
    <w:rsid w:val="00494348"/>
    <w:rsid w:val="00494C76"/>
    <w:rsid w:val="004954BE"/>
    <w:rsid w:val="00496489"/>
    <w:rsid w:val="0049688E"/>
    <w:rsid w:val="00497162"/>
    <w:rsid w:val="004973AE"/>
    <w:rsid w:val="004975A6"/>
    <w:rsid w:val="00497A3E"/>
    <w:rsid w:val="00497E7B"/>
    <w:rsid w:val="004A03B5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83"/>
    <w:rsid w:val="004A276A"/>
    <w:rsid w:val="004A28FB"/>
    <w:rsid w:val="004A339F"/>
    <w:rsid w:val="004A3B48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F17"/>
    <w:rsid w:val="004A5F59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1130"/>
    <w:rsid w:val="004B1689"/>
    <w:rsid w:val="004B1893"/>
    <w:rsid w:val="004B226C"/>
    <w:rsid w:val="004B234C"/>
    <w:rsid w:val="004B239E"/>
    <w:rsid w:val="004B242C"/>
    <w:rsid w:val="004B3090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CF0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BE3"/>
    <w:rsid w:val="004D0C31"/>
    <w:rsid w:val="004D0D33"/>
    <w:rsid w:val="004D0D96"/>
    <w:rsid w:val="004D116E"/>
    <w:rsid w:val="004D142F"/>
    <w:rsid w:val="004D14A5"/>
    <w:rsid w:val="004D1820"/>
    <w:rsid w:val="004D1B22"/>
    <w:rsid w:val="004D1D52"/>
    <w:rsid w:val="004D1E33"/>
    <w:rsid w:val="004D2397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76B"/>
    <w:rsid w:val="004E6848"/>
    <w:rsid w:val="004E69B8"/>
    <w:rsid w:val="004E70DA"/>
    <w:rsid w:val="004E72C1"/>
    <w:rsid w:val="004E75C1"/>
    <w:rsid w:val="004E7A4C"/>
    <w:rsid w:val="004E7C71"/>
    <w:rsid w:val="004F04EA"/>
    <w:rsid w:val="004F06A0"/>
    <w:rsid w:val="004F06CE"/>
    <w:rsid w:val="004F08D2"/>
    <w:rsid w:val="004F0BE4"/>
    <w:rsid w:val="004F11F7"/>
    <w:rsid w:val="004F1810"/>
    <w:rsid w:val="004F1D7C"/>
    <w:rsid w:val="004F27EE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6B"/>
    <w:rsid w:val="00521933"/>
    <w:rsid w:val="00521E1E"/>
    <w:rsid w:val="00522403"/>
    <w:rsid w:val="005224AB"/>
    <w:rsid w:val="00522B48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1FB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674"/>
    <w:rsid w:val="0053675E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B13"/>
    <w:rsid w:val="00544C99"/>
    <w:rsid w:val="00544F15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0A6"/>
    <w:rsid w:val="00550B8A"/>
    <w:rsid w:val="005510F6"/>
    <w:rsid w:val="0055139B"/>
    <w:rsid w:val="00551445"/>
    <w:rsid w:val="005519A5"/>
    <w:rsid w:val="00552066"/>
    <w:rsid w:val="005528DF"/>
    <w:rsid w:val="00552ABB"/>
    <w:rsid w:val="00552C6E"/>
    <w:rsid w:val="00553054"/>
    <w:rsid w:val="005536C9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03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944"/>
    <w:rsid w:val="0056342D"/>
    <w:rsid w:val="00563605"/>
    <w:rsid w:val="00563832"/>
    <w:rsid w:val="005638F4"/>
    <w:rsid w:val="00564D75"/>
    <w:rsid w:val="0056502B"/>
    <w:rsid w:val="00565100"/>
    <w:rsid w:val="005654C0"/>
    <w:rsid w:val="0056643C"/>
    <w:rsid w:val="00566750"/>
    <w:rsid w:val="005670FC"/>
    <w:rsid w:val="005679D0"/>
    <w:rsid w:val="00567BDE"/>
    <w:rsid w:val="00567CC7"/>
    <w:rsid w:val="00567DE4"/>
    <w:rsid w:val="005700B3"/>
    <w:rsid w:val="00570159"/>
    <w:rsid w:val="00570491"/>
    <w:rsid w:val="00570880"/>
    <w:rsid w:val="00570CF5"/>
    <w:rsid w:val="00570DF9"/>
    <w:rsid w:val="0057161B"/>
    <w:rsid w:val="0057213F"/>
    <w:rsid w:val="00572855"/>
    <w:rsid w:val="00572A06"/>
    <w:rsid w:val="0057319A"/>
    <w:rsid w:val="005734D5"/>
    <w:rsid w:val="00573F6D"/>
    <w:rsid w:val="00574020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61B9"/>
    <w:rsid w:val="005867B8"/>
    <w:rsid w:val="00586ABA"/>
    <w:rsid w:val="005872D1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427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304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0FE"/>
    <w:rsid w:val="005A468A"/>
    <w:rsid w:val="005A4781"/>
    <w:rsid w:val="005A495A"/>
    <w:rsid w:val="005A4B77"/>
    <w:rsid w:val="005A5053"/>
    <w:rsid w:val="005A5079"/>
    <w:rsid w:val="005A56E9"/>
    <w:rsid w:val="005A58B4"/>
    <w:rsid w:val="005A5C15"/>
    <w:rsid w:val="005A5C95"/>
    <w:rsid w:val="005A685C"/>
    <w:rsid w:val="005A69DD"/>
    <w:rsid w:val="005A735D"/>
    <w:rsid w:val="005A7402"/>
    <w:rsid w:val="005A7474"/>
    <w:rsid w:val="005A74EB"/>
    <w:rsid w:val="005A7AF9"/>
    <w:rsid w:val="005B012A"/>
    <w:rsid w:val="005B02F7"/>
    <w:rsid w:val="005B0391"/>
    <w:rsid w:val="005B0669"/>
    <w:rsid w:val="005B0924"/>
    <w:rsid w:val="005B092F"/>
    <w:rsid w:val="005B0AC1"/>
    <w:rsid w:val="005B0F57"/>
    <w:rsid w:val="005B0F95"/>
    <w:rsid w:val="005B125A"/>
    <w:rsid w:val="005B1578"/>
    <w:rsid w:val="005B16DD"/>
    <w:rsid w:val="005B17A9"/>
    <w:rsid w:val="005B1CB7"/>
    <w:rsid w:val="005B216D"/>
    <w:rsid w:val="005B2313"/>
    <w:rsid w:val="005B294D"/>
    <w:rsid w:val="005B33F5"/>
    <w:rsid w:val="005B353C"/>
    <w:rsid w:val="005B3561"/>
    <w:rsid w:val="005B35AB"/>
    <w:rsid w:val="005B3852"/>
    <w:rsid w:val="005B3CC1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7E7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128"/>
    <w:rsid w:val="005D1409"/>
    <w:rsid w:val="005D1A55"/>
    <w:rsid w:val="005D1AC0"/>
    <w:rsid w:val="005D1C55"/>
    <w:rsid w:val="005D20F3"/>
    <w:rsid w:val="005D2931"/>
    <w:rsid w:val="005D29D0"/>
    <w:rsid w:val="005D2D3E"/>
    <w:rsid w:val="005D2E2B"/>
    <w:rsid w:val="005D2E54"/>
    <w:rsid w:val="005D345E"/>
    <w:rsid w:val="005D372C"/>
    <w:rsid w:val="005D438D"/>
    <w:rsid w:val="005D4981"/>
    <w:rsid w:val="005D4A87"/>
    <w:rsid w:val="005D4ED9"/>
    <w:rsid w:val="005D526C"/>
    <w:rsid w:val="005D5300"/>
    <w:rsid w:val="005D5937"/>
    <w:rsid w:val="005D5FD6"/>
    <w:rsid w:val="005D606D"/>
    <w:rsid w:val="005D67A5"/>
    <w:rsid w:val="005D6A03"/>
    <w:rsid w:val="005D7520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4BF0"/>
    <w:rsid w:val="005E4E3F"/>
    <w:rsid w:val="005E5694"/>
    <w:rsid w:val="005E5A71"/>
    <w:rsid w:val="005E5B33"/>
    <w:rsid w:val="005E6078"/>
    <w:rsid w:val="005E646F"/>
    <w:rsid w:val="005E64EF"/>
    <w:rsid w:val="005E652C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2C4"/>
    <w:rsid w:val="006133C3"/>
    <w:rsid w:val="006135A4"/>
    <w:rsid w:val="00613CE5"/>
    <w:rsid w:val="006141B5"/>
    <w:rsid w:val="00614896"/>
    <w:rsid w:val="006149EF"/>
    <w:rsid w:val="00615541"/>
    <w:rsid w:val="006156CC"/>
    <w:rsid w:val="00615D6B"/>
    <w:rsid w:val="00615F52"/>
    <w:rsid w:val="0061632E"/>
    <w:rsid w:val="00616581"/>
    <w:rsid w:val="006166E7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3781"/>
    <w:rsid w:val="006238E5"/>
    <w:rsid w:val="00623F2D"/>
    <w:rsid w:val="00624A5E"/>
    <w:rsid w:val="006250B8"/>
    <w:rsid w:val="006253CB"/>
    <w:rsid w:val="0062544A"/>
    <w:rsid w:val="006256F0"/>
    <w:rsid w:val="0062575F"/>
    <w:rsid w:val="00625A0F"/>
    <w:rsid w:val="006260C7"/>
    <w:rsid w:val="006266E9"/>
    <w:rsid w:val="00626FBA"/>
    <w:rsid w:val="0062761F"/>
    <w:rsid w:val="00627C7B"/>
    <w:rsid w:val="00627E26"/>
    <w:rsid w:val="00630795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42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421"/>
    <w:rsid w:val="00661542"/>
    <w:rsid w:val="00661B07"/>
    <w:rsid w:val="00661CFD"/>
    <w:rsid w:val="00662070"/>
    <w:rsid w:val="0066229C"/>
    <w:rsid w:val="006626AF"/>
    <w:rsid w:val="006628A7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818"/>
    <w:rsid w:val="00670838"/>
    <w:rsid w:val="00670FD4"/>
    <w:rsid w:val="0067166A"/>
    <w:rsid w:val="006719FD"/>
    <w:rsid w:val="00671CC2"/>
    <w:rsid w:val="00671D9D"/>
    <w:rsid w:val="006723E0"/>
    <w:rsid w:val="00672897"/>
    <w:rsid w:val="00672BA8"/>
    <w:rsid w:val="00672EB3"/>
    <w:rsid w:val="006730E9"/>
    <w:rsid w:val="006737C8"/>
    <w:rsid w:val="00673B17"/>
    <w:rsid w:val="00673B5D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FC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01"/>
    <w:rsid w:val="00685444"/>
    <w:rsid w:val="006854E5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AB4"/>
    <w:rsid w:val="00687C3E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55C"/>
    <w:rsid w:val="00691757"/>
    <w:rsid w:val="00691C50"/>
    <w:rsid w:val="006921D8"/>
    <w:rsid w:val="00692754"/>
    <w:rsid w:val="006928DC"/>
    <w:rsid w:val="00693147"/>
    <w:rsid w:val="0069378A"/>
    <w:rsid w:val="00693A19"/>
    <w:rsid w:val="00693D03"/>
    <w:rsid w:val="006941D4"/>
    <w:rsid w:val="00694B55"/>
    <w:rsid w:val="00694B77"/>
    <w:rsid w:val="00694CC3"/>
    <w:rsid w:val="006951A9"/>
    <w:rsid w:val="00695369"/>
    <w:rsid w:val="0069563B"/>
    <w:rsid w:val="0069566C"/>
    <w:rsid w:val="00695900"/>
    <w:rsid w:val="00695F93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184"/>
    <w:rsid w:val="006A4519"/>
    <w:rsid w:val="006A4703"/>
    <w:rsid w:val="006A478B"/>
    <w:rsid w:val="006A48F3"/>
    <w:rsid w:val="006A4967"/>
    <w:rsid w:val="006A4CD5"/>
    <w:rsid w:val="006A505D"/>
    <w:rsid w:val="006A51C3"/>
    <w:rsid w:val="006A56EC"/>
    <w:rsid w:val="006A5B86"/>
    <w:rsid w:val="006A5DD2"/>
    <w:rsid w:val="006A6384"/>
    <w:rsid w:val="006A643D"/>
    <w:rsid w:val="006A6460"/>
    <w:rsid w:val="006A65E1"/>
    <w:rsid w:val="006A6D47"/>
    <w:rsid w:val="006A6D48"/>
    <w:rsid w:val="006A708F"/>
    <w:rsid w:val="006A7843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9A2"/>
    <w:rsid w:val="006B2BF8"/>
    <w:rsid w:val="006B2F26"/>
    <w:rsid w:val="006B3016"/>
    <w:rsid w:val="006B3754"/>
    <w:rsid w:val="006B3B4D"/>
    <w:rsid w:val="006B3D42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345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C726A"/>
    <w:rsid w:val="006D03D2"/>
    <w:rsid w:val="006D0C4B"/>
    <w:rsid w:val="006D0D44"/>
    <w:rsid w:val="006D142E"/>
    <w:rsid w:val="006D1512"/>
    <w:rsid w:val="006D16C4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3B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0F36"/>
    <w:rsid w:val="006E1138"/>
    <w:rsid w:val="006E1AC1"/>
    <w:rsid w:val="006E1AF1"/>
    <w:rsid w:val="006E288C"/>
    <w:rsid w:val="006E29E6"/>
    <w:rsid w:val="006E2B4C"/>
    <w:rsid w:val="006E2CC2"/>
    <w:rsid w:val="006E3658"/>
    <w:rsid w:val="006E3AE1"/>
    <w:rsid w:val="006E3C77"/>
    <w:rsid w:val="006E3DF2"/>
    <w:rsid w:val="006E41EA"/>
    <w:rsid w:val="006E42B0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5DB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4D1F"/>
    <w:rsid w:val="00705117"/>
    <w:rsid w:val="00705172"/>
    <w:rsid w:val="0070527A"/>
    <w:rsid w:val="0070567E"/>
    <w:rsid w:val="00705BD2"/>
    <w:rsid w:val="00705CF9"/>
    <w:rsid w:val="00705D44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561"/>
    <w:rsid w:val="00716876"/>
    <w:rsid w:val="007168E7"/>
    <w:rsid w:val="007169A9"/>
    <w:rsid w:val="00716A80"/>
    <w:rsid w:val="00716C88"/>
    <w:rsid w:val="00716CCF"/>
    <w:rsid w:val="00717098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3200"/>
    <w:rsid w:val="0073350B"/>
    <w:rsid w:val="007335EE"/>
    <w:rsid w:val="007336CD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21D5"/>
    <w:rsid w:val="0074235F"/>
    <w:rsid w:val="007423C7"/>
    <w:rsid w:val="00742A44"/>
    <w:rsid w:val="00742AD9"/>
    <w:rsid w:val="00742C89"/>
    <w:rsid w:val="007436C9"/>
    <w:rsid w:val="007436D2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47EF1"/>
    <w:rsid w:val="007501A5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1A57"/>
    <w:rsid w:val="0075210C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B52"/>
    <w:rsid w:val="00761FCA"/>
    <w:rsid w:val="00762034"/>
    <w:rsid w:val="007625CA"/>
    <w:rsid w:val="00762D0F"/>
    <w:rsid w:val="007644B1"/>
    <w:rsid w:val="007646CE"/>
    <w:rsid w:val="007647FE"/>
    <w:rsid w:val="00764CFD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4E8"/>
    <w:rsid w:val="0077070C"/>
    <w:rsid w:val="00770E7F"/>
    <w:rsid w:val="007711FC"/>
    <w:rsid w:val="007715F1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F5A"/>
    <w:rsid w:val="0079749F"/>
    <w:rsid w:val="007A014A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329"/>
    <w:rsid w:val="007A65F1"/>
    <w:rsid w:val="007A68AA"/>
    <w:rsid w:val="007A7602"/>
    <w:rsid w:val="007A78F0"/>
    <w:rsid w:val="007A7B7F"/>
    <w:rsid w:val="007A7F72"/>
    <w:rsid w:val="007B02A2"/>
    <w:rsid w:val="007B045A"/>
    <w:rsid w:val="007B0D41"/>
    <w:rsid w:val="007B0F7B"/>
    <w:rsid w:val="007B1801"/>
    <w:rsid w:val="007B189E"/>
    <w:rsid w:val="007B1952"/>
    <w:rsid w:val="007B1976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0D3"/>
    <w:rsid w:val="007C76DC"/>
    <w:rsid w:val="007C793A"/>
    <w:rsid w:val="007C7B25"/>
    <w:rsid w:val="007C7D99"/>
    <w:rsid w:val="007D0001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B26"/>
    <w:rsid w:val="007D1DC5"/>
    <w:rsid w:val="007D1E97"/>
    <w:rsid w:val="007D1F65"/>
    <w:rsid w:val="007D1F96"/>
    <w:rsid w:val="007D2284"/>
    <w:rsid w:val="007D2553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13B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6D5"/>
    <w:rsid w:val="007E3C8C"/>
    <w:rsid w:val="007E3F8D"/>
    <w:rsid w:val="007E3FD5"/>
    <w:rsid w:val="007E411D"/>
    <w:rsid w:val="007E493A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0D66"/>
    <w:rsid w:val="007F1003"/>
    <w:rsid w:val="007F121A"/>
    <w:rsid w:val="007F1943"/>
    <w:rsid w:val="007F1BE9"/>
    <w:rsid w:val="007F1BEB"/>
    <w:rsid w:val="007F1C60"/>
    <w:rsid w:val="007F1C6C"/>
    <w:rsid w:val="007F2B55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FE"/>
    <w:rsid w:val="007F6B8D"/>
    <w:rsid w:val="007F71DC"/>
    <w:rsid w:val="007F741B"/>
    <w:rsid w:val="007F7652"/>
    <w:rsid w:val="007F7F3D"/>
    <w:rsid w:val="00800048"/>
    <w:rsid w:val="00800DF3"/>
    <w:rsid w:val="00801445"/>
    <w:rsid w:val="00801840"/>
    <w:rsid w:val="00801B46"/>
    <w:rsid w:val="0080226D"/>
    <w:rsid w:val="0080231E"/>
    <w:rsid w:val="00802769"/>
    <w:rsid w:val="00802978"/>
    <w:rsid w:val="00802BA3"/>
    <w:rsid w:val="00802E05"/>
    <w:rsid w:val="0080342D"/>
    <w:rsid w:val="00803609"/>
    <w:rsid w:val="00803A47"/>
    <w:rsid w:val="00803E91"/>
    <w:rsid w:val="00804175"/>
    <w:rsid w:val="00804E07"/>
    <w:rsid w:val="00805160"/>
    <w:rsid w:val="008052CB"/>
    <w:rsid w:val="0080555C"/>
    <w:rsid w:val="00805D1D"/>
    <w:rsid w:val="00805EE9"/>
    <w:rsid w:val="00806129"/>
    <w:rsid w:val="0080661E"/>
    <w:rsid w:val="00806A1C"/>
    <w:rsid w:val="0080707E"/>
    <w:rsid w:val="008072E6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836"/>
    <w:rsid w:val="008319DE"/>
    <w:rsid w:val="00831B32"/>
    <w:rsid w:val="0083210C"/>
    <w:rsid w:val="008326BB"/>
    <w:rsid w:val="00832BE8"/>
    <w:rsid w:val="008330D4"/>
    <w:rsid w:val="00833705"/>
    <w:rsid w:val="0083414C"/>
    <w:rsid w:val="00834312"/>
    <w:rsid w:val="00834359"/>
    <w:rsid w:val="0083486D"/>
    <w:rsid w:val="008349E8"/>
    <w:rsid w:val="008350EE"/>
    <w:rsid w:val="00835508"/>
    <w:rsid w:val="00835B3B"/>
    <w:rsid w:val="0083628C"/>
    <w:rsid w:val="00836AF3"/>
    <w:rsid w:val="00836C77"/>
    <w:rsid w:val="00837731"/>
    <w:rsid w:val="00837C42"/>
    <w:rsid w:val="0084038C"/>
    <w:rsid w:val="00840390"/>
    <w:rsid w:val="00840532"/>
    <w:rsid w:val="00840649"/>
    <w:rsid w:val="00840704"/>
    <w:rsid w:val="0084071C"/>
    <w:rsid w:val="008407D1"/>
    <w:rsid w:val="008409E1"/>
    <w:rsid w:val="00840DDD"/>
    <w:rsid w:val="00840ED9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84"/>
    <w:rsid w:val="008456F6"/>
    <w:rsid w:val="00846243"/>
    <w:rsid w:val="00846506"/>
    <w:rsid w:val="00846948"/>
    <w:rsid w:val="0084749C"/>
    <w:rsid w:val="00847836"/>
    <w:rsid w:val="00847B2A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62C6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74D"/>
    <w:rsid w:val="00871992"/>
    <w:rsid w:val="008719F2"/>
    <w:rsid w:val="00871B66"/>
    <w:rsid w:val="00871F4D"/>
    <w:rsid w:val="00872293"/>
    <w:rsid w:val="00872665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77E"/>
    <w:rsid w:val="00876AD1"/>
    <w:rsid w:val="008774D1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72"/>
    <w:rsid w:val="008909BC"/>
    <w:rsid w:val="00890B48"/>
    <w:rsid w:val="00890D63"/>
    <w:rsid w:val="008913DC"/>
    <w:rsid w:val="00892596"/>
    <w:rsid w:val="008925E3"/>
    <w:rsid w:val="00892D9A"/>
    <w:rsid w:val="008930F4"/>
    <w:rsid w:val="0089329B"/>
    <w:rsid w:val="0089336F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4D4"/>
    <w:rsid w:val="008A55BE"/>
    <w:rsid w:val="008A5E8B"/>
    <w:rsid w:val="008A65CB"/>
    <w:rsid w:val="008A663B"/>
    <w:rsid w:val="008A798C"/>
    <w:rsid w:val="008A7A9D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C1E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41DA"/>
    <w:rsid w:val="008D4409"/>
    <w:rsid w:val="008D472F"/>
    <w:rsid w:val="008D4E0F"/>
    <w:rsid w:val="008D51A6"/>
    <w:rsid w:val="008D52BC"/>
    <w:rsid w:val="008D576F"/>
    <w:rsid w:val="008D592C"/>
    <w:rsid w:val="008D5A8E"/>
    <w:rsid w:val="008D5AB9"/>
    <w:rsid w:val="008D5C2F"/>
    <w:rsid w:val="008D6387"/>
    <w:rsid w:val="008D645E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63"/>
    <w:rsid w:val="008E6196"/>
    <w:rsid w:val="008E629F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65E"/>
    <w:rsid w:val="008F3EA8"/>
    <w:rsid w:val="008F3F48"/>
    <w:rsid w:val="008F515A"/>
    <w:rsid w:val="008F55E1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CE"/>
    <w:rsid w:val="009010EC"/>
    <w:rsid w:val="0090140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6B60"/>
    <w:rsid w:val="0090785B"/>
    <w:rsid w:val="00907884"/>
    <w:rsid w:val="009079E5"/>
    <w:rsid w:val="00907CA9"/>
    <w:rsid w:val="00907E44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0"/>
    <w:rsid w:val="0091257F"/>
    <w:rsid w:val="009133F9"/>
    <w:rsid w:val="00913498"/>
    <w:rsid w:val="009136F1"/>
    <w:rsid w:val="00913847"/>
    <w:rsid w:val="00913A92"/>
    <w:rsid w:val="00914275"/>
    <w:rsid w:val="0091488F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10F"/>
    <w:rsid w:val="009207BF"/>
    <w:rsid w:val="00920C2F"/>
    <w:rsid w:val="00920F70"/>
    <w:rsid w:val="009217CE"/>
    <w:rsid w:val="00921967"/>
    <w:rsid w:val="00921C74"/>
    <w:rsid w:val="00921FB2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2FD"/>
    <w:rsid w:val="0092759F"/>
    <w:rsid w:val="009277E1"/>
    <w:rsid w:val="0093012B"/>
    <w:rsid w:val="0093039C"/>
    <w:rsid w:val="00930538"/>
    <w:rsid w:val="009305C8"/>
    <w:rsid w:val="00930746"/>
    <w:rsid w:val="00930EB7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3F4"/>
    <w:rsid w:val="00935D1B"/>
    <w:rsid w:val="00935F61"/>
    <w:rsid w:val="00935FF1"/>
    <w:rsid w:val="00936066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7FD"/>
    <w:rsid w:val="00943CCF"/>
    <w:rsid w:val="00943CFC"/>
    <w:rsid w:val="00943E4C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764"/>
    <w:rsid w:val="00951BB4"/>
    <w:rsid w:val="00951CE8"/>
    <w:rsid w:val="00952407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8E9"/>
    <w:rsid w:val="00962CB4"/>
    <w:rsid w:val="00962F7B"/>
    <w:rsid w:val="00963376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5C7"/>
    <w:rsid w:val="00971A94"/>
    <w:rsid w:val="00971CF8"/>
    <w:rsid w:val="00971F3E"/>
    <w:rsid w:val="00971FC1"/>
    <w:rsid w:val="009720A2"/>
    <w:rsid w:val="009724B7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506E"/>
    <w:rsid w:val="009755D9"/>
    <w:rsid w:val="00975A50"/>
    <w:rsid w:val="00975FF7"/>
    <w:rsid w:val="009763C3"/>
    <w:rsid w:val="0097710D"/>
    <w:rsid w:val="009775E5"/>
    <w:rsid w:val="0097766D"/>
    <w:rsid w:val="009776F3"/>
    <w:rsid w:val="009778DF"/>
    <w:rsid w:val="00977BEA"/>
    <w:rsid w:val="00977F07"/>
    <w:rsid w:val="00977F3E"/>
    <w:rsid w:val="009801AA"/>
    <w:rsid w:val="00980734"/>
    <w:rsid w:val="00981394"/>
    <w:rsid w:val="00981477"/>
    <w:rsid w:val="009816A8"/>
    <w:rsid w:val="0098192E"/>
    <w:rsid w:val="00981AC9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FAB"/>
    <w:rsid w:val="00986140"/>
    <w:rsid w:val="00986632"/>
    <w:rsid w:val="009869D7"/>
    <w:rsid w:val="00986BF4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1AD"/>
    <w:rsid w:val="009936BC"/>
    <w:rsid w:val="009936F4"/>
    <w:rsid w:val="00994554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B14"/>
    <w:rsid w:val="009A2DD5"/>
    <w:rsid w:val="009A329D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214"/>
    <w:rsid w:val="009B0351"/>
    <w:rsid w:val="009B05E9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58AF"/>
    <w:rsid w:val="009B6341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A04"/>
    <w:rsid w:val="009C0B69"/>
    <w:rsid w:val="009C0E8F"/>
    <w:rsid w:val="009C11FA"/>
    <w:rsid w:val="009C170F"/>
    <w:rsid w:val="009C1C22"/>
    <w:rsid w:val="009C25B5"/>
    <w:rsid w:val="009C2796"/>
    <w:rsid w:val="009C2BFE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36BF"/>
    <w:rsid w:val="009E39ED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580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26D"/>
    <w:rsid w:val="00A05905"/>
    <w:rsid w:val="00A059B7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655"/>
    <w:rsid w:val="00A11792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5FB"/>
    <w:rsid w:val="00A256BB"/>
    <w:rsid w:val="00A258F6"/>
    <w:rsid w:val="00A25A1B"/>
    <w:rsid w:val="00A265E6"/>
    <w:rsid w:val="00A2678B"/>
    <w:rsid w:val="00A267B9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2BF9"/>
    <w:rsid w:val="00A33157"/>
    <w:rsid w:val="00A3345F"/>
    <w:rsid w:val="00A337DA"/>
    <w:rsid w:val="00A33898"/>
    <w:rsid w:val="00A33987"/>
    <w:rsid w:val="00A33E19"/>
    <w:rsid w:val="00A34143"/>
    <w:rsid w:val="00A35141"/>
    <w:rsid w:val="00A353E0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6E6B"/>
    <w:rsid w:val="00A3742D"/>
    <w:rsid w:val="00A37552"/>
    <w:rsid w:val="00A3764D"/>
    <w:rsid w:val="00A37C7F"/>
    <w:rsid w:val="00A408D6"/>
    <w:rsid w:val="00A41074"/>
    <w:rsid w:val="00A419D7"/>
    <w:rsid w:val="00A41F91"/>
    <w:rsid w:val="00A420C2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6448"/>
    <w:rsid w:val="00A575B9"/>
    <w:rsid w:val="00A576F2"/>
    <w:rsid w:val="00A57DD7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632"/>
    <w:rsid w:val="00A628F6"/>
    <w:rsid w:val="00A62F94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4E2"/>
    <w:rsid w:val="00A73DA4"/>
    <w:rsid w:val="00A743EE"/>
    <w:rsid w:val="00A7445B"/>
    <w:rsid w:val="00A74461"/>
    <w:rsid w:val="00A74AA9"/>
    <w:rsid w:val="00A750F2"/>
    <w:rsid w:val="00A7579D"/>
    <w:rsid w:val="00A75847"/>
    <w:rsid w:val="00A75A45"/>
    <w:rsid w:val="00A75A4F"/>
    <w:rsid w:val="00A75C49"/>
    <w:rsid w:val="00A75CAC"/>
    <w:rsid w:val="00A760B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C68"/>
    <w:rsid w:val="00A80D71"/>
    <w:rsid w:val="00A80F36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62B"/>
    <w:rsid w:val="00A8494E"/>
    <w:rsid w:val="00A84A17"/>
    <w:rsid w:val="00A84E67"/>
    <w:rsid w:val="00A851C3"/>
    <w:rsid w:val="00A8529A"/>
    <w:rsid w:val="00A8530D"/>
    <w:rsid w:val="00A854E8"/>
    <w:rsid w:val="00A85500"/>
    <w:rsid w:val="00A856F6"/>
    <w:rsid w:val="00A862D1"/>
    <w:rsid w:val="00A864E6"/>
    <w:rsid w:val="00A866A6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954"/>
    <w:rsid w:val="00A91D6F"/>
    <w:rsid w:val="00A92EA7"/>
    <w:rsid w:val="00A92ED9"/>
    <w:rsid w:val="00A9357D"/>
    <w:rsid w:val="00A93858"/>
    <w:rsid w:val="00A93B63"/>
    <w:rsid w:val="00A94329"/>
    <w:rsid w:val="00A944D7"/>
    <w:rsid w:val="00A94729"/>
    <w:rsid w:val="00A94B5B"/>
    <w:rsid w:val="00A94E00"/>
    <w:rsid w:val="00A954BA"/>
    <w:rsid w:val="00A956C5"/>
    <w:rsid w:val="00A95D43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487"/>
    <w:rsid w:val="00AA36EF"/>
    <w:rsid w:val="00AA3F8B"/>
    <w:rsid w:val="00AA4199"/>
    <w:rsid w:val="00AA43EE"/>
    <w:rsid w:val="00AA47E3"/>
    <w:rsid w:val="00AA4AFC"/>
    <w:rsid w:val="00AA4FE4"/>
    <w:rsid w:val="00AA55C4"/>
    <w:rsid w:val="00AA57CB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1B0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867"/>
    <w:rsid w:val="00AC698C"/>
    <w:rsid w:val="00AC6C3F"/>
    <w:rsid w:val="00AC6D94"/>
    <w:rsid w:val="00AC70FD"/>
    <w:rsid w:val="00AC7210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866"/>
    <w:rsid w:val="00AE0C50"/>
    <w:rsid w:val="00AE0C81"/>
    <w:rsid w:val="00AE12E3"/>
    <w:rsid w:val="00AE1860"/>
    <w:rsid w:val="00AE187D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639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66F"/>
    <w:rsid w:val="00AF77C9"/>
    <w:rsid w:val="00AF7853"/>
    <w:rsid w:val="00AF7D14"/>
    <w:rsid w:val="00B001DF"/>
    <w:rsid w:val="00B00667"/>
    <w:rsid w:val="00B0099A"/>
    <w:rsid w:val="00B00A3E"/>
    <w:rsid w:val="00B00C33"/>
    <w:rsid w:val="00B00DC6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A"/>
    <w:rsid w:val="00B067CF"/>
    <w:rsid w:val="00B072D2"/>
    <w:rsid w:val="00B07C45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35F"/>
    <w:rsid w:val="00B128E8"/>
    <w:rsid w:val="00B12C6E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2E9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50"/>
    <w:rsid w:val="00B24EF6"/>
    <w:rsid w:val="00B25468"/>
    <w:rsid w:val="00B259A4"/>
    <w:rsid w:val="00B26927"/>
    <w:rsid w:val="00B27347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834"/>
    <w:rsid w:val="00B33D34"/>
    <w:rsid w:val="00B33EAD"/>
    <w:rsid w:val="00B34AD5"/>
    <w:rsid w:val="00B34B59"/>
    <w:rsid w:val="00B3506D"/>
    <w:rsid w:val="00B36387"/>
    <w:rsid w:val="00B36414"/>
    <w:rsid w:val="00B36AD2"/>
    <w:rsid w:val="00B36BF8"/>
    <w:rsid w:val="00B40120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0B1"/>
    <w:rsid w:val="00B77901"/>
    <w:rsid w:val="00B77939"/>
    <w:rsid w:val="00B77D9B"/>
    <w:rsid w:val="00B80454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347"/>
    <w:rsid w:val="00B8655C"/>
    <w:rsid w:val="00B869F1"/>
    <w:rsid w:val="00B87056"/>
    <w:rsid w:val="00B872C3"/>
    <w:rsid w:val="00B874B0"/>
    <w:rsid w:val="00B87645"/>
    <w:rsid w:val="00B87E2B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A3E"/>
    <w:rsid w:val="00B96E6D"/>
    <w:rsid w:val="00B970FF"/>
    <w:rsid w:val="00B97568"/>
    <w:rsid w:val="00B97BEA"/>
    <w:rsid w:val="00B97D69"/>
    <w:rsid w:val="00BA00DC"/>
    <w:rsid w:val="00BA0620"/>
    <w:rsid w:val="00BA0856"/>
    <w:rsid w:val="00BA0DFB"/>
    <w:rsid w:val="00BA1341"/>
    <w:rsid w:val="00BA134E"/>
    <w:rsid w:val="00BA1C46"/>
    <w:rsid w:val="00BA2298"/>
    <w:rsid w:val="00BA26CF"/>
    <w:rsid w:val="00BA2CDA"/>
    <w:rsid w:val="00BA382A"/>
    <w:rsid w:val="00BA404C"/>
    <w:rsid w:val="00BA40BD"/>
    <w:rsid w:val="00BA434C"/>
    <w:rsid w:val="00BA4871"/>
    <w:rsid w:val="00BA48A8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B03"/>
    <w:rsid w:val="00BB7BF9"/>
    <w:rsid w:val="00BB7C61"/>
    <w:rsid w:val="00BB7F69"/>
    <w:rsid w:val="00BC00D3"/>
    <w:rsid w:val="00BC0587"/>
    <w:rsid w:val="00BC085F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8F8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07D"/>
    <w:rsid w:val="00BD22C4"/>
    <w:rsid w:val="00BD22D7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0E0"/>
    <w:rsid w:val="00BE052F"/>
    <w:rsid w:val="00BE0761"/>
    <w:rsid w:val="00BE08DD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5B7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E97"/>
    <w:rsid w:val="00C07F3A"/>
    <w:rsid w:val="00C10519"/>
    <w:rsid w:val="00C10889"/>
    <w:rsid w:val="00C1090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4FDA"/>
    <w:rsid w:val="00C25595"/>
    <w:rsid w:val="00C25ECD"/>
    <w:rsid w:val="00C264DC"/>
    <w:rsid w:val="00C26E1C"/>
    <w:rsid w:val="00C27235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BB3"/>
    <w:rsid w:val="00C45D3A"/>
    <w:rsid w:val="00C46A0F"/>
    <w:rsid w:val="00C46DCB"/>
    <w:rsid w:val="00C471BF"/>
    <w:rsid w:val="00C47D51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2903"/>
    <w:rsid w:val="00C52B8B"/>
    <w:rsid w:val="00C52D2F"/>
    <w:rsid w:val="00C52DD0"/>
    <w:rsid w:val="00C53018"/>
    <w:rsid w:val="00C53091"/>
    <w:rsid w:val="00C53225"/>
    <w:rsid w:val="00C533B2"/>
    <w:rsid w:val="00C534D3"/>
    <w:rsid w:val="00C53C1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6D9"/>
    <w:rsid w:val="00C60942"/>
    <w:rsid w:val="00C609B3"/>
    <w:rsid w:val="00C61339"/>
    <w:rsid w:val="00C615A4"/>
    <w:rsid w:val="00C61646"/>
    <w:rsid w:val="00C619E2"/>
    <w:rsid w:val="00C61B87"/>
    <w:rsid w:val="00C61D1D"/>
    <w:rsid w:val="00C61DFE"/>
    <w:rsid w:val="00C624FE"/>
    <w:rsid w:val="00C625A4"/>
    <w:rsid w:val="00C634AD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36C"/>
    <w:rsid w:val="00C74387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1E98"/>
    <w:rsid w:val="00C92971"/>
    <w:rsid w:val="00C92C5D"/>
    <w:rsid w:val="00C92D8E"/>
    <w:rsid w:val="00C92DD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8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8AB"/>
    <w:rsid w:val="00CA28BF"/>
    <w:rsid w:val="00CA2BC9"/>
    <w:rsid w:val="00CA2E17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DD7"/>
    <w:rsid w:val="00CC130C"/>
    <w:rsid w:val="00CC1372"/>
    <w:rsid w:val="00CC1585"/>
    <w:rsid w:val="00CC197A"/>
    <w:rsid w:val="00CC1CC1"/>
    <w:rsid w:val="00CC1E88"/>
    <w:rsid w:val="00CC2666"/>
    <w:rsid w:val="00CC26D4"/>
    <w:rsid w:val="00CC277C"/>
    <w:rsid w:val="00CC27D6"/>
    <w:rsid w:val="00CC2A89"/>
    <w:rsid w:val="00CC2AE7"/>
    <w:rsid w:val="00CC2D7B"/>
    <w:rsid w:val="00CC3036"/>
    <w:rsid w:val="00CC3A94"/>
    <w:rsid w:val="00CC3C20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7DB"/>
    <w:rsid w:val="00CC7F1E"/>
    <w:rsid w:val="00CD03BF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2F3"/>
    <w:rsid w:val="00CD54F6"/>
    <w:rsid w:val="00CD6E4B"/>
    <w:rsid w:val="00CE0B27"/>
    <w:rsid w:val="00CE118C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657B"/>
    <w:rsid w:val="00CE69B9"/>
    <w:rsid w:val="00CE6B6C"/>
    <w:rsid w:val="00CE7002"/>
    <w:rsid w:val="00CE72F1"/>
    <w:rsid w:val="00CE7340"/>
    <w:rsid w:val="00CE7437"/>
    <w:rsid w:val="00CE753A"/>
    <w:rsid w:val="00CE7877"/>
    <w:rsid w:val="00CE79B3"/>
    <w:rsid w:val="00CE7A7D"/>
    <w:rsid w:val="00CE7B35"/>
    <w:rsid w:val="00CE7FDA"/>
    <w:rsid w:val="00CF04AF"/>
    <w:rsid w:val="00CF062F"/>
    <w:rsid w:val="00CF11D0"/>
    <w:rsid w:val="00CF1494"/>
    <w:rsid w:val="00CF15D4"/>
    <w:rsid w:val="00CF16D8"/>
    <w:rsid w:val="00CF1802"/>
    <w:rsid w:val="00CF1AB3"/>
    <w:rsid w:val="00CF1C01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80E"/>
    <w:rsid w:val="00D009E6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15E"/>
    <w:rsid w:val="00D0378A"/>
    <w:rsid w:val="00D03BF1"/>
    <w:rsid w:val="00D03DE9"/>
    <w:rsid w:val="00D03E2C"/>
    <w:rsid w:val="00D03F8A"/>
    <w:rsid w:val="00D0406D"/>
    <w:rsid w:val="00D0428C"/>
    <w:rsid w:val="00D0438F"/>
    <w:rsid w:val="00D04464"/>
    <w:rsid w:val="00D04C6B"/>
    <w:rsid w:val="00D04D9D"/>
    <w:rsid w:val="00D04F83"/>
    <w:rsid w:val="00D05081"/>
    <w:rsid w:val="00D05163"/>
    <w:rsid w:val="00D0518D"/>
    <w:rsid w:val="00D05576"/>
    <w:rsid w:val="00D058C0"/>
    <w:rsid w:val="00D059EC"/>
    <w:rsid w:val="00D062A0"/>
    <w:rsid w:val="00D06AF5"/>
    <w:rsid w:val="00D0771F"/>
    <w:rsid w:val="00D07D5D"/>
    <w:rsid w:val="00D07E34"/>
    <w:rsid w:val="00D1017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E0C"/>
    <w:rsid w:val="00D152AD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556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449"/>
    <w:rsid w:val="00D3456C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A4E"/>
    <w:rsid w:val="00D42C39"/>
    <w:rsid w:val="00D43179"/>
    <w:rsid w:val="00D4318E"/>
    <w:rsid w:val="00D4338C"/>
    <w:rsid w:val="00D43654"/>
    <w:rsid w:val="00D4394A"/>
    <w:rsid w:val="00D43A2E"/>
    <w:rsid w:val="00D43CDF"/>
    <w:rsid w:val="00D43EDC"/>
    <w:rsid w:val="00D4435B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F5F"/>
    <w:rsid w:val="00D554E8"/>
    <w:rsid w:val="00D55910"/>
    <w:rsid w:val="00D55C9A"/>
    <w:rsid w:val="00D5644F"/>
    <w:rsid w:val="00D564CA"/>
    <w:rsid w:val="00D56C30"/>
    <w:rsid w:val="00D56DE4"/>
    <w:rsid w:val="00D57129"/>
    <w:rsid w:val="00D57838"/>
    <w:rsid w:val="00D57915"/>
    <w:rsid w:val="00D6005C"/>
    <w:rsid w:val="00D60153"/>
    <w:rsid w:val="00D604D3"/>
    <w:rsid w:val="00D604E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606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542"/>
    <w:rsid w:val="00D72D65"/>
    <w:rsid w:val="00D72FDB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B86"/>
    <w:rsid w:val="00D82BF9"/>
    <w:rsid w:val="00D82F80"/>
    <w:rsid w:val="00D831A9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9A7"/>
    <w:rsid w:val="00D92F01"/>
    <w:rsid w:val="00D932EC"/>
    <w:rsid w:val="00D933FA"/>
    <w:rsid w:val="00D93A2A"/>
    <w:rsid w:val="00D93F40"/>
    <w:rsid w:val="00D946AF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7CF9"/>
    <w:rsid w:val="00DA7EDD"/>
    <w:rsid w:val="00DB008F"/>
    <w:rsid w:val="00DB0120"/>
    <w:rsid w:val="00DB02D5"/>
    <w:rsid w:val="00DB0AF6"/>
    <w:rsid w:val="00DB1138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866"/>
    <w:rsid w:val="00DC5508"/>
    <w:rsid w:val="00DC5651"/>
    <w:rsid w:val="00DC6421"/>
    <w:rsid w:val="00DC6466"/>
    <w:rsid w:val="00DC682B"/>
    <w:rsid w:val="00DC69A5"/>
    <w:rsid w:val="00DC69BD"/>
    <w:rsid w:val="00DC6BFC"/>
    <w:rsid w:val="00DC6C8C"/>
    <w:rsid w:val="00DC6FF7"/>
    <w:rsid w:val="00DC77D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4E3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6943"/>
    <w:rsid w:val="00DD73C0"/>
    <w:rsid w:val="00DD7670"/>
    <w:rsid w:val="00DD776C"/>
    <w:rsid w:val="00DD7888"/>
    <w:rsid w:val="00DD7AA9"/>
    <w:rsid w:val="00DD7B32"/>
    <w:rsid w:val="00DD7DB1"/>
    <w:rsid w:val="00DD7ED8"/>
    <w:rsid w:val="00DE0324"/>
    <w:rsid w:val="00DE096A"/>
    <w:rsid w:val="00DE0B8B"/>
    <w:rsid w:val="00DE0E00"/>
    <w:rsid w:val="00DE10C7"/>
    <w:rsid w:val="00DE15A8"/>
    <w:rsid w:val="00DE1975"/>
    <w:rsid w:val="00DE25FA"/>
    <w:rsid w:val="00DE2C5A"/>
    <w:rsid w:val="00DE3256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A9A"/>
    <w:rsid w:val="00DE6D8B"/>
    <w:rsid w:val="00DE6F9F"/>
    <w:rsid w:val="00DE7150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6002"/>
    <w:rsid w:val="00DF637B"/>
    <w:rsid w:val="00DF6549"/>
    <w:rsid w:val="00DF69A0"/>
    <w:rsid w:val="00DF6E1B"/>
    <w:rsid w:val="00DF6E78"/>
    <w:rsid w:val="00DF7388"/>
    <w:rsid w:val="00DF7B0A"/>
    <w:rsid w:val="00DF7B4E"/>
    <w:rsid w:val="00DF7B72"/>
    <w:rsid w:val="00DF7CB1"/>
    <w:rsid w:val="00DF7E82"/>
    <w:rsid w:val="00E00E5B"/>
    <w:rsid w:val="00E00F89"/>
    <w:rsid w:val="00E0195F"/>
    <w:rsid w:val="00E01E6D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D6A"/>
    <w:rsid w:val="00E04DF7"/>
    <w:rsid w:val="00E05376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B6C"/>
    <w:rsid w:val="00E14C63"/>
    <w:rsid w:val="00E150B6"/>
    <w:rsid w:val="00E152E8"/>
    <w:rsid w:val="00E158A6"/>
    <w:rsid w:val="00E15AA8"/>
    <w:rsid w:val="00E163C5"/>
    <w:rsid w:val="00E16598"/>
    <w:rsid w:val="00E16966"/>
    <w:rsid w:val="00E1697B"/>
    <w:rsid w:val="00E16C20"/>
    <w:rsid w:val="00E176F8"/>
    <w:rsid w:val="00E179E5"/>
    <w:rsid w:val="00E20279"/>
    <w:rsid w:val="00E2093A"/>
    <w:rsid w:val="00E214D9"/>
    <w:rsid w:val="00E21939"/>
    <w:rsid w:val="00E21961"/>
    <w:rsid w:val="00E21985"/>
    <w:rsid w:val="00E21AB3"/>
    <w:rsid w:val="00E22B7D"/>
    <w:rsid w:val="00E22D21"/>
    <w:rsid w:val="00E23654"/>
    <w:rsid w:val="00E23970"/>
    <w:rsid w:val="00E23DE1"/>
    <w:rsid w:val="00E23EEB"/>
    <w:rsid w:val="00E2402D"/>
    <w:rsid w:val="00E24167"/>
    <w:rsid w:val="00E24C74"/>
    <w:rsid w:val="00E258C6"/>
    <w:rsid w:val="00E25A73"/>
    <w:rsid w:val="00E25E93"/>
    <w:rsid w:val="00E2642A"/>
    <w:rsid w:val="00E2695B"/>
    <w:rsid w:val="00E26BAF"/>
    <w:rsid w:val="00E27029"/>
    <w:rsid w:val="00E2770A"/>
    <w:rsid w:val="00E27CBD"/>
    <w:rsid w:val="00E304B2"/>
    <w:rsid w:val="00E3055E"/>
    <w:rsid w:val="00E30671"/>
    <w:rsid w:val="00E30DF2"/>
    <w:rsid w:val="00E31B95"/>
    <w:rsid w:val="00E31E34"/>
    <w:rsid w:val="00E32E5D"/>
    <w:rsid w:val="00E33634"/>
    <w:rsid w:val="00E33781"/>
    <w:rsid w:val="00E33B6E"/>
    <w:rsid w:val="00E33F90"/>
    <w:rsid w:val="00E346A2"/>
    <w:rsid w:val="00E34800"/>
    <w:rsid w:val="00E34943"/>
    <w:rsid w:val="00E35648"/>
    <w:rsid w:val="00E35DF3"/>
    <w:rsid w:val="00E3628D"/>
    <w:rsid w:val="00E37E05"/>
    <w:rsid w:val="00E37E08"/>
    <w:rsid w:val="00E40680"/>
    <w:rsid w:val="00E409C0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A17"/>
    <w:rsid w:val="00E46B66"/>
    <w:rsid w:val="00E46D91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4E8C"/>
    <w:rsid w:val="00E54F5D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AC7"/>
    <w:rsid w:val="00E60CC6"/>
    <w:rsid w:val="00E60D30"/>
    <w:rsid w:val="00E61211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5"/>
    <w:rsid w:val="00E674DE"/>
    <w:rsid w:val="00E67D43"/>
    <w:rsid w:val="00E67E37"/>
    <w:rsid w:val="00E67F13"/>
    <w:rsid w:val="00E702C5"/>
    <w:rsid w:val="00E702E1"/>
    <w:rsid w:val="00E705E6"/>
    <w:rsid w:val="00E7092A"/>
    <w:rsid w:val="00E709C8"/>
    <w:rsid w:val="00E70AA9"/>
    <w:rsid w:val="00E70B3A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4D66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77E6A"/>
    <w:rsid w:val="00E8039D"/>
    <w:rsid w:val="00E804D5"/>
    <w:rsid w:val="00E80608"/>
    <w:rsid w:val="00E80A82"/>
    <w:rsid w:val="00E80C3B"/>
    <w:rsid w:val="00E80EAC"/>
    <w:rsid w:val="00E81353"/>
    <w:rsid w:val="00E81831"/>
    <w:rsid w:val="00E818A3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3B4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8A0"/>
    <w:rsid w:val="00E929FD"/>
    <w:rsid w:val="00E92A27"/>
    <w:rsid w:val="00E92A7C"/>
    <w:rsid w:val="00E92E2D"/>
    <w:rsid w:val="00E92FD6"/>
    <w:rsid w:val="00E930DC"/>
    <w:rsid w:val="00E93552"/>
    <w:rsid w:val="00E939EC"/>
    <w:rsid w:val="00E93D69"/>
    <w:rsid w:val="00E93F6C"/>
    <w:rsid w:val="00E94053"/>
    <w:rsid w:val="00E94868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98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998"/>
    <w:rsid w:val="00EC4B6E"/>
    <w:rsid w:val="00EC4F67"/>
    <w:rsid w:val="00EC50BD"/>
    <w:rsid w:val="00EC535E"/>
    <w:rsid w:val="00EC5428"/>
    <w:rsid w:val="00EC5856"/>
    <w:rsid w:val="00EC5D4A"/>
    <w:rsid w:val="00EC5DA4"/>
    <w:rsid w:val="00EC62F8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62EF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2A"/>
    <w:rsid w:val="00EE2E44"/>
    <w:rsid w:val="00EE320A"/>
    <w:rsid w:val="00EE320D"/>
    <w:rsid w:val="00EE3C43"/>
    <w:rsid w:val="00EE3F98"/>
    <w:rsid w:val="00EE4648"/>
    <w:rsid w:val="00EE47CE"/>
    <w:rsid w:val="00EE4C20"/>
    <w:rsid w:val="00EE4CC9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2C6C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3B2"/>
    <w:rsid w:val="00EF64C0"/>
    <w:rsid w:val="00EF69B5"/>
    <w:rsid w:val="00EF6C51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8A4"/>
    <w:rsid w:val="00F13CF4"/>
    <w:rsid w:val="00F13E03"/>
    <w:rsid w:val="00F13E85"/>
    <w:rsid w:val="00F13F27"/>
    <w:rsid w:val="00F141D9"/>
    <w:rsid w:val="00F1445E"/>
    <w:rsid w:val="00F14A83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FB3"/>
    <w:rsid w:val="00F2000C"/>
    <w:rsid w:val="00F20AD5"/>
    <w:rsid w:val="00F20B0B"/>
    <w:rsid w:val="00F21054"/>
    <w:rsid w:val="00F2179A"/>
    <w:rsid w:val="00F21DFE"/>
    <w:rsid w:val="00F21E89"/>
    <w:rsid w:val="00F22239"/>
    <w:rsid w:val="00F222F5"/>
    <w:rsid w:val="00F2327A"/>
    <w:rsid w:val="00F23411"/>
    <w:rsid w:val="00F239CD"/>
    <w:rsid w:val="00F2405A"/>
    <w:rsid w:val="00F24239"/>
    <w:rsid w:val="00F243E9"/>
    <w:rsid w:val="00F24B1F"/>
    <w:rsid w:val="00F24D3E"/>
    <w:rsid w:val="00F24EAF"/>
    <w:rsid w:val="00F25085"/>
    <w:rsid w:val="00F25649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326B"/>
    <w:rsid w:val="00F338D3"/>
    <w:rsid w:val="00F34238"/>
    <w:rsid w:val="00F34C80"/>
    <w:rsid w:val="00F34C85"/>
    <w:rsid w:val="00F34F0B"/>
    <w:rsid w:val="00F3533B"/>
    <w:rsid w:val="00F35AB9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4A1"/>
    <w:rsid w:val="00F41928"/>
    <w:rsid w:val="00F42A27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1F"/>
    <w:rsid w:val="00F50177"/>
    <w:rsid w:val="00F5053C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6AF0"/>
    <w:rsid w:val="00F57024"/>
    <w:rsid w:val="00F57151"/>
    <w:rsid w:val="00F574A7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0D"/>
    <w:rsid w:val="00F6401D"/>
    <w:rsid w:val="00F6413B"/>
    <w:rsid w:val="00F6422F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E43"/>
    <w:rsid w:val="00F66F45"/>
    <w:rsid w:val="00F67133"/>
    <w:rsid w:val="00F67413"/>
    <w:rsid w:val="00F675BC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F7E"/>
    <w:rsid w:val="00F842EB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4C25"/>
    <w:rsid w:val="00F95116"/>
    <w:rsid w:val="00F96398"/>
    <w:rsid w:val="00F96414"/>
    <w:rsid w:val="00F96BC0"/>
    <w:rsid w:val="00F96E32"/>
    <w:rsid w:val="00F97994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972"/>
    <w:rsid w:val="00FA5D75"/>
    <w:rsid w:val="00FA67B9"/>
    <w:rsid w:val="00FA69D0"/>
    <w:rsid w:val="00FA6A09"/>
    <w:rsid w:val="00FA6A1B"/>
    <w:rsid w:val="00FA7055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0FD9"/>
    <w:rsid w:val="00FB14DB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B7"/>
    <w:rsid w:val="00FB6F33"/>
    <w:rsid w:val="00FB766C"/>
    <w:rsid w:val="00FB7876"/>
    <w:rsid w:val="00FB7BBF"/>
    <w:rsid w:val="00FC0078"/>
    <w:rsid w:val="00FC012A"/>
    <w:rsid w:val="00FC0CB0"/>
    <w:rsid w:val="00FC0EFB"/>
    <w:rsid w:val="00FC1C44"/>
    <w:rsid w:val="00FC26F3"/>
    <w:rsid w:val="00FC2B76"/>
    <w:rsid w:val="00FC314A"/>
    <w:rsid w:val="00FC34BD"/>
    <w:rsid w:val="00FC39B3"/>
    <w:rsid w:val="00FC3A9C"/>
    <w:rsid w:val="00FC3CA0"/>
    <w:rsid w:val="00FC4169"/>
    <w:rsid w:val="00FC449E"/>
    <w:rsid w:val="00FC46FF"/>
    <w:rsid w:val="00FC4DAF"/>
    <w:rsid w:val="00FC4F50"/>
    <w:rsid w:val="00FC5182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1C6B"/>
    <w:rsid w:val="00FD2344"/>
    <w:rsid w:val="00FD2661"/>
    <w:rsid w:val="00FD2BFD"/>
    <w:rsid w:val="00FD329E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5F6"/>
    <w:rsid w:val="00FE7B3F"/>
    <w:rsid w:val="00FF0135"/>
    <w:rsid w:val="00FF0216"/>
    <w:rsid w:val="00FF032C"/>
    <w:rsid w:val="00FF07AF"/>
    <w:rsid w:val="00FF09E9"/>
    <w:rsid w:val="00FF0EEC"/>
    <w:rsid w:val="00FF101B"/>
    <w:rsid w:val="00FF17C1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7FF"/>
    <w:rsid w:val="00FF3897"/>
    <w:rsid w:val="00FF3AE1"/>
    <w:rsid w:val="00FF3BCE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22F6816B-501C-4499-843A-8CBB03275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F322686AEEF9D4990E828E112342773" ma:contentTypeVersion="16" ma:contentTypeDescription="สร้างเอกสารใหม่" ma:contentTypeScope="" ma:versionID="8df784e7ea7d6b4d6888c760902d4a21">
  <xsd:schema xmlns:xsd="http://www.w3.org/2001/XMLSchema" xmlns:xs="http://www.w3.org/2001/XMLSchema" xmlns:p="http://schemas.microsoft.com/office/2006/metadata/properties" xmlns:ns2="f580531f-5d17-487b-8b86-9b50adc1e30f" xmlns:ns3="99ca6baf-1e7f-4468-9c07-d4ecf0da4d36" targetNamespace="http://schemas.microsoft.com/office/2006/metadata/properties" ma:root="true" ma:fieldsID="7cc3b10e166baf7250a98f95334823d7" ns2:_="" ns3:_="">
    <xsd:import namespace="f580531f-5d17-487b-8b86-9b50adc1e30f"/>
    <xsd:import namespace="99ca6baf-1e7f-4468-9c07-d4ecf0da4d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0531f-5d17-487b-8b86-9b50adc1e3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cc15297-7fc2-4565-8d32-ee2a983400ba}" ma:internalName="TaxCatchAll" ma:showField="CatchAllData" ma:web="f580531f-5d17-487b-8b86-9b50adc1e3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a6baf-1e7f-4468-9c07-d4ecf0da4d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ca6baf-1e7f-4468-9c07-d4ecf0da4d36">
      <Terms xmlns="http://schemas.microsoft.com/office/infopath/2007/PartnerControls"/>
    </lcf76f155ced4ddcb4097134ff3c332f>
    <TaxCatchAll xmlns="f580531f-5d17-487b-8b86-9b50adc1e30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201A3-51CC-433C-8507-9E692803F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80531f-5d17-487b-8b86-9b50adc1e30f"/>
    <ds:schemaRef ds:uri="99ca6baf-1e7f-4468-9c07-d4ecf0da4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  <ds:schemaRef ds:uri="99ca6baf-1e7f-4468-9c07-d4ecf0da4d36"/>
    <ds:schemaRef ds:uri="f580531f-5d17-487b-8b86-9b50adc1e30f"/>
  </ds:schemaRefs>
</ds:datastoreItem>
</file>

<file path=customXml/itemProps4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228</TotalTime>
  <Pages>18</Pages>
  <Words>3305</Words>
  <Characters>15537</Characters>
  <Application>Microsoft Office Word</Application>
  <DocSecurity>0</DocSecurity>
  <Lines>129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18805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Kornsiri, Chongaksorn</cp:lastModifiedBy>
  <cp:revision>33</cp:revision>
  <cp:lastPrinted>2024-05-10T12:21:00Z</cp:lastPrinted>
  <dcterms:created xsi:type="dcterms:W3CDTF">2024-05-10T10:51:00Z</dcterms:created>
  <dcterms:modified xsi:type="dcterms:W3CDTF">2024-05-13T06:32:00Z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0x010100DF322686AEEF9D4990E828E112342773</vt:lpwstr>
  </property>
</Properties>
</file>