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30EC9" w14:textId="77777777" w:rsidR="007F4C9D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01BD1A35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4F01BC5A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  <w:cs/>
        </w:rPr>
      </w:pPr>
      <w:r w:rsidRPr="009721F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9265E2" w:rsidRPr="009265E2">
        <w:rPr>
          <w:rFonts w:ascii="Angsana New" w:hAnsi="Angsana New" w:hint="cs"/>
          <w:sz w:val="32"/>
          <w:szCs w:val="32"/>
        </w:rPr>
        <w:t>3</w:t>
      </w:r>
      <w:r w:rsidR="009265E2" w:rsidRPr="009265E2">
        <w:rPr>
          <w:rFonts w:ascii="Angsana New" w:hAnsi="Angsana New"/>
          <w:sz w:val="32"/>
          <w:szCs w:val="32"/>
        </w:rPr>
        <w:t>1</w:t>
      </w:r>
      <w:r w:rsidR="00495F26">
        <w:rPr>
          <w:rFonts w:ascii="Angsana New" w:hAnsi="Angsana New"/>
          <w:sz w:val="32"/>
          <w:szCs w:val="32"/>
        </w:rPr>
        <w:t xml:space="preserve"> </w:t>
      </w:r>
      <w:r w:rsidR="00495F26">
        <w:rPr>
          <w:rFonts w:ascii="Angsana New" w:hAnsi="Angsana New" w:hint="cs"/>
          <w:sz w:val="32"/>
          <w:szCs w:val="32"/>
          <w:cs/>
        </w:rPr>
        <w:t>มีนาคม</w:t>
      </w:r>
      <w:r w:rsidRPr="009721F5">
        <w:rPr>
          <w:rFonts w:ascii="Angsana New" w:hAnsi="Angsana New" w:hint="cs"/>
          <w:sz w:val="32"/>
          <w:szCs w:val="32"/>
          <w:cs/>
        </w:rPr>
        <w:t xml:space="preserve"> </w:t>
      </w:r>
      <w:r w:rsidR="009265E2" w:rsidRPr="009265E2">
        <w:rPr>
          <w:rFonts w:ascii="Angsana New" w:hAnsi="Angsana New" w:hint="cs"/>
          <w:sz w:val="32"/>
          <w:szCs w:val="32"/>
        </w:rPr>
        <w:t>256</w:t>
      </w:r>
      <w:r w:rsidR="009265E2" w:rsidRPr="009265E2">
        <w:rPr>
          <w:rFonts w:ascii="Angsana New" w:hAnsi="Angsana New"/>
          <w:sz w:val="32"/>
          <w:szCs w:val="32"/>
        </w:rPr>
        <w:t>7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6A37E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5D784071" w:rsidR="00AE2613" w:rsidRPr="002172C6" w:rsidRDefault="00AE2613" w:rsidP="002172C6">
      <w:pPr>
        <w:ind w:right="29"/>
        <w:jc w:val="thaiDistribute"/>
        <w:rPr>
          <w:rFonts w:ascii="Angsana New" w:hAnsi="Angsana New"/>
          <w:spacing w:val="2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495F26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9721F5">
        <w:rPr>
          <w:rFonts w:ascii="Angsana New" w:hAnsi="Angsana New" w:hint="cs"/>
          <w:sz w:val="30"/>
          <w:szCs w:val="30"/>
          <w:cs/>
        </w:rPr>
        <w:t>รวมและ</w:t>
      </w:r>
      <w:r w:rsidR="00495F26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เฉพาะกิจการ ณ วันที่ </w:t>
      </w:r>
      <w:r w:rsidR="009265E2" w:rsidRPr="009265E2">
        <w:rPr>
          <w:rFonts w:ascii="Angsana New" w:hAnsi="Angsana New" w:hint="cs"/>
          <w:spacing w:val="4"/>
          <w:sz w:val="30"/>
          <w:szCs w:val="30"/>
        </w:rPr>
        <w:t>3</w:t>
      </w:r>
      <w:r w:rsidR="009265E2" w:rsidRPr="009265E2">
        <w:rPr>
          <w:rFonts w:ascii="Angsana New" w:hAnsi="Angsana New"/>
          <w:spacing w:val="4"/>
          <w:sz w:val="30"/>
          <w:szCs w:val="30"/>
        </w:rPr>
        <w:t>1</w:t>
      </w:r>
      <w:r w:rsidR="00225FD3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4D487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pacing w:val="4"/>
          <w:sz w:val="30"/>
          <w:szCs w:val="30"/>
        </w:rPr>
        <w:t>256</w:t>
      </w:r>
      <w:r w:rsidR="009265E2" w:rsidRPr="009265E2">
        <w:rPr>
          <w:rFonts w:ascii="Angsana New" w:hAnsi="Angsana New"/>
          <w:spacing w:val="4"/>
          <w:sz w:val="30"/>
          <w:szCs w:val="30"/>
        </w:rPr>
        <w:t>7</w:t>
      </w:r>
      <w:r w:rsidRPr="009721F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2172C6" w:rsidRPr="002172C6">
        <w:rPr>
          <w:rFonts w:ascii="Angsana New" w:hAnsi="Angsana New"/>
          <w:spacing w:val="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25DD2">
        <w:rPr>
          <w:rFonts w:ascii="Angsana New" w:hAnsi="Angsana New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="002172C6" w:rsidRPr="002172C6">
        <w:rPr>
          <w:rFonts w:ascii="Angsana New" w:hAnsi="Angsana New"/>
          <w:spacing w:val="2"/>
          <w:sz w:val="30"/>
          <w:szCs w:val="30"/>
          <w:cs/>
        </w:rPr>
        <w:t>รวมและ</w:t>
      </w:r>
      <w:r w:rsidR="00625DD2">
        <w:rPr>
          <w:rFonts w:ascii="Angsana New" w:hAnsi="Angsana New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="002172C6" w:rsidRPr="002172C6">
        <w:rPr>
          <w:rFonts w:ascii="Angsana New" w:hAnsi="Angsana New"/>
          <w:spacing w:val="2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9265E2" w:rsidRPr="009265E2">
        <w:rPr>
          <w:rFonts w:ascii="Angsana New" w:hAnsi="Angsana New"/>
          <w:spacing w:val="2"/>
          <w:sz w:val="30"/>
          <w:szCs w:val="30"/>
        </w:rPr>
        <w:t>31</w:t>
      </w:r>
      <w:r w:rsidR="002172C6" w:rsidRPr="002172C6">
        <w:rPr>
          <w:rFonts w:ascii="Angsana New" w:hAnsi="Angsana New"/>
          <w:spacing w:val="2"/>
          <w:sz w:val="30"/>
          <w:szCs w:val="30"/>
          <w:cs/>
        </w:rPr>
        <w:t xml:space="preserve"> มีนาคม</w:t>
      </w:r>
      <w:r w:rsidR="002172C6">
        <w:rPr>
          <w:rFonts w:ascii="Angsana New" w:hAnsi="Angsana New"/>
          <w:spacing w:val="2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spacing w:val="2"/>
          <w:sz w:val="30"/>
          <w:szCs w:val="30"/>
        </w:rPr>
        <w:t>2567</w:t>
      </w:r>
      <w:r w:rsidR="002172C6" w:rsidRPr="002172C6">
        <w:rPr>
          <w:rFonts w:ascii="Angsana New" w:hAnsi="Angsana New"/>
          <w:spacing w:val="2"/>
          <w:sz w:val="30"/>
          <w:szCs w:val="30"/>
          <w:cs/>
        </w:rPr>
        <w:t xml:space="preserve"> และหมายเหตุประกอบงบการเงินแบบย่อ</w:t>
      </w:r>
      <w:r w:rsidR="005E7D84">
        <w:rPr>
          <w:rFonts w:ascii="Angsana New" w:hAnsi="Angsana New"/>
          <w:spacing w:val="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4"/>
          <w:sz w:val="30"/>
          <w:szCs w:val="30"/>
          <w:cs/>
        </w:rPr>
        <w:t>(ข้อมูลทางการเงินระหว่างกาล)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  <w:lang w:val="th-TH"/>
        </w:rPr>
        <w:t>ของบริษัท บางกอกแล็ป แอนด์ คอสเมติค จำกัด</w:t>
      </w:r>
      <w:r w:rsidR="00DA58DC">
        <w:rPr>
          <w:rFonts w:ascii="Angsana New" w:hAnsi="Angsana New" w:hint="cs"/>
          <w:sz w:val="30"/>
          <w:szCs w:val="30"/>
          <w:cs/>
          <w:lang w:val="th-TH"/>
        </w:rPr>
        <w:t xml:space="preserve"> (มหาชน</w:t>
      </w:r>
      <w:r w:rsidR="00DA58DC">
        <w:rPr>
          <w:rFonts w:ascii="Angsana New" w:hAnsi="Angsana New"/>
          <w:sz w:val="30"/>
          <w:szCs w:val="30"/>
        </w:rPr>
        <w:t xml:space="preserve">) </w:t>
      </w:r>
      <w:r w:rsidRPr="009721F5">
        <w:rPr>
          <w:rFonts w:ascii="Angsana New" w:hAnsi="Angsana New" w:hint="cs"/>
          <w:sz w:val="30"/>
          <w:szCs w:val="30"/>
          <w:cs/>
        </w:rPr>
        <w:t xml:space="preserve">และบริษัทย่อย และของเฉพาะบริษัท บางกอกแล็ป แอนด์ </w:t>
      </w:r>
      <w:r w:rsidR="005E7D84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คอสเมติค จำกัด</w:t>
      </w:r>
      <w:r w:rsidR="00DA58DC">
        <w:rPr>
          <w:rFonts w:ascii="Angsana New" w:hAnsi="Angsana New"/>
          <w:sz w:val="30"/>
          <w:szCs w:val="30"/>
        </w:rPr>
        <w:t xml:space="preserve"> (</w:t>
      </w:r>
      <w:r w:rsidR="00DA58DC">
        <w:rPr>
          <w:rFonts w:ascii="Angsana New" w:hAnsi="Angsana New" w:hint="cs"/>
          <w:sz w:val="30"/>
          <w:szCs w:val="30"/>
          <w:cs/>
        </w:rPr>
        <w:t>มหาชน</w:t>
      </w:r>
      <w:r w:rsidR="00DA58DC"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265E2" w:rsidRPr="009265E2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0B43B638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265E2" w:rsidRPr="009265E2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E0522F1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A77B247" w14:textId="77777777" w:rsidR="008E24FB" w:rsidRDefault="008E24FB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AB41ADF" w:rsidR="008E24FB" w:rsidRPr="009721F5" w:rsidRDefault="008E24FB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8E24FB" w:rsidRPr="009721F5" w:rsidSect="008E24FB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33B3405B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67CF9310" w14:textId="77777777" w:rsidR="00B12FAA" w:rsidRPr="009721F5" w:rsidRDefault="00B12FAA" w:rsidP="00B12FAA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149C9B8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2812B7B3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9265E2" w:rsidRPr="009265E2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6367BCB7" w:rsidR="00B12FAA" w:rsidRPr="009721F5" w:rsidRDefault="009265E2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cs/>
          <w:lang w:val="th-TH" w:bidi="th-TH"/>
        </w:rPr>
      </w:pPr>
      <w:r w:rsidRPr="009265E2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2D4BC2" w:rsidRPr="009721F5">
        <w:rPr>
          <w:rFonts w:ascii="Angsana New" w:hAnsi="Angsana New" w:hint="cs"/>
          <w:b w:val="0"/>
          <w:sz w:val="30"/>
          <w:szCs w:val="30"/>
          <w:lang w:val="en-US" w:bidi="th-TH"/>
        </w:rPr>
        <w:t xml:space="preserve"> </w:t>
      </w:r>
      <w:r w:rsidR="002E72EE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</w:t>
      </w:r>
      <w:r w:rsidR="00DC727C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ฤษภาคม</w:t>
      </w:r>
      <w:r w:rsidR="00942918" w:rsidRPr="009721F5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9265E2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Pr="009265E2">
        <w:rPr>
          <w:rFonts w:ascii="Angsana New" w:hAnsi="Angsana New"/>
          <w:b w:val="0"/>
          <w:sz w:val="30"/>
          <w:szCs w:val="30"/>
          <w:lang w:val="en-US" w:bidi="th-TH"/>
        </w:rPr>
        <w:t>7</w:t>
      </w:r>
    </w:p>
    <w:p w14:paraId="739AD8EC" w14:textId="3CFF42C2" w:rsidR="00230B70" w:rsidRPr="00EB3E50" w:rsidRDefault="00230B70" w:rsidP="00EB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230B70" w:rsidRPr="00EB3E50" w:rsidSect="008E24FB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4C6D5" w14:textId="77777777" w:rsidR="006146AB" w:rsidRDefault="006146AB" w:rsidP="004956B4">
      <w:r>
        <w:separator/>
      </w:r>
    </w:p>
  </w:endnote>
  <w:endnote w:type="continuationSeparator" w:id="0">
    <w:p w14:paraId="079AA066" w14:textId="77777777" w:rsidR="006146AB" w:rsidRDefault="006146A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2579554D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9265E2" w:rsidRPr="009265E2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091C81CC" w:rsidR="00B12FAA" w:rsidRPr="002A3393" w:rsidRDefault="009265E2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9265E2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7FEC" w14:textId="77777777" w:rsidR="008E24FB" w:rsidRDefault="008E24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507A68D4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265E2" w:rsidRPr="009265E2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933A" w14:textId="77777777" w:rsidR="006146AB" w:rsidRDefault="006146AB" w:rsidP="004956B4">
      <w:r>
        <w:separator/>
      </w:r>
    </w:p>
  </w:footnote>
  <w:footnote w:type="continuationSeparator" w:id="0">
    <w:p w14:paraId="54B701C2" w14:textId="77777777" w:rsidR="006146AB" w:rsidRDefault="006146A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E303" w14:textId="77777777" w:rsidR="008E24FB" w:rsidRDefault="008E24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9BDC" w14:textId="77777777" w:rsidR="008E24FB" w:rsidRDefault="008E24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200F" w14:textId="27C11BD8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6560450" w14:textId="1CF0388C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B61146" w14:textId="51C19008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BF6870" w14:textId="0F1648E3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F6E8C8" w14:textId="77777777" w:rsidR="008E24FB" w:rsidRP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Pr="008E24FB" w:rsidRDefault="00B12FAA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6D8A79E2" w:rsidR="00B12FAA" w:rsidRDefault="00B12FAA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472D746" w14:textId="74B98227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BC2F766" w14:textId="5199C6D1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6D13B3" w14:textId="5A997059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7FA9F" w14:textId="54D67C01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600ED3" w14:textId="57259409" w:rsid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ACFFE0" w14:textId="77777777" w:rsidR="008E24FB" w:rsidRPr="008E24FB" w:rsidRDefault="008E24FB" w:rsidP="008E24F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4816DCF1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026E0B2" w14:textId="5E86C9A7" w:rsidR="008E24FB" w:rsidRDefault="008E24FB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3F30653" w14:textId="4D468541" w:rsidR="008E24FB" w:rsidRDefault="008E24FB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572E60E" w14:textId="77777777" w:rsidR="008E24FB" w:rsidRDefault="008E24FB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1738480093">
    <w:abstractNumId w:val="5"/>
  </w:num>
  <w:num w:numId="30" w16cid:durableId="688720606">
    <w:abstractNumId w:val="5"/>
  </w:num>
  <w:num w:numId="31" w16cid:durableId="122028794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3768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536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27CB7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5FD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3DE8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330"/>
    <w:rsid w:val="000606BA"/>
    <w:rsid w:val="00060808"/>
    <w:rsid w:val="0006096C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3D"/>
    <w:rsid w:val="00072B4C"/>
    <w:rsid w:val="00072D76"/>
    <w:rsid w:val="00072EE8"/>
    <w:rsid w:val="00072FA4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47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4E5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97E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860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2D6F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6A1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148D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249"/>
    <w:rsid w:val="000E67D7"/>
    <w:rsid w:val="000E6C84"/>
    <w:rsid w:val="000E6CEA"/>
    <w:rsid w:val="000E715B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5D2"/>
    <w:rsid w:val="00110E2B"/>
    <w:rsid w:val="00111B9E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0C9"/>
    <w:rsid w:val="001175AD"/>
    <w:rsid w:val="00120302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272F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DEE"/>
    <w:rsid w:val="00135461"/>
    <w:rsid w:val="00135561"/>
    <w:rsid w:val="0013577F"/>
    <w:rsid w:val="00135C65"/>
    <w:rsid w:val="00136683"/>
    <w:rsid w:val="00136F96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522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5A7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1C9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27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97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3F6F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A23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3C6D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6E11"/>
    <w:rsid w:val="002172C6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2CB3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0B7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B0B"/>
    <w:rsid w:val="00247EC9"/>
    <w:rsid w:val="00250852"/>
    <w:rsid w:val="00250A93"/>
    <w:rsid w:val="0025133F"/>
    <w:rsid w:val="002513F8"/>
    <w:rsid w:val="00251C60"/>
    <w:rsid w:val="002520CD"/>
    <w:rsid w:val="00252626"/>
    <w:rsid w:val="00252A0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3712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390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5C94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00FC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68BA"/>
    <w:rsid w:val="003171E7"/>
    <w:rsid w:val="00317628"/>
    <w:rsid w:val="00317668"/>
    <w:rsid w:val="00320005"/>
    <w:rsid w:val="00320197"/>
    <w:rsid w:val="00320335"/>
    <w:rsid w:val="003204A5"/>
    <w:rsid w:val="00320D87"/>
    <w:rsid w:val="00321F0F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6E"/>
    <w:rsid w:val="003376F3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41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9AD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0BD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0"/>
    <w:rsid w:val="003A2C27"/>
    <w:rsid w:val="003A3866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2C0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26D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AC1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02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27A30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705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1F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5F26"/>
    <w:rsid w:val="0049653A"/>
    <w:rsid w:val="0049709D"/>
    <w:rsid w:val="004976F0"/>
    <w:rsid w:val="004A0953"/>
    <w:rsid w:val="004A117F"/>
    <w:rsid w:val="004A135C"/>
    <w:rsid w:val="004A1875"/>
    <w:rsid w:val="004A1C27"/>
    <w:rsid w:val="004A1D68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B789C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87B"/>
    <w:rsid w:val="004D4921"/>
    <w:rsid w:val="004D4A34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6F"/>
    <w:rsid w:val="004E17E1"/>
    <w:rsid w:val="004E19BE"/>
    <w:rsid w:val="004E1EE7"/>
    <w:rsid w:val="004E2633"/>
    <w:rsid w:val="004E27FA"/>
    <w:rsid w:val="004E2909"/>
    <w:rsid w:val="004E30A8"/>
    <w:rsid w:val="004E30F7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1DDF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AAB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4882"/>
    <w:rsid w:val="005052A9"/>
    <w:rsid w:val="00505327"/>
    <w:rsid w:val="0050532F"/>
    <w:rsid w:val="00505699"/>
    <w:rsid w:val="00505F8E"/>
    <w:rsid w:val="005060F7"/>
    <w:rsid w:val="005064E1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1FC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27CFE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E88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2E60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913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398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0BB7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EAB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6DD3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E7D84"/>
    <w:rsid w:val="005F01E5"/>
    <w:rsid w:val="005F025E"/>
    <w:rsid w:val="005F0878"/>
    <w:rsid w:val="005F0EBD"/>
    <w:rsid w:val="005F127B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449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1DF7"/>
    <w:rsid w:val="006125D4"/>
    <w:rsid w:val="0061283E"/>
    <w:rsid w:val="00613A15"/>
    <w:rsid w:val="00614189"/>
    <w:rsid w:val="006146AB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5D1A"/>
    <w:rsid w:val="00625DD2"/>
    <w:rsid w:val="00626B6A"/>
    <w:rsid w:val="00626EB9"/>
    <w:rsid w:val="00626EFB"/>
    <w:rsid w:val="00627491"/>
    <w:rsid w:val="00630D59"/>
    <w:rsid w:val="00630FF9"/>
    <w:rsid w:val="006310BC"/>
    <w:rsid w:val="006313A8"/>
    <w:rsid w:val="0063144D"/>
    <w:rsid w:val="00631472"/>
    <w:rsid w:val="00631489"/>
    <w:rsid w:val="006314A7"/>
    <w:rsid w:val="0063163A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AE0"/>
    <w:rsid w:val="00635B88"/>
    <w:rsid w:val="00635D45"/>
    <w:rsid w:val="00635F59"/>
    <w:rsid w:val="006363F4"/>
    <w:rsid w:val="0063663D"/>
    <w:rsid w:val="00636F8B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0D4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239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43F7"/>
    <w:rsid w:val="00674AC4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1E4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6FC"/>
    <w:rsid w:val="006A6C03"/>
    <w:rsid w:val="006A79C4"/>
    <w:rsid w:val="006A7C5A"/>
    <w:rsid w:val="006B056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A99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A4D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0F6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119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3E4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57C13"/>
    <w:rsid w:val="00760217"/>
    <w:rsid w:val="0076047E"/>
    <w:rsid w:val="0076089E"/>
    <w:rsid w:val="00760DA7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6EE4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29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58F"/>
    <w:rsid w:val="007A17B3"/>
    <w:rsid w:val="007A25B1"/>
    <w:rsid w:val="007A2AA3"/>
    <w:rsid w:val="007A2CEF"/>
    <w:rsid w:val="007A2D1A"/>
    <w:rsid w:val="007A2D7E"/>
    <w:rsid w:val="007A30C8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224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36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29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43E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7B4"/>
    <w:rsid w:val="007F2B56"/>
    <w:rsid w:val="007F3615"/>
    <w:rsid w:val="007F361A"/>
    <w:rsid w:val="007F364A"/>
    <w:rsid w:val="007F3E1A"/>
    <w:rsid w:val="007F4BC8"/>
    <w:rsid w:val="007F4C9D"/>
    <w:rsid w:val="007F4F8A"/>
    <w:rsid w:val="007F5616"/>
    <w:rsid w:val="007F6176"/>
    <w:rsid w:val="007F63D7"/>
    <w:rsid w:val="007F6665"/>
    <w:rsid w:val="007F6C24"/>
    <w:rsid w:val="007F6CBE"/>
    <w:rsid w:val="007F7061"/>
    <w:rsid w:val="007F7285"/>
    <w:rsid w:val="007F7299"/>
    <w:rsid w:val="007F7396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091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0D0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43B"/>
    <w:rsid w:val="00825818"/>
    <w:rsid w:val="008258BE"/>
    <w:rsid w:val="00825CD2"/>
    <w:rsid w:val="00825DC6"/>
    <w:rsid w:val="0082658E"/>
    <w:rsid w:val="008300A4"/>
    <w:rsid w:val="008302CD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6024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4B9"/>
    <w:rsid w:val="00843724"/>
    <w:rsid w:val="00843948"/>
    <w:rsid w:val="00843C95"/>
    <w:rsid w:val="00843D4D"/>
    <w:rsid w:val="00843DEC"/>
    <w:rsid w:val="008443D9"/>
    <w:rsid w:val="0084483B"/>
    <w:rsid w:val="00844BA4"/>
    <w:rsid w:val="0084549F"/>
    <w:rsid w:val="00845E06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CE3"/>
    <w:rsid w:val="008A4FC4"/>
    <w:rsid w:val="008A5608"/>
    <w:rsid w:val="008A5F6D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4089"/>
    <w:rsid w:val="008B42B3"/>
    <w:rsid w:val="008B511E"/>
    <w:rsid w:val="008B5774"/>
    <w:rsid w:val="008B57C3"/>
    <w:rsid w:val="008B597E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408"/>
    <w:rsid w:val="008C4605"/>
    <w:rsid w:val="008C48AB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4FB"/>
    <w:rsid w:val="008E2734"/>
    <w:rsid w:val="008E2759"/>
    <w:rsid w:val="008E2820"/>
    <w:rsid w:val="008E29F2"/>
    <w:rsid w:val="008E350F"/>
    <w:rsid w:val="008E35DA"/>
    <w:rsid w:val="008E3932"/>
    <w:rsid w:val="008E459F"/>
    <w:rsid w:val="008E45D8"/>
    <w:rsid w:val="008E4826"/>
    <w:rsid w:val="008E487A"/>
    <w:rsid w:val="008E489D"/>
    <w:rsid w:val="008E4D8D"/>
    <w:rsid w:val="008E579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1ADC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614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7D8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5E2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1435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33C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5578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90D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500"/>
    <w:rsid w:val="009B760B"/>
    <w:rsid w:val="009C0048"/>
    <w:rsid w:val="009C09F0"/>
    <w:rsid w:val="009C0BAB"/>
    <w:rsid w:val="009C0CBC"/>
    <w:rsid w:val="009C1092"/>
    <w:rsid w:val="009C1B92"/>
    <w:rsid w:val="009C24E0"/>
    <w:rsid w:val="009C28C1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E97"/>
    <w:rsid w:val="009D0511"/>
    <w:rsid w:val="009D1BB4"/>
    <w:rsid w:val="009D2C22"/>
    <w:rsid w:val="009D2EC4"/>
    <w:rsid w:val="009D2F84"/>
    <w:rsid w:val="009D3EE8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A2D"/>
    <w:rsid w:val="009E0D14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B7"/>
    <w:rsid w:val="009E6EC0"/>
    <w:rsid w:val="009E7327"/>
    <w:rsid w:val="009E7B91"/>
    <w:rsid w:val="009F042A"/>
    <w:rsid w:val="009F082F"/>
    <w:rsid w:val="009F08D6"/>
    <w:rsid w:val="009F0B8B"/>
    <w:rsid w:val="009F1DBF"/>
    <w:rsid w:val="009F26E6"/>
    <w:rsid w:val="009F28F3"/>
    <w:rsid w:val="009F28FC"/>
    <w:rsid w:val="009F290E"/>
    <w:rsid w:val="009F2FA2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1F34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591A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E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889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4385"/>
    <w:rsid w:val="00A34446"/>
    <w:rsid w:val="00A34553"/>
    <w:rsid w:val="00A34CE7"/>
    <w:rsid w:val="00A35088"/>
    <w:rsid w:val="00A35276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5F5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795"/>
    <w:rsid w:val="00A76C8B"/>
    <w:rsid w:val="00A76FDB"/>
    <w:rsid w:val="00A772D8"/>
    <w:rsid w:val="00A774B5"/>
    <w:rsid w:val="00A77642"/>
    <w:rsid w:val="00A778E2"/>
    <w:rsid w:val="00A77C67"/>
    <w:rsid w:val="00A8001B"/>
    <w:rsid w:val="00A80597"/>
    <w:rsid w:val="00A80FA7"/>
    <w:rsid w:val="00A80FC8"/>
    <w:rsid w:val="00A817E3"/>
    <w:rsid w:val="00A81CFE"/>
    <w:rsid w:val="00A82121"/>
    <w:rsid w:val="00A82134"/>
    <w:rsid w:val="00A8222F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B4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84E"/>
    <w:rsid w:val="00AD0B64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1FA0"/>
    <w:rsid w:val="00AF2E31"/>
    <w:rsid w:val="00AF32CA"/>
    <w:rsid w:val="00AF34FC"/>
    <w:rsid w:val="00AF48BF"/>
    <w:rsid w:val="00AF539E"/>
    <w:rsid w:val="00AF5EF1"/>
    <w:rsid w:val="00AF676A"/>
    <w:rsid w:val="00AF68D7"/>
    <w:rsid w:val="00AF6B38"/>
    <w:rsid w:val="00AF70E1"/>
    <w:rsid w:val="00AF7E61"/>
    <w:rsid w:val="00B0087A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3D71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16CCC"/>
    <w:rsid w:val="00B201CA"/>
    <w:rsid w:val="00B202A1"/>
    <w:rsid w:val="00B205B2"/>
    <w:rsid w:val="00B20EBC"/>
    <w:rsid w:val="00B20F91"/>
    <w:rsid w:val="00B210EF"/>
    <w:rsid w:val="00B2127F"/>
    <w:rsid w:val="00B213D9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27C21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2A0A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2DE6"/>
    <w:rsid w:val="00B53128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D0F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6BA1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60B9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39B5"/>
    <w:rsid w:val="00BC4387"/>
    <w:rsid w:val="00BC440F"/>
    <w:rsid w:val="00BC44FD"/>
    <w:rsid w:val="00BC47EA"/>
    <w:rsid w:val="00BC4E79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937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4BDA"/>
    <w:rsid w:val="00C15E2B"/>
    <w:rsid w:val="00C16AD9"/>
    <w:rsid w:val="00C16CEE"/>
    <w:rsid w:val="00C16E53"/>
    <w:rsid w:val="00C1736B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CA8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4F99"/>
    <w:rsid w:val="00C46539"/>
    <w:rsid w:val="00C46C00"/>
    <w:rsid w:val="00C470C9"/>
    <w:rsid w:val="00C4722F"/>
    <w:rsid w:val="00C476B0"/>
    <w:rsid w:val="00C479AA"/>
    <w:rsid w:val="00C50308"/>
    <w:rsid w:val="00C5060C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3E85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07C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2AD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6D5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2EA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156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15"/>
    <w:rsid w:val="00CE5956"/>
    <w:rsid w:val="00CE5FB5"/>
    <w:rsid w:val="00CE61BC"/>
    <w:rsid w:val="00CE6847"/>
    <w:rsid w:val="00CE68E6"/>
    <w:rsid w:val="00CE6EF3"/>
    <w:rsid w:val="00CE6F49"/>
    <w:rsid w:val="00CE7430"/>
    <w:rsid w:val="00CE7744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23F"/>
    <w:rsid w:val="00D06B93"/>
    <w:rsid w:val="00D06EFA"/>
    <w:rsid w:val="00D07482"/>
    <w:rsid w:val="00D10606"/>
    <w:rsid w:val="00D10B9A"/>
    <w:rsid w:val="00D11215"/>
    <w:rsid w:val="00D1172A"/>
    <w:rsid w:val="00D11AE3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5F8B"/>
    <w:rsid w:val="00D1667E"/>
    <w:rsid w:val="00D16ED2"/>
    <w:rsid w:val="00D1715D"/>
    <w:rsid w:val="00D1724E"/>
    <w:rsid w:val="00D1795E"/>
    <w:rsid w:val="00D17FDC"/>
    <w:rsid w:val="00D17FE7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0BD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8FC"/>
    <w:rsid w:val="00D41DDC"/>
    <w:rsid w:val="00D424B7"/>
    <w:rsid w:val="00D4255D"/>
    <w:rsid w:val="00D42B10"/>
    <w:rsid w:val="00D432B2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6CB9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27D"/>
    <w:rsid w:val="00D833AA"/>
    <w:rsid w:val="00D836C6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2CEC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C7B"/>
    <w:rsid w:val="00DB0EB9"/>
    <w:rsid w:val="00DB108E"/>
    <w:rsid w:val="00DB1506"/>
    <w:rsid w:val="00DB19C0"/>
    <w:rsid w:val="00DB1BC6"/>
    <w:rsid w:val="00DB1E70"/>
    <w:rsid w:val="00DB20D8"/>
    <w:rsid w:val="00DB291D"/>
    <w:rsid w:val="00DB295F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B7BD7"/>
    <w:rsid w:val="00DB7EB8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4BF"/>
    <w:rsid w:val="00DC4E66"/>
    <w:rsid w:val="00DC4EA0"/>
    <w:rsid w:val="00DC5C4F"/>
    <w:rsid w:val="00DC68F2"/>
    <w:rsid w:val="00DC7240"/>
    <w:rsid w:val="00DC727C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E7E0D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576E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1B0A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183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1DFE"/>
    <w:rsid w:val="00E42210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0B8C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57F2B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23C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48E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590C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0AE0"/>
    <w:rsid w:val="00EA1392"/>
    <w:rsid w:val="00EA14F4"/>
    <w:rsid w:val="00EA160A"/>
    <w:rsid w:val="00EA1DAA"/>
    <w:rsid w:val="00EA24A8"/>
    <w:rsid w:val="00EA2CB1"/>
    <w:rsid w:val="00EA33C3"/>
    <w:rsid w:val="00EA49B6"/>
    <w:rsid w:val="00EA5460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3E50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104"/>
    <w:rsid w:val="00EC5594"/>
    <w:rsid w:val="00EC55F5"/>
    <w:rsid w:val="00EC6864"/>
    <w:rsid w:val="00EC6936"/>
    <w:rsid w:val="00EC69CB"/>
    <w:rsid w:val="00EC7021"/>
    <w:rsid w:val="00EC70AE"/>
    <w:rsid w:val="00EC70B9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EF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EF7CB5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1C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DA8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5BF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474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1F74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3AA7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44F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A66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317F"/>
    <w:rsid w:val="00FC54F3"/>
    <w:rsid w:val="00FC6745"/>
    <w:rsid w:val="00FC6868"/>
    <w:rsid w:val="00FC7690"/>
    <w:rsid w:val="00FC782E"/>
    <w:rsid w:val="00FC7831"/>
    <w:rsid w:val="00FC788E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3B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68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BFBD2E-F4A9-4D7D-983B-9704F5B21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0BB11-3DBF-45C6-B499-81415F5D48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CE02DC-FAFF-4915-A105-8175190031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404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2024-05-03T07:19:00Z</cp:lastPrinted>
  <dcterms:created xsi:type="dcterms:W3CDTF">2024-05-11T00:56:00Z</dcterms:created>
  <dcterms:modified xsi:type="dcterms:W3CDTF">2024-05-11T01:00:00Z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