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9721F5" w14:paraId="201FF11F" w14:textId="77777777" w:rsidTr="00C27993">
        <w:tc>
          <w:tcPr>
            <w:tcW w:w="1376" w:type="dxa"/>
          </w:tcPr>
          <w:p w14:paraId="37ABF168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9721F5" w14:paraId="2410681B" w14:textId="77777777" w:rsidTr="00C27993">
        <w:tc>
          <w:tcPr>
            <w:tcW w:w="1376" w:type="dxa"/>
          </w:tcPr>
          <w:p w14:paraId="0471F181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3D" w:rsidRPr="009721F5" w14:paraId="7478106F" w14:textId="77777777" w:rsidTr="00C27993">
        <w:tc>
          <w:tcPr>
            <w:tcW w:w="1376" w:type="dxa"/>
          </w:tcPr>
          <w:p w14:paraId="1886E008" w14:textId="77777777" w:rsidR="0063663D" w:rsidRPr="009721F5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636D99F0" w:rsidR="0063663D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F50CD8" w:rsidRPr="009721F5" w14:paraId="0E3E6459" w14:textId="77777777" w:rsidTr="00C27993">
        <w:tc>
          <w:tcPr>
            <w:tcW w:w="1376" w:type="dxa"/>
          </w:tcPr>
          <w:p w14:paraId="1F2E3FA0" w14:textId="77777777" w:rsidR="00F50CD8" w:rsidRPr="009721F5" w:rsidRDefault="00F50CD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4BAD26" w14:textId="0A954236" w:rsidR="00F50CD8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1F3F6F" w:rsidRPr="009721F5" w14:paraId="784A6255" w14:textId="77777777" w:rsidTr="00C27993">
        <w:tc>
          <w:tcPr>
            <w:tcW w:w="1376" w:type="dxa"/>
          </w:tcPr>
          <w:p w14:paraId="2967D988" w14:textId="77777777" w:rsidR="001F3F6F" w:rsidRPr="009721F5" w:rsidRDefault="001F3F6F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011071B" w14:textId="1A3C256C" w:rsidR="001F3F6F" w:rsidRPr="009721F5" w:rsidRDefault="001F3F6F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F6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การเปลี่ยนแปลงนโยบายการบัญชี</w:t>
            </w:r>
          </w:p>
        </w:tc>
      </w:tr>
      <w:tr w:rsidR="00C51C0D" w:rsidRPr="009721F5" w14:paraId="2C55819B" w14:textId="77777777" w:rsidTr="00C27993">
        <w:tc>
          <w:tcPr>
            <w:tcW w:w="1376" w:type="dxa"/>
          </w:tcPr>
          <w:p w14:paraId="77D5E99A" w14:textId="77777777" w:rsidR="00C51C0D" w:rsidRPr="009721F5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9721F5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E404E" w:rsidRPr="009721F5" w14:paraId="5971951D" w14:textId="77777777" w:rsidTr="00C27993">
        <w:tc>
          <w:tcPr>
            <w:tcW w:w="1376" w:type="dxa"/>
          </w:tcPr>
          <w:p w14:paraId="129E5895" w14:textId="77777777" w:rsidR="00CE404E" w:rsidRPr="009721F5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9721F5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53885" w:rsidRPr="009721F5" w14:paraId="0FD1207E" w14:textId="77777777" w:rsidTr="00C27993">
        <w:tc>
          <w:tcPr>
            <w:tcW w:w="1376" w:type="dxa"/>
          </w:tcPr>
          <w:p w14:paraId="5CE80CDF" w14:textId="77777777" w:rsidR="00053885" w:rsidRPr="009721F5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053885" w:rsidRPr="009721F5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และอุปกรณ์</w:t>
            </w:r>
            <w:r w:rsidR="00604214"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และสินทรัพย์สิทธิการใช้</w:t>
            </w:r>
          </w:p>
        </w:tc>
      </w:tr>
      <w:tr w:rsidR="005F3AF3" w:rsidRPr="009721F5" w14:paraId="59787614" w14:textId="77777777" w:rsidTr="00C27993">
        <w:tc>
          <w:tcPr>
            <w:tcW w:w="1376" w:type="dxa"/>
          </w:tcPr>
          <w:p w14:paraId="644ABB2F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9721F5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94788" w:rsidRPr="009721F5" w14:paraId="4DE0D90A" w14:textId="77777777" w:rsidTr="00C27993">
        <w:tc>
          <w:tcPr>
            <w:tcW w:w="1376" w:type="dxa"/>
          </w:tcPr>
          <w:p w14:paraId="3502F1D9" w14:textId="77777777" w:rsidR="00294788" w:rsidRPr="009721F5" w:rsidRDefault="0029478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04D80A" w14:textId="45F33391" w:rsidR="00294788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F3AF3" w:rsidRPr="009721F5" w14:paraId="274BBE1A" w14:textId="77777777" w:rsidTr="00C27993">
        <w:tc>
          <w:tcPr>
            <w:tcW w:w="1376" w:type="dxa"/>
          </w:tcPr>
          <w:p w14:paraId="1837C176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9721F5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07937" w:rsidRPr="009721F5" w14:paraId="681D0589" w14:textId="77777777" w:rsidTr="00C27993">
        <w:tc>
          <w:tcPr>
            <w:tcW w:w="1376" w:type="dxa"/>
          </w:tcPr>
          <w:p w14:paraId="27FB650A" w14:textId="77777777" w:rsidR="00C07937" w:rsidRPr="009721F5" w:rsidRDefault="00C07937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2600141" w14:textId="289B5577" w:rsidR="00C07937" w:rsidRPr="00C07937" w:rsidRDefault="00C07937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83355" w:rsidRPr="009721F5" w14:paraId="53E208A7" w14:textId="77777777" w:rsidTr="00C27993">
        <w:tc>
          <w:tcPr>
            <w:tcW w:w="1376" w:type="dxa"/>
          </w:tcPr>
          <w:p w14:paraId="1CF75737" w14:textId="77777777" w:rsidR="00483355" w:rsidRPr="009721F5" w:rsidRDefault="00483355" w:rsidP="00483355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483355" w:rsidRPr="009721F5" w:rsidRDefault="00BA6E5D" w:rsidP="0048335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9721F5" w14:paraId="5647E69D" w14:textId="77777777" w:rsidTr="00C27993">
        <w:tc>
          <w:tcPr>
            <w:tcW w:w="1376" w:type="dxa"/>
          </w:tcPr>
          <w:p w14:paraId="3029A995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9721F5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230B70" w:rsidRPr="009721F5" w14:paraId="37EEC22F" w14:textId="77777777" w:rsidTr="00C27993">
        <w:tc>
          <w:tcPr>
            <w:tcW w:w="1376" w:type="dxa"/>
          </w:tcPr>
          <w:p w14:paraId="7FB9B84B" w14:textId="77777777" w:rsidR="00230B70" w:rsidRPr="009721F5" w:rsidRDefault="00230B70" w:rsidP="00230B70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2E00A10" w14:textId="710B4EB7" w:rsidR="00230B70" w:rsidRPr="009721F5" w:rsidRDefault="00230B70" w:rsidP="0023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66F95E" w14:textId="77777777" w:rsidR="00076874" w:rsidRPr="009721F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A36371" w14:textId="77777777" w:rsidR="004849A9" w:rsidRPr="009721F5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F3B3C" w14:textId="71DD5701" w:rsidR="00076874" w:rsidRPr="009721F5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Cs w:val="22"/>
        </w:rPr>
        <w:br w:type="page"/>
      </w:r>
      <w:r w:rsidR="00193763" w:rsidRPr="009721F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F71BF" w14:textId="5C5CA2EE" w:rsidR="004849A9" w:rsidRPr="009721F5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265E2" w:rsidRPr="009265E2">
        <w:rPr>
          <w:rFonts w:ascii="Angsana New" w:hAnsi="Angsana New"/>
          <w:sz w:val="30"/>
          <w:szCs w:val="30"/>
        </w:rPr>
        <w:t>13</w:t>
      </w:r>
      <w:r w:rsidR="00942918" w:rsidRPr="009721F5">
        <w:rPr>
          <w:rFonts w:ascii="Angsana New" w:hAnsi="Angsana New" w:hint="cs"/>
          <w:sz w:val="30"/>
          <w:szCs w:val="30"/>
        </w:rPr>
        <w:t xml:space="preserve"> </w:t>
      </w:r>
      <w:r w:rsidR="004E5A31">
        <w:rPr>
          <w:rFonts w:ascii="Angsana New" w:hAnsi="Angsana New" w:hint="cs"/>
          <w:sz w:val="30"/>
          <w:szCs w:val="30"/>
          <w:cs/>
        </w:rPr>
        <w:t>พฤ</w:t>
      </w:r>
      <w:r w:rsidR="00DC727C">
        <w:rPr>
          <w:rFonts w:ascii="Angsana New" w:hAnsi="Angsana New" w:hint="cs"/>
          <w:sz w:val="30"/>
          <w:szCs w:val="30"/>
          <w:cs/>
        </w:rPr>
        <w:t>ษภาคม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</w:p>
    <w:p w14:paraId="7B5F5BBB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043A64" w14:textId="2905380F" w:rsidR="009E7B91" w:rsidRDefault="009E7B91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ข้อมูลทั่วไป</w:t>
      </w:r>
    </w:p>
    <w:p w14:paraId="539325BB" w14:textId="3501CD56" w:rsid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F2A8B" w14:textId="67AB6C38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182A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="009D2C22">
        <w:rPr>
          <w:rFonts w:ascii="Angsana New" w:hAnsi="Angsana New"/>
          <w:sz w:val="30"/>
          <w:szCs w:val="30"/>
        </w:rPr>
        <w:t>(</w:t>
      </w:r>
      <w:r w:rsidRPr="006B182A">
        <w:rPr>
          <w:rFonts w:ascii="Angsana New" w:hAnsi="Angsana New"/>
          <w:sz w:val="30"/>
          <w:szCs w:val="30"/>
          <w:cs/>
        </w:rPr>
        <w:t>“บริษัท”</w:t>
      </w:r>
      <w:r w:rsidR="009D2C22">
        <w:rPr>
          <w:rFonts w:ascii="Angsana New" w:hAnsi="Angsana New"/>
          <w:sz w:val="30"/>
          <w:szCs w:val="30"/>
        </w:rPr>
        <w:t>)</w:t>
      </w:r>
      <w:r w:rsidRPr="006B182A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="00B1101F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21</w:t>
      </w:r>
      <w:r w:rsidR="009D2C22" w:rsidRPr="004E74F7">
        <w:rPr>
          <w:rFonts w:ascii="Angsana New" w:hAnsi="Angsana New"/>
          <w:sz w:val="30"/>
          <w:szCs w:val="30"/>
        </w:rPr>
        <w:t xml:space="preserve"> </w:t>
      </w:r>
      <w:r w:rsidR="009D2C22"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265E2" w:rsidRPr="009265E2">
        <w:rPr>
          <w:rFonts w:ascii="Angsana New" w:hAnsi="Angsana New"/>
          <w:sz w:val="30"/>
          <w:szCs w:val="30"/>
        </w:rPr>
        <w:t>2566</w:t>
      </w:r>
      <w:r w:rsidR="00DE7E0D">
        <w:rPr>
          <w:rFonts w:ascii="Angsana New" w:hAnsi="Angsana New"/>
          <w:sz w:val="30"/>
          <w:szCs w:val="30"/>
        </w:rPr>
        <w:t xml:space="preserve"> </w:t>
      </w:r>
      <w:r w:rsidR="00EC5104" w:rsidRPr="00EC5104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265E2" w:rsidRPr="009265E2">
        <w:rPr>
          <w:rFonts w:ascii="Angsana New" w:hAnsi="Angsana New"/>
          <w:sz w:val="30"/>
          <w:szCs w:val="30"/>
        </w:rPr>
        <w:t>48</w:t>
      </w:r>
      <w:r w:rsidR="00EC5104" w:rsidRPr="00EC5104">
        <w:rPr>
          <w:rFonts w:ascii="Angsana New" w:hAnsi="Angsana New"/>
          <w:sz w:val="30"/>
          <w:szCs w:val="30"/>
          <w:cs/>
        </w:rPr>
        <w:t>/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EC5104" w:rsidRPr="00EC5104">
        <w:rPr>
          <w:rFonts w:ascii="Angsana New" w:hAnsi="Angsana New"/>
          <w:sz w:val="30"/>
          <w:szCs w:val="30"/>
          <w:cs/>
        </w:rPr>
        <w:t xml:space="preserve"> หมู่ที่ </w:t>
      </w:r>
      <w:r w:rsidR="009265E2" w:rsidRPr="009265E2">
        <w:rPr>
          <w:rFonts w:ascii="Angsana New" w:hAnsi="Angsana New"/>
          <w:sz w:val="30"/>
          <w:szCs w:val="30"/>
        </w:rPr>
        <w:t>5</w:t>
      </w:r>
      <w:r w:rsidR="00EC5104" w:rsidRPr="00EC5104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289F53AC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9B5CB" w14:textId="6695A44E" w:rsidR="009E7B91" w:rsidRPr="009E7B91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3A1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65E2" w:rsidRPr="009265E2">
        <w:rPr>
          <w:rFonts w:ascii="Angsana New" w:hAnsi="Angsana New"/>
          <w:sz w:val="30"/>
          <w:szCs w:val="30"/>
        </w:rPr>
        <w:t>31</w:t>
      </w:r>
      <w:r w:rsidR="00225FD3" w:rsidRPr="00F13A1C">
        <w:rPr>
          <w:rFonts w:ascii="Angsana New" w:hAnsi="Angsana New"/>
          <w:sz w:val="30"/>
          <w:szCs w:val="30"/>
        </w:rPr>
        <w:t xml:space="preserve"> </w:t>
      </w:r>
      <w:r w:rsidR="00F13A1C">
        <w:rPr>
          <w:rFonts w:ascii="Angsana New" w:hAnsi="Angsana New" w:hint="cs"/>
          <w:sz w:val="30"/>
          <w:szCs w:val="30"/>
          <w:cs/>
        </w:rPr>
        <w:t>มีนาคม</w:t>
      </w:r>
      <w:r w:rsidRPr="00F13A1C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2567</w:t>
      </w:r>
      <w:r w:rsidRPr="00F13A1C">
        <w:rPr>
          <w:rFonts w:ascii="Angsana New" w:hAnsi="Angsana New"/>
          <w:sz w:val="30"/>
          <w:szCs w:val="30"/>
        </w:rPr>
        <w:t xml:space="preserve"> </w:t>
      </w:r>
      <w:r w:rsidRPr="00F13A1C">
        <w:rPr>
          <w:rFonts w:ascii="Angsana New" w:hAnsi="Angsana New"/>
          <w:sz w:val="30"/>
          <w:szCs w:val="30"/>
          <w:cs/>
        </w:rPr>
        <w:t>ผู้ถือหุ้นรายใหญ่ได้แก่ คุณสุวิทย์ งามภูพันธ์ ถือหุ้น</w:t>
      </w:r>
      <w:r w:rsidRPr="00F13A1C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F13A1C">
        <w:rPr>
          <w:rFonts w:ascii="Angsana New" w:hAnsi="Angsana New"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sz w:val="30"/>
          <w:szCs w:val="30"/>
        </w:rPr>
        <w:t>22</w:t>
      </w:r>
      <w:r w:rsidR="00611DF7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Pr="00F13A1C">
        <w:rPr>
          <w:rFonts w:ascii="Angsana New" w:hAnsi="Angsana New"/>
          <w:sz w:val="30"/>
          <w:szCs w:val="30"/>
        </w:rPr>
        <w:t xml:space="preserve"> </w:t>
      </w:r>
      <w:r w:rsidRPr="00F13A1C">
        <w:rPr>
          <w:rFonts w:ascii="Angsana New" w:hAnsi="Angsana New"/>
          <w:sz w:val="30"/>
          <w:szCs w:val="30"/>
        </w:rPr>
        <w:br/>
      </w:r>
      <w:r w:rsidRPr="00F13A1C">
        <w:rPr>
          <w:rFonts w:ascii="Angsana New" w:hAnsi="Angsana New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31</w:t>
      </w:r>
      <w:r w:rsidRPr="00F13A1C">
        <w:rPr>
          <w:rFonts w:ascii="Angsana New" w:hAnsi="Angsana New"/>
          <w:i/>
          <w:iCs/>
          <w:sz w:val="30"/>
          <w:szCs w:val="30"/>
        </w:rPr>
        <w:t xml:space="preserve"> </w:t>
      </w:r>
      <w:r w:rsidRPr="00F13A1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2566</w:t>
      </w:r>
      <w:r w:rsidRPr="00F13A1C">
        <w:rPr>
          <w:rFonts w:ascii="Angsana New" w:hAnsi="Angsana New"/>
          <w:i/>
          <w:iCs/>
          <w:sz w:val="30"/>
          <w:szCs w:val="30"/>
        </w:rPr>
        <w:t xml:space="preserve">: </w:t>
      </w:r>
      <w:r w:rsidRPr="00F13A1C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F13A1C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F13A1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22</w:t>
      </w:r>
      <w:r w:rsidR="00D46CB9" w:rsidRPr="00D46CB9">
        <w:rPr>
          <w:rFonts w:ascii="Angsana New" w:hAnsi="Angsana New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0</w:t>
      </w:r>
      <w:r w:rsidRPr="00F13A1C">
        <w:rPr>
          <w:rFonts w:ascii="Angsana New" w:hAnsi="Angsana New"/>
          <w:i/>
          <w:iCs/>
          <w:sz w:val="30"/>
          <w:szCs w:val="30"/>
        </w:rPr>
        <w:t xml:space="preserve">) </w:t>
      </w:r>
      <w:r w:rsidRPr="00F13A1C">
        <w:rPr>
          <w:rFonts w:ascii="Angsana New" w:hAnsi="Angsana New"/>
          <w:sz w:val="30"/>
          <w:szCs w:val="30"/>
          <w:cs/>
        </w:rPr>
        <w:t>คุณสุ</w:t>
      </w:r>
      <w:r w:rsidR="00DE7E0D">
        <w:rPr>
          <w:rFonts w:ascii="Angsana New" w:hAnsi="Angsana New" w:hint="cs"/>
          <w:sz w:val="30"/>
          <w:szCs w:val="30"/>
          <w:cs/>
        </w:rPr>
        <w:t>ณิ</w:t>
      </w:r>
      <w:r w:rsidRPr="00F13A1C">
        <w:rPr>
          <w:rFonts w:ascii="Angsana New" w:hAnsi="Angsana New"/>
          <w:sz w:val="30"/>
          <w:szCs w:val="30"/>
          <w:cs/>
        </w:rPr>
        <w:t>สา มงคลอารีย์พงษ์ ถือหุ้น</w:t>
      </w:r>
      <w:r w:rsidRPr="00F13A1C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F13A1C">
        <w:rPr>
          <w:rFonts w:ascii="Angsana New" w:hAnsi="Angsana New"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sz w:val="30"/>
          <w:szCs w:val="30"/>
        </w:rPr>
        <w:t>15</w:t>
      </w:r>
      <w:r w:rsidR="00611DF7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8</w:t>
      </w:r>
      <w:r w:rsidRPr="00F13A1C">
        <w:rPr>
          <w:rFonts w:ascii="Angsana New" w:hAnsi="Angsana New"/>
          <w:sz w:val="30"/>
          <w:szCs w:val="30"/>
        </w:rPr>
        <w:t xml:space="preserve"> </w:t>
      </w:r>
      <w:r w:rsidRPr="00F13A1C">
        <w:rPr>
          <w:rFonts w:ascii="Angsana New" w:hAnsi="Angsana New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31</w:t>
      </w:r>
      <w:r w:rsidRPr="00F13A1C">
        <w:rPr>
          <w:rFonts w:ascii="Angsana New" w:hAnsi="Angsana New"/>
          <w:i/>
          <w:iCs/>
          <w:sz w:val="30"/>
          <w:szCs w:val="30"/>
        </w:rPr>
        <w:t xml:space="preserve"> </w:t>
      </w:r>
      <w:r w:rsidRPr="00F13A1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2566</w:t>
      </w:r>
      <w:r w:rsidRPr="00F13A1C">
        <w:rPr>
          <w:rFonts w:ascii="Angsana New" w:hAnsi="Angsana New"/>
          <w:i/>
          <w:iCs/>
          <w:sz w:val="30"/>
          <w:szCs w:val="30"/>
        </w:rPr>
        <w:t xml:space="preserve">: </w:t>
      </w:r>
      <w:r w:rsidRPr="00F13A1C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F13A1C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F13A1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15</w:t>
      </w:r>
      <w:r w:rsidR="003008D8" w:rsidRPr="00F13A1C">
        <w:rPr>
          <w:rFonts w:ascii="Angsana New" w:hAnsi="Angsana New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8</w:t>
      </w:r>
      <w:r w:rsidRPr="00F13A1C">
        <w:rPr>
          <w:rFonts w:ascii="Angsana New" w:hAnsi="Angsana New"/>
          <w:i/>
          <w:iCs/>
          <w:sz w:val="30"/>
          <w:szCs w:val="30"/>
        </w:rPr>
        <w:t>)</w:t>
      </w:r>
      <w:r w:rsidRPr="00F13A1C">
        <w:rPr>
          <w:rFonts w:ascii="Angsana New" w:hAnsi="Angsana New"/>
          <w:sz w:val="30"/>
          <w:szCs w:val="30"/>
        </w:rPr>
        <w:t xml:space="preserve"> </w:t>
      </w:r>
      <w:r w:rsidRPr="00F13A1C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 w:rsidRPr="00F13A1C"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F13A1C">
        <w:rPr>
          <w:rFonts w:ascii="Angsana New" w:hAnsi="Angsana New"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sz w:val="30"/>
          <w:szCs w:val="30"/>
        </w:rPr>
        <w:t>15</w:t>
      </w:r>
      <w:r w:rsidR="00611DF7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0</w:t>
      </w:r>
      <w:r w:rsidRPr="00F13A1C">
        <w:rPr>
          <w:rFonts w:ascii="Angsana New" w:hAnsi="Angsana New"/>
          <w:sz w:val="30"/>
          <w:szCs w:val="30"/>
        </w:rPr>
        <w:t xml:space="preserve"> </w:t>
      </w:r>
      <w:r w:rsidR="00E06A13" w:rsidRPr="00F13A1C">
        <w:rPr>
          <w:rFonts w:ascii="Angsana New" w:hAnsi="Angsana New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31</w:t>
      </w:r>
      <w:r w:rsidR="00E06A13" w:rsidRPr="00F13A1C">
        <w:rPr>
          <w:rFonts w:ascii="Angsana New" w:hAnsi="Angsana New"/>
          <w:i/>
          <w:iCs/>
          <w:sz w:val="30"/>
          <w:szCs w:val="30"/>
        </w:rPr>
        <w:t xml:space="preserve"> </w:t>
      </w:r>
      <w:r w:rsidR="00E06A13" w:rsidRPr="00F13A1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2566</w:t>
      </w:r>
      <w:r w:rsidR="00E06A13" w:rsidRPr="00F13A1C">
        <w:rPr>
          <w:rFonts w:ascii="Angsana New" w:hAnsi="Angsana New"/>
          <w:i/>
          <w:iCs/>
          <w:sz w:val="30"/>
          <w:szCs w:val="30"/>
        </w:rPr>
        <w:t xml:space="preserve">: </w:t>
      </w:r>
      <w:r w:rsidR="00E06A13" w:rsidRPr="00F13A1C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="00E06A13" w:rsidRPr="00F13A1C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="00E06A13" w:rsidRPr="00F13A1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15</w:t>
      </w:r>
      <w:r w:rsidR="00E9253C" w:rsidRPr="00F13A1C">
        <w:rPr>
          <w:rFonts w:ascii="Angsana New" w:hAnsi="Angsana New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0</w:t>
      </w:r>
      <w:r w:rsidR="00E06A13" w:rsidRPr="00F13A1C">
        <w:rPr>
          <w:rFonts w:ascii="Angsana New" w:hAnsi="Angsana New"/>
          <w:i/>
          <w:iCs/>
          <w:sz w:val="30"/>
          <w:szCs w:val="30"/>
        </w:rPr>
        <w:t>)</w:t>
      </w:r>
    </w:p>
    <w:p w14:paraId="490A89A0" w14:textId="344EA8C6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24B36" w14:textId="032F9E4E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AAE5F2" w14:textId="33ED2DD6" w:rsidR="00076874" w:rsidRPr="009721F5" w:rsidRDefault="007251E0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เกณฑ์การจัดทำงบการเงิน</w:t>
      </w:r>
      <w:r w:rsidR="00604214" w:rsidRPr="009721F5">
        <w:rPr>
          <w:rFonts w:ascii="Angsana New" w:hAnsi="Angsana New" w:cs="Angsana New" w:hint="cs"/>
          <w:cs/>
        </w:rPr>
        <w:t>ระหว่างกาล</w:t>
      </w:r>
      <w:r w:rsidRPr="009721F5">
        <w:rPr>
          <w:rFonts w:ascii="Angsana New" w:hAnsi="Angsana New" w:cs="Angsana New" w:hint="cs"/>
          <w:cs/>
        </w:rPr>
        <w:t xml:space="preserve"> </w:t>
      </w:r>
    </w:p>
    <w:p w14:paraId="1D442A7E" w14:textId="77777777" w:rsidR="00076874" w:rsidRPr="00BD7A60" w:rsidRDefault="00076874" w:rsidP="00667EE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6FCD21" w14:textId="2AEBDD4D" w:rsidR="00193763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721F5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21F5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265E2" w:rsidRPr="009265E2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721F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EC37C7" w:rsidRPr="00EC37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704F56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</w:p>
    <w:p w14:paraId="661D3072" w14:textId="77777777" w:rsidR="00193763" w:rsidRPr="00BD7A60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4A9C4" w14:textId="78B30B70" w:rsidR="00632AE5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265E2" w:rsidRPr="009265E2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6</w:t>
      </w:r>
      <w:r w:rsidR="00E01B0A">
        <w:rPr>
          <w:rFonts w:ascii="Angsana New" w:hAnsi="Angsana New"/>
          <w:sz w:val="30"/>
          <w:szCs w:val="30"/>
        </w:rPr>
        <w:t xml:space="preserve"> </w:t>
      </w:r>
      <w:r w:rsidR="00E01B0A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ยกเว้นเรื่องที่กล่าวไว้ในหมายเหตุข้อ </w:t>
      </w:r>
      <w:r w:rsidR="009265E2" w:rsidRPr="009265E2">
        <w:rPr>
          <w:rFonts w:ascii="Angsana New" w:hAnsi="Angsana New"/>
          <w:sz w:val="30"/>
          <w:szCs w:val="30"/>
        </w:rPr>
        <w:t>3</w:t>
      </w:r>
    </w:p>
    <w:p w14:paraId="156F6301" w14:textId="77777777" w:rsidR="00FC6745" w:rsidRDefault="00FC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38EB5FFF" w14:textId="4DD357F7" w:rsidR="00B0087A" w:rsidRDefault="00B0087A" w:rsidP="00B0087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B0087A">
        <w:rPr>
          <w:rFonts w:ascii="Angsana New" w:hAnsi="Angsana New" w:cs="Angsana New"/>
          <w:cs/>
          <w:lang w:val="th-TH"/>
        </w:rPr>
        <w:lastRenderedPageBreak/>
        <w:t>การเปลี่ยนแปลงนโยบายการ</w:t>
      </w:r>
      <w:r>
        <w:rPr>
          <w:rFonts w:ascii="Angsana New" w:hAnsi="Angsana New" w:cs="Angsana New" w:hint="cs"/>
          <w:cs/>
          <w:lang w:val="th-TH"/>
        </w:rPr>
        <w:t>บัญชี</w:t>
      </w:r>
    </w:p>
    <w:p w14:paraId="3FE26D2E" w14:textId="3874334F" w:rsidR="00B0087A" w:rsidRPr="00B0087A" w:rsidRDefault="00B0087A" w:rsidP="00B0087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91FBA" w14:textId="5F8E6B16" w:rsidR="00B0087A" w:rsidRDefault="00B0087A" w:rsidP="00B0087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087A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9265E2" w:rsidRPr="009265E2">
        <w:rPr>
          <w:rFonts w:ascii="Angsana New" w:hAnsi="Angsana New"/>
          <w:sz w:val="30"/>
          <w:szCs w:val="30"/>
        </w:rPr>
        <w:t>12</w:t>
      </w:r>
      <w:r w:rsidRPr="00B0087A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Pr="00B0087A">
        <w:rPr>
          <w:rFonts w:ascii="Angsana New" w:hAnsi="Angsana New"/>
          <w:sz w:val="30"/>
          <w:szCs w:val="30"/>
          <w:cs/>
        </w:rPr>
        <w:t xml:space="preserve"> มกราคม </w:t>
      </w:r>
      <w:r w:rsidR="009265E2" w:rsidRPr="009265E2">
        <w:rPr>
          <w:rFonts w:ascii="Angsana New" w:hAnsi="Angsana New"/>
          <w:sz w:val="30"/>
          <w:szCs w:val="30"/>
        </w:rPr>
        <w:t>2567</w:t>
      </w:r>
      <w:r w:rsidRPr="00B0087A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0AD498C2" w14:textId="77777777" w:rsidR="00B0087A" w:rsidRPr="00BD7A60" w:rsidRDefault="00B0087A" w:rsidP="00B0087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E12C86" w14:textId="61B02793" w:rsidR="00B0087A" w:rsidRPr="00B0087A" w:rsidRDefault="00B0087A" w:rsidP="00B0087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087A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9265E2" w:rsidRPr="009265E2">
        <w:rPr>
          <w:rFonts w:ascii="Angsana New" w:hAnsi="Angsana New"/>
          <w:sz w:val="30"/>
          <w:szCs w:val="30"/>
        </w:rPr>
        <w:t>12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/>
          <w:sz w:val="30"/>
          <w:szCs w:val="30"/>
        </w:rPr>
        <w:t>2566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027E7BAE" w14:textId="77777777" w:rsidR="00B0087A" w:rsidRPr="00B0087A" w:rsidRDefault="00B0087A" w:rsidP="00B0087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45753" w14:textId="3219939D" w:rsidR="00A514B4" w:rsidRPr="009721F5" w:rsidRDefault="00A514B4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9721F5">
        <w:rPr>
          <w:rFonts w:ascii="Angsana New" w:hAnsi="Angsana New" w:cs="Angsana New" w:hint="cs"/>
          <w:cs/>
          <w:lang w:val="th-TH"/>
        </w:rPr>
        <w:t xml:space="preserve">บุคคลหรือกิจการที่เกี่ยวข้องกัน </w:t>
      </w:r>
    </w:p>
    <w:p w14:paraId="2968A6FF" w14:textId="6D5F20C3" w:rsidR="00AE2613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225FD3" w:rsidRPr="00015B82" w14:paraId="7018B480" w14:textId="77777777" w:rsidTr="008A4CE3">
        <w:trPr>
          <w:tblHeader/>
        </w:trPr>
        <w:tc>
          <w:tcPr>
            <w:tcW w:w="2278" w:type="pct"/>
          </w:tcPr>
          <w:p w14:paraId="48FFF3FC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E3FEE5B" w14:textId="77777777" w:rsidR="00225FD3" w:rsidRPr="00F124A3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A7CA7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10DF91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FD3" w:rsidRPr="00015B82" w14:paraId="383BD96C" w14:textId="77777777" w:rsidTr="000A24B0">
        <w:trPr>
          <w:tblHeader/>
        </w:trPr>
        <w:tc>
          <w:tcPr>
            <w:tcW w:w="2278" w:type="pct"/>
          </w:tcPr>
          <w:p w14:paraId="7ED17C98" w14:textId="00FD1753" w:rsidR="00225FD3" w:rsidRPr="00015B82" w:rsidRDefault="00A555A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727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C727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vAlign w:val="center"/>
          </w:tcPr>
          <w:p w14:paraId="45A5DB37" w14:textId="59B4AA62" w:rsidR="00225FD3" w:rsidRPr="00015B82" w:rsidRDefault="009265E2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center"/>
          </w:tcPr>
          <w:p w14:paraId="06D79A89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8502D2C" w14:textId="2179EC81" w:rsidR="00225FD3" w:rsidRPr="00015B82" w:rsidRDefault="009265E2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6E1BBB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CEA2C73" w14:textId="30124842" w:rsidR="00225FD3" w:rsidRPr="00015B82" w:rsidRDefault="009265E2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center"/>
          </w:tcPr>
          <w:p w14:paraId="2EB805A1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4BCC0C3" w14:textId="2988EB26" w:rsidR="00225FD3" w:rsidRPr="00015B82" w:rsidRDefault="009265E2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225FD3" w:rsidRPr="00015B82" w14:paraId="222E7B53" w14:textId="77777777" w:rsidTr="008A4CE3">
        <w:trPr>
          <w:tblHeader/>
        </w:trPr>
        <w:tc>
          <w:tcPr>
            <w:tcW w:w="2278" w:type="pct"/>
          </w:tcPr>
          <w:p w14:paraId="6B10E33E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01EAA7A8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FD3" w:rsidRPr="00015B82" w14:paraId="561E5BBA" w14:textId="77777777" w:rsidTr="000A24B0">
        <w:tc>
          <w:tcPr>
            <w:tcW w:w="2278" w:type="pct"/>
          </w:tcPr>
          <w:p w14:paraId="6C3DE7D5" w14:textId="77777777" w:rsidR="00225FD3" w:rsidRPr="00015B82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F3CE91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4851A4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70C69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7E4ED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A26CDB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3711F6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B8BC57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27C" w:rsidRPr="00015B82" w14:paraId="69FA4AE2" w14:textId="77777777" w:rsidTr="000A24B0">
        <w:tc>
          <w:tcPr>
            <w:tcW w:w="2278" w:type="pct"/>
          </w:tcPr>
          <w:p w14:paraId="65B1CDCD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71312C81" w14:textId="3B97B4B1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85347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39BC53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A9DDC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86D55E" w14:textId="28EA0F7E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7F6665" w:rsidRPr="007F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136" w:type="pct"/>
          </w:tcPr>
          <w:p w14:paraId="78B445D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E77EDA" w14:textId="1177A31C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185</w:t>
            </w:r>
            <w:r w:rsidR="00DC727C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DC727C" w:rsidRPr="00015B82" w14:paraId="4506F345" w14:textId="77777777" w:rsidTr="000A24B0">
        <w:tc>
          <w:tcPr>
            <w:tcW w:w="2278" w:type="pct"/>
          </w:tcPr>
          <w:p w14:paraId="4217AA33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0E94829" w14:textId="45FBB9E0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821A5F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3A8150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7F8287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BF2BD2" w14:textId="364D4717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23F" w:rsidRPr="00D062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36" w:type="pct"/>
          </w:tcPr>
          <w:p w14:paraId="2800C24D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2ACCFE" w14:textId="7D78DAD6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</w:t>
            </w:r>
            <w:r w:rsidR="00DC727C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DC727C" w:rsidRPr="00015B82" w14:paraId="4870FAA7" w14:textId="77777777" w:rsidTr="000A24B0">
        <w:tc>
          <w:tcPr>
            <w:tcW w:w="2278" w:type="pct"/>
          </w:tcPr>
          <w:p w14:paraId="36AF68B2" w14:textId="1F848004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70">
              <w:rPr>
                <w:rFonts w:asciiTheme="majorBidi" w:hAnsi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02504B36" w14:textId="65169C77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620239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3FC39FA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48DA33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E7C113" w14:textId="497854D4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6" w:type="pct"/>
          </w:tcPr>
          <w:p w14:paraId="64E6DAFB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6BAA4D" w14:textId="6BD1A342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DC727C" w:rsidRPr="00015B82" w14:paraId="17A635D7" w14:textId="77777777" w:rsidTr="000A24B0">
        <w:tc>
          <w:tcPr>
            <w:tcW w:w="2278" w:type="pct"/>
          </w:tcPr>
          <w:p w14:paraId="314CB8BA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7578C2A" w14:textId="2F7D761F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A903DF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30648F9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2A2C76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F86098" w14:textId="3F22E822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36" w:type="pct"/>
          </w:tcPr>
          <w:p w14:paraId="0A9E7AC4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D878FB" w14:textId="2A70BC64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DC727C" w:rsidRPr="00015B82" w14:paraId="69124D3C" w14:textId="77777777" w:rsidTr="000A24B0">
        <w:tc>
          <w:tcPr>
            <w:tcW w:w="2278" w:type="pct"/>
          </w:tcPr>
          <w:p w14:paraId="025E612A" w14:textId="25063E54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79C22DF2" w14:textId="7B294485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6984C5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173AAE" w14:textId="03BFDE51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32F92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C519D" w14:textId="44073268" w:rsidR="00DC727C" w:rsidRPr="00015B82" w:rsidRDefault="00D0623F" w:rsidP="00D0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E23B9B7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989ED6" w14:textId="028A56A7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17</w:t>
            </w:r>
            <w:r w:rsidR="00DC727C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DC727C" w:rsidRPr="00015B82" w14:paraId="70AA8B76" w14:textId="77777777" w:rsidTr="000A24B0">
        <w:tc>
          <w:tcPr>
            <w:tcW w:w="2278" w:type="pct"/>
          </w:tcPr>
          <w:p w14:paraId="5E6C27EF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7644E9D1" w14:textId="7936AA88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CAE9A4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721604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35E55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06DCA3" w14:textId="79DEBFA5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6" w:type="pct"/>
          </w:tcPr>
          <w:p w14:paraId="624B397F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E9A6A2" w14:textId="37F9F691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DC727C" w:rsidRPr="00015B82" w14:paraId="3F89C261" w14:textId="77777777" w:rsidTr="000A24B0">
        <w:tc>
          <w:tcPr>
            <w:tcW w:w="2278" w:type="pct"/>
          </w:tcPr>
          <w:p w14:paraId="59B51C63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140ED8CF" w14:textId="41392C4D" w:rsidR="00DC727C" w:rsidRPr="00015B82" w:rsidRDefault="00E8148E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A044AF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7ABFD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0DEE84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3FD1F" w14:textId="1D2B0969" w:rsidR="00DC727C" w:rsidRPr="00942918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6" w:type="pct"/>
          </w:tcPr>
          <w:p w14:paraId="3C924675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A5D92F" w14:textId="14F9B48B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DC727C" w:rsidRPr="00015B82" w14:paraId="48B05F06" w14:textId="77777777" w:rsidTr="000A24B0">
        <w:tc>
          <w:tcPr>
            <w:tcW w:w="2278" w:type="pct"/>
            <w:shd w:val="clear" w:color="auto" w:fill="FFFFFF"/>
          </w:tcPr>
          <w:p w14:paraId="3D8C991B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1" w:type="pct"/>
          </w:tcPr>
          <w:p w14:paraId="55DA7F84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5ADB9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A64A1A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5AE05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5A1E936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F7C659B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252AC7F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27C" w:rsidRPr="00015B82" w14:paraId="7792404A" w14:textId="77777777" w:rsidTr="000A24B0">
        <w:tc>
          <w:tcPr>
            <w:tcW w:w="2278" w:type="pct"/>
            <w:shd w:val="clear" w:color="auto" w:fill="FFFFFF"/>
          </w:tcPr>
          <w:p w14:paraId="313A4FAF" w14:textId="77777777" w:rsidR="00DC727C" w:rsidRPr="00015B82" w:rsidRDefault="00DC727C" w:rsidP="00DC727C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250FB2A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44C45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72C64F6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A3623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6BD7D2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F437DE9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423FB1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727C" w:rsidRPr="00015B82" w14:paraId="63673201" w14:textId="77777777" w:rsidTr="000A24B0">
        <w:trPr>
          <w:trHeight w:val="254"/>
        </w:trPr>
        <w:tc>
          <w:tcPr>
            <w:tcW w:w="2278" w:type="pct"/>
            <w:shd w:val="clear" w:color="auto" w:fill="FFFFFF"/>
          </w:tcPr>
          <w:p w14:paraId="40B952AA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20A5204C" w14:textId="1C2D7FB7" w:rsidR="00DC727C" w:rsidRPr="007651FE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8148E" w:rsidRPr="00E814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43" w:type="pct"/>
          </w:tcPr>
          <w:p w14:paraId="79D4C398" w14:textId="77777777" w:rsidR="00DC727C" w:rsidRPr="007651FE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260A310" w14:textId="59B289CE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8</w:t>
            </w:r>
            <w:r w:rsidR="00DC727C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43" w:type="pct"/>
          </w:tcPr>
          <w:p w14:paraId="005C9EF8" w14:textId="77777777" w:rsidR="00DC727C" w:rsidRPr="009F1B34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B30D6" w14:textId="57128ACA" w:rsidR="00DC727C" w:rsidRPr="009F1B34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148E" w:rsidRPr="00E814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36" w:type="pct"/>
          </w:tcPr>
          <w:p w14:paraId="6B9D6A0B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FA0A3B" w14:textId="053D00E2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4</w:t>
            </w:r>
            <w:r w:rsidR="00DC727C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DC727C" w:rsidRPr="00015B82" w14:paraId="04E78B2F" w14:textId="77777777" w:rsidTr="000A24B0">
        <w:trPr>
          <w:trHeight w:val="119"/>
        </w:trPr>
        <w:tc>
          <w:tcPr>
            <w:tcW w:w="2278" w:type="pct"/>
            <w:shd w:val="clear" w:color="auto" w:fill="FFFFFF"/>
          </w:tcPr>
          <w:p w14:paraId="08F62F87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6789F561" w14:textId="0D16A56D" w:rsidR="00DC727C" w:rsidRPr="007651FE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515FD" w:rsidRPr="0005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3" w:type="pct"/>
          </w:tcPr>
          <w:p w14:paraId="329771F1" w14:textId="77777777" w:rsidR="00DC727C" w:rsidRPr="007651FE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6FAED02" w14:textId="6F20542D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DC727C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3" w:type="pct"/>
          </w:tcPr>
          <w:p w14:paraId="13636A5A" w14:textId="77777777" w:rsidR="00DC727C" w:rsidRPr="009F1B34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3C5A6" w14:textId="261F38A1" w:rsidR="00DC727C" w:rsidRPr="009F1B34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36" w:type="pct"/>
          </w:tcPr>
          <w:p w14:paraId="0DF27209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0D78FF" w14:textId="2A46CA49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DC727C" w:rsidRPr="00015B82" w14:paraId="0EDF7475" w14:textId="77777777" w:rsidTr="000A24B0">
        <w:trPr>
          <w:trHeight w:val="70"/>
        </w:trPr>
        <w:tc>
          <w:tcPr>
            <w:tcW w:w="2278" w:type="pct"/>
            <w:shd w:val="clear" w:color="auto" w:fill="FFFFFF"/>
          </w:tcPr>
          <w:p w14:paraId="41D3348F" w14:textId="77777777" w:rsidR="00DC727C" w:rsidRPr="00015B82" w:rsidRDefault="00DC727C" w:rsidP="00DC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E942B69" w14:textId="674AD107" w:rsidR="00DC727C" w:rsidRPr="007651FE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0515FD" w:rsidRPr="0005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143" w:type="pct"/>
          </w:tcPr>
          <w:p w14:paraId="755256B3" w14:textId="77777777" w:rsidR="00DC727C" w:rsidRPr="007651FE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D4FF05" w14:textId="34ECEFCE" w:rsidR="00DC727C" w:rsidRPr="002B7BCF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C727C" w:rsidRPr="009C3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43" w:type="pct"/>
          </w:tcPr>
          <w:p w14:paraId="70485587" w14:textId="77777777" w:rsidR="00DC727C" w:rsidRPr="009F1B34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061FD8" w14:textId="08D7DF32" w:rsidR="00DC727C" w:rsidRPr="009F1B34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C7E97" w:rsidRPr="009C7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36" w:type="pct"/>
          </w:tcPr>
          <w:p w14:paraId="6000686D" w14:textId="77777777" w:rsidR="00DC727C" w:rsidRPr="00015B82" w:rsidRDefault="00DC727C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B2F7F7" w14:textId="4074B8CF" w:rsidR="00DC727C" w:rsidRPr="00015B82" w:rsidRDefault="009265E2" w:rsidP="00DC72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C727C" w:rsidRPr="009C3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</w:tbl>
    <w:p w14:paraId="1D62669B" w14:textId="63070872" w:rsidR="00225FD3" w:rsidRDefault="00225FD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B14A53" w:rsidRPr="009721F5" w14:paraId="01EFC7EA" w14:textId="77777777" w:rsidTr="008A4CE3">
        <w:trPr>
          <w:tblHeader/>
        </w:trPr>
        <w:tc>
          <w:tcPr>
            <w:tcW w:w="2278" w:type="pct"/>
          </w:tcPr>
          <w:p w14:paraId="0BD89F96" w14:textId="77777777" w:rsidR="00B14A53" w:rsidRPr="009721F5" w:rsidRDefault="00B14A53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  <w:vAlign w:val="center"/>
          </w:tcPr>
          <w:p w14:paraId="106EE7E8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9C35B6B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696CAD3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36D52DB7" w14:textId="77777777" w:rsidTr="00DB295F">
        <w:trPr>
          <w:tblHeader/>
        </w:trPr>
        <w:tc>
          <w:tcPr>
            <w:tcW w:w="2278" w:type="pct"/>
          </w:tcPr>
          <w:p w14:paraId="66D50584" w14:textId="2F6269B0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14" w:firstLine="16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bottom"/>
          </w:tcPr>
          <w:p w14:paraId="09E4770D" w14:textId="5CEAB37F" w:rsidR="00603016" w:rsidRPr="009721F5" w:rsidRDefault="009265E2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B29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15418AED" w14:textId="3E9ED4F0" w:rsidR="00603016" w:rsidRPr="009721F5" w:rsidRDefault="009265E2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0E7B54C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C70365A" w14:textId="312AD8B3" w:rsidR="00603016" w:rsidRPr="009721F5" w:rsidRDefault="009265E2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7E1EF4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8334941" w14:textId="51257691" w:rsidR="00603016" w:rsidRPr="009721F5" w:rsidRDefault="009265E2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B29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61A5C67E" w14:textId="54EB54FF" w:rsidR="00603016" w:rsidRPr="009721F5" w:rsidRDefault="009265E2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  <w:vAlign w:val="bottom"/>
          </w:tcPr>
          <w:p w14:paraId="2FBCBD1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6AF1C14" w14:textId="3D68C574" w:rsidR="00603016" w:rsidRPr="009721F5" w:rsidRDefault="009265E2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03016" w:rsidRPr="009721F5" w14:paraId="376CA4EB" w14:textId="77777777" w:rsidTr="008A4CE3">
        <w:trPr>
          <w:tblHeader/>
        </w:trPr>
        <w:tc>
          <w:tcPr>
            <w:tcW w:w="2278" w:type="pct"/>
          </w:tcPr>
          <w:p w14:paraId="2B47A8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7168EA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016" w:rsidRPr="009721F5" w14:paraId="1268F866" w14:textId="77777777" w:rsidTr="008A4CE3">
        <w:tc>
          <w:tcPr>
            <w:tcW w:w="2278" w:type="pct"/>
          </w:tcPr>
          <w:p w14:paraId="5DFFA10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22" w:type="pct"/>
            <w:gridSpan w:val="7"/>
          </w:tcPr>
          <w:p w14:paraId="32D0E18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295F" w:rsidRPr="009721F5" w14:paraId="0F86D5AA" w14:textId="77777777" w:rsidTr="00DB295F">
        <w:trPr>
          <w:trHeight w:val="335"/>
        </w:trPr>
        <w:tc>
          <w:tcPr>
            <w:tcW w:w="2278" w:type="pct"/>
          </w:tcPr>
          <w:p w14:paraId="600E1A4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813CD1F" w14:textId="49EE4D95" w:rsidR="00DB295F" w:rsidRPr="009721F5" w:rsidRDefault="007C4365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B0ED3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8A01E0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769124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4AAF6B5" w14:textId="0A980EAA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409</w:t>
            </w:r>
            <w:r w:rsidR="00FB5A66" w:rsidRPr="00FB5A66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42" w:type="pct"/>
          </w:tcPr>
          <w:p w14:paraId="0DC760E3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4DCA3DB" w14:textId="6716971F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29"/>
                <w:szCs w:val="29"/>
              </w:rPr>
              <w:t>304</w:t>
            </w:r>
            <w:r w:rsidR="00DB295F" w:rsidRPr="00055D3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265E2">
              <w:rPr>
                <w:rFonts w:asciiTheme="majorBidi" w:hAnsiTheme="majorBidi"/>
                <w:sz w:val="29"/>
                <w:szCs w:val="29"/>
              </w:rPr>
              <w:t>425</w:t>
            </w:r>
          </w:p>
        </w:tc>
      </w:tr>
      <w:tr w:rsidR="00DB295F" w:rsidRPr="009721F5" w14:paraId="349CF17F" w14:textId="77777777" w:rsidTr="00DB295F">
        <w:trPr>
          <w:trHeight w:val="335"/>
        </w:trPr>
        <w:tc>
          <w:tcPr>
            <w:tcW w:w="2278" w:type="pct"/>
          </w:tcPr>
          <w:p w14:paraId="42BF8AB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9394B8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14151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B7B293E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EA075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32869F2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7564EB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2AD7CE3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300EE1F9" w14:textId="77777777" w:rsidTr="00DB295F">
        <w:trPr>
          <w:trHeight w:val="335"/>
        </w:trPr>
        <w:tc>
          <w:tcPr>
            <w:tcW w:w="2278" w:type="pct"/>
          </w:tcPr>
          <w:p w14:paraId="03E9779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2E9DCF9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2D29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3C5BDC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0F3E50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7D638A3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479A2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2D62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082C14C1" w14:textId="77777777" w:rsidTr="00DB295F">
        <w:trPr>
          <w:trHeight w:val="335"/>
        </w:trPr>
        <w:tc>
          <w:tcPr>
            <w:tcW w:w="2278" w:type="pct"/>
          </w:tcPr>
          <w:p w14:paraId="45FFE9B2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05B51C26" w14:textId="56231B81" w:rsidR="00DB295F" w:rsidRPr="009721F5" w:rsidRDefault="007C4365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05800D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E0E2693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EAA38E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791435F" w14:textId="272A742E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2" w:type="pct"/>
          </w:tcPr>
          <w:p w14:paraId="0AD2639D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444382E" w14:textId="7FE33646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29"/>
                <w:szCs w:val="29"/>
              </w:rPr>
              <w:t>980</w:t>
            </w:r>
          </w:p>
        </w:tc>
      </w:tr>
      <w:tr w:rsidR="00DB295F" w:rsidRPr="009721F5" w14:paraId="433CE430" w14:textId="77777777" w:rsidTr="00DB295F">
        <w:trPr>
          <w:trHeight w:val="335"/>
        </w:trPr>
        <w:tc>
          <w:tcPr>
            <w:tcW w:w="2278" w:type="pct"/>
          </w:tcPr>
          <w:p w14:paraId="1E24F400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B16D35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B74F7D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A7141F5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FC1BCA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3C2C84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8B53D1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61B5FF3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7337B0AC" w14:textId="77777777" w:rsidTr="00DB295F">
        <w:trPr>
          <w:trHeight w:val="335"/>
        </w:trPr>
        <w:tc>
          <w:tcPr>
            <w:tcW w:w="2278" w:type="pct"/>
          </w:tcPr>
          <w:p w14:paraId="120AE965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47A88701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501DD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7965B5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3BBB7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494161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20DB1B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8277B8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4FCD0FC3" w14:textId="77777777" w:rsidTr="00DB295F">
        <w:trPr>
          <w:trHeight w:val="335"/>
        </w:trPr>
        <w:tc>
          <w:tcPr>
            <w:tcW w:w="2278" w:type="pct"/>
          </w:tcPr>
          <w:p w14:paraId="3A81A6BA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AE60B4F" w14:textId="1BE2FD8E" w:rsidR="00DB295F" w:rsidRPr="009721F5" w:rsidRDefault="007C4365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4C9218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28D65A1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80B332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67599B" w14:textId="1BDFF590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2" w:type="pct"/>
          </w:tcPr>
          <w:p w14:paraId="18E5845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81319AF" w14:textId="63958F8B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29"/>
                <w:szCs w:val="29"/>
              </w:rPr>
              <w:t>39</w:t>
            </w:r>
          </w:p>
        </w:tc>
      </w:tr>
      <w:tr w:rsidR="00DB295F" w:rsidRPr="009721F5" w14:paraId="1B6271C4" w14:textId="77777777" w:rsidTr="00DB295F">
        <w:trPr>
          <w:trHeight w:val="335"/>
        </w:trPr>
        <w:tc>
          <w:tcPr>
            <w:tcW w:w="2278" w:type="pct"/>
          </w:tcPr>
          <w:p w14:paraId="2E3CC50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C5FBD9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F9231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C43673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698E61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187E65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9CA645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5A378E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3855FE62" w14:textId="77777777" w:rsidTr="00DB295F">
        <w:trPr>
          <w:trHeight w:val="335"/>
        </w:trPr>
        <w:tc>
          <w:tcPr>
            <w:tcW w:w="2278" w:type="pct"/>
          </w:tcPr>
          <w:p w14:paraId="4171680E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1" w:type="pct"/>
          </w:tcPr>
          <w:p w14:paraId="36B1C3EB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B5D840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735ECD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CBA28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283977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316B44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5ECCBE0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240ACFCA" w14:textId="77777777" w:rsidTr="00DB295F">
        <w:trPr>
          <w:trHeight w:val="335"/>
        </w:trPr>
        <w:tc>
          <w:tcPr>
            <w:tcW w:w="2278" w:type="pct"/>
          </w:tcPr>
          <w:p w14:paraId="560CBD4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41C75305" w14:textId="6E25F452" w:rsidR="00DB295F" w:rsidRPr="009721F5" w:rsidRDefault="007C4365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C8C00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E7CBFBD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D489A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EB1BD43" w14:textId="13175C23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</w:t>
            </w:r>
            <w:r w:rsidR="007330F6" w:rsidRPr="007330F6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42" w:type="pct"/>
          </w:tcPr>
          <w:p w14:paraId="73B674E7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9AFB04A" w14:textId="656E464B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29"/>
                <w:szCs w:val="29"/>
              </w:rPr>
              <w:t>3</w:t>
            </w:r>
            <w:r w:rsidR="00DB295F" w:rsidRPr="00055D36">
              <w:rPr>
                <w:rFonts w:asciiTheme="majorBidi" w:hAnsiTheme="majorBidi"/>
                <w:sz w:val="29"/>
                <w:szCs w:val="29"/>
              </w:rPr>
              <w:t>,</w:t>
            </w:r>
            <w:r w:rsidRPr="009265E2">
              <w:rPr>
                <w:rFonts w:asciiTheme="majorBidi" w:hAnsiTheme="majorBidi"/>
                <w:sz w:val="29"/>
                <w:szCs w:val="29"/>
              </w:rPr>
              <w:t>417</w:t>
            </w:r>
          </w:p>
        </w:tc>
      </w:tr>
      <w:tr w:rsidR="00DB295F" w:rsidRPr="009721F5" w14:paraId="78846390" w14:textId="77777777" w:rsidTr="00DB295F">
        <w:trPr>
          <w:trHeight w:val="335"/>
        </w:trPr>
        <w:tc>
          <w:tcPr>
            <w:tcW w:w="2278" w:type="pct"/>
          </w:tcPr>
          <w:p w14:paraId="4DD2481B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72517D7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105964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F421357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ECCB6C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44A769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D70AF5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BCC527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37E1FCD6" w14:textId="77777777" w:rsidTr="00DB295F">
        <w:trPr>
          <w:trHeight w:val="335"/>
        </w:trPr>
        <w:tc>
          <w:tcPr>
            <w:tcW w:w="2278" w:type="pct"/>
          </w:tcPr>
          <w:p w14:paraId="09EC7E55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1" w:type="pct"/>
          </w:tcPr>
          <w:p w14:paraId="50B72F76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A49EA1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C665B62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CC90B8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BD8E60B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AFE0FEF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FB618CA" w14:textId="3642945F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95F" w:rsidRPr="009721F5" w14:paraId="570D702A" w14:textId="77777777" w:rsidTr="00DB295F">
        <w:trPr>
          <w:trHeight w:val="335"/>
        </w:trPr>
        <w:tc>
          <w:tcPr>
            <w:tcW w:w="2278" w:type="pct"/>
          </w:tcPr>
          <w:p w14:paraId="73AD7688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60A9229C" w14:textId="4341055F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  <w:r w:rsidR="007330F6" w:rsidRPr="007330F6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44" w:type="pct"/>
          </w:tcPr>
          <w:p w14:paraId="53A1A764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B9F96AB" w14:textId="22278726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29"/>
                <w:szCs w:val="29"/>
              </w:rPr>
              <w:t>6</w:t>
            </w:r>
            <w:r w:rsidR="00DB295F" w:rsidRPr="001726A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265E2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  <w:tc>
          <w:tcPr>
            <w:tcW w:w="148" w:type="pct"/>
          </w:tcPr>
          <w:p w14:paraId="34641B2D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F736D54" w14:textId="007AD5D3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  <w:r w:rsidR="007330F6" w:rsidRPr="007330F6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42" w:type="pct"/>
          </w:tcPr>
          <w:p w14:paraId="0A362382" w14:textId="77777777" w:rsidR="00DB295F" w:rsidRPr="009721F5" w:rsidRDefault="00DB295F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9FCEC98" w14:textId="34DD4AC7" w:rsidR="00DB295F" w:rsidRPr="009721F5" w:rsidRDefault="009265E2" w:rsidP="00DB2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29"/>
                <w:szCs w:val="29"/>
              </w:rPr>
              <w:t>6</w:t>
            </w:r>
            <w:r w:rsidR="00DB295F" w:rsidRPr="00055D3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265E2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</w:tr>
    </w:tbl>
    <w:p w14:paraId="22F27FFA" w14:textId="77777777" w:rsidR="002D4BC2" w:rsidRPr="00155522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4F672EB" w14:textId="77777777" w:rsidR="008C4408" w:rsidRDefault="008C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3216F17" w14:textId="336C8350" w:rsidR="002479BF" w:rsidRPr="009721F5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2A0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สัญญาสำคัญกับบุคคลที่เกี่ยวข้องกัน</w:t>
      </w:r>
    </w:p>
    <w:p w14:paraId="0F2D7450" w14:textId="7F934125" w:rsidR="002D4BC2" w:rsidRPr="008C4408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373801" w14:textId="7615003C" w:rsidR="00AA6B43" w:rsidRPr="008C4408" w:rsidRDefault="00AA6B43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C440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1BA31303" w14:textId="319B54A9" w:rsidR="00AA6B43" w:rsidRPr="008C4408" w:rsidRDefault="00AA6B43" w:rsidP="00AA6B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62DFEA" w14:textId="06DC23C1" w:rsidR="00AA6B43" w:rsidRPr="008C4408" w:rsidRDefault="00AA6B43" w:rsidP="00AA6B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3</w:t>
      </w:r>
      <w:r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2"/>
          <w:sz w:val="30"/>
          <w:szCs w:val="30"/>
        </w:rPr>
        <w:t>7</w:t>
      </w:r>
      <w:r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8C4408">
        <w:rPr>
          <w:rFonts w:ascii="Angsana New" w:hAnsi="Angsana New" w:hint="cs"/>
          <w:sz w:val="30"/>
          <w:szCs w:val="30"/>
          <w:cs/>
        </w:rPr>
        <w:t>โดยมีอัตราค่าเช่าตามที่ระบุไว้ในสัญญา สัญญานี้มี</w:t>
      </w:r>
      <w:r w:rsidR="00155522" w:rsidRPr="008C4408">
        <w:rPr>
          <w:rFonts w:ascii="Angsana New" w:hAnsi="Angsana New" w:hint="cs"/>
          <w:sz w:val="30"/>
          <w:szCs w:val="30"/>
          <w:cs/>
        </w:rPr>
        <w:t xml:space="preserve">กำหนดระยะเวลา 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="00155522" w:rsidRPr="008C4408">
        <w:rPr>
          <w:rFonts w:ascii="Angsana New" w:hAnsi="Angsana New"/>
          <w:sz w:val="30"/>
          <w:szCs w:val="30"/>
        </w:rPr>
        <w:t xml:space="preserve"> </w:t>
      </w:r>
      <w:r w:rsidR="00155522" w:rsidRPr="008C4408">
        <w:rPr>
          <w:rFonts w:ascii="Angsana New" w:hAnsi="Angsana New" w:hint="cs"/>
          <w:sz w:val="30"/>
          <w:szCs w:val="30"/>
          <w:cs/>
        </w:rPr>
        <w:t>ปี มี</w:t>
      </w:r>
      <w:r w:rsidRPr="008C4408">
        <w:rPr>
          <w:rFonts w:ascii="Angsana New" w:hAnsi="Angsana New" w:hint="cs"/>
          <w:sz w:val="30"/>
          <w:szCs w:val="30"/>
          <w:cs/>
        </w:rPr>
        <w:t xml:space="preserve">ผลบังคับใช้ตั้งแต่วันที่ </w:t>
      </w:r>
      <w:r w:rsidR="009265E2" w:rsidRPr="009265E2">
        <w:rPr>
          <w:rFonts w:ascii="Angsana New" w:hAnsi="Angsana New" w:hint="cs"/>
          <w:sz w:val="30"/>
          <w:szCs w:val="30"/>
        </w:rPr>
        <w:t>1</w:t>
      </w:r>
      <w:r w:rsidRPr="008C440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9265E2" w:rsidRPr="009265E2">
        <w:rPr>
          <w:rFonts w:ascii="Angsana New" w:hAnsi="Angsana New" w:hint="cs"/>
          <w:sz w:val="30"/>
          <w:szCs w:val="30"/>
        </w:rPr>
        <w:t>31</w:t>
      </w:r>
      <w:r w:rsidRPr="008C440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9</w:t>
      </w:r>
      <w:r w:rsidRPr="008C4408">
        <w:rPr>
          <w:rFonts w:ascii="Angsana New" w:hAnsi="Angsana New" w:hint="cs"/>
          <w:sz w:val="30"/>
          <w:szCs w:val="30"/>
          <w:cs/>
        </w:rPr>
        <w:t xml:space="preserve"> </w:t>
      </w:r>
      <w:r w:rsidR="00155522" w:rsidRPr="008C4408">
        <w:rPr>
          <w:rFonts w:ascii="Angsana New" w:hAnsi="Angsana New" w:hint="cs"/>
          <w:sz w:val="30"/>
          <w:szCs w:val="30"/>
          <w:cs/>
        </w:rPr>
        <w:t xml:space="preserve">และสามารถต่ออายุได้คราวละ 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="00155522" w:rsidRPr="008C4408">
        <w:rPr>
          <w:rFonts w:ascii="Angsana New" w:hAnsi="Angsana New"/>
          <w:sz w:val="30"/>
          <w:szCs w:val="30"/>
        </w:rPr>
        <w:t xml:space="preserve"> </w:t>
      </w:r>
      <w:r w:rsidR="00155522" w:rsidRPr="008C4408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155522" w:rsidRPr="008C4408">
        <w:rPr>
          <w:rFonts w:ascii="Angsana New" w:hAnsi="Angsana New"/>
          <w:sz w:val="30"/>
          <w:szCs w:val="30"/>
        </w:rPr>
        <w:t xml:space="preserve"> </w:t>
      </w:r>
      <w:r w:rsidR="00155522" w:rsidRPr="008C4408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21C43E82" w14:textId="77777777" w:rsidR="00AA6B43" w:rsidRPr="008C4408" w:rsidRDefault="00AA6B43" w:rsidP="00AA6B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BD5AAF" w14:textId="23AA1E46" w:rsidR="008C5CC3" w:rsidRPr="008C4408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8C4408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44CB229" w14:textId="77777777" w:rsidR="008C5CC3" w:rsidRPr="008C4408" w:rsidRDefault="008C5CC3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B866B" w14:textId="2353FFCA" w:rsidR="008C5CC3" w:rsidRPr="008C4408" w:rsidRDefault="008C5CC3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3</w:t>
      </w:r>
      <w:r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E1406" w:rsidRPr="008C4408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2"/>
          <w:sz w:val="30"/>
          <w:szCs w:val="30"/>
        </w:rPr>
        <w:t>7</w:t>
      </w:r>
      <w:r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8C4408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9265E2" w:rsidRPr="009265E2">
        <w:rPr>
          <w:rFonts w:ascii="Angsana New" w:hAnsi="Angsana New" w:hint="cs"/>
          <w:sz w:val="30"/>
          <w:szCs w:val="30"/>
        </w:rPr>
        <w:t>1</w:t>
      </w:r>
      <w:r w:rsidRPr="008C4408">
        <w:rPr>
          <w:rFonts w:ascii="Angsana New" w:hAnsi="Angsana New" w:hint="cs"/>
          <w:sz w:val="30"/>
          <w:szCs w:val="30"/>
          <w:cs/>
        </w:rPr>
        <w:t xml:space="preserve"> </w:t>
      </w:r>
      <w:r w:rsidR="00D466F0" w:rsidRPr="008C4408">
        <w:rPr>
          <w:rFonts w:ascii="Angsana New" w:hAnsi="Angsana New" w:hint="cs"/>
          <w:sz w:val="30"/>
          <w:szCs w:val="30"/>
          <w:cs/>
        </w:rPr>
        <w:t>มกราคม</w:t>
      </w:r>
      <w:r w:rsidRPr="008C4408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9265E2" w:rsidRPr="009265E2">
        <w:rPr>
          <w:rFonts w:ascii="Angsana New" w:hAnsi="Angsana New" w:hint="cs"/>
          <w:sz w:val="30"/>
          <w:szCs w:val="30"/>
        </w:rPr>
        <w:t>31</w:t>
      </w:r>
      <w:r w:rsidRPr="008C4408">
        <w:rPr>
          <w:rFonts w:ascii="Angsana New" w:hAnsi="Angsana New" w:hint="cs"/>
          <w:sz w:val="30"/>
          <w:szCs w:val="30"/>
          <w:cs/>
        </w:rPr>
        <w:t xml:space="preserve"> </w:t>
      </w:r>
      <w:r w:rsidR="0033529B" w:rsidRPr="008C4408">
        <w:rPr>
          <w:rFonts w:ascii="Angsana New" w:hAnsi="Angsana New" w:hint="cs"/>
          <w:sz w:val="30"/>
          <w:szCs w:val="30"/>
          <w:cs/>
        </w:rPr>
        <w:t>ธันวาคม</w:t>
      </w:r>
      <w:r w:rsidRPr="008C4408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884209B" w14:textId="3FE3A071" w:rsidR="00865C5F" w:rsidRPr="008C4408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8EE97E" w14:textId="71AAFD8D" w:rsidR="00865C5F" w:rsidRPr="008C4408" w:rsidRDefault="00865C5F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C440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4A7646" w:rsidRPr="008C4408">
        <w:rPr>
          <w:rFonts w:ascii="Angsana New" w:hAnsi="Angsana New" w:hint="cs"/>
          <w:sz w:val="30"/>
          <w:szCs w:val="30"/>
        </w:rPr>
        <w:t xml:space="preserve"> </w:t>
      </w:r>
      <w:r w:rsidR="004A7646" w:rsidRPr="008C440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9265E2" w:rsidRPr="009265E2">
        <w:rPr>
          <w:rFonts w:ascii="Angsana New" w:hAnsi="Angsana New" w:hint="cs"/>
          <w:sz w:val="30"/>
          <w:szCs w:val="30"/>
        </w:rPr>
        <w:t>1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9265E2" w:rsidRPr="009265E2">
        <w:rPr>
          <w:rFonts w:ascii="Angsana New" w:hAnsi="Angsana New" w:hint="cs"/>
          <w:sz w:val="30"/>
          <w:szCs w:val="30"/>
        </w:rPr>
        <w:t>31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E600784" w14:textId="6B3AA238" w:rsidR="00702C06" w:rsidRPr="008C4408" w:rsidRDefault="00702C06" w:rsidP="00B16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63798439" w14:textId="56B52DBF" w:rsidR="009623E4" w:rsidRDefault="009623E4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3</w:t>
      </w:r>
      <w:r w:rsidR="00234F7B"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234F7B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2"/>
          <w:sz w:val="30"/>
          <w:szCs w:val="30"/>
        </w:rPr>
        <w:t>7</w:t>
      </w:r>
      <w:r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8C4408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9265E2" w:rsidRPr="009265E2">
        <w:rPr>
          <w:rFonts w:ascii="Angsana New" w:hAnsi="Angsana New" w:hint="cs"/>
          <w:sz w:val="30"/>
          <w:szCs w:val="30"/>
        </w:rPr>
        <w:t>1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9265E2" w:rsidRPr="009265E2">
        <w:rPr>
          <w:rFonts w:ascii="Angsana New" w:hAnsi="Angsana New" w:hint="cs"/>
          <w:sz w:val="30"/>
          <w:szCs w:val="30"/>
        </w:rPr>
        <w:t>31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8C4408">
        <w:rPr>
          <w:rFonts w:ascii="Angsana New" w:hAnsi="Angsana New" w:hint="cs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7983EAE2" w14:textId="77777777" w:rsidR="007523E4" w:rsidRPr="008C4408" w:rsidRDefault="007523E4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A7B06" w14:textId="7CAC6478" w:rsidR="00193116" w:rsidRPr="008C4408" w:rsidRDefault="00567048" w:rsidP="0010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C440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3</w:t>
      </w:r>
      <w:r w:rsidR="00A36083"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36083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2"/>
          <w:sz w:val="30"/>
          <w:szCs w:val="30"/>
        </w:rPr>
        <w:t>7</w:t>
      </w:r>
      <w:r w:rsidR="00A36083" w:rsidRPr="008C4408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8C4408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</w:t>
      </w:r>
      <w:r w:rsidR="000822FB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1</w:t>
      </w:r>
      <w:r w:rsidR="000822FB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2"/>
          <w:sz w:val="30"/>
          <w:szCs w:val="30"/>
        </w:rPr>
        <w:t>7</w:t>
      </w:r>
      <w:r w:rsidR="000822FB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31</w:t>
      </w:r>
      <w:r w:rsidR="000822FB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2"/>
          <w:sz w:val="30"/>
          <w:szCs w:val="30"/>
        </w:rPr>
        <w:t>7</w:t>
      </w:r>
      <w:r w:rsidR="000822FB" w:rsidRPr="008C4408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66C29E7A" w14:textId="77777777" w:rsidR="00155522" w:rsidRPr="008C4408" w:rsidRDefault="00155522" w:rsidP="0010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6BB5513" w14:textId="77777777" w:rsidR="008C4408" w:rsidRDefault="008C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0AC2C8D0" w14:textId="6C69179A" w:rsidR="00671474" w:rsidRPr="009721F5" w:rsidRDefault="00671474" w:rsidP="005F59E9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ลูกหนี้การค้า</w:t>
      </w:r>
    </w:p>
    <w:p w14:paraId="3EF2D7C9" w14:textId="77777777" w:rsidR="00521FD2" w:rsidRPr="009721F5" w:rsidRDefault="00521FD2" w:rsidP="00155522">
      <w:pPr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521FD2" w:rsidRPr="009721F5" w14:paraId="6E2EE567" w14:textId="77777777" w:rsidTr="008A4CE3">
        <w:trPr>
          <w:cantSplit/>
          <w:tblHeader/>
        </w:trPr>
        <w:tc>
          <w:tcPr>
            <w:tcW w:w="3600" w:type="dxa"/>
            <w:vAlign w:val="bottom"/>
          </w:tcPr>
          <w:p w14:paraId="054D20AD" w14:textId="77777777" w:rsidR="00521FD2" w:rsidRPr="009721F5" w:rsidRDefault="00521FD2" w:rsidP="00076A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AEB3A7A" w14:textId="77777777" w:rsidR="00521FD2" w:rsidRPr="009721F5" w:rsidRDefault="00521FD2" w:rsidP="00076A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D2F4BEA" w14:textId="77777777" w:rsidR="00521FD2" w:rsidRPr="009721F5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0A801193" w14:textId="77777777" w:rsidR="00521FD2" w:rsidRPr="009721F5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A23" w:rsidRPr="009721F5" w14:paraId="78D876D8" w14:textId="77777777" w:rsidTr="008A4CE3">
        <w:trPr>
          <w:cantSplit/>
          <w:tblHeader/>
        </w:trPr>
        <w:tc>
          <w:tcPr>
            <w:tcW w:w="3600" w:type="dxa"/>
            <w:vAlign w:val="bottom"/>
          </w:tcPr>
          <w:p w14:paraId="182398AE" w14:textId="209B3696" w:rsidR="00201A23" w:rsidRPr="009721F5" w:rsidRDefault="00201A23" w:rsidP="00201A2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B837E" w14:textId="358817A4" w:rsidR="00201A23" w:rsidRPr="009721F5" w:rsidRDefault="009265E2" w:rsidP="0020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201A2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01A2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28A51338" w14:textId="554186D2" w:rsidR="00201A23" w:rsidRPr="009721F5" w:rsidRDefault="009265E2" w:rsidP="00201A23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65E2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9265E2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5FDF142C" w14:textId="77777777" w:rsidR="00201A23" w:rsidRPr="009721F5" w:rsidRDefault="00201A23" w:rsidP="00201A23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15CB1B" w14:textId="2B7C7549" w:rsidR="00201A23" w:rsidRPr="009721F5" w:rsidRDefault="009265E2" w:rsidP="00201A23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9265E2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201A23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201A23" w:rsidRPr="009721F5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="00201A23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9265E2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9265E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B1D8C99" w14:textId="77777777" w:rsidR="00201A23" w:rsidRPr="009721F5" w:rsidRDefault="00201A23" w:rsidP="00201A2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AEDFA95" w14:textId="0AF9E48D" w:rsidR="00201A23" w:rsidRPr="009721F5" w:rsidRDefault="009265E2" w:rsidP="0020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201A2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01A2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77A78F7D" w14:textId="57DD4D7D" w:rsidR="00201A23" w:rsidRPr="009721F5" w:rsidRDefault="009265E2" w:rsidP="00201A23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72389A4E" w14:textId="77777777" w:rsidR="00201A23" w:rsidRPr="009721F5" w:rsidRDefault="00201A23" w:rsidP="00201A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8491C2" w14:textId="6274D575" w:rsidR="00201A23" w:rsidRPr="009721F5" w:rsidRDefault="009265E2" w:rsidP="00201A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65E2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201A23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201A23" w:rsidRPr="009721F5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="00201A23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9265E2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9265E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201A23" w:rsidRPr="009721F5" w14:paraId="288D10FF" w14:textId="77777777" w:rsidTr="008A4CE3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23544597" w14:textId="77777777" w:rsidR="00201A23" w:rsidRPr="009721F5" w:rsidRDefault="00201A23" w:rsidP="00201A2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2FE804D" w14:textId="77777777" w:rsidR="00201A23" w:rsidRPr="009721F5" w:rsidRDefault="00201A23" w:rsidP="00201A2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1A23" w:rsidRPr="009721F5" w14:paraId="07F7C26B" w14:textId="77777777" w:rsidTr="008A4CE3">
        <w:trPr>
          <w:cantSplit/>
        </w:trPr>
        <w:tc>
          <w:tcPr>
            <w:tcW w:w="3600" w:type="dxa"/>
            <w:hideMark/>
          </w:tcPr>
          <w:p w14:paraId="46D1C667" w14:textId="77777777" w:rsidR="00201A23" w:rsidRPr="009721F5" w:rsidRDefault="00201A23" w:rsidP="00201A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8B526FF" w14:textId="782834D5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317</w:t>
            </w:r>
            <w:r w:rsidR="001170C9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80" w:type="dxa"/>
          </w:tcPr>
          <w:p w14:paraId="58A5ECB6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6E77E" w14:textId="1A335AA1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330</w:t>
            </w:r>
            <w:r w:rsidR="00201A2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78" w:type="dxa"/>
          </w:tcPr>
          <w:p w14:paraId="1C9BC3C3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B1D467" w14:textId="2D46CA12" w:rsidR="00201A23" w:rsidRPr="00076DB6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  <w:r w:rsidR="001170C9" w:rsidRPr="001170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80" w:type="dxa"/>
          </w:tcPr>
          <w:p w14:paraId="272E2E9D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BF038B" w14:textId="34B2D3AE" w:rsidR="00201A23" w:rsidRPr="009721F5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201A23" w:rsidRPr="00525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201A23" w:rsidRPr="009721F5" w14:paraId="59FA9920" w14:textId="77777777" w:rsidTr="008A4CE3">
        <w:trPr>
          <w:cantSplit/>
        </w:trPr>
        <w:tc>
          <w:tcPr>
            <w:tcW w:w="3600" w:type="dxa"/>
            <w:hideMark/>
          </w:tcPr>
          <w:p w14:paraId="46EA2AF5" w14:textId="77777777" w:rsidR="00201A23" w:rsidRPr="009721F5" w:rsidRDefault="00201A23" w:rsidP="00201A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07ED9AA" w14:textId="77777777" w:rsidR="00201A23" w:rsidRPr="009721F5" w:rsidRDefault="00201A23" w:rsidP="00201A2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10E5F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13485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889C46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0DFE7A0" w14:textId="77777777" w:rsidR="00201A23" w:rsidRPr="00076DB6" w:rsidRDefault="00201A23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C58F75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E1D6D65" w14:textId="77777777" w:rsidR="00201A23" w:rsidRPr="009721F5" w:rsidRDefault="00201A23" w:rsidP="00201A2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A23" w:rsidRPr="009721F5" w14:paraId="75652F0E" w14:textId="77777777" w:rsidTr="008A4CE3">
        <w:trPr>
          <w:cantSplit/>
        </w:trPr>
        <w:tc>
          <w:tcPr>
            <w:tcW w:w="3600" w:type="dxa"/>
            <w:hideMark/>
          </w:tcPr>
          <w:p w14:paraId="7DD14DDE" w14:textId="4240004A" w:rsidR="00201A23" w:rsidRPr="009721F5" w:rsidRDefault="00201A23" w:rsidP="00201A2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1A53768" w14:textId="115ED61B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7</w:t>
            </w:r>
            <w:r w:rsidR="001170C9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80" w:type="dxa"/>
          </w:tcPr>
          <w:p w14:paraId="1A4B7111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D5C4F" w14:textId="0FC5109F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14</w:t>
            </w:r>
            <w:r w:rsidR="00201A2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78" w:type="dxa"/>
          </w:tcPr>
          <w:p w14:paraId="5C0B394F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5A27A25" w14:textId="1D89DE80" w:rsidR="00201A23" w:rsidRPr="00076DB6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C7607C" w:rsidRPr="00C760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3534AD3E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0E6E828" w14:textId="183C125D" w:rsidR="00201A23" w:rsidRPr="009721F5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201A23" w:rsidRPr="005253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</w:p>
        </w:tc>
      </w:tr>
      <w:tr w:rsidR="00201A23" w:rsidRPr="009721F5" w14:paraId="68747216" w14:textId="77777777" w:rsidTr="008A4CE3">
        <w:trPr>
          <w:cantSplit/>
        </w:trPr>
        <w:tc>
          <w:tcPr>
            <w:tcW w:w="3600" w:type="dxa"/>
            <w:hideMark/>
          </w:tcPr>
          <w:p w14:paraId="45CB14D6" w14:textId="0594B911" w:rsidR="00201A23" w:rsidRPr="009721F5" w:rsidRDefault="00201A23" w:rsidP="00201A2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AEB2D30" w14:textId="35FCF9ED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80" w:type="dxa"/>
          </w:tcPr>
          <w:p w14:paraId="4B313CF0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BAD5D" w14:textId="186C8E35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78" w:type="dxa"/>
          </w:tcPr>
          <w:p w14:paraId="64368B05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802E89" w14:textId="17E59CB4" w:rsidR="00201A23" w:rsidRPr="00076DB6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C7607C" w:rsidRPr="00C760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1F8610F1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544B8DA" w14:textId="03E605CD" w:rsidR="00201A23" w:rsidRPr="009721F5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9721F5" w14:paraId="6189D63B" w14:textId="77777777" w:rsidTr="008A4CE3">
        <w:trPr>
          <w:cantSplit/>
        </w:trPr>
        <w:tc>
          <w:tcPr>
            <w:tcW w:w="3600" w:type="dxa"/>
            <w:hideMark/>
          </w:tcPr>
          <w:p w14:paraId="5649AF9A" w14:textId="46C42196" w:rsidR="00201A23" w:rsidRPr="009721F5" w:rsidRDefault="00201A23" w:rsidP="00201A23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3E27937" w14:textId="36C1FB41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80" w:type="dxa"/>
          </w:tcPr>
          <w:p w14:paraId="02511DC2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F48BB" w14:textId="01DB8727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78" w:type="dxa"/>
          </w:tcPr>
          <w:p w14:paraId="02C6230E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3B7089" w14:textId="6400221F" w:rsidR="00201A23" w:rsidRPr="00076DB6" w:rsidRDefault="009265E2" w:rsidP="00C76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5</w:t>
            </w:r>
            <w:r w:rsidR="00C7607C" w:rsidRPr="00C7607C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80" w:type="dxa"/>
          </w:tcPr>
          <w:p w14:paraId="3158DDD6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9432FB4" w14:textId="08DEDF8C" w:rsidR="00201A23" w:rsidRPr="009721F5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9721F5" w14:paraId="0693E106" w14:textId="77777777" w:rsidTr="008A4CE3">
        <w:trPr>
          <w:cantSplit/>
        </w:trPr>
        <w:tc>
          <w:tcPr>
            <w:tcW w:w="3600" w:type="dxa"/>
            <w:hideMark/>
          </w:tcPr>
          <w:p w14:paraId="7FEC82AD" w14:textId="32A4E5D3" w:rsidR="00201A23" w:rsidRPr="009721F5" w:rsidRDefault="00201A23" w:rsidP="00201A23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9265E2" w:rsidRPr="009265E2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E209C" w14:textId="47C001AC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</w:t>
            </w:r>
            <w:r w:rsidR="001170C9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80" w:type="dxa"/>
          </w:tcPr>
          <w:p w14:paraId="4915BA97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41C5A" w14:textId="08519FE4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</w:t>
            </w:r>
            <w:r w:rsidR="00201A23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78" w:type="dxa"/>
          </w:tcPr>
          <w:p w14:paraId="6FE09F4E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C61C8" w14:textId="7A19D41D" w:rsidR="00201A23" w:rsidRPr="00076DB6" w:rsidRDefault="00C7607C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50059A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3DDE1" w14:textId="58D2A186" w:rsidR="00201A23" w:rsidRPr="009721F5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9721F5" w14:paraId="7C5F5FFA" w14:textId="77777777" w:rsidTr="008A4CE3">
        <w:trPr>
          <w:cantSplit/>
        </w:trPr>
        <w:tc>
          <w:tcPr>
            <w:tcW w:w="3600" w:type="dxa"/>
            <w:hideMark/>
          </w:tcPr>
          <w:p w14:paraId="722C6650" w14:textId="77777777" w:rsidR="00201A23" w:rsidRPr="009721F5" w:rsidRDefault="00201A23" w:rsidP="00201A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E01AD" w14:textId="6F4F9C10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  <w:r w:rsidR="001170C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80" w:type="dxa"/>
          </w:tcPr>
          <w:p w14:paraId="2D731201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68722" w14:textId="05D26C15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201A23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8" w:type="dxa"/>
          </w:tcPr>
          <w:p w14:paraId="6DFAE3DD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47E2F" w14:textId="494F063D" w:rsidR="00201A23" w:rsidRPr="009721F5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  <w:r w:rsidR="001170C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</w:t>
            </w:r>
          </w:p>
        </w:tc>
        <w:tc>
          <w:tcPr>
            <w:tcW w:w="180" w:type="dxa"/>
          </w:tcPr>
          <w:p w14:paraId="4069B64D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839106" w14:textId="469A3271" w:rsidR="00201A23" w:rsidRPr="009721F5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201A23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201A23" w:rsidRPr="009721F5" w14:paraId="057E9076" w14:textId="77777777" w:rsidTr="008A4CE3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71F200FD" w14:textId="77777777" w:rsidR="00201A23" w:rsidRPr="009721F5" w:rsidRDefault="00201A23" w:rsidP="00201A23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br/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DDD2" w14:textId="4876F533" w:rsidR="00201A23" w:rsidRPr="009721F5" w:rsidRDefault="001170C9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/>
                <w:sz w:val="30"/>
                <w:szCs w:val="30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790</w:t>
            </w:r>
            <w:r w:rsidRPr="001170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76C17E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9D086" w14:textId="3A135FD8" w:rsidR="00201A23" w:rsidRPr="009721F5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713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CF15EAD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9DCF4" w14:textId="364772EB" w:rsidR="00201A23" w:rsidRPr="009721F5" w:rsidRDefault="000D2D6F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2E48C4" w14:textId="77777777" w:rsidR="00201A23" w:rsidRPr="009721F5" w:rsidRDefault="00201A23" w:rsidP="00201A23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AA7605" w14:textId="332C1258" w:rsidR="00201A23" w:rsidRPr="009721F5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9721F5" w14:paraId="289A8272" w14:textId="77777777" w:rsidTr="008A4CE3">
        <w:trPr>
          <w:cantSplit/>
        </w:trPr>
        <w:tc>
          <w:tcPr>
            <w:tcW w:w="3600" w:type="dxa"/>
            <w:hideMark/>
          </w:tcPr>
          <w:p w14:paraId="6378AF0B" w14:textId="77777777" w:rsidR="00201A23" w:rsidRPr="009721F5" w:rsidRDefault="00201A23" w:rsidP="00201A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3155" w14:textId="00821F93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1170C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180" w:type="dxa"/>
          </w:tcPr>
          <w:p w14:paraId="5ED158C7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7AE66" w14:textId="3B76BDB9" w:rsidR="00201A23" w:rsidRPr="009721F5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 w:rsidR="00201A23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78" w:type="dxa"/>
          </w:tcPr>
          <w:p w14:paraId="78FA4C4D" w14:textId="77777777" w:rsidR="00201A23" w:rsidRPr="009721F5" w:rsidRDefault="00201A23" w:rsidP="00201A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E3097" w14:textId="18BBB0B5" w:rsidR="00201A23" w:rsidRPr="009721F5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  <w:r w:rsidR="001170C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</w:t>
            </w:r>
          </w:p>
        </w:tc>
        <w:tc>
          <w:tcPr>
            <w:tcW w:w="180" w:type="dxa"/>
          </w:tcPr>
          <w:p w14:paraId="13AAEC32" w14:textId="77777777" w:rsidR="00201A23" w:rsidRPr="009721F5" w:rsidRDefault="00201A23" w:rsidP="00201A23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F33FDC0" w14:textId="2D8DF12D" w:rsidR="00201A23" w:rsidRPr="009721F5" w:rsidRDefault="009265E2" w:rsidP="00201A2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201A23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</w:tbl>
    <w:p w14:paraId="19EFA58B" w14:textId="19AE81AB" w:rsidR="00521FD2" w:rsidRPr="009721F5" w:rsidRDefault="00521FD2" w:rsidP="00671474">
      <w:pPr>
        <w:rPr>
          <w:rFonts w:ascii="Angsana New" w:hAnsi="Angsana New"/>
          <w:sz w:val="30"/>
          <w:szCs w:val="30"/>
        </w:rPr>
      </w:pPr>
    </w:p>
    <w:p w14:paraId="16DB3AB7" w14:textId="2DC504C3" w:rsidR="00A63E5D" w:rsidRPr="009721F5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265E2" w:rsidRPr="009265E2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9265E2" w:rsidRPr="009265E2">
        <w:rPr>
          <w:rFonts w:ascii="Angsana New" w:hAnsi="Angsana New" w:hint="cs"/>
          <w:sz w:val="30"/>
          <w:szCs w:val="30"/>
        </w:rPr>
        <w:t>180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วัน</w:t>
      </w:r>
    </w:p>
    <w:p w14:paraId="0395A489" w14:textId="17EDD5AD" w:rsidR="00A63E5D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702C06" w14:paraId="4CFE4260" w14:textId="77777777" w:rsidTr="008A4CE3">
        <w:trPr>
          <w:cantSplit/>
          <w:trHeight w:val="20"/>
          <w:tblHeader/>
        </w:trPr>
        <w:tc>
          <w:tcPr>
            <w:tcW w:w="3600" w:type="dxa"/>
          </w:tcPr>
          <w:p w14:paraId="6B6C7BB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702C06" w14:paraId="3EC769E5" w14:textId="77777777" w:rsidTr="008A4CE3">
        <w:trPr>
          <w:cantSplit/>
          <w:trHeight w:val="20"/>
          <w:tblHeader/>
        </w:trPr>
        <w:tc>
          <w:tcPr>
            <w:tcW w:w="3600" w:type="dxa"/>
          </w:tcPr>
          <w:p w14:paraId="51454C11" w14:textId="77777777" w:rsidR="00FD58E6" w:rsidRPr="00702C06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37389E96" w:rsidR="00FD58E6" w:rsidRPr="00A63E5D" w:rsidRDefault="009265E2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265E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3966EBAB" w:rsidR="00FD58E6" w:rsidRPr="00A63E5D" w:rsidRDefault="009265E2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265E2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0E495F4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3DB8151D" w:rsidR="00FD58E6" w:rsidRPr="00A63E5D" w:rsidRDefault="009265E2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265E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04ED2D11" w:rsidR="00FD58E6" w:rsidRPr="00A63E5D" w:rsidRDefault="009265E2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265E2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225FD3" w:rsidRPr="00702C06" w14:paraId="6608A839" w14:textId="77777777" w:rsidTr="008A4CE3">
        <w:trPr>
          <w:cantSplit/>
          <w:trHeight w:val="20"/>
          <w:tblHeader/>
        </w:trPr>
        <w:tc>
          <w:tcPr>
            <w:tcW w:w="3600" w:type="dxa"/>
          </w:tcPr>
          <w:p w14:paraId="03365787" w14:textId="77777777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01A23" w:rsidRPr="00702C06" w14:paraId="2B589762" w14:textId="77777777" w:rsidTr="008A4CE3">
        <w:trPr>
          <w:cantSplit/>
          <w:trHeight w:val="20"/>
        </w:trPr>
        <w:tc>
          <w:tcPr>
            <w:tcW w:w="3600" w:type="dxa"/>
          </w:tcPr>
          <w:p w14:paraId="752A7708" w14:textId="6CADF64E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06347706" w:rsidR="00201A23" w:rsidRPr="002F2267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1FA0" w:rsidRPr="00AF1F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2D3D0BA4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0E1FB55B" w:rsidR="00201A23" w:rsidRPr="00702C06" w:rsidRDefault="009265E2" w:rsidP="00ED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1A23" w:rsidRPr="008209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4DA8BC4E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33F5AAA9" w:rsidR="00201A23" w:rsidRPr="00702C06" w:rsidRDefault="00CC22EA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702C06" w14:paraId="76BCDDA0" w14:textId="77777777" w:rsidTr="008A4CE3">
        <w:trPr>
          <w:cantSplit/>
          <w:trHeight w:val="20"/>
        </w:trPr>
        <w:tc>
          <w:tcPr>
            <w:tcW w:w="3600" w:type="dxa"/>
          </w:tcPr>
          <w:p w14:paraId="00B46199" w14:textId="77777777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34676A14" w:rsidR="00201A23" w:rsidRPr="00797CBF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78" w:type="dxa"/>
          </w:tcPr>
          <w:p w14:paraId="587A1EC0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FA9D9A" w14:textId="2477B897" w:rsidR="00201A23" w:rsidRPr="006F5A77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7D0A0B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72A0E471" w:rsidR="00201A23" w:rsidRPr="00702C06" w:rsidRDefault="00CC22EA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702C06" w14:paraId="2D97FF42" w14:textId="77777777" w:rsidTr="008A4CE3">
        <w:trPr>
          <w:cantSplit/>
          <w:trHeight w:val="20"/>
        </w:trPr>
        <w:tc>
          <w:tcPr>
            <w:tcW w:w="3600" w:type="dxa"/>
          </w:tcPr>
          <w:p w14:paraId="468F340B" w14:textId="77777777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ECC59A4" w14:textId="536B34FB" w:rsidR="00201A23" w:rsidRPr="00797CBF" w:rsidRDefault="00AF1FA0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F1FA0">
              <w:rPr>
                <w:rFonts w:ascii="Angsana New" w:hAnsi="Angsana New"/>
                <w:sz w:val="30"/>
                <w:szCs w:val="30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42</w:t>
            </w:r>
            <w:r w:rsidRPr="00AF1F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097EC02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45ACEA" w14:textId="653C489D" w:rsidR="00201A23" w:rsidRPr="006F5A77" w:rsidRDefault="00201A23" w:rsidP="00ED4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820973">
              <w:rPr>
                <w:rFonts w:ascii="Angsana New" w:hAnsi="Angsana New"/>
                <w:sz w:val="30"/>
                <w:szCs w:val="30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062</w:t>
            </w:r>
            <w:r w:rsidRPr="008209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0782F3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75F79" w14:textId="2168B518" w:rsidR="00201A23" w:rsidRPr="00702C06" w:rsidRDefault="00CC22EA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566B78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658B26" w14:textId="77777777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1A23" w:rsidRPr="00702C06" w14:paraId="1B0316FB" w14:textId="77777777" w:rsidTr="008A4CE3">
        <w:trPr>
          <w:cantSplit/>
          <w:trHeight w:val="20"/>
        </w:trPr>
        <w:tc>
          <w:tcPr>
            <w:tcW w:w="3600" w:type="dxa"/>
          </w:tcPr>
          <w:p w14:paraId="3B284145" w14:textId="645AED68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9265E2" w:rsidRPr="009265E2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DA0C" w14:textId="5E2DE009" w:rsidR="00201A23" w:rsidRPr="002F2267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F1FA0" w:rsidRPr="00AF1F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78" w:type="dxa"/>
            <w:vAlign w:val="bottom"/>
          </w:tcPr>
          <w:p w14:paraId="0F25BA01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D8252" w14:textId="54887571" w:rsidR="00201A23" w:rsidRPr="00702C06" w:rsidRDefault="009265E2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4B789C" w:rsidRPr="004B789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78" w:type="dxa"/>
            <w:vAlign w:val="bottom"/>
          </w:tcPr>
          <w:p w14:paraId="5F5D41FA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90AE2" w14:textId="71C56A50" w:rsidR="00201A23" w:rsidRPr="00702C06" w:rsidRDefault="00CC22EA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0E34BA1" w14:textId="77777777" w:rsidR="00201A23" w:rsidRPr="00702C06" w:rsidRDefault="00201A23" w:rsidP="00201A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3CED" w14:textId="77777777" w:rsidR="00201A23" w:rsidRPr="00702C06" w:rsidRDefault="00201A23" w:rsidP="0020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89B99F" w14:textId="77777777" w:rsidR="008C4408" w:rsidRDefault="008C4408" w:rsidP="008C4408">
      <w:pPr>
        <w:pStyle w:val="Heading2"/>
        <w:numPr>
          <w:ilvl w:val="0"/>
          <w:numId w:val="0"/>
        </w:numPr>
        <w:ind w:left="540"/>
        <w:rPr>
          <w:rFonts w:ascii="Angsana New" w:hAnsi="Angsana New" w:cs="Angsana New"/>
        </w:rPr>
      </w:pPr>
    </w:p>
    <w:p w14:paraId="5A226988" w14:textId="77777777" w:rsidR="008C4408" w:rsidRDefault="008C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4280EE00" w14:textId="3689A8ED" w:rsidR="00604214" w:rsidRPr="009721F5" w:rsidRDefault="00604214" w:rsidP="00604214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ที่ดิน อาคารและอุปกรณ์และสินทรัพย์สิทธิการใช้</w:t>
      </w:r>
    </w:p>
    <w:p w14:paraId="07AE75BC" w14:textId="4AE7729B" w:rsidR="00193763" w:rsidRPr="009721F5" w:rsidRDefault="00193763" w:rsidP="00193763">
      <w:pPr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1529"/>
        <w:gridCol w:w="181"/>
        <w:gridCol w:w="1531"/>
      </w:tblGrid>
      <w:tr w:rsidR="00603016" w:rsidRPr="009721F5" w14:paraId="086C34C8" w14:textId="77777777" w:rsidTr="008A4CE3">
        <w:trPr>
          <w:cantSplit/>
          <w:tblHeader/>
        </w:trPr>
        <w:tc>
          <w:tcPr>
            <w:tcW w:w="4860" w:type="dxa"/>
            <w:vAlign w:val="bottom"/>
          </w:tcPr>
          <w:p w14:paraId="0F222851" w14:textId="118B4A9C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833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01A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9721F5" w14:paraId="3B78B6F9" w14:textId="77777777" w:rsidTr="008A4CE3">
        <w:trPr>
          <w:cantSplit/>
        </w:trPr>
        <w:tc>
          <w:tcPr>
            <w:tcW w:w="4860" w:type="dxa"/>
          </w:tcPr>
          <w:p w14:paraId="3A31884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417" w:rsidRPr="009721F5" w14:paraId="2DB5075C" w14:textId="77777777" w:rsidTr="008A4CE3">
        <w:trPr>
          <w:cantSplit/>
        </w:trPr>
        <w:tc>
          <w:tcPr>
            <w:tcW w:w="4860" w:type="dxa"/>
          </w:tcPr>
          <w:p w14:paraId="211052B7" w14:textId="71958E5F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A41EB4F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4C358887" w:rsidR="00172417" w:rsidRPr="009721F5" w:rsidRDefault="009265E2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906614" w:rsidRPr="0090661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1" w:type="dxa"/>
          </w:tcPr>
          <w:p w14:paraId="250D9145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7DBFCD5B" w:rsidR="00172417" w:rsidRPr="009721F5" w:rsidRDefault="009265E2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AF6B38" w:rsidRPr="00AF6B38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172417" w:rsidRPr="009721F5" w14:paraId="70D4116F" w14:textId="77777777" w:rsidTr="008A4CE3">
        <w:trPr>
          <w:cantSplit/>
        </w:trPr>
        <w:tc>
          <w:tcPr>
            <w:tcW w:w="4860" w:type="dxa"/>
          </w:tcPr>
          <w:p w14:paraId="14E82D24" w14:textId="06F5C24D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2A1873F4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16F09C32" w:rsidR="00172417" w:rsidRPr="009721F5" w:rsidRDefault="009265E2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06614" w:rsidRPr="0090661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181" w:type="dxa"/>
          </w:tcPr>
          <w:p w14:paraId="369AC7DE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129E3B4F" w:rsidR="00172417" w:rsidRPr="009721F5" w:rsidRDefault="009265E2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80597" w:rsidRPr="00A8059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</w:tr>
      <w:tr w:rsidR="00172417" w:rsidRPr="009721F5" w14:paraId="3EE004BC" w14:textId="77777777" w:rsidTr="008A4CE3">
        <w:trPr>
          <w:cantSplit/>
        </w:trPr>
        <w:tc>
          <w:tcPr>
            <w:tcW w:w="4860" w:type="dxa"/>
          </w:tcPr>
          <w:p w14:paraId="7C5CC271" w14:textId="30D62C33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101C18CB" w:rsidR="00172417" w:rsidRPr="009721F5" w:rsidRDefault="00906614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661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  <w:r w:rsidRPr="0090661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08969F15" w:rsidR="00172417" w:rsidRPr="004B573C" w:rsidRDefault="009E0A2D" w:rsidP="009E0A2D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A2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Pr="009E0A2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2417" w:rsidRPr="009721F5" w14:paraId="0DAA18A1" w14:textId="77777777" w:rsidTr="008A4CE3">
        <w:trPr>
          <w:cantSplit/>
        </w:trPr>
        <w:tc>
          <w:tcPr>
            <w:tcW w:w="4860" w:type="dxa"/>
          </w:tcPr>
          <w:p w14:paraId="37469615" w14:textId="477D92F7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จำหน่ายสินทรัพย์สิทธิการใช้ - ราคาตามบัญชีสุทธิ</w:t>
            </w:r>
          </w:p>
        </w:tc>
        <w:tc>
          <w:tcPr>
            <w:tcW w:w="1170" w:type="dxa"/>
          </w:tcPr>
          <w:p w14:paraId="29F86378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90CC324" w14:textId="125BADD1" w:rsidR="00172417" w:rsidRPr="009721F5" w:rsidRDefault="00906614" w:rsidP="00172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906614">
              <w:rPr>
                <w:rFonts w:ascii="Angsana New" w:hAnsi="Angsana New"/>
                <w:sz w:val="30"/>
                <w:szCs w:val="30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9066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9A72008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84B895" w14:textId="309CE64C" w:rsidR="00172417" w:rsidRPr="004B573C" w:rsidRDefault="005D6DD3" w:rsidP="005D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6DD3">
              <w:rPr>
                <w:rFonts w:ascii="Angsana New" w:hAnsi="Angsana New"/>
                <w:sz w:val="30"/>
                <w:szCs w:val="30"/>
              </w:rPr>
              <w:t>(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135</w:t>
            </w:r>
            <w:r w:rsidRPr="005D6D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15E261E" w14:textId="5A8C5EFD" w:rsidR="000C6EAF" w:rsidRPr="009721F5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624FEBA" w14:textId="6FFB2715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6423C">
        <w:rPr>
          <w:rFonts w:ascii="Angsana New" w:hAnsi="Angsana New" w:hint="cs"/>
          <w:b/>
          <w:sz w:val="30"/>
          <w:szCs w:val="30"/>
          <w:cs/>
        </w:rPr>
        <w:t>ในปี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bCs/>
          <w:sz w:val="30"/>
          <w:szCs w:val="30"/>
        </w:rPr>
        <w:t>256</w:t>
      </w:r>
      <w:r w:rsidR="009265E2" w:rsidRPr="009265E2">
        <w:rPr>
          <w:rFonts w:ascii="Angsana New" w:hAnsi="Angsana New"/>
          <w:bCs/>
          <w:sz w:val="30"/>
          <w:szCs w:val="30"/>
        </w:rPr>
        <w:t>7</w:t>
      </w:r>
      <w:r w:rsidRPr="0048331F">
        <w:rPr>
          <w:rFonts w:ascii="Angsana New" w:hAnsi="Angsana New" w:hint="cs"/>
          <w:b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กลุ่มบริษัทและบริษัทได้เข้าทำสัญญาเช่าเครื่องจักรและอุปกรณ์ เป็นระยะเวลา</w:t>
      </w:r>
      <w:r w:rsidRPr="00A148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bCs/>
          <w:sz w:val="30"/>
          <w:szCs w:val="30"/>
        </w:rPr>
        <w:t>3</w:t>
      </w:r>
      <w:r w:rsidR="00A14889" w:rsidRPr="00A14889">
        <w:rPr>
          <w:rFonts w:ascii="Angsana New" w:hAnsi="Angsana New"/>
          <w:bCs/>
          <w:sz w:val="30"/>
          <w:szCs w:val="30"/>
        </w:rPr>
        <w:t xml:space="preserve"> - </w:t>
      </w:r>
      <w:r w:rsidR="009265E2" w:rsidRPr="009265E2">
        <w:rPr>
          <w:rFonts w:ascii="Angsana New" w:hAnsi="Angsana New"/>
          <w:bCs/>
          <w:sz w:val="30"/>
          <w:szCs w:val="30"/>
        </w:rPr>
        <w:t>10</w:t>
      </w:r>
      <w:r w:rsidRPr="00A148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14889">
        <w:rPr>
          <w:rFonts w:ascii="Angsana New" w:hAnsi="Angsana New" w:hint="cs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ปี กลุ่มบริษัทและบริษัทมีค่าเช่า</w:t>
      </w:r>
      <w:r w:rsidR="00AD084E">
        <w:rPr>
          <w:rFonts w:ascii="Angsana New" w:hAnsi="Angsana New" w:hint="cs"/>
          <w:b/>
          <w:sz w:val="30"/>
          <w:szCs w:val="30"/>
          <w:cs/>
        </w:rPr>
        <w:t>จ่ายชำระหนี้สินตามสัญญาเช่า</w:t>
      </w:r>
      <w:r w:rsidRPr="0048331F">
        <w:rPr>
          <w:rFonts w:ascii="Angsana New" w:hAnsi="Angsana New" w:hint="cs"/>
          <w:b/>
          <w:sz w:val="30"/>
          <w:szCs w:val="30"/>
          <w:cs/>
        </w:rPr>
        <w:t>เป็นจำนวน</w:t>
      </w:r>
      <w:r w:rsidR="007E5DE3" w:rsidRPr="0048331F">
        <w:rPr>
          <w:rFonts w:ascii="Angsana New" w:hAnsi="Angsana New" w:hint="cs"/>
          <w:b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bCs/>
          <w:sz w:val="30"/>
          <w:szCs w:val="30"/>
        </w:rPr>
        <w:t>7</w:t>
      </w:r>
      <w:r w:rsidR="00906614">
        <w:rPr>
          <w:rFonts w:ascii="Angsana New" w:hAnsi="Angsana New"/>
          <w:bCs/>
          <w:sz w:val="30"/>
          <w:szCs w:val="30"/>
        </w:rPr>
        <w:t>.</w:t>
      </w:r>
      <w:r w:rsidR="009265E2" w:rsidRPr="009265E2">
        <w:rPr>
          <w:rFonts w:ascii="Angsana New" w:hAnsi="Angsana New"/>
          <w:bCs/>
          <w:sz w:val="30"/>
          <w:szCs w:val="30"/>
        </w:rPr>
        <w:t>7</w:t>
      </w:r>
      <w:r w:rsidR="00906614"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9265E2" w:rsidRPr="009265E2">
        <w:rPr>
          <w:rFonts w:ascii="Angsana New" w:hAnsi="Angsana New"/>
          <w:bCs/>
          <w:sz w:val="30"/>
          <w:szCs w:val="30"/>
        </w:rPr>
        <w:t>5</w:t>
      </w:r>
      <w:r w:rsidR="00906614">
        <w:rPr>
          <w:rFonts w:ascii="Angsana New" w:hAnsi="Angsana New"/>
          <w:bCs/>
          <w:sz w:val="30"/>
          <w:szCs w:val="30"/>
        </w:rPr>
        <w:t>.</w:t>
      </w:r>
      <w:r w:rsidR="009265E2" w:rsidRPr="009265E2">
        <w:rPr>
          <w:rFonts w:ascii="Angsana New" w:hAnsi="Angsana New"/>
          <w:bCs/>
          <w:sz w:val="30"/>
          <w:szCs w:val="30"/>
        </w:rPr>
        <w:t>2</w:t>
      </w:r>
      <w:r w:rsidR="00906614"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B65C54C" w14:textId="0C9A52C5" w:rsidR="005B0456" w:rsidRPr="009721F5" w:rsidRDefault="005B0456" w:rsidP="005B0456">
      <w:pPr>
        <w:pStyle w:val="Heading2"/>
        <w:tabs>
          <w:tab w:val="clear" w:pos="340"/>
          <w:tab w:val="num" w:pos="5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หนี้สินที่มีภาระดอกเบี้ย</w:t>
      </w:r>
    </w:p>
    <w:p w14:paraId="7A558D49" w14:textId="77777777" w:rsidR="00521FD2" w:rsidRPr="009721F5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1079"/>
        <w:gridCol w:w="236"/>
        <w:gridCol w:w="1024"/>
        <w:gridCol w:w="236"/>
        <w:gridCol w:w="934"/>
        <w:gridCol w:w="237"/>
        <w:gridCol w:w="1023"/>
        <w:gridCol w:w="238"/>
        <w:gridCol w:w="1022"/>
        <w:gridCol w:w="236"/>
        <w:gridCol w:w="921"/>
        <w:gridCol w:w="10"/>
      </w:tblGrid>
      <w:tr w:rsidR="00521FD2" w:rsidRPr="001170C9" w14:paraId="29EEDCF8" w14:textId="77777777" w:rsidTr="00053DE8">
        <w:trPr>
          <w:gridAfter w:val="1"/>
          <w:wAfter w:w="10" w:type="dxa"/>
          <w:tblHeader/>
        </w:trPr>
        <w:tc>
          <w:tcPr>
            <w:tcW w:w="2068" w:type="dxa"/>
          </w:tcPr>
          <w:p w14:paraId="3F1A11AC" w14:textId="77777777" w:rsidR="00521FD2" w:rsidRPr="001170C9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6" w:type="dxa"/>
            <w:gridSpan w:val="11"/>
          </w:tcPr>
          <w:p w14:paraId="6624B98A" w14:textId="77777777" w:rsidR="00521FD2" w:rsidRPr="001170C9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1FD2" w:rsidRPr="001170C9" w14:paraId="6EF75C92" w14:textId="77777777" w:rsidTr="00053DE8">
        <w:trPr>
          <w:gridAfter w:val="1"/>
          <w:wAfter w:w="10" w:type="dxa"/>
          <w:tblHeader/>
        </w:trPr>
        <w:tc>
          <w:tcPr>
            <w:tcW w:w="2068" w:type="dxa"/>
          </w:tcPr>
          <w:p w14:paraId="4B9FD6E8" w14:textId="77777777" w:rsidR="00521FD2" w:rsidRPr="001170C9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9" w:type="dxa"/>
            <w:gridSpan w:val="5"/>
          </w:tcPr>
          <w:p w14:paraId="4E0460B1" w14:textId="420FA08B" w:rsidR="00521FD2" w:rsidRPr="001170C9" w:rsidRDefault="009265E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225FD3" w:rsidRPr="001170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01A23" w:rsidRPr="001170C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21FD2" w:rsidRPr="001170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18FE3B0C" w14:textId="77777777" w:rsidR="00521FD2" w:rsidRPr="001170C9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0" w:type="dxa"/>
            <w:gridSpan w:val="5"/>
          </w:tcPr>
          <w:p w14:paraId="6C2BFF8B" w14:textId="603FDE27" w:rsidR="00521FD2" w:rsidRPr="001170C9" w:rsidRDefault="009265E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21FD2" w:rsidRPr="001170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21FD2" w:rsidRPr="001170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51AAC" w:rsidRPr="001170C9" w14:paraId="1B089C17" w14:textId="77777777" w:rsidTr="00053DE8">
        <w:trPr>
          <w:tblHeader/>
        </w:trPr>
        <w:tc>
          <w:tcPr>
            <w:tcW w:w="2068" w:type="dxa"/>
          </w:tcPr>
          <w:p w14:paraId="22A74E98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7ED2F2" w14:textId="5416AD49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76F4A75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883B59" w14:textId="54D371FF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C59C529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ED8B3D" w14:textId="395F7E1A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760378BA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E3B620A" w14:textId="55E670A3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72D1E2E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EBB0FD" w14:textId="047BEE4B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4F1B16C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7730826E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51AAC" w:rsidRPr="001170C9" w14:paraId="3AD0FDC0" w14:textId="77777777" w:rsidTr="00053DE8">
        <w:trPr>
          <w:gridAfter w:val="1"/>
          <w:wAfter w:w="10" w:type="dxa"/>
          <w:tblHeader/>
        </w:trPr>
        <w:tc>
          <w:tcPr>
            <w:tcW w:w="2068" w:type="dxa"/>
          </w:tcPr>
          <w:p w14:paraId="3458E803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6" w:type="dxa"/>
            <w:gridSpan w:val="11"/>
            <w:vAlign w:val="bottom"/>
          </w:tcPr>
          <w:p w14:paraId="51C983C5" w14:textId="77777777" w:rsidR="00C51AAC" w:rsidRPr="001170C9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170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DE8" w:rsidRPr="001170C9" w14:paraId="7E779D28" w14:textId="77777777" w:rsidTr="00053DE8">
        <w:tc>
          <w:tcPr>
            <w:tcW w:w="2068" w:type="dxa"/>
          </w:tcPr>
          <w:p w14:paraId="7EA378C7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79" w:type="dxa"/>
            <w:vAlign w:val="bottom"/>
          </w:tcPr>
          <w:p w14:paraId="605D55D0" w14:textId="3D8BAB0B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36" w:type="dxa"/>
            <w:vAlign w:val="bottom"/>
          </w:tcPr>
          <w:p w14:paraId="77B1FF9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A6A3A4" w14:textId="36A94594" w:rsidR="00053DE8" w:rsidRPr="001170C9" w:rsidRDefault="007A30C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E07A28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BB377C" w14:textId="1BC302F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37" w:type="dxa"/>
            <w:vAlign w:val="bottom"/>
          </w:tcPr>
          <w:p w14:paraId="244C708E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386CFA1" w14:textId="2E016974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93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38" w:type="dxa"/>
            <w:vAlign w:val="bottom"/>
          </w:tcPr>
          <w:p w14:paraId="05D81761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058714" w14:textId="4108F792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1BF5DD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5CB3F2D4" w14:textId="71E6B67C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93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</w:tr>
      <w:tr w:rsidR="00053DE8" w:rsidRPr="001170C9" w14:paraId="51F1118D" w14:textId="77777777" w:rsidTr="00053DE8">
        <w:tc>
          <w:tcPr>
            <w:tcW w:w="2068" w:type="dxa"/>
          </w:tcPr>
          <w:p w14:paraId="4DD5082F" w14:textId="77777777" w:rsidR="00053DE8" w:rsidRPr="001170C9" w:rsidRDefault="00053DE8" w:rsidP="00053DE8">
            <w:pPr>
              <w:pStyle w:val="ListParagraph"/>
              <w:ind w:left="163" w:right="-22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00A7C846" w14:textId="2E50BCB1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100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36" w:type="dxa"/>
            <w:vAlign w:val="bottom"/>
          </w:tcPr>
          <w:p w14:paraId="3FBAC6B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B658D61" w14:textId="096E79AE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  <w:vAlign w:val="bottom"/>
          </w:tcPr>
          <w:p w14:paraId="01EDAB11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C86326" w14:textId="798D6B44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102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37" w:type="dxa"/>
            <w:vAlign w:val="bottom"/>
          </w:tcPr>
          <w:p w14:paraId="43907695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8221171" w14:textId="0D195EBE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105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053</w:t>
            </w:r>
          </w:p>
        </w:tc>
        <w:tc>
          <w:tcPr>
            <w:tcW w:w="238" w:type="dxa"/>
            <w:vAlign w:val="bottom"/>
          </w:tcPr>
          <w:p w14:paraId="6E03D15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3823C9D" w14:textId="415C0A2A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  <w:vAlign w:val="bottom"/>
          </w:tcPr>
          <w:p w14:paraId="565C1665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25D405D9" w14:textId="124AF771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107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389</w:t>
            </w:r>
          </w:p>
        </w:tc>
      </w:tr>
      <w:tr w:rsidR="00053DE8" w:rsidRPr="001170C9" w14:paraId="39FB8AA1" w14:textId="77777777" w:rsidTr="00053DE8">
        <w:tc>
          <w:tcPr>
            <w:tcW w:w="2068" w:type="dxa"/>
          </w:tcPr>
          <w:p w14:paraId="283B1F26" w14:textId="77777777" w:rsidR="00053DE8" w:rsidRPr="001170C9" w:rsidRDefault="00053DE8" w:rsidP="00053DE8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vAlign w:val="bottom"/>
          </w:tcPr>
          <w:p w14:paraId="7F26AEDF" w14:textId="5C60D099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70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36" w:type="dxa"/>
            <w:vAlign w:val="bottom"/>
          </w:tcPr>
          <w:p w14:paraId="0A0F987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3583BF0" w14:textId="34EA2577" w:rsidR="00053DE8" w:rsidRPr="001170C9" w:rsidRDefault="007A30C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001698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6F85BC" w14:textId="7922716D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70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37" w:type="dxa"/>
            <w:vAlign w:val="bottom"/>
          </w:tcPr>
          <w:p w14:paraId="0A6A3FD6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1FB39C" w14:textId="298FB149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79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  <w:tc>
          <w:tcPr>
            <w:tcW w:w="238" w:type="dxa"/>
            <w:vAlign w:val="bottom"/>
          </w:tcPr>
          <w:p w14:paraId="403A2A5C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277D83A" w14:textId="73C18F65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AEE384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425B0C81" w14:textId="3EB33331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79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</w:tr>
      <w:tr w:rsidR="00053DE8" w:rsidRPr="001170C9" w14:paraId="0DF3B02C" w14:textId="77777777" w:rsidTr="00053DE8">
        <w:tc>
          <w:tcPr>
            <w:tcW w:w="2068" w:type="dxa"/>
          </w:tcPr>
          <w:p w14:paraId="02020D32" w14:textId="77777777" w:rsidR="00053DE8" w:rsidRPr="001170C9" w:rsidRDefault="00053DE8" w:rsidP="00053DE8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23C0EE50" w14:textId="6CABD699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27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36" w:type="dxa"/>
            <w:vAlign w:val="bottom"/>
          </w:tcPr>
          <w:p w14:paraId="3B8340E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5E3749" w14:textId="6F872546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27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36" w:type="dxa"/>
            <w:vAlign w:val="bottom"/>
          </w:tcPr>
          <w:p w14:paraId="7A7BC308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F6101A" w14:textId="060412C7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54</w:t>
            </w:r>
            <w:r w:rsidR="007A30C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37" w:type="dxa"/>
            <w:vAlign w:val="bottom"/>
          </w:tcPr>
          <w:p w14:paraId="12D49B9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1612010" w14:textId="72F285A0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23</w:t>
            </w:r>
            <w:r w:rsidR="00053DE8" w:rsidRPr="001170C9">
              <w:rPr>
                <w:rFonts w:asciiTheme="majorBidi" w:hAnsi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423</w:t>
            </w:r>
          </w:p>
        </w:tc>
        <w:tc>
          <w:tcPr>
            <w:tcW w:w="238" w:type="dxa"/>
            <w:vAlign w:val="bottom"/>
          </w:tcPr>
          <w:p w14:paraId="0617A822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499DB2C" w14:textId="798471F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30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642</w:t>
            </w:r>
          </w:p>
        </w:tc>
        <w:tc>
          <w:tcPr>
            <w:tcW w:w="236" w:type="dxa"/>
            <w:vAlign w:val="bottom"/>
          </w:tcPr>
          <w:p w14:paraId="2D79FC8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3BD8F9CB" w14:textId="513C6F4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54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</w:tr>
      <w:tr w:rsidR="00053DE8" w:rsidRPr="001170C9" w14:paraId="767D82C8" w14:textId="77777777" w:rsidTr="00053DE8">
        <w:tc>
          <w:tcPr>
            <w:tcW w:w="2068" w:type="dxa"/>
          </w:tcPr>
          <w:p w14:paraId="58BA5024" w14:textId="77777777" w:rsidR="00053DE8" w:rsidRPr="001170C9" w:rsidRDefault="00053DE8" w:rsidP="00053DE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170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14BD7" w14:textId="2AA38D8A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7A30C8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236" w:type="dxa"/>
            <w:vAlign w:val="bottom"/>
          </w:tcPr>
          <w:p w14:paraId="0CE78459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D0CF2" w14:textId="73803718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7A30C8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36" w:type="dxa"/>
            <w:vAlign w:val="bottom"/>
          </w:tcPr>
          <w:p w14:paraId="5D7665BF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A3551" w14:textId="2F207A5A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7A30C8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37" w:type="dxa"/>
            <w:vAlign w:val="bottom"/>
          </w:tcPr>
          <w:p w14:paraId="484C319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BE3C" w14:textId="742D7352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301</w:t>
            </w:r>
            <w:r w:rsidR="00053DE8" w:rsidRPr="00117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8" w:type="dxa"/>
            <w:vAlign w:val="bottom"/>
          </w:tcPr>
          <w:p w14:paraId="5FE9BCBE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A0AA" w14:textId="4891D088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="00053DE8" w:rsidRPr="00117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36" w:type="dxa"/>
            <w:vAlign w:val="bottom"/>
          </w:tcPr>
          <w:p w14:paraId="3DF252DB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15EC6" w14:textId="3747526E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334</w:t>
            </w:r>
            <w:r w:rsidR="00053DE8" w:rsidRPr="00117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</w:p>
        </w:tc>
      </w:tr>
    </w:tbl>
    <w:p w14:paraId="480F1CFB" w14:textId="77777777" w:rsidR="00521FD2" w:rsidRPr="009721F5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521FD2" w:rsidRPr="001170C9" w14:paraId="04C40895" w14:textId="77777777" w:rsidTr="00603016">
        <w:trPr>
          <w:tblHeader/>
        </w:trPr>
        <w:tc>
          <w:tcPr>
            <w:tcW w:w="2019" w:type="dxa"/>
          </w:tcPr>
          <w:p w14:paraId="06D79970" w14:textId="77777777" w:rsidR="00521FD2" w:rsidRPr="001170C9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1825FF68" w14:textId="77777777" w:rsidR="00521FD2" w:rsidRPr="001170C9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DE8" w:rsidRPr="001170C9" w14:paraId="545F5AA1" w14:textId="77777777" w:rsidTr="00603016">
        <w:trPr>
          <w:tblHeader/>
        </w:trPr>
        <w:tc>
          <w:tcPr>
            <w:tcW w:w="2019" w:type="dxa"/>
          </w:tcPr>
          <w:p w14:paraId="6F8A00C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1C4C215E" w14:textId="025FD7EC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053DE8" w:rsidRPr="001170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53DE8" w:rsidRPr="001170C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2FA8D59C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7B179FEE" w14:textId="3BA9D570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53DE8" w:rsidRPr="001170C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53DE8" w:rsidRPr="001170C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265E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53DE8" w:rsidRPr="001170C9" w14:paraId="582007F2" w14:textId="77777777" w:rsidTr="00603016">
        <w:trPr>
          <w:tblHeader/>
        </w:trPr>
        <w:tc>
          <w:tcPr>
            <w:tcW w:w="2019" w:type="dxa"/>
          </w:tcPr>
          <w:p w14:paraId="6924C55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2B3F8FE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0D640650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152DCF7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72F3C885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D607986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4922D00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793D89D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5DE9D5B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B9207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F1FD557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3484F89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DE8" w:rsidRPr="001170C9" w14:paraId="3E1A9061" w14:textId="77777777" w:rsidTr="00603016">
        <w:trPr>
          <w:tblHeader/>
        </w:trPr>
        <w:tc>
          <w:tcPr>
            <w:tcW w:w="2019" w:type="dxa"/>
          </w:tcPr>
          <w:p w14:paraId="5FDDAC3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5623FFD6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170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DE8" w:rsidRPr="001170C9" w14:paraId="3C64DF39" w14:textId="77777777" w:rsidTr="00603016">
        <w:tc>
          <w:tcPr>
            <w:tcW w:w="2019" w:type="dxa"/>
          </w:tcPr>
          <w:p w14:paraId="29EE191E" w14:textId="77777777" w:rsidR="00053DE8" w:rsidRPr="001170C9" w:rsidRDefault="00053DE8" w:rsidP="00053DE8">
            <w:pPr>
              <w:pStyle w:val="ListParagraph"/>
              <w:ind w:left="163" w:right="-22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2E466B7E" w14:textId="5C6DF662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90</w:t>
            </w:r>
            <w:r w:rsidR="00545E8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28" w:type="dxa"/>
            <w:vAlign w:val="bottom"/>
          </w:tcPr>
          <w:p w14:paraId="5E968136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E7D68C" w14:textId="54D0529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545E8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28" w:type="dxa"/>
            <w:vAlign w:val="bottom"/>
          </w:tcPr>
          <w:p w14:paraId="2F1EA236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541B3EE" w14:textId="3A2D7986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92</w:t>
            </w:r>
            <w:r w:rsidR="00545E8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33" w:type="dxa"/>
            <w:vAlign w:val="bottom"/>
          </w:tcPr>
          <w:p w14:paraId="04A081C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C9FCB12" w14:textId="621DA3D9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90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070</w:t>
            </w:r>
          </w:p>
        </w:tc>
        <w:tc>
          <w:tcPr>
            <w:tcW w:w="234" w:type="dxa"/>
            <w:vAlign w:val="bottom"/>
          </w:tcPr>
          <w:p w14:paraId="393E3D38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3BF525B" w14:textId="663C3E58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  <w:tc>
          <w:tcPr>
            <w:tcW w:w="233" w:type="dxa"/>
            <w:vAlign w:val="bottom"/>
          </w:tcPr>
          <w:p w14:paraId="7DC72BB2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CE4462C" w14:textId="3EBBB2F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92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</w:tr>
      <w:tr w:rsidR="00053DE8" w:rsidRPr="001170C9" w14:paraId="24E9C5E6" w14:textId="77777777" w:rsidTr="00603016">
        <w:tc>
          <w:tcPr>
            <w:tcW w:w="2019" w:type="dxa"/>
          </w:tcPr>
          <w:p w14:paraId="04D4745D" w14:textId="77777777" w:rsidR="00053DE8" w:rsidRPr="001170C9" w:rsidRDefault="00053DE8" w:rsidP="00053DE8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6580C16A" w14:textId="6CE091B1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24</w:t>
            </w:r>
            <w:r w:rsidR="00545E8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28" w:type="dxa"/>
            <w:vAlign w:val="bottom"/>
          </w:tcPr>
          <w:p w14:paraId="1788F11A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B963401" w14:textId="42758E08" w:rsidR="00053DE8" w:rsidRPr="001170C9" w:rsidRDefault="00545E8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C560818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B8152C5" w14:textId="484C60D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24</w:t>
            </w:r>
            <w:r w:rsidR="00545E88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233" w:type="dxa"/>
            <w:vAlign w:val="bottom"/>
          </w:tcPr>
          <w:p w14:paraId="4B50FF12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D563585" w14:textId="469103FB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30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628</w:t>
            </w:r>
          </w:p>
        </w:tc>
        <w:tc>
          <w:tcPr>
            <w:tcW w:w="234" w:type="dxa"/>
            <w:vAlign w:val="bottom"/>
          </w:tcPr>
          <w:p w14:paraId="6F50234E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0674811" w14:textId="506A0564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4544A132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4E8E017" w14:textId="2BE90755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30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628</w:t>
            </w:r>
          </w:p>
        </w:tc>
      </w:tr>
      <w:tr w:rsidR="00053DE8" w:rsidRPr="001170C9" w14:paraId="77D11C4C" w14:textId="77777777" w:rsidTr="00603016">
        <w:tc>
          <w:tcPr>
            <w:tcW w:w="2019" w:type="dxa"/>
          </w:tcPr>
          <w:p w14:paraId="3759BFA1" w14:textId="77777777" w:rsidR="00053DE8" w:rsidRPr="001170C9" w:rsidRDefault="00053DE8" w:rsidP="00053DE8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170C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09194A60" w14:textId="59453E96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26</w:t>
            </w:r>
            <w:r w:rsidR="005F6449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28" w:type="dxa"/>
            <w:vAlign w:val="bottom"/>
          </w:tcPr>
          <w:p w14:paraId="2A46F1E9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EBB317C" w14:textId="15785C25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10</w:t>
            </w:r>
            <w:r w:rsidR="005F6449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28" w:type="dxa"/>
            <w:vAlign w:val="bottom"/>
          </w:tcPr>
          <w:p w14:paraId="6E666AF0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A2173FE" w14:textId="2CE4080E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36</w:t>
            </w:r>
            <w:r w:rsidR="005F6449" w:rsidRPr="001170C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33" w:type="dxa"/>
            <w:vAlign w:val="bottom"/>
          </w:tcPr>
          <w:p w14:paraId="206BCC63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8CC821" w14:textId="3882D6C4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23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002</w:t>
            </w:r>
          </w:p>
        </w:tc>
        <w:tc>
          <w:tcPr>
            <w:tcW w:w="234" w:type="dxa"/>
            <w:vAlign w:val="bottom"/>
          </w:tcPr>
          <w:p w14:paraId="4DE695D8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20F62FA" w14:textId="33FEBB80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10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669</w:t>
            </w:r>
          </w:p>
        </w:tc>
        <w:tc>
          <w:tcPr>
            <w:tcW w:w="233" w:type="dxa"/>
            <w:vAlign w:val="bottom"/>
          </w:tcPr>
          <w:p w14:paraId="4354CCB0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73D5ACC" w14:textId="7B670D55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33</w:t>
            </w:r>
            <w:r w:rsidR="00053DE8" w:rsidRPr="001170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671</w:t>
            </w:r>
          </w:p>
        </w:tc>
      </w:tr>
      <w:tr w:rsidR="00053DE8" w:rsidRPr="001170C9" w14:paraId="13C227C3" w14:textId="77777777" w:rsidTr="00603016">
        <w:tc>
          <w:tcPr>
            <w:tcW w:w="2019" w:type="dxa"/>
          </w:tcPr>
          <w:p w14:paraId="2C3787CC" w14:textId="77777777" w:rsidR="00053DE8" w:rsidRPr="001170C9" w:rsidRDefault="00053DE8" w:rsidP="00053DE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170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5E12" w14:textId="01066FD5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  <w:r w:rsidR="005F644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228" w:type="dxa"/>
            <w:vAlign w:val="bottom"/>
          </w:tcPr>
          <w:p w14:paraId="5762C4E2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804F8" w14:textId="1EBD5920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F644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228" w:type="dxa"/>
            <w:vAlign w:val="bottom"/>
          </w:tcPr>
          <w:p w14:paraId="31536307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E194" w14:textId="5FAB23D6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  <w:r w:rsidR="005F6449" w:rsidRPr="001170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33" w:type="dxa"/>
            <w:vAlign w:val="bottom"/>
          </w:tcPr>
          <w:p w14:paraId="277CDA09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5AFD" w14:textId="24DF68FE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143</w:t>
            </w:r>
            <w:r w:rsidR="00053DE8" w:rsidRPr="00117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34" w:type="dxa"/>
            <w:vAlign w:val="bottom"/>
          </w:tcPr>
          <w:p w14:paraId="5D40A64D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8C4B2" w14:textId="6A887A3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053DE8" w:rsidRPr="00117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33" w:type="dxa"/>
            <w:vAlign w:val="bottom"/>
          </w:tcPr>
          <w:p w14:paraId="60DEA9A4" w14:textId="77777777" w:rsidR="00053DE8" w:rsidRPr="001170C9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EF5A2" w14:textId="01A5EBF3" w:rsidR="00053DE8" w:rsidRPr="001170C9" w:rsidRDefault="009265E2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156</w:t>
            </w:r>
            <w:r w:rsidR="00053DE8" w:rsidRPr="001170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705</w:t>
            </w:r>
          </w:p>
        </w:tc>
      </w:tr>
    </w:tbl>
    <w:p w14:paraId="4744A7C1" w14:textId="77777777" w:rsidR="00225FD3" w:rsidRPr="003C4518" w:rsidRDefault="00225FD3" w:rsidP="00225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3C4518" w14:paraId="2CDB923D" w14:textId="77777777" w:rsidTr="00053DE8">
        <w:trPr>
          <w:tblHeader/>
        </w:trPr>
        <w:tc>
          <w:tcPr>
            <w:tcW w:w="3420" w:type="dxa"/>
            <w:shd w:val="clear" w:color="auto" w:fill="auto"/>
          </w:tcPr>
          <w:p w14:paraId="2FE48110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bookmarkEnd w:id="1"/>
          </w:p>
        </w:tc>
        <w:tc>
          <w:tcPr>
            <w:tcW w:w="2790" w:type="dxa"/>
            <w:gridSpan w:val="3"/>
            <w:shd w:val="clear" w:color="auto" w:fill="auto"/>
          </w:tcPr>
          <w:p w14:paraId="6C381681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EC44EF2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14:paraId="0C156BF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FD3" w:rsidRPr="003C4518" w14:paraId="3B721244" w14:textId="77777777" w:rsidTr="008A4CE3">
        <w:trPr>
          <w:tblHeader/>
        </w:trPr>
        <w:tc>
          <w:tcPr>
            <w:tcW w:w="3420" w:type="dxa"/>
          </w:tcPr>
          <w:p w14:paraId="7E85E7C7" w14:textId="5576F32C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53D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19B147" w14:textId="66BA56C6" w:rsidR="00225FD3" w:rsidRPr="003C4518" w:rsidRDefault="009265E2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B2F7E3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DCAC7D" w14:textId="0415B103" w:rsidR="00225FD3" w:rsidRPr="003C4518" w:rsidRDefault="009265E2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6D1F5E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D36521" w14:textId="30004D64" w:rsidR="00225FD3" w:rsidRPr="003C4518" w:rsidRDefault="009265E2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DB5E0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9B337D8" w14:textId="2FBC4E37" w:rsidR="00225FD3" w:rsidRPr="003C4518" w:rsidRDefault="009265E2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25FD3" w:rsidRPr="003C4518" w14:paraId="0724CABA" w14:textId="77777777" w:rsidTr="00053DE8">
        <w:trPr>
          <w:tblHeader/>
        </w:trPr>
        <w:tc>
          <w:tcPr>
            <w:tcW w:w="3420" w:type="dxa"/>
          </w:tcPr>
          <w:p w14:paraId="2233886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C451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70C9" w:rsidRPr="003C4518" w14:paraId="6D1E77B1" w14:textId="77777777" w:rsidTr="00E64701">
        <w:tc>
          <w:tcPr>
            <w:tcW w:w="3420" w:type="dxa"/>
          </w:tcPr>
          <w:p w14:paraId="2981F978" w14:textId="77777777" w:rsidR="001170C9" w:rsidRPr="003C4518" w:rsidRDefault="001170C9" w:rsidP="001170C9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  <w:vAlign w:val="bottom"/>
          </w:tcPr>
          <w:p w14:paraId="58F636D8" w14:textId="705489F3" w:rsidR="001170C9" w:rsidRPr="002F00FC" w:rsidRDefault="009265E2" w:rsidP="002F00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2F00FC" w:rsidRPr="002F00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69" w:type="dxa"/>
            <w:vAlign w:val="center"/>
          </w:tcPr>
          <w:p w14:paraId="78A2E0CB" w14:textId="77777777" w:rsidR="001170C9" w:rsidRPr="003C4518" w:rsidRDefault="001170C9" w:rsidP="0011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45A0CBF" w14:textId="206540B2" w:rsidR="001170C9" w:rsidRPr="00053BAE" w:rsidRDefault="009265E2" w:rsidP="001170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 w:bidi="th-TH"/>
              </w:rPr>
              <w:t>32</w:t>
            </w:r>
            <w:r w:rsidR="001170C9" w:rsidRPr="00A578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  <w:vAlign w:val="center"/>
          </w:tcPr>
          <w:p w14:paraId="0DA7BF46" w14:textId="77777777" w:rsidR="001170C9" w:rsidRPr="003C4518" w:rsidRDefault="001170C9" w:rsidP="0011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488B94B5" w14:textId="77777777" w:rsidR="001170C9" w:rsidRDefault="001170C9" w:rsidP="001170C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B59772" w14:textId="3C4C149B" w:rsidR="001170C9" w:rsidRPr="00575913" w:rsidRDefault="009265E2" w:rsidP="001170C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2F00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vAlign w:val="center"/>
          </w:tcPr>
          <w:p w14:paraId="697FEA52" w14:textId="77777777" w:rsidR="001170C9" w:rsidRPr="003C4518" w:rsidRDefault="001170C9" w:rsidP="0011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CB73FFD" w14:textId="4146743C" w:rsidR="001170C9" w:rsidRPr="00053BAE" w:rsidRDefault="009265E2" w:rsidP="001170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1170C9" w:rsidRPr="00C3512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839</w:t>
            </w:r>
          </w:p>
        </w:tc>
      </w:tr>
      <w:tr w:rsidR="00053DE8" w:rsidRPr="003C4518" w14:paraId="424B3F75" w14:textId="77777777" w:rsidTr="008A4CE3">
        <w:tc>
          <w:tcPr>
            <w:tcW w:w="3420" w:type="dxa"/>
          </w:tcPr>
          <w:p w14:paraId="44E2B6A3" w14:textId="77777777" w:rsidR="00053DE8" w:rsidRPr="003C4518" w:rsidRDefault="00053DE8" w:rsidP="00053DE8">
            <w:pPr>
              <w:rPr>
                <w:rFonts w:ascii="Angsana New" w:hAnsi="Angsana New"/>
                <w:sz w:val="30"/>
                <w:szCs w:val="30"/>
              </w:rPr>
            </w:pPr>
            <w:r w:rsidRPr="003C451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7FCB2FB2" w:rsidR="00053DE8" w:rsidRPr="002F00FC" w:rsidRDefault="009265E2" w:rsidP="00053DE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2F00FC" w:rsidRPr="002F00FC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026</w:t>
            </w:r>
          </w:p>
        </w:tc>
        <w:tc>
          <w:tcPr>
            <w:tcW w:w="269" w:type="dxa"/>
            <w:vAlign w:val="center"/>
          </w:tcPr>
          <w:p w14:paraId="431D7DC1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D6E3180" w14:textId="426F1B05" w:rsidR="00053DE8" w:rsidRPr="003C4518" w:rsidRDefault="009265E2" w:rsidP="00053D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98</w:t>
            </w:r>
            <w:r w:rsidR="00053DE8" w:rsidRPr="00B81AE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  <w:vAlign w:val="center"/>
          </w:tcPr>
          <w:p w14:paraId="676DD3EA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498A601B" w:rsidR="00053DE8" w:rsidRPr="003C4518" w:rsidRDefault="009265E2" w:rsidP="00053DE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2F00FC" w:rsidRPr="002F00FC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  <w:vAlign w:val="center"/>
          </w:tcPr>
          <w:p w14:paraId="51416D42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7BBA8138" w:rsidR="00053DE8" w:rsidRPr="003C4518" w:rsidRDefault="009265E2" w:rsidP="00053D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98</w:t>
            </w:r>
            <w:r w:rsidR="00053DE8" w:rsidRPr="0006685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425</w:t>
            </w:r>
          </w:p>
        </w:tc>
      </w:tr>
      <w:tr w:rsidR="00053DE8" w:rsidRPr="003C4518" w14:paraId="63EC132E" w14:textId="77777777" w:rsidTr="008A4CE3">
        <w:tc>
          <w:tcPr>
            <w:tcW w:w="3420" w:type="dxa"/>
          </w:tcPr>
          <w:p w14:paraId="5BCE371B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34238CEA" w:rsidR="00053DE8" w:rsidRPr="002F00FC" w:rsidRDefault="009265E2" w:rsidP="00053DE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="002F0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69" w:type="dxa"/>
            <w:vAlign w:val="center"/>
          </w:tcPr>
          <w:p w14:paraId="50605FBE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3ACCE20C" w:rsidR="00053DE8" w:rsidRPr="003C4518" w:rsidRDefault="009265E2" w:rsidP="00053D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130</w:t>
            </w:r>
            <w:r w:rsidR="00053D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  <w:vAlign w:val="center"/>
          </w:tcPr>
          <w:p w14:paraId="3D417B6F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5D598FF7" w:rsidR="00053DE8" w:rsidRPr="003C4518" w:rsidRDefault="009265E2" w:rsidP="00053DE8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  <w:r w:rsidR="002F00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vAlign w:val="center"/>
          </w:tcPr>
          <w:p w14:paraId="08A0B07F" w14:textId="77777777" w:rsidR="00053DE8" w:rsidRPr="003C4518" w:rsidRDefault="00053DE8" w:rsidP="0005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277499B1" w:rsidR="00053DE8" w:rsidRPr="003C4518" w:rsidRDefault="009265E2" w:rsidP="00053DE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119</w:t>
            </w:r>
            <w:r w:rsidR="00053DE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264</w:t>
            </w:r>
          </w:p>
        </w:tc>
      </w:tr>
    </w:tbl>
    <w:p w14:paraId="74A87E10" w14:textId="7EF9202C" w:rsidR="00225FD3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630E5" w14:textId="77777777" w:rsidR="006B39A1" w:rsidRPr="009721F5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9721F5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D54D1" w14:textId="067D5F20" w:rsidR="006B39A1" w:rsidRPr="009721F5" w:rsidRDefault="006B39A1" w:rsidP="008B5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562E60">
        <w:rPr>
          <w:rFonts w:ascii="Angsana New" w:hAnsi="Angsana New" w:hint="cs"/>
          <w:sz w:val="30"/>
          <w:szCs w:val="30"/>
          <w:cs/>
        </w:rPr>
        <w:t>มีนาคม</w:t>
      </w:r>
      <w:r w:rsidR="00521FD2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486978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บริษัทมีเงินเบิกเกินบัญชีธนาคาร จำนวนเงินรวม</w:t>
      </w:r>
      <w:r w:rsidR="00133949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5</w:t>
      </w:r>
      <w:r w:rsidR="008B5774">
        <w:rPr>
          <w:rFonts w:ascii="Angsana New" w:hAnsi="Angsana New"/>
          <w:sz w:val="30"/>
          <w:szCs w:val="30"/>
        </w:rPr>
        <w:t xml:space="preserve"> </w:t>
      </w:r>
      <w:r w:rsidR="0063576F" w:rsidRPr="008A4F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A4FC4">
        <w:rPr>
          <w:rFonts w:ascii="Angsana New" w:hAnsi="Angsana New" w:hint="cs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>:</w:t>
      </w:r>
      <w:r w:rsidR="007E7F68">
        <w:rPr>
          <w:rFonts w:ascii="Angsana New" w:hAnsi="Angsana New"/>
          <w:i/>
          <w:iCs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93</w:t>
      </w:r>
      <w:r w:rsidR="00521FD2" w:rsidRPr="008A4FC4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1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A4FC4">
        <w:rPr>
          <w:rFonts w:ascii="Angsana New" w:hAnsi="Angsana New" w:hint="cs"/>
          <w:i/>
          <w:iCs/>
          <w:sz w:val="30"/>
          <w:szCs w:val="30"/>
        </w:rPr>
        <w:t>)</w:t>
      </w:r>
      <w:r w:rsidRPr="008A4FC4">
        <w:rPr>
          <w:rFonts w:ascii="Angsana New" w:hAnsi="Angsana New" w:hint="cs"/>
          <w:sz w:val="30"/>
          <w:szCs w:val="30"/>
        </w:rPr>
        <w:t xml:space="preserve"> </w:t>
      </w:r>
      <w:r w:rsidRPr="008A4FC4">
        <w:rPr>
          <w:rFonts w:ascii="Angsana New" w:hAnsi="Angsana New" w:hint="cs"/>
          <w:sz w:val="30"/>
          <w:szCs w:val="30"/>
          <w:cs/>
        </w:rPr>
        <w:t>ซึ่งเงินเบิกเกินบัญชีธน</w:t>
      </w:r>
      <w:r w:rsidRPr="009721F5">
        <w:rPr>
          <w:rFonts w:ascii="Angsana New" w:hAnsi="Angsana New" w:hint="cs"/>
          <w:sz w:val="30"/>
          <w:szCs w:val="30"/>
          <w:cs/>
        </w:rPr>
        <w:t>าคารบางแห่งค้ำประกันโดย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="006F0B59" w:rsidRPr="009721F5">
        <w:rPr>
          <w:rFonts w:ascii="Angsana New" w:hAnsi="Angsana New" w:hint="cs"/>
          <w:sz w:val="30"/>
          <w:szCs w:val="30"/>
          <w:cs/>
        </w:rPr>
        <w:t>เ</w:t>
      </w:r>
      <w:r w:rsidR="00FE61F8" w:rsidRPr="009721F5">
        <w:rPr>
          <w:rFonts w:ascii="Angsana New" w:hAnsi="Angsana New" w:hint="cs"/>
          <w:sz w:val="30"/>
          <w:szCs w:val="30"/>
          <w:cs/>
        </w:rPr>
        <w:t>ครื่องจักรและอุปกรณ์</w:t>
      </w:r>
      <w:r w:rsidR="00C85E67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บัญชีเงินฝากประจำที่มีระยะเวลาครบกำหนด</w:t>
      </w:r>
      <w:r w:rsidR="005800EA" w:rsidRPr="009721F5">
        <w:rPr>
          <w:rFonts w:ascii="Angsana New" w:hAnsi="Angsana New" w:hint="cs"/>
          <w:sz w:val="30"/>
          <w:szCs w:val="30"/>
          <w:cs/>
        </w:rPr>
        <w:t>ตั้งแต่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5800EA" w:rsidRPr="009721F5">
        <w:rPr>
          <w:rFonts w:ascii="Angsana New" w:hAnsi="Angsana New" w:hint="cs"/>
          <w:sz w:val="30"/>
          <w:szCs w:val="30"/>
          <w:cs/>
        </w:rPr>
        <w:t>ขึ้นไป</w:t>
      </w:r>
      <w:r w:rsidR="006F19E7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</w:t>
      </w:r>
      <w:r w:rsidR="00A0668A">
        <w:rPr>
          <w:rFonts w:ascii="Angsana New" w:hAnsi="Angsana New" w:hint="cs"/>
          <w:sz w:val="30"/>
          <w:szCs w:val="30"/>
          <w:cs/>
        </w:rPr>
        <w:t xml:space="preserve"> และ</w:t>
      </w:r>
      <w:r w:rsidR="00FE61F8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</w:t>
      </w:r>
      <w:r w:rsidR="00A0668A">
        <w:rPr>
          <w:rFonts w:ascii="Angsana New" w:hAnsi="Angsana New" w:hint="cs"/>
          <w:sz w:val="30"/>
          <w:szCs w:val="30"/>
          <w:cs/>
        </w:rPr>
        <w:t>ด</w:t>
      </w:r>
      <w:r w:rsidR="00795A20">
        <w:rPr>
          <w:rFonts w:ascii="Angsana New" w:hAnsi="Angsana New"/>
          <w:sz w:val="30"/>
          <w:szCs w:val="30"/>
        </w:rPr>
        <w:t xml:space="preserve"> </w:t>
      </w:r>
      <w:r w:rsidR="00C85E67" w:rsidRPr="009721F5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9721F5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A14178" w:rsidRPr="009721F5">
        <w:rPr>
          <w:rFonts w:ascii="Angsana New" w:hAnsi="Angsana New" w:hint="cs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6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6</w:t>
      </w:r>
      <w:r w:rsidR="0017023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sz w:val="30"/>
          <w:szCs w:val="30"/>
        </w:rPr>
        <w:t xml:space="preserve"> </w:t>
      </w:r>
      <w:r w:rsidR="00155522">
        <w:rPr>
          <w:rFonts w:ascii="Angsana New" w:hAnsi="Angsana New"/>
          <w:sz w:val="30"/>
          <w:szCs w:val="30"/>
        </w:rPr>
        <w:br/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EC70AE">
        <w:rPr>
          <w:rFonts w:ascii="Angsana New" w:hAnsi="Angsana New"/>
          <w:i/>
          <w:iCs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562E60">
        <w:rPr>
          <w:rFonts w:ascii="Angsana New" w:hAnsi="Angsana New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EC70AE">
        <w:rPr>
          <w:rFonts w:ascii="Angsana New" w:hAnsi="Angsana New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7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731BC9C3" w14:textId="77777777" w:rsidR="006B39A1" w:rsidRPr="009721F5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="Angsana New" w:hAnsi="Angsana New"/>
          <w:sz w:val="2"/>
          <w:szCs w:val="2"/>
        </w:rPr>
      </w:pPr>
    </w:p>
    <w:p w14:paraId="66FF95B1" w14:textId="18EE22E6" w:rsidR="00E60372" w:rsidRPr="00100C78" w:rsidRDefault="00E6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079DB5" w14:textId="77777777" w:rsidR="000D598F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0889A5" w14:textId="1DB774C6" w:rsidR="00B85E18" w:rsidRPr="009721F5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A953471" w14:textId="77777777" w:rsidR="00746775" w:rsidRPr="004F1DDF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</w:p>
    <w:p w14:paraId="6909A10D" w14:textId="4A16E028" w:rsidR="00746775" w:rsidRPr="009721F5" w:rsidRDefault="00746775" w:rsidP="00634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805091">
        <w:rPr>
          <w:rFonts w:ascii="Angsana New" w:hAnsi="Angsana New" w:hint="cs"/>
          <w:sz w:val="30"/>
          <w:szCs w:val="30"/>
          <w:cs/>
        </w:rPr>
        <w:t>มีนาคม</w:t>
      </w:r>
      <w:r w:rsidR="00583C0C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="00583C0C" w:rsidRPr="009721F5">
        <w:rPr>
          <w:rFonts w:ascii="Angsana New" w:hAnsi="Angsana New" w:hint="cs"/>
          <w:sz w:val="30"/>
          <w:szCs w:val="30"/>
        </w:rPr>
        <w:t xml:space="preserve"> </w:t>
      </w:r>
      <w:r w:rsidR="00486978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</w:t>
      </w:r>
      <w:r w:rsidR="0063576F" w:rsidRPr="009721F5">
        <w:rPr>
          <w:rFonts w:ascii="Angsana New" w:hAnsi="Angsana New" w:hint="cs"/>
          <w:sz w:val="30"/>
          <w:szCs w:val="30"/>
          <w:cs/>
        </w:rPr>
        <w:t>และบริษัท</w:t>
      </w:r>
      <w:r w:rsidRPr="009721F5">
        <w:rPr>
          <w:rFonts w:ascii="Angsana New" w:hAnsi="Angsana New" w:hint="cs"/>
          <w:sz w:val="30"/>
          <w:szCs w:val="30"/>
          <w:cs/>
        </w:rPr>
        <w:t>มีตั๋วสัญญาใช้เงิน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>และสินเชื่อเพื่อการนำเข้า</w:t>
      </w:r>
      <w:r w:rsidRPr="009721F5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>หลายแห่ง</w:t>
      </w:r>
      <w:r w:rsidRPr="009721F5">
        <w:rPr>
          <w:rFonts w:ascii="Angsana New" w:hAnsi="Angsana New" w:hint="cs"/>
          <w:sz w:val="30"/>
          <w:szCs w:val="30"/>
          <w:cs/>
        </w:rPr>
        <w:t xml:space="preserve"> จำนวนเงิน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102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9</w:t>
      </w:r>
      <w:r w:rsidR="0063576F" w:rsidRPr="009721F5">
        <w:rPr>
          <w:rFonts w:ascii="Angsana New" w:hAnsi="Angsana New" w:hint="cs"/>
          <w:sz w:val="30"/>
          <w:szCs w:val="30"/>
        </w:rPr>
        <w:t xml:space="preserve"> </w:t>
      </w:r>
      <w:r w:rsidR="0063576F" w:rsidRPr="009721F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9265E2" w:rsidRPr="009265E2">
        <w:rPr>
          <w:rFonts w:ascii="Angsana New" w:hAnsi="Angsana New"/>
          <w:sz w:val="30"/>
          <w:szCs w:val="30"/>
        </w:rPr>
        <w:t>92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9</w:t>
      </w:r>
      <w:r w:rsidR="00FC309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ล้านบาท</w:t>
      </w:r>
      <w:r w:rsidR="0063576F" w:rsidRPr="009721F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A703F7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107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4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92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4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ซึ่ง</w:t>
      </w:r>
      <w:r w:rsidR="00CE68E6" w:rsidRPr="009721F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เงินกู้ยืมระยะสั้นจากสถาบันการเงินบางส่วน</w:t>
      </w:r>
      <w:r w:rsidRPr="009721F5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CE68E6" w:rsidRPr="009721F5">
        <w:rPr>
          <w:rFonts w:ascii="Angsana New" w:hAnsi="Angsana New" w:hint="cs"/>
          <w:sz w:val="30"/>
          <w:szCs w:val="30"/>
          <w:cs/>
        </w:rPr>
        <w:t>ที่ดิน เครื่องจักรและอุปกรณ์</w:t>
      </w:r>
      <w:r w:rsidR="003E222F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CE68E6" w:rsidRPr="009721F5">
        <w:rPr>
          <w:rFonts w:ascii="Angsana New" w:hAnsi="Angsana New" w:hint="cs"/>
          <w:sz w:val="30"/>
          <w:szCs w:val="30"/>
        </w:rPr>
        <w:t>,</w:t>
      </w:r>
      <w:r w:rsidR="00CE68E6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A0668A">
        <w:rPr>
          <w:rFonts w:ascii="Angsana New" w:hAnsi="Angsana New" w:hint="cs"/>
          <w:sz w:val="30"/>
          <w:szCs w:val="30"/>
          <w:cs/>
        </w:rPr>
        <w:t xml:space="preserve"> และ</w:t>
      </w:r>
      <w:r w:rsidR="00CE68E6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จำกัด</w:t>
      </w:r>
      <w:r w:rsidR="00CE68E6" w:rsidRPr="009721F5">
        <w:rPr>
          <w:rFonts w:ascii="Angsana New" w:hAnsi="Angsana New" w:hint="cs"/>
          <w:sz w:val="30"/>
          <w:szCs w:val="30"/>
        </w:rPr>
        <w:t xml:space="preserve"> </w:t>
      </w:r>
      <w:r w:rsidR="00C85E67" w:rsidRPr="009721F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9265E2" w:rsidRPr="009265E2">
        <w:rPr>
          <w:rFonts w:ascii="Angsana New" w:hAnsi="Angsana New"/>
          <w:sz w:val="30"/>
          <w:szCs w:val="30"/>
        </w:rPr>
        <w:t>4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="001B2C72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 w:rsidR="00B376CE" w:rsidRPr="009721F5">
        <w:rPr>
          <w:rFonts w:ascii="Angsana New" w:hAnsi="Angsana New" w:hint="cs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="00504882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="0017023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sz w:val="30"/>
          <w:szCs w:val="30"/>
        </w:rPr>
        <w:t xml:space="preserve"> 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4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7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31744CEF" w14:textId="00B16C2B" w:rsidR="00BC1902" w:rsidRPr="004F1DDF" w:rsidRDefault="00BC190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318F637F" w14:textId="78EFCF1F" w:rsidR="00332813" w:rsidRPr="009721F5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18B8681" w14:textId="4CC7A0EE" w:rsidR="00332813" w:rsidRPr="004F1DDF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FCAF1C9" w14:textId="02BD85C9" w:rsidR="008431C3" w:rsidRPr="009721F5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BEFAAEB" w14:textId="77777777" w:rsidR="008431C3" w:rsidRPr="004F1DDF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F516F60" w14:textId="6B485278" w:rsidR="00011536" w:rsidRPr="009721F5" w:rsidRDefault="00B25C68" w:rsidP="000115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A505F5">
        <w:rPr>
          <w:rFonts w:ascii="Angsana New" w:hAnsi="Angsana New" w:hint="cs"/>
          <w:sz w:val="30"/>
          <w:szCs w:val="30"/>
          <w:cs/>
        </w:rPr>
        <w:t>มีนาคม</w:t>
      </w:r>
      <w:r w:rsidR="00583C0C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="00583C0C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="008F491D" w:rsidRPr="009721F5">
        <w:rPr>
          <w:rFonts w:ascii="Angsana New" w:hAnsi="Angsana New" w:hint="cs"/>
          <w:sz w:val="30"/>
          <w:szCs w:val="30"/>
          <w:cs/>
        </w:rPr>
        <w:t>สัญญาเงินกู้</w:t>
      </w:r>
      <w:r w:rsidR="00332813" w:rsidRPr="009721F5">
        <w:rPr>
          <w:rFonts w:ascii="Angsana New" w:hAnsi="Angsana New" w:hint="cs"/>
          <w:sz w:val="30"/>
          <w:szCs w:val="30"/>
          <w:cs/>
        </w:rPr>
        <w:t>ยืม</w:t>
      </w:r>
      <w:r w:rsidR="008F491D" w:rsidRPr="009721F5">
        <w:rPr>
          <w:rFonts w:ascii="Angsana New" w:hAnsi="Angsana New" w:hint="cs"/>
          <w:sz w:val="30"/>
          <w:szCs w:val="30"/>
          <w:cs/>
        </w:rPr>
        <w:t>ระยะยาวจากสถ</w:t>
      </w:r>
      <w:r w:rsidR="00D91543" w:rsidRPr="009721F5">
        <w:rPr>
          <w:rFonts w:ascii="Angsana New" w:hAnsi="Angsana New" w:hint="cs"/>
          <w:sz w:val="30"/>
          <w:szCs w:val="30"/>
          <w:cs/>
        </w:rPr>
        <w:t>าบันการเงิน</w:t>
      </w:r>
      <w:r w:rsidRPr="009721F5">
        <w:rPr>
          <w:rFonts w:ascii="Angsana New" w:hAnsi="Angsana New" w:hint="cs"/>
          <w:sz w:val="30"/>
          <w:szCs w:val="30"/>
          <w:cs/>
        </w:rPr>
        <w:t>หลายฉบับ</w:t>
      </w:r>
      <w:r w:rsidR="00002AD3" w:rsidRPr="009721F5">
        <w:rPr>
          <w:rFonts w:ascii="Angsana New" w:hAnsi="Angsana New" w:hint="cs"/>
          <w:sz w:val="30"/>
          <w:szCs w:val="30"/>
          <w:cs/>
        </w:rPr>
        <w:br/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รวมมูลค่าทั้งสิ้น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70</w:t>
      </w:r>
      <w:r w:rsidR="00504882"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8</w:t>
      </w:r>
      <w:r w:rsidR="00603016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</w:t>
      </w:r>
      <w:r w:rsidR="00504882"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="0044771A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9265E2" w:rsidRPr="009265E2">
        <w:rPr>
          <w:rFonts w:ascii="Angsana New" w:hAnsi="Angsana New" w:hint="cs"/>
          <w:i/>
          <w:iCs/>
          <w:spacing w:val="-2"/>
          <w:sz w:val="30"/>
          <w:szCs w:val="30"/>
        </w:rPr>
        <w:t>31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9265E2" w:rsidRPr="009265E2">
        <w:rPr>
          <w:rFonts w:ascii="Angsana New" w:hAnsi="Angsana New"/>
          <w:i/>
          <w:iCs/>
          <w:spacing w:val="-2"/>
          <w:sz w:val="30"/>
          <w:szCs w:val="30"/>
        </w:rPr>
        <w:t>79</w:t>
      </w:r>
      <w:r w:rsidR="00DD1BFB" w:rsidRPr="009721F5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="00D02BB4"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DD1BFB" w:rsidRPr="009721F5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D02BB4" w:rsidRPr="009721F5">
        <w:rPr>
          <w:rFonts w:ascii="Angsana New" w:hAnsi="Angsana New" w:hint="cs"/>
          <w:sz w:val="30"/>
          <w:szCs w:val="30"/>
          <w:cs/>
        </w:rPr>
        <w:t>ซึ่งเงินกู้ยืมระยะยาว</w:t>
      </w:r>
      <w:r w:rsidR="00D91543" w:rsidRPr="009721F5">
        <w:rPr>
          <w:rFonts w:ascii="Angsana New" w:hAnsi="Angsana New" w:hint="cs"/>
          <w:sz w:val="30"/>
          <w:szCs w:val="30"/>
          <w:cs/>
        </w:rPr>
        <w:t>ดังกล่าวค้ำประกันโดยที่ดิน</w:t>
      </w:r>
      <w:r w:rsidR="00703AF7" w:rsidRPr="009721F5">
        <w:rPr>
          <w:rFonts w:ascii="Angsana New" w:hAnsi="Angsana New" w:hint="cs"/>
          <w:sz w:val="30"/>
          <w:szCs w:val="30"/>
        </w:rPr>
        <w:t xml:space="preserve"> </w:t>
      </w:r>
      <w:r w:rsidR="00D91543" w:rsidRPr="009721F5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="005372F8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D91543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63CF8" w:rsidRPr="009721F5">
        <w:rPr>
          <w:rFonts w:ascii="Angsana New" w:hAnsi="Angsana New" w:hint="cs"/>
          <w:sz w:val="30"/>
          <w:szCs w:val="30"/>
          <w:cs/>
        </w:rPr>
        <w:t>บัญชีเงินฝากประจำ</w:t>
      </w:r>
      <w:r w:rsidR="00096AAA" w:rsidRPr="009721F5">
        <w:rPr>
          <w:rFonts w:ascii="Angsana New" w:hAnsi="Angsana New" w:hint="cs"/>
          <w:sz w:val="30"/>
          <w:szCs w:val="30"/>
          <w:cs/>
        </w:rPr>
        <w:t>ที่มีระยะเวลาครบกำหนด</w:t>
      </w:r>
      <w:r w:rsidR="00906560" w:rsidRPr="009721F5">
        <w:rPr>
          <w:rFonts w:ascii="Angsana New" w:hAnsi="Angsana New" w:hint="cs"/>
          <w:sz w:val="30"/>
          <w:szCs w:val="30"/>
          <w:cs/>
        </w:rPr>
        <w:t>ตั้งแต่</w:t>
      </w:r>
      <w:r w:rsidR="00096AAA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096AAA" w:rsidRPr="009721F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906560" w:rsidRPr="009721F5">
        <w:rPr>
          <w:rFonts w:ascii="Angsana New" w:hAnsi="Angsana New" w:hint="cs"/>
          <w:sz w:val="30"/>
          <w:szCs w:val="30"/>
          <w:cs/>
        </w:rPr>
        <w:t>ขึ้นไป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</w:t>
      </w:r>
      <w:r w:rsidR="000E07FC">
        <w:rPr>
          <w:rFonts w:ascii="Angsana New" w:hAnsi="Angsana New" w:hint="cs"/>
          <w:sz w:val="30"/>
          <w:szCs w:val="30"/>
          <w:cs/>
        </w:rPr>
        <w:t xml:space="preserve"> และ</w:t>
      </w:r>
      <w:r w:rsidR="00763CF8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จำกัด</w:t>
      </w:r>
      <w:r w:rsidR="00096AAA" w:rsidRPr="009721F5">
        <w:rPr>
          <w:rFonts w:ascii="Angsana New" w:hAnsi="Angsana New" w:hint="cs"/>
          <w:sz w:val="30"/>
          <w:szCs w:val="30"/>
        </w:rPr>
        <w:t xml:space="preserve"> </w:t>
      </w:r>
      <w:r w:rsidR="00011536" w:rsidRPr="009721F5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="00011536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3</w:t>
      </w:r>
      <w:r w:rsidR="00011536" w:rsidRPr="009721F5">
        <w:rPr>
          <w:rFonts w:ascii="Angsana New" w:hAnsi="Angsana New" w:hint="cs"/>
          <w:sz w:val="30"/>
          <w:szCs w:val="30"/>
        </w:rPr>
        <w:t xml:space="preserve"> </w:t>
      </w:r>
      <w:r w:rsidR="00011536" w:rsidRPr="009721F5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9265E2" w:rsidRPr="009265E2">
        <w:rPr>
          <w:rFonts w:ascii="Angsana New" w:hAnsi="Angsana New"/>
          <w:sz w:val="30"/>
          <w:szCs w:val="30"/>
        </w:rPr>
        <w:t>8</w:t>
      </w:r>
      <w:r w:rsidR="00011536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2</w:t>
      </w:r>
      <w:r w:rsidR="00011536">
        <w:rPr>
          <w:rFonts w:ascii="Angsana New" w:hAnsi="Angsana New"/>
          <w:sz w:val="30"/>
          <w:szCs w:val="30"/>
        </w:rPr>
        <w:t xml:space="preserve"> </w:t>
      </w:r>
      <w:r w:rsidR="00011536">
        <w:rPr>
          <w:rFonts w:ascii="Angsana New" w:hAnsi="Angsana New" w:hint="cs"/>
          <w:sz w:val="30"/>
          <w:szCs w:val="30"/>
          <w:cs/>
        </w:rPr>
        <w:t>ต่อปี</w:t>
      </w:r>
      <w:r w:rsidR="00011536" w:rsidRPr="009721F5">
        <w:rPr>
          <w:rFonts w:ascii="Angsana New" w:hAnsi="Angsana New" w:hint="cs"/>
          <w:sz w:val="30"/>
          <w:szCs w:val="30"/>
        </w:rPr>
        <w:t xml:space="preserve"> </w:t>
      </w:r>
      <w:r w:rsidR="00011536">
        <w:rPr>
          <w:rFonts w:ascii="Angsana New" w:hAnsi="Angsana New"/>
          <w:sz w:val="30"/>
          <w:szCs w:val="30"/>
          <w:cs/>
        </w:rPr>
        <w:br/>
      </w:r>
      <w:r w:rsidR="00011536" w:rsidRPr="009721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31</w:t>
      </w:r>
      <w:r w:rsidR="000115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115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0115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0115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</w:t>
      </w:r>
      <w:r w:rsidR="000115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</w:t>
      </w:r>
      <w:r w:rsidR="000115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115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8</w:t>
      </w:r>
      <w:r w:rsidR="000115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3</w:t>
      </w:r>
      <w:r w:rsidR="000B1860">
        <w:rPr>
          <w:rFonts w:ascii="Angsana New" w:hAnsi="Angsana New"/>
          <w:i/>
          <w:iCs/>
          <w:sz w:val="30"/>
          <w:szCs w:val="30"/>
        </w:rPr>
        <w:t xml:space="preserve"> </w:t>
      </w:r>
      <w:r w:rsidR="000B1860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011536" w:rsidRPr="009721F5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011536" w:rsidRPr="009721F5">
        <w:rPr>
          <w:rFonts w:ascii="Angsana New" w:hAnsi="Angsana New" w:hint="cs"/>
          <w:sz w:val="30"/>
          <w:szCs w:val="30"/>
        </w:rPr>
        <w:t xml:space="preserve"> </w:t>
      </w:r>
    </w:p>
    <w:p w14:paraId="37A23F16" w14:textId="222ABB79" w:rsidR="006600D4" w:rsidRPr="004F1DDF" w:rsidRDefault="006600D4" w:rsidP="000E07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9E63E9D" w14:textId="77777777" w:rsidR="006600D4" w:rsidRDefault="005372F8" w:rsidP="000E07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ภายใต้ข้อกำหนดของสัญญา</w:t>
      </w:r>
      <w:r w:rsidR="00AE4F6F" w:rsidRPr="009721F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="00015AEB" w:rsidRPr="009721F5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AE4F6F" w:rsidRPr="009721F5">
        <w:rPr>
          <w:rFonts w:ascii="Angsana New" w:hAnsi="Angsana New" w:hint="cs"/>
          <w:sz w:val="30"/>
          <w:szCs w:val="30"/>
          <w:cs/>
        </w:rPr>
        <w:t>ต้องปฏิบัติตาม</w:t>
      </w:r>
      <w:r w:rsidRPr="009721F5">
        <w:rPr>
          <w:rFonts w:ascii="Angsana New" w:hAnsi="Angsana New" w:hint="cs"/>
          <w:sz w:val="30"/>
          <w:szCs w:val="30"/>
          <w:cs/>
        </w:rPr>
        <w:t>เงื่อนไขใน</w:t>
      </w:r>
      <w:r w:rsidR="00AE4F6F" w:rsidRPr="009721F5">
        <w:rPr>
          <w:rFonts w:ascii="Angsana New" w:hAnsi="Angsana New" w:hint="cs"/>
          <w:sz w:val="30"/>
          <w:szCs w:val="30"/>
          <w:cs/>
        </w:rPr>
        <w:t xml:space="preserve">สัญญาดังกล่าว เช่น </w:t>
      </w:r>
      <w:r w:rsidRPr="009721F5">
        <w:rPr>
          <w:rFonts w:ascii="Angsana New" w:hAnsi="Angsana New" w:hint="cs"/>
          <w:sz w:val="30"/>
          <w:szCs w:val="30"/>
          <w:cs/>
        </w:rPr>
        <w:t>ข้อกำหนดเกี่ยวกับ</w:t>
      </w:r>
      <w:r w:rsidR="00AE4F6F" w:rsidRPr="009721F5">
        <w:rPr>
          <w:rFonts w:ascii="Angsana New" w:hAnsi="Angsana New" w:hint="cs"/>
          <w:sz w:val="30"/>
          <w:szCs w:val="30"/>
          <w:cs/>
        </w:rPr>
        <w:t>การผิดนัดชำระ การให้ข้อมูลทางการเงิน</w:t>
      </w:r>
      <w:r w:rsidR="005A5438" w:rsidRPr="009721F5">
        <w:rPr>
          <w:rFonts w:ascii="Angsana New" w:hAnsi="Angsana New" w:hint="cs"/>
          <w:sz w:val="30"/>
          <w:szCs w:val="30"/>
          <w:cs/>
        </w:rPr>
        <w:t>และการดำรงอัตราส่วนทางการเงิน</w:t>
      </w:r>
      <w:r w:rsidR="00AE4F6F" w:rsidRPr="009721F5">
        <w:rPr>
          <w:rFonts w:ascii="Angsana New" w:hAnsi="Angsana New" w:hint="cs"/>
          <w:sz w:val="30"/>
          <w:szCs w:val="30"/>
          <w:cs/>
        </w:rPr>
        <w:t xml:space="preserve"> เป็นต้น</w:t>
      </w:r>
      <w:r w:rsidR="00193116" w:rsidRPr="009721F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AAEBC0E" w14:textId="77777777" w:rsidR="006600D4" w:rsidRPr="004F1DDF" w:rsidRDefault="006600D4" w:rsidP="000E07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F1D319" w14:textId="585DCA57" w:rsidR="00D906C0" w:rsidRPr="009721F5" w:rsidRDefault="0052056B" w:rsidP="00E571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0C5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265E2" w:rsidRPr="009265E2">
        <w:rPr>
          <w:rFonts w:ascii="Angsana New" w:hAnsi="Angsana New" w:hint="cs"/>
          <w:sz w:val="30"/>
          <w:szCs w:val="30"/>
        </w:rPr>
        <w:t>3</w:t>
      </w:r>
      <w:r w:rsidR="009265E2" w:rsidRPr="009265E2">
        <w:rPr>
          <w:rFonts w:ascii="Angsana New" w:hAnsi="Angsana New"/>
          <w:sz w:val="30"/>
          <w:szCs w:val="30"/>
        </w:rPr>
        <w:t>1</w:t>
      </w:r>
      <w:r w:rsidR="00225FD3" w:rsidRPr="006D0C5B">
        <w:rPr>
          <w:rFonts w:ascii="Angsana New" w:hAnsi="Angsana New" w:hint="cs"/>
          <w:sz w:val="30"/>
          <w:szCs w:val="30"/>
        </w:rPr>
        <w:t xml:space="preserve"> </w:t>
      </w:r>
      <w:r w:rsidR="00B56D0F">
        <w:rPr>
          <w:rFonts w:ascii="Angsana New" w:hAnsi="Angsana New" w:hint="cs"/>
          <w:sz w:val="30"/>
          <w:szCs w:val="30"/>
          <w:cs/>
        </w:rPr>
        <w:t>มีนาคม</w:t>
      </w:r>
      <w:r w:rsidR="003557AE" w:rsidRPr="006D0C5B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z w:val="30"/>
          <w:szCs w:val="30"/>
        </w:rPr>
        <w:t>256</w:t>
      </w:r>
      <w:r w:rsidR="009265E2" w:rsidRPr="009265E2">
        <w:rPr>
          <w:rFonts w:ascii="Angsana New" w:hAnsi="Angsana New"/>
          <w:sz w:val="30"/>
          <w:szCs w:val="30"/>
        </w:rPr>
        <w:t>7</w:t>
      </w:r>
      <w:r w:rsidR="003557AE" w:rsidRPr="006D0C5B">
        <w:rPr>
          <w:rFonts w:ascii="Angsana New" w:hAnsi="Angsana New" w:hint="cs"/>
          <w:sz w:val="30"/>
          <w:szCs w:val="30"/>
        </w:rPr>
        <w:t xml:space="preserve"> </w:t>
      </w:r>
      <w:r w:rsidR="00F02656" w:rsidRPr="006D0C5B">
        <w:rPr>
          <w:rFonts w:ascii="Angsana New" w:hAnsi="Angsana New" w:hint="cs"/>
          <w:sz w:val="30"/>
          <w:szCs w:val="30"/>
          <w:cs/>
        </w:rPr>
        <w:t>กลุ่ม</w:t>
      </w:r>
      <w:r w:rsidRPr="006D0C5B">
        <w:rPr>
          <w:rFonts w:ascii="Angsana New" w:hAnsi="Angsana New" w:hint="cs"/>
          <w:sz w:val="30"/>
          <w:szCs w:val="30"/>
          <w:cs/>
        </w:rPr>
        <w:t>บริษัท</w:t>
      </w:r>
      <w:r w:rsidR="00F02656" w:rsidRPr="006D0C5B">
        <w:rPr>
          <w:rFonts w:ascii="Angsana New" w:hAnsi="Angsana New" w:hint="cs"/>
          <w:sz w:val="30"/>
          <w:szCs w:val="30"/>
          <w:cs/>
        </w:rPr>
        <w:t>และบริษัท</w:t>
      </w:r>
      <w:r w:rsidRPr="006D0C5B">
        <w:rPr>
          <w:rFonts w:ascii="Angsana New" w:hAnsi="Angsana New" w:hint="cs"/>
          <w:sz w:val="30"/>
          <w:szCs w:val="30"/>
          <w:cs/>
        </w:rPr>
        <w:t>มีวงเงินสินเชื่อที่ยัง</w:t>
      </w:r>
      <w:r w:rsidR="00F02656" w:rsidRPr="006D0C5B">
        <w:rPr>
          <w:rFonts w:ascii="Angsana New" w:hAnsi="Angsana New" w:hint="cs"/>
          <w:sz w:val="30"/>
          <w:szCs w:val="30"/>
          <w:cs/>
        </w:rPr>
        <w:t>มิ</w:t>
      </w:r>
      <w:r w:rsidRPr="006D0C5B">
        <w:rPr>
          <w:rFonts w:ascii="Angsana New" w:hAnsi="Angsana New" w:hint="cs"/>
          <w:sz w:val="30"/>
          <w:szCs w:val="30"/>
          <w:cs/>
        </w:rPr>
        <w:t>ได้</w:t>
      </w:r>
      <w:r w:rsidR="00F02656" w:rsidRPr="006D0C5B">
        <w:rPr>
          <w:rFonts w:ascii="Angsana New" w:hAnsi="Angsana New" w:hint="cs"/>
          <w:sz w:val="30"/>
          <w:szCs w:val="30"/>
          <w:cs/>
        </w:rPr>
        <w:t>เบิก</w:t>
      </w:r>
      <w:r w:rsidRPr="006D0C5B">
        <w:rPr>
          <w:rFonts w:ascii="Angsana New" w:hAnsi="Angsana New" w:hint="cs"/>
          <w:sz w:val="30"/>
          <w:szCs w:val="30"/>
          <w:cs/>
        </w:rPr>
        <w:t>ใช้เป็นจำนวนเงินรวม</w:t>
      </w:r>
      <w:r w:rsidR="00FD7DA0" w:rsidRPr="006D0C5B">
        <w:rPr>
          <w:rFonts w:ascii="Angsana New" w:hAnsi="Angsana New" w:hint="cs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320</w:t>
      </w:r>
      <w:r w:rsidR="00671239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2</w:t>
      </w:r>
      <w:r w:rsidR="00170231" w:rsidRPr="006D0C5B">
        <w:rPr>
          <w:rFonts w:ascii="Angsana New" w:hAnsi="Angsana New" w:hint="cs"/>
          <w:sz w:val="30"/>
          <w:szCs w:val="30"/>
        </w:rPr>
        <w:t xml:space="preserve"> </w:t>
      </w:r>
      <w:r w:rsidRPr="006D0C5B">
        <w:rPr>
          <w:rFonts w:ascii="Angsana New" w:hAnsi="Angsana New" w:hint="cs"/>
          <w:sz w:val="30"/>
          <w:szCs w:val="30"/>
          <w:cs/>
        </w:rPr>
        <w:t>ล้านบาท</w:t>
      </w:r>
      <w:r w:rsidR="00F02656" w:rsidRPr="006D0C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9265E2" w:rsidRPr="009265E2">
        <w:rPr>
          <w:rFonts w:ascii="Angsana New" w:hAnsi="Angsana New"/>
          <w:sz w:val="30"/>
          <w:szCs w:val="30"/>
        </w:rPr>
        <w:t>174</w:t>
      </w:r>
      <w:r w:rsidR="001615A7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0</w:t>
      </w:r>
      <w:r w:rsidR="00F02656" w:rsidRPr="006D0C5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02656" w:rsidRPr="00DF13DF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224</w:t>
      </w:r>
      <w:r w:rsidR="004E30F7">
        <w:rPr>
          <w:rFonts w:ascii="Angsana New" w:hAnsi="Angsana New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0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174</w:t>
      </w:r>
      <w:r w:rsidR="00DD1BFB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9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6BEC0C7" w14:textId="0D5B7E1C" w:rsidR="0091421D" w:rsidRPr="004F1DDF" w:rsidRDefault="00914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8"/>
          <w:szCs w:val="28"/>
          <w:cs/>
        </w:rPr>
      </w:pPr>
    </w:p>
    <w:p w14:paraId="3FD6A855" w14:textId="2EF52E73" w:rsidR="006244D7" w:rsidRPr="009721F5" w:rsidRDefault="006244D7" w:rsidP="006244D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ส่วนงานดำเนินงานและการจำแนกรายได้</w:t>
      </w:r>
    </w:p>
    <w:p w14:paraId="29048E9C" w14:textId="0C3A0E3B" w:rsidR="00C2559D" w:rsidRPr="004F1DDF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8"/>
          <w:szCs w:val="28"/>
        </w:rPr>
      </w:pPr>
    </w:p>
    <w:p w14:paraId="2A40AE9F" w14:textId="0578E981" w:rsidR="00D445F1" w:rsidRPr="009721F5" w:rsidRDefault="00D445F1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4F1DDF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8"/>
          <w:szCs w:val="28"/>
        </w:rPr>
      </w:pPr>
    </w:p>
    <w:p w14:paraId="2EDFC652" w14:textId="1F24FC56" w:rsidR="00C2559D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6BD4B999" w14:textId="018306E4" w:rsidR="009F28FC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lastRenderedPageBreak/>
        <w:t>การดำเนินงานและรายได้หลักของ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บริษัทคือรายได้จากการขายสินค้า</w:t>
      </w:r>
      <w:r w:rsidR="00E0096C" w:rsidRPr="009721F5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Pr="009721F5">
        <w:rPr>
          <w:rFonts w:ascii="Angsana New" w:hAnsi="Angsana New" w:hint="cs"/>
          <w:sz w:val="30"/>
          <w:szCs w:val="30"/>
          <w:cs/>
        </w:rPr>
        <w:t xml:space="preserve"> 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บริษัทได้มาจากสัญญาที่ทำกับลูกค้า</w:t>
      </w:r>
    </w:p>
    <w:p w14:paraId="0D4C3FC7" w14:textId="77777777" w:rsidR="00C05AF4" w:rsidRPr="001D4CCD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C05AF4" w:rsidRPr="001D4CCD" w14:paraId="7EE16256" w14:textId="77777777" w:rsidTr="000A3FF9">
        <w:trPr>
          <w:cantSplit/>
        </w:trPr>
        <w:tc>
          <w:tcPr>
            <w:tcW w:w="5850" w:type="dxa"/>
          </w:tcPr>
          <w:p w14:paraId="41375B35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3B2D6A6" w14:textId="77777777" w:rsidR="00C05AF4" w:rsidRPr="00F124A3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1D4CCD" w14:paraId="2D8D5D81" w14:textId="77777777" w:rsidTr="000A3FF9">
        <w:trPr>
          <w:cantSplit/>
        </w:trPr>
        <w:tc>
          <w:tcPr>
            <w:tcW w:w="5850" w:type="dxa"/>
          </w:tcPr>
          <w:p w14:paraId="27867AC0" w14:textId="75F8C5CE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6F9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36F9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6D1FD4D0" w14:textId="2A6F68B4" w:rsidR="00C05AF4" w:rsidRPr="001D4CCD" w:rsidRDefault="009265E2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34312F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4FE191" w14:textId="00A1B5C8" w:rsidR="00C05AF4" w:rsidRPr="001D4CCD" w:rsidRDefault="009265E2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C05AF4" w:rsidRPr="001D4CCD" w14:paraId="111D13A0" w14:textId="77777777" w:rsidTr="000A3FF9">
        <w:trPr>
          <w:cantSplit/>
          <w:trHeight w:val="245"/>
        </w:trPr>
        <w:tc>
          <w:tcPr>
            <w:tcW w:w="5850" w:type="dxa"/>
            <w:vAlign w:val="bottom"/>
          </w:tcPr>
          <w:p w14:paraId="2348F1EF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0763005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5DA8E7F6" w14:textId="77777777" w:rsidTr="000A3FF9">
        <w:trPr>
          <w:cantSplit/>
          <w:trHeight w:val="245"/>
        </w:trPr>
        <w:tc>
          <w:tcPr>
            <w:tcW w:w="5850" w:type="dxa"/>
            <w:vAlign w:val="bottom"/>
          </w:tcPr>
          <w:p w14:paraId="23869281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7CAF2D3C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6756D9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BAD02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36F96" w:rsidRPr="001D4CCD" w14:paraId="12BCE4F7" w14:textId="77777777" w:rsidTr="000A3FF9">
        <w:trPr>
          <w:cantSplit/>
        </w:trPr>
        <w:tc>
          <w:tcPr>
            <w:tcW w:w="5850" w:type="dxa"/>
            <w:vAlign w:val="bottom"/>
          </w:tcPr>
          <w:p w14:paraId="33D7B817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5BE0E2A" w14:textId="3DD78A53" w:rsidR="00136F96" w:rsidRPr="001D4CCD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283712"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173249DC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F484646" w14:textId="251BE8A0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136F96" w:rsidRPr="00B54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136F96" w:rsidRPr="001D4CCD" w14:paraId="7BAA51D3" w14:textId="77777777" w:rsidTr="000A3FF9">
        <w:trPr>
          <w:cantSplit/>
        </w:trPr>
        <w:tc>
          <w:tcPr>
            <w:tcW w:w="5850" w:type="dxa"/>
            <w:vAlign w:val="bottom"/>
          </w:tcPr>
          <w:p w14:paraId="73A8A32E" w14:textId="470130C2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89188B" w14:textId="4BCF6002" w:rsidR="00136F96" w:rsidRPr="001D4CCD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="00283712"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  <w:vAlign w:val="bottom"/>
          </w:tcPr>
          <w:p w14:paraId="517F57A6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525C44" w14:textId="12B9E236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136F96"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</w:tr>
      <w:tr w:rsidR="00136F96" w:rsidRPr="001D4CCD" w14:paraId="52F7B788" w14:textId="77777777" w:rsidTr="000A3FF9">
        <w:trPr>
          <w:cantSplit/>
        </w:trPr>
        <w:tc>
          <w:tcPr>
            <w:tcW w:w="5850" w:type="dxa"/>
            <w:vAlign w:val="bottom"/>
          </w:tcPr>
          <w:p w14:paraId="50120389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E1E9096" w14:textId="555B17F8" w:rsidR="00136F96" w:rsidRPr="001D4CCD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  <w:r w:rsidR="00283712" w:rsidRPr="002837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vAlign w:val="bottom"/>
          </w:tcPr>
          <w:p w14:paraId="559DA0F5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B34C85F" w14:textId="25952073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  <w:r w:rsidR="00136F96" w:rsidRPr="00337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</w:tr>
      <w:tr w:rsidR="00136F96" w:rsidRPr="001D4CCD" w14:paraId="1B565DC9" w14:textId="77777777" w:rsidTr="000A3FF9">
        <w:trPr>
          <w:cantSplit/>
        </w:trPr>
        <w:tc>
          <w:tcPr>
            <w:tcW w:w="5850" w:type="dxa"/>
            <w:vAlign w:val="bottom"/>
          </w:tcPr>
          <w:p w14:paraId="0448C024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FFCF7C" w14:textId="247BC09D" w:rsidR="00136F96" w:rsidRPr="001D4CCD" w:rsidRDefault="0028371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265E2"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265E2"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Pr="002837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1C7C0E7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05DAC" w14:textId="26D06E63" w:rsidR="00136F96" w:rsidRPr="001D19DA" w:rsidRDefault="00136F96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265E2"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265E2"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36F96" w:rsidRPr="001D4CCD" w14:paraId="3D9FEAFF" w14:textId="77777777" w:rsidTr="000A3FF9">
        <w:trPr>
          <w:cantSplit/>
        </w:trPr>
        <w:tc>
          <w:tcPr>
            <w:tcW w:w="5850" w:type="dxa"/>
            <w:vAlign w:val="bottom"/>
          </w:tcPr>
          <w:p w14:paraId="5B58BABD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00D2E0" w14:textId="1D55DCA8" w:rsidR="00136F96" w:rsidRPr="001D4CCD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A35276" w:rsidRPr="00A35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vAlign w:val="bottom"/>
          </w:tcPr>
          <w:p w14:paraId="18A6E2FF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5F21C8" w14:textId="7BA899B9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136F96" w:rsidRPr="00337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  <w:tr w:rsidR="00136F96" w:rsidRPr="001D4CCD" w14:paraId="589C3C3E" w14:textId="77777777" w:rsidTr="000A3FF9">
        <w:trPr>
          <w:cantSplit/>
        </w:trPr>
        <w:tc>
          <w:tcPr>
            <w:tcW w:w="5850" w:type="dxa"/>
            <w:vAlign w:val="bottom"/>
          </w:tcPr>
          <w:p w14:paraId="3B06FD59" w14:textId="147276E5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320877" w14:textId="62A7B0F4" w:rsidR="00136F96" w:rsidRPr="00705CBC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A35276" w:rsidRPr="00A352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  <w:vAlign w:val="bottom"/>
          </w:tcPr>
          <w:p w14:paraId="187B7B80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3D8ECD" w14:textId="51B0E670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136F96" w:rsidRPr="00134D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136F96" w:rsidRPr="001D4CCD" w14:paraId="7272D604" w14:textId="77777777" w:rsidTr="000A3FF9">
        <w:trPr>
          <w:cantSplit/>
        </w:trPr>
        <w:tc>
          <w:tcPr>
            <w:tcW w:w="5850" w:type="dxa"/>
            <w:vAlign w:val="bottom"/>
          </w:tcPr>
          <w:p w14:paraId="7CBFF455" w14:textId="5333A4A8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0D4A9A" w14:textId="57CEF72A" w:rsidR="00136F96" w:rsidRPr="00705CBC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="00A35276" w:rsidRPr="00A35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  <w:vAlign w:val="bottom"/>
          </w:tcPr>
          <w:p w14:paraId="77F3DB2C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2C101B" w14:textId="38C1C5C7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="00136F96" w:rsidRPr="00134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</w:tr>
    </w:tbl>
    <w:p w14:paraId="3A893B1C" w14:textId="77777777" w:rsidR="00C05AF4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C05AF4" w:rsidRPr="001D4CCD" w14:paraId="5AC8A868" w14:textId="77777777" w:rsidTr="00A22355">
        <w:trPr>
          <w:cantSplit/>
        </w:trPr>
        <w:tc>
          <w:tcPr>
            <w:tcW w:w="5850" w:type="dxa"/>
          </w:tcPr>
          <w:p w14:paraId="3DAD6B20" w14:textId="3C3BEE2A" w:rsidR="00C05AF4" w:rsidRPr="001D4CCD" w:rsidRDefault="00C05AF4" w:rsidP="007A5ED9">
            <w:pPr>
              <w:pStyle w:val="Index5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0F38F2E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6F96" w:rsidRPr="001D4CCD" w14:paraId="45ABBDB2" w14:textId="77777777" w:rsidTr="00A22355">
        <w:trPr>
          <w:cantSplit/>
        </w:trPr>
        <w:tc>
          <w:tcPr>
            <w:tcW w:w="5850" w:type="dxa"/>
          </w:tcPr>
          <w:p w14:paraId="5EF18FAC" w14:textId="713EFD8B" w:rsidR="00136F96" w:rsidRPr="001D4CCD" w:rsidRDefault="00136F96" w:rsidP="00136F96">
            <w:pPr>
              <w:pStyle w:val="Index5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742196EB" w14:textId="6E0B55A4" w:rsidR="00136F96" w:rsidRPr="001D4CCD" w:rsidRDefault="009265E2" w:rsidP="00136F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A7A29E" w14:textId="77777777" w:rsidR="00136F96" w:rsidRPr="001D4CCD" w:rsidRDefault="00136F96" w:rsidP="00136F9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165AF3" w14:textId="28D3D6B2" w:rsidR="00136F96" w:rsidRPr="001D4CCD" w:rsidRDefault="009265E2" w:rsidP="00136F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36F96" w:rsidRPr="001D4CCD" w14:paraId="1A129181" w14:textId="77777777" w:rsidTr="00A22355">
        <w:trPr>
          <w:cantSplit/>
        </w:trPr>
        <w:tc>
          <w:tcPr>
            <w:tcW w:w="5850" w:type="dxa"/>
          </w:tcPr>
          <w:p w14:paraId="68992FF3" w14:textId="77777777" w:rsidR="00136F96" w:rsidRPr="001D4CCD" w:rsidRDefault="00136F96" w:rsidP="00136F96">
            <w:pPr>
              <w:pStyle w:val="Index5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D178C2" w14:textId="77777777" w:rsidR="00136F96" w:rsidRPr="009931AA" w:rsidRDefault="00136F96" w:rsidP="00136F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F96" w:rsidRPr="001D4CCD" w14:paraId="6007EF9A" w14:textId="77777777" w:rsidTr="00A22355">
        <w:trPr>
          <w:cantSplit/>
        </w:trPr>
        <w:tc>
          <w:tcPr>
            <w:tcW w:w="5850" w:type="dxa"/>
          </w:tcPr>
          <w:p w14:paraId="5564D256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620" w:type="dxa"/>
          </w:tcPr>
          <w:p w14:paraId="17E60A3B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33CDE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5E2FCC5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36F96" w:rsidRPr="001D4CCD" w14:paraId="549FE70C" w14:textId="77777777" w:rsidTr="00A22355">
        <w:trPr>
          <w:cantSplit/>
        </w:trPr>
        <w:tc>
          <w:tcPr>
            <w:tcW w:w="5850" w:type="dxa"/>
          </w:tcPr>
          <w:p w14:paraId="2B7FBF36" w14:textId="10BCF285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620" w:type="dxa"/>
          </w:tcPr>
          <w:p w14:paraId="5ED75368" w14:textId="64BE206A" w:rsidR="00136F96" w:rsidRPr="00E516A0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="00631489" w:rsidRPr="006314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</w:tcPr>
          <w:p w14:paraId="05A79FFD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B17345" w14:textId="48F030B3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36F9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136F96" w:rsidRPr="001D4CCD" w14:paraId="7554E8B4" w14:textId="77777777" w:rsidTr="00A22355">
        <w:trPr>
          <w:cantSplit/>
        </w:trPr>
        <w:tc>
          <w:tcPr>
            <w:tcW w:w="5850" w:type="dxa"/>
          </w:tcPr>
          <w:p w14:paraId="156F8E0E" w14:textId="00120F5C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620" w:type="dxa"/>
          </w:tcPr>
          <w:p w14:paraId="73A968A1" w14:textId="1358E5F8" w:rsidR="00136F96" w:rsidRPr="00E516A0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9B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270" w:type="dxa"/>
          </w:tcPr>
          <w:p w14:paraId="451FD582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4EC127" w14:textId="0E7AD945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136F9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136F96" w:rsidRPr="001D4CCD" w14:paraId="0BD2B5B6" w14:textId="77777777" w:rsidTr="00A22355">
        <w:trPr>
          <w:cantSplit/>
        </w:trPr>
        <w:tc>
          <w:tcPr>
            <w:tcW w:w="5850" w:type="dxa"/>
          </w:tcPr>
          <w:p w14:paraId="55704530" w14:textId="7743330B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620" w:type="dxa"/>
          </w:tcPr>
          <w:p w14:paraId="4F1B2FC2" w14:textId="52C7C970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1831C9" w:rsidRPr="00183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</w:tcPr>
          <w:p w14:paraId="6103FFD7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7AB731" w14:textId="521B61BB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136F9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</w:tr>
      <w:tr w:rsidR="00136F96" w:rsidRPr="001D4CCD" w14:paraId="39FBD883" w14:textId="77777777" w:rsidTr="00A22355">
        <w:trPr>
          <w:cantSplit/>
        </w:trPr>
        <w:tc>
          <w:tcPr>
            <w:tcW w:w="5850" w:type="dxa"/>
          </w:tcPr>
          <w:p w14:paraId="2D91B19A" w14:textId="67D40219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620" w:type="dxa"/>
          </w:tcPr>
          <w:p w14:paraId="49573A69" w14:textId="1C9C361F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831C9" w:rsidRPr="00183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3268A357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34F083C" w14:textId="54247A7F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36F9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</w:tr>
      <w:tr w:rsidR="00136F96" w:rsidRPr="001D4CCD" w14:paraId="7B31AF36" w14:textId="77777777" w:rsidTr="00A22355">
        <w:trPr>
          <w:cantSplit/>
        </w:trPr>
        <w:tc>
          <w:tcPr>
            <w:tcW w:w="5850" w:type="dxa"/>
          </w:tcPr>
          <w:p w14:paraId="0DADF707" w14:textId="750C5BF9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620" w:type="dxa"/>
          </w:tcPr>
          <w:p w14:paraId="65EA8E6C" w14:textId="38163625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831C9" w:rsidRPr="001831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</w:tcPr>
          <w:p w14:paraId="7266BEFD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B9F67B" w14:textId="64B0F739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6F9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</w:tr>
      <w:tr w:rsidR="00136F96" w:rsidRPr="001D4CCD" w14:paraId="6AA0789C" w14:textId="77777777" w:rsidTr="00A22355">
        <w:trPr>
          <w:cantSplit/>
        </w:trPr>
        <w:tc>
          <w:tcPr>
            <w:tcW w:w="5850" w:type="dxa"/>
          </w:tcPr>
          <w:p w14:paraId="3C1BA55A" w14:textId="77777777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A3358E" w14:textId="20BAE51D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B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</w:tcPr>
          <w:p w14:paraId="0F4A437C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96AF" w14:textId="0530BB96" w:rsidR="00136F96" w:rsidRPr="009949D8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36F9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136F96" w:rsidRPr="001D4CCD" w14:paraId="229FEA1C" w14:textId="77777777" w:rsidTr="00A22355">
        <w:trPr>
          <w:cantSplit/>
        </w:trPr>
        <w:tc>
          <w:tcPr>
            <w:tcW w:w="5850" w:type="dxa"/>
          </w:tcPr>
          <w:p w14:paraId="293FEBFD" w14:textId="77777777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4D114B" w14:textId="44D1BA90" w:rsidR="00136F96" w:rsidRPr="001D4CCD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DB7BD7" w:rsidRPr="00DB7B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6B9D2F8D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36351A" w14:textId="43BF5355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136F96" w:rsidRPr="00AA7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  <w:tr w:rsidR="00136F96" w:rsidRPr="001D4CCD" w14:paraId="5E58E22B" w14:textId="77777777" w:rsidTr="00A22355">
        <w:trPr>
          <w:cantSplit/>
        </w:trPr>
        <w:tc>
          <w:tcPr>
            <w:tcW w:w="5850" w:type="dxa"/>
          </w:tcPr>
          <w:p w14:paraId="6BE4E878" w14:textId="77777777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7B73B8E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48915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BBC3F2" w14:textId="77777777" w:rsidR="00136F96" w:rsidRPr="001D19DA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36F96" w:rsidRPr="001D4CCD" w14:paraId="429176E2" w14:textId="77777777" w:rsidTr="00A22355">
        <w:trPr>
          <w:cantSplit/>
        </w:trPr>
        <w:tc>
          <w:tcPr>
            <w:tcW w:w="5850" w:type="dxa"/>
          </w:tcPr>
          <w:p w14:paraId="12E981DC" w14:textId="57025861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2327A087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461915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63D23C2" w14:textId="77777777" w:rsidR="00136F96" w:rsidRPr="001D19DA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36F96" w:rsidRPr="001D4CCD" w14:paraId="4F4CA779" w14:textId="77777777" w:rsidTr="00A22355">
        <w:trPr>
          <w:cantSplit/>
        </w:trPr>
        <w:tc>
          <w:tcPr>
            <w:tcW w:w="5850" w:type="dxa"/>
          </w:tcPr>
          <w:p w14:paraId="618A98C9" w14:textId="3B60DEF6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20" w:type="dxa"/>
          </w:tcPr>
          <w:p w14:paraId="1D144B50" w14:textId="63A95ED2" w:rsidR="00136F96" w:rsidRPr="00DB7BD7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="00DB7BD7" w:rsidRPr="00DB7B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2E99EBF1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FD5903" w14:textId="1E4E0C7C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136F96" w:rsidRPr="00380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136F96" w:rsidRPr="001D4CCD" w14:paraId="3C68F6A1" w14:textId="77777777" w:rsidTr="00A22355">
        <w:trPr>
          <w:cantSplit/>
        </w:trPr>
        <w:tc>
          <w:tcPr>
            <w:tcW w:w="5850" w:type="dxa"/>
          </w:tcPr>
          <w:p w14:paraId="57AF1EF3" w14:textId="0E564DB3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43276B" w14:textId="5713D1A0" w:rsidR="00136F96" w:rsidRPr="00641435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4F4C173A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3E084" w14:textId="7FB2A290" w:rsidR="00136F96" w:rsidRPr="00946325" w:rsidRDefault="00136F96" w:rsidP="00136F96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36F96" w:rsidRPr="001D4CCD" w14:paraId="4995D089" w14:textId="77777777" w:rsidTr="00A22355">
        <w:trPr>
          <w:cantSplit/>
        </w:trPr>
        <w:tc>
          <w:tcPr>
            <w:tcW w:w="5850" w:type="dxa"/>
          </w:tcPr>
          <w:p w14:paraId="7DD760A2" w14:textId="1FEF86B3" w:rsidR="00136F96" w:rsidRPr="00BF50E7" w:rsidRDefault="00136F96" w:rsidP="00136F96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A31A64" w14:textId="64361A26" w:rsidR="00136F96" w:rsidRPr="001D4CCD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DB7BD7" w:rsidRPr="00DB7B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6E384BC3" w14:textId="77777777" w:rsidR="00136F96" w:rsidRPr="001D4CCD" w:rsidRDefault="00136F96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BF6517" w14:textId="790F31D0" w:rsidR="00136F96" w:rsidRPr="001D19DA" w:rsidRDefault="009265E2" w:rsidP="00136F96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136F96" w:rsidRPr="00AA7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722D3CC7" w14:textId="484C6011" w:rsidR="00C2559D" w:rsidRPr="004052F4" w:rsidRDefault="00C2559D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052F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052F4" w:rsidRDefault="00C2559D" w:rsidP="00C2559D">
      <w:pPr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291CC1" w14:textId="09164006" w:rsidR="00C2559D" w:rsidRPr="004052F4" w:rsidRDefault="00F5430D" w:rsidP="000501FA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C2559D" w:rsidRPr="004052F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501FA" w:rsidRPr="004052F4">
        <w:rPr>
          <w:rFonts w:ascii="Angsana New" w:hAnsi="Angsana New" w:hint="cs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4052F4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E57CCE" w14:textId="2DBFF2E8" w:rsidR="00BF48D4" w:rsidRPr="004052F4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E211808" w14:textId="4F7D2446" w:rsidR="005510C4" w:rsidRPr="004052F4" w:rsidRDefault="005510C4" w:rsidP="00133949">
      <w:pPr>
        <w:ind w:left="518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Default="006F21A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4"/>
      </w:tblGrid>
      <w:tr w:rsidR="00C05AF4" w:rsidRPr="00233203" w14:paraId="0B4F9208" w14:textId="77777777" w:rsidTr="007A5ED9">
        <w:trPr>
          <w:tblHeader/>
        </w:trPr>
        <w:tc>
          <w:tcPr>
            <w:tcW w:w="6030" w:type="dxa"/>
          </w:tcPr>
          <w:p w14:paraId="1B8529FE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EA8C30C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233203" w14:paraId="52729DF7" w14:textId="77777777" w:rsidTr="007A5ED9">
        <w:trPr>
          <w:tblHeader/>
        </w:trPr>
        <w:tc>
          <w:tcPr>
            <w:tcW w:w="6030" w:type="dxa"/>
          </w:tcPr>
          <w:p w14:paraId="06A1FB40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32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150" w:type="dxa"/>
            <w:gridSpan w:val="3"/>
          </w:tcPr>
          <w:p w14:paraId="0F307E86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320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D2C79" w:rsidRPr="00233203" w14:paraId="6A03D3F6" w14:textId="77777777" w:rsidTr="00B23FB0">
        <w:trPr>
          <w:tblHeader/>
        </w:trPr>
        <w:tc>
          <w:tcPr>
            <w:tcW w:w="6030" w:type="dxa"/>
          </w:tcPr>
          <w:p w14:paraId="4D94BD53" w14:textId="3A4EC7DB" w:rsidR="008D2C79" w:rsidRPr="00233203" w:rsidRDefault="008D2C79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71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02C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371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371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02C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5E2FF670" w14:textId="4B158483" w:rsidR="008D2C79" w:rsidRPr="00233203" w:rsidRDefault="009265E2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710E05FE" w14:textId="77777777" w:rsidR="008D2C79" w:rsidRPr="00233203" w:rsidRDefault="008D2C79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4208E346" w14:textId="00A1263C" w:rsidR="008D2C79" w:rsidRPr="00233203" w:rsidRDefault="009265E2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05AF4" w:rsidRPr="00233203" w14:paraId="34575D2B" w14:textId="77777777" w:rsidTr="007A5ED9">
        <w:trPr>
          <w:tblHeader/>
        </w:trPr>
        <w:tc>
          <w:tcPr>
            <w:tcW w:w="6030" w:type="dxa"/>
          </w:tcPr>
          <w:p w14:paraId="1222EAEB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09AF935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2CD" w:rsidRPr="00233203" w14:paraId="0EBC85F9" w14:textId="77777777" w:rsidTr="007A5ED9">
        <w:tc>
          <w:tcPr>
            <w:tcW w:w="6030" w:type="dxa"/>
          </w:tcPr>
          <w:p w14:paraId="2459E664" w14:textId="77777777" w:rsidR="008302CD" w:rsidRPr="00233203" w:rsidRDefault="008302CD" w:rsidP="008302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27E8576E" w14:textId="5DA5F906" w:rsidR="008302CD" w:rsidRPr="00F327F2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  <w:r w:rsidR="005171FC" w:rsidRPr="00517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</w:tcPr>
          <w:p w14:paraId="176EED48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91A03A" w14:textId="7C4509CF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  <w:r w:rsidR="008302CD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</w:tr>
      <w:tr w:rsidR="008302CD" w:rsidRPr="00233203" w14:paraId="75F871FC" w14:textId="77777777" w:rsidTr="007A5ED9">
        <w:tc>
          <w:tcPr>
            <w:tcW w:w="6030" w:type="dxa"/>
          </w:tcPr>
          <w:p w14:paraId="716C5E12" w14:textId="77777777" w:rsidR="008302CD" w:rsidRPr="00233203" w:rsidRDefault="008302CD" w:rsidP="008302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440" w:type="dxa"/>
            <w:shd w:val="clear" w:color="auto" w:fill="auto"/>
          </w:tcPr>
          <w:p w14:paraId="6561D6B7" w14:textId="44A2984D" w:rsidR="008302CD" w:rsidRPr="00F327F2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72FA4"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236" w:type="dxa"/>
          </w:tcPr>
          <w:p w14:paraId="7577262F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00D501" w14:textId="77AB56C6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302CD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  <w:tr w:rsidR="008302CD" w:rsidRPr="00233203" w14:paraId="246FD4C3" w14:textId="77777777" w:rsidTr="007A5ED9">
        <w:tc>
          <w:tcPr>
            <w:tcW w:w="6030" w:type="dxa"/>
          </w:tcPr>
          <w:p w14:paraId="5739BCAB" w14:textId="77777777" w:rsidR="008302CD" w:rsidRPr="00233203" w:rsidRDefault="008302CD" w:rsidP="008302C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440" w:type="dxa"/>
            <w:shd w:val="clear" w:color="auto" w:fill="auto"/>
          </w:tcPr>
          <w:p w14:paraId="5D07CA28" w14:textId="69C652A3" w:rsidR="008302CD" w:rsidRPr="00F327F2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72FA4"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  <w:tc>
          <w:tcPr>
            <w:tcW w:w="236" w:type="dxa"/>
          </w:tcPr>
          <w:p w14:paraId="0EE338CD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E06C2E6" w14:textId="7CB2D722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302CD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</w:tr>
      <w:tr w:rsidR="008302CD" w:rsidRPr="00233203" w14:paraId="4C5AEC98" w14:textId="77777777" w:rsidTr="007A5ED9">
        <w:tc>
          <w:tcPr>
            <w:tcW w:w="6030" w:type="dxa"/>
          </w:tcPr>
          <w:p w14:paraId="71420332" w14:textId="77777777" w:rsidR="008302CD" w:rsidRPr="00233203" w:rsidRDefault="008302CD" w:rsidP="008302C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440" w:type="dxa"/>
            <w:shd w:val="clear" w:color="auto" w:fill="auto"/>
          </w:tcPr>
          <w:p w14:paraId="0C818483" w14:textId="775CC382" w:rsidR="008302CD" w:rsidRPr="00F327F2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72FA4"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36" w:type="dxa"/>
          </w:tcPr>
          <w:p w14:paraId="5FC54611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1DE806" w14:textId="266F82BC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302CD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</w:tr>
      <w:tr w:rsidR="008302CD" w:rsidRPr="00233203" w14:paraId="1DB865E1" w14:textId="77777777" w:rsidTr="007A5ED9">
        <w:tc>
          <w:tcPr>
            <w:tcW w:w="6030" w:type="dxa"/>
          </w:tcPr>
          <w:p w14:paraId="573368D2" w14:textId="77777777" w:rsidR="008302CD" w:rsidRPr="00233203" w:rsidRDefault="008302CD" w:rsidP="008302C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</w:tcPr>
          <w:p w14:paraId="6A4925D1" w14:textId="0D0B5FE9" w:rsidR="008302CD" w:rsidRPr="00F327F2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72FA4"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</w:tcPr>
          <w:p w14:paraId="133CA17D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0BF4BB" w14:textId="10303BF4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302CD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</w:tr>
      <w:tr w:rsidR="008302CD" w:rsidRPr="00233203" w14:paraId="612513A3" w14:textId="77777777" w:rsidTr="007A5ED9">
        <w:tc>
          <w:tcPr>
            <w:tcW w:w="6030" w:type="dxa"/>
          </w:tcPr>
          <w:p w14:paraId="46292834" w14:textId="77777777" w:rsidR="008302CD" w:rsidRPr="00233203" w:rsidRDefault="008302CD" w:rsidP="008302CD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33F826F6" w14:textId="7D63001F" w:rsidR="008302CD" w:rsidRPr="00F327F2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72FA4" w:rsidRPr="00072F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36" w:type="dxa"/>
          </w:tcPr>
          <w:p w14:paraId="51FB7D90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80CE11E" w14:textId="6875C267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302CD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</w:tr>
      <w:tr w:rsidR="008302CD" w:rsidRPr="00233203" w14:paraId="60EE8F98" w14:textId="77777777" w:rsidTr="007A5ED9">
        <w:tc>
          <w:tcPr>
            <w:tcW w:w="6030" w:type="dxa"/>
          </w:tcPr>
          <w:p w14:paraId="666F48F3" w14:textId="77777777" w:rsidR="008302CD" w:rsidRPr="00233203" w:rsidRDefault="008302CD" w:rsidP="008302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32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E9254" w14:textId="1ACBC071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</w:t>
            </w:r>
            <w:r w:rsidR="00294390" w:rsidRPr="002943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36" w:type="dxa"/>
          </w:tcPr>
          <w:p w14:paraId="1F508A9E" w14:textId="77777777" w:rsidR="008302CD" w:rsidRPr="00233203" w:rsidRDefault="008302CD" w:rsidP="0083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FE28AAA" w14:textId="2636ACA3" w:rsidR="008302CD" w:rsidRPr="00233203" w:rsidRDefault="009265E2" w:rsidP="0083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  <w:r w:rsidR="008302CD" w:rsidRPr="007D65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</w:tbl>
    <w:p w14:paraId="43186FC8" w14:textId="77777777" w:rsidR="00C05AF4" w:rsidRPr="004052F4" w:rsidRDefault="00C05AF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D283C7B" w14:textId="0E1CCB47" w:rsidR="00060D67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79F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9265E2" w:rsidRPr="009265E2">
        <w:rPr>
          <w:rFonts w:ascii="Angsana New" w:hAnsi="Angsana New"/>
          <w:sz w:val="30"/>
          <w:szCs w:val="30"/>
        </w:rPr>
        <w:t>137</w:t>
      </w:r>
      <w:r w:rsidR="00EB3E50">
        <w:rPr>
          <w:rFonts w:ascii="Angsana New" w:hAnsi="Angsana New"/>
          <w:sz w:val="30"/>
          <w:szCs w:val="30"/>
        </w:rPr>
        <w:t>.</w:t>
      </w:r>
      <w:r w:rsidR="009265E2" w:rsidRPr="009265E2">
        <w:rPr>
          <w:rFonts w:ascii="Angsana New" w:hAnsi="Angsana New"/>
          <w:sz w:val="30"/>
          <w:szCs w:val="30"/>
        </w:rPr>
        <w:t>2</w:t>
      </w:r>
      <w:r w:rsidR="004E00DD" w:rsidRPr="004E00D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ล้านบาท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8C4B1A">
        <w:rPr>
          <w:rFonts w:ascii="Angsana New" w:hAnsi="Angsana New"/>
          <w:sz w:val="30"/>
          <w:szCs w:val="30"/>
        </w:rPr>
        <w:br/>
      </w:r>
      <w:r w:rsidR="007336FD" w:rsidRPr="008C4B1A">
        <w:rPr>
          <w:rFonts w:ascii="Angsana New" w:hAnsi="Angsana New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2566</w:t>
      </w:r>
      <w:r w:rsidR="007336FD" w:rsidRPr="008C4B1A">
        <w:rPr>
          <w:rFonts w:ascii="Angsana New" w:hAnsi="Angsana New"/>
          <w:i/>
          <w:iCs/>
          <w:sz w:val="30"/>
          <w:szCs w:val="30"/>
        </w:rPr>
        <w:t xml:space="preserve">: 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110</w:t>
      </w:r>
      <w:r w:rsidR="008E29F2">
        <w:rPr>
          <w:rFonts w:ascii="Angsana New" w:hAnsi="Angsana New"/>
          <w:i/>
          <w:iCs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0</w:t>
      </w:r>
      <w:r w:rsidR="008E29F2">
        <w:rPr>
          <w:rFonts w:ascii="Angsana New" w:hAnsi="Angsana New"/>
          <w:i/>
          <w:iCs/>
          <w:sz w:val="30"/>
          <w:szCs w:val="30"/>
        </w:rPr>
        <w:t xml:space="preserve"> </w:t>
      </w:r>
      <w:r w:rsidR="008E29F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336FD" w:rsidRPr="008C4B1A">
        <w:rPr>
          <w:rFonts w:ascii="Angsana New" w:hAnsi="Angsana New"/>
          <w:i/>
          <w:iCs/>
          <w:sz w:val="30"/>
          <w:szCs w:val="30"/>
        </w:rPr>
        <w:t>)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4052F4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84E7B55" w14:textId="6D0392EB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ภาษีเงินได้</w:t>
      </w:r>
    </w:p>
    <w:p w14:paraId="25DE554E" w14:textId="77777777" w:rsidR="001168AA" w:rsidRPr="000C17D4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536CA0" w14:textId="61716369" w:rsidR="00E10BF1" w:rsidRPr="000C17D4" w:rsidRDefault="00D40839" w:rsidP="00631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7D4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8302CD">
        <w:rPr>
          <w:rFonts w:ascii="Angsana New" w:hAnsi="Angsana New" w:hint="cs"/>
          <w:sz w:val="30"/>
          <w:szCs w:val="30"/>
          <w:cs/>
        </w:rPr>
        <w:t>สาม</w:t>
      </w:r>
      <w:r w:rsidR="00225FD3">
        <w:rPr>
          <w:rFonts w:ascii="Angsana New" w:hAnsi="Angsana New" w:hint="cs"/>
          <w:sz w:val="30"/>
          <w:szCs w:val="30"/>
          <w:cs/>
        </w:rPr>
        <w:t>เดือน</w:t>
      </w:r>
      <w:r w:rsidRPr="000C17D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0C17D4">
        <w:rPr>
          <w:rFonts w:ascii="Angsana New" w:hAnsi="Angsana New"/>
          <w:sz w:val="30"/>
          <w:szCs w:val="30"/>
        </w:rPr>
        <w:t xml:space="preserve"> </w:t>
      </w:r>
      <w:r w:rsidR="000C17D4">
        <w:rPr>
          <w:rFonts w:ascii="Angsana New" w:hAnsi="Angsana New"/>
          <w:sz w:val="30"/>
          <w:szCs w:val="30"/>
        </w:rPr>
        <w:br/>
      </w:r>
      <w:r w:rsidR="009265E2" w:rsidRPr="009265E2">
        <w:rPr>
          <w:rFonts w:ascii="Angsana New" w:hAnsi="Angsana New" w:hint="cs"/>
          <w:spacing w:val="-4"/>
          <w:sz w:val="30"/>
          <w:szCs w:val="30"/>
        </w:rPr>
        <w:t>3</w:t>
      </w:r>
      <w:r w:rsidR="009265E2" w:rsidRPr="009265E2">
        <w:rPr>
          <w:rFonts w:ascii="Angsana New" w:hAnsi="Angsana New"/>
          <w:spacing w:val="-4"/>
          <w:sz w:val="30"/>
          <w:szCs w:val="30"/>
        </w:rPr>
        <w:t>1</w:t>
      </w:r>
      <w:r w:rsidR="00225FD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8302C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 w:hint="cs"/>
          <w:spacing w:val="-4"/>
          <w:sz w:val="30"/>
          <w:szCs w:val="30"/>
        </w:rPr>
        <w:t>256</w:t>
      </w:r>
      <w:r w:rsidR="009265E2" w:rsidRPr="009265E2">
        <w:rPr>
          <w:rFonts w:ascii="Angsana New" w:hAnsi="Angsana New"/>
          <w:spacing w:val="-4"/>
          <w:sz w:val="30"/>
          <w:szCs w:val="30"/>
        </w:rPr>
        <w:t>7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คือร้อ</w:t>
      </w:r>
      <w:r w:rsidRPr="00815A87">
        <w:rPr>
          <w:rFonts w:ascii="Angsana New" w:hAnsi="Angsana New" w:hint="cs"/>
          <w:spacing w:val="-4"/>
          <w:sz w:val="30"/>
          <w:szCs w:val="30"/>
          <w:cs/>
        </w:rPr>
        <w:t xml:space="preserve">ยละ </w:t>
      </w:r>
      <w:r w:rsidR="009265E2" w:rsidRPr="009265E2">
        <w:rPr>
          <w:rFonts w:ascii="Angsana New" w:hAnsi="Angsana New"/>
          <w:spacing w:val="-4"/>
          <w:sz w:val="30"/>
          <w:szCs w:val="30"/>
        </w:rPr>
        <w:t>17</w:t>
      </w:r>
      <w:r w:rsidR="00636F8B">
        <w:rPr>
          <w:rFonts w:ascii="Angsana New" w:hAnsi="Angsana New"/>
          <w:spacing w:val="-4"/>
          <w:sz w:val="30"/>
          <w:szCs w:val="30"/>
        </w:rPr>
        <w:t>.</w:t>
      </w:r>
      <w:r w:rsidR="009265E2" w:rsidRPr="009265E2">
        <w:rPr>
          <w:rFonts w:ascii="Angsana New" w:hAnsi="Angsana New"/>
          <w:spacing w:val="-4"/>
          <w:sz w:val="30"/>
          <w:szCs w:val="30"/>
        </w:rPr>
        <w:t>9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="009265E2" w:rsidRPr="009265E2">
        <w:rPr>
          <w:rFonts w:ascii="Angsana New" w:hAnsi="Angsana New"/>
          <w:spacing w:val="-4"/>
          <w:sz w:val="30"/>
          <w:szCs w:val="30"/>
        </w:rPr>
        <w:t>9</w:t>
      </w:r>
      <w:r w:rsidR="00636F8B">
        <w:rPr>
          <w:rFonts w:ascii="Angsana New" w:hAnsi="Angsana New"/>
          <w:spacing w:val="-4"/>
          <w:sz w:val="30"/>
          <w:szCs w:val="30"/>
        </w:rPr>
        <w:t>.</w:t>
      </w:r>
      <w:r w:rsidR="009265E2" w:rsidRPr="009265E2">
        <w:rPr>
          <w:rFonts w:ascii="Angsana New" w:hAnsi="Angsana New"/>
          <w:spacing w:val="-4"/>
          <w:sz w:val="30"/>
          <w:szCs w:val="30"/>
        </w:rPr>
        <w:t>6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9265E2" w:rsidRPr="009265E2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ร้อย</w:t>
      </w:r>
      <w:r w:rsidRPr="005A09C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ละ</w:t>
      </w:r>
      <w:r w:rsidR="000603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i/>
          <w:iCs/>
          <w:spacing w:val="-4"/>
          <w:sz w:val="30"/>
          <w:szCs w:val="30"/>
        </w:rPr>
        <w:t>20</w:t>
      </w:r>
      <w:r w:rsidR="00060330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pacing w:val="-4"/>
          <w:sz w:val="30"/>
          <w:szCs w:val="30"/>
        </w:rPr>
        <w:t>9</w:t>
      </w:r>
      <w:r w:rsidR="0006033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5A09C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</w:t>
      </w:r>
      <w:r w:rsidR="0006096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4081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9265E2" w:rsidRPr="009265E2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060330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9265E2" w:rsidRPr="009265E2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ตามลำดับ)</w:t>
      </w:r>
      <w:r w:rsidR="00FE2F3B">
        <w:rPr>
          <w:rFonts w:ascii="Angsana New" w:hAnsi="Angsana New"/>
          <w:i/>
          <w:iCs/>
          <w:spacing w:val="-4"/>
          <w:sz w:val="30"/>
          <w:szCs w:val="30"/>
        </w:rPr>
        <w:br/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</w:t>
      </w:r>
      <w:r w:rsidRPr="000C17D4">
        <w:rPr>
          <w:rFonts w:ascii="Angsana New" w:hAnsi="Angsana New" w:hint="cs"/>
          <w:sz w:val="30"/>
          <w:szCs w:val="30"/>
          <w:cs/>
        </w:rPr>
        <w:t>ในอัตราภาษีเงินได้ที่แท้จริง</w:t>
      </w:r>
      <w:r w:rsidR="008D61A9" w:rsidRPr="000C17D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8F3DD2" w:rsidRPr="000C17D4">
        <w:rPr>
          <w:rFonts w:ascii="Angsana New" w:hAnsi="Angsana New" w:hint="cs"/>
          <w:sz w:val="30"/>
          <w:szCs w:val="30"/>
          <w:cs/>
        </w:rPr>
        <w:t>และบริษัท</w:t>
      </w:r>
      <w:r w:rsidRPr="000C17D4">
        <w:rPr>
          <w:rFonts w:ascii="Angsana New" w:hAnsi="Angsana New" w:hint="cs"/>
          <w:sz w:val="30"/>
          <w:szCs w:val="30"/>
          <w:cs/>
        </w:rPr>
        <w:t>มีสาเหตุหลัก</w:t>
      </w:r>
      <w:r w:rsidR="0034081A">
        <w:rPr>
          <w:rFonts w:ascii="Angsana New" w:hAnsi="Angsana New" w:hint="cs"/>
          <w:sz w:val="30"/>
          <w:szCs w:val="30"/>
          <w:cs/>
        </w:rPr>
        <w:t>มา</w:t>
      </w:r>
      <w:r w:rsidRPr="000C17D4">
        <w:rPr>
          <w:rFonts w:ascii="Angsana New" w:hAnsi="Angsana New" w:hint="cs"/>
          <w:sz w:val="30"/>
          <w:szCs w:val="30"/>
          <w:cs/>
        </w:rPr>
        <w:t>จาก</w:t>
      </w:r>
      <w:r w:rsidR="0063163A">
        <w:rPr>
          <w:rFonts w:ascii="Angsana New" w:hAnsi="Angsana New" w:hint="cs"/>
          <w:sz w:val="30"/>
          <w:szCs w:val="30"/>
          <w:cs/>
        </w:rPr>
        <w:t>ความแตกต่างของรายการสัญญาเช่าทางบัญชีและทางภาษี</w:t>
      </w:r>
      <w:r w:rsidR="00F8144F">
        <w:rPr>
          <w:rFonts w:ascii="Angsana New" w:hAnsi="Angsana New" w:hint="cs"/>
          <w:sz w:val="30"/>
          <w:szCs w:val="30"/>
          <w:cs/>
        </w:rPr>
        <w:t xml:space="preserve"> 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>(</w:t>
      </w:r>
      <w:r w:rsidR="009265E2" w:rsidRPr="009265E2">
        <w:rPr>
          <w:rFonts w:ascii="Angsana New" w:hAnsi="Angsana New" w:hint="cs"/>
          <w:i/>
          <w:iCs/>
          <w:sz w:val="30"/>
          <w:szCs w:val="30"/>
        </w:rPr>
        <w:t>256</w:t>
      </w:r>
      <w:r w:rsidR="009265E2" w:rsidRPr="009265E2">
        <w:rPr>
          <w:rFonts w:ascii="Angsana New" w:hAnsi="Angsana New"/>
          <w:i/>
          <w:iCs/>
          <w:sz w:val="30"/>
          <w:szCs w:val="30"/>
        </w:rPr>
        <w:t>6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>:</w:t>
      </w:r>
      <w:r w:rsidR="00B27C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D5C94" w:rsidRPr="00B27C21">
        <w:rPr>
          <w:rFonts w:ascii="Angsana New" w:hAnsi="Angsana New" w:hint="cs"/>
          <w:i/>
          <w:iCs/>
          <w:sz w:val="30"/>
          <w:szCs w:val="30"/>
          <w:cs/>
        </w:rPr>
        <w:t>เงินปันผลรับจากบริษัทย่อยที่ไม่ต้องเสียภาษี</w:t>
      </w:r>
      <w:r w:rsidR="00AA0CB1" w:rsidRPr="00B27C21">
        <w:rPr>
          <w:rFonts w:ascii="Angsana New" w:hAnsi="Angsana New" w:hint="cs"/>
          <w:i/>
          <w:iCs/>
          <w:sz w:val="30"/>
          <w:szCs w:val="30"/>
        </w:rPr>
        <w:t>)</w:t>
      </w:r>
    </w:p>
    <w:p w14:paraId="6DAD381A" w14:textId="77777777" w:rsidR="00BA6E5D" w:rsidRPr="00803BF9" w:rsidRDefault="00BA6E5D" w:rsidP="00BA6E5D">
      <w:pPr>
        <w:rPr>
          <w:rFonts w:ascii="Angsana New" w:hAnsi="Angsana New"/>
          <w:sz w:val="30"/>
          <w:szCs w:val="30"/>
        </w:rPr>
      </w:pPr>
    </w:p>
    <w:p w14:paraId="34F1D802" w14:textId="77777777" w:rsidR="00504882" w:rsidRDefault="0050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0E4F71FF" w14:textId="05C7859B" w:rsidR="00B16CCC" w:rsidRDefault="00B16CCC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525D3FC2" w14:textId="064D20EE" w:rsidR="00B16CCC" w:rsidRPr="000A597E" w:rsidRDefault="00B16CCC" w:rsidP="00B16CCC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B16CCC" w:rsidRPr="0085372A" w14:paraId="5109A746" w14:textId="77777777" w:rsidTr="00FB1DFC">
        <w:tc>
          <w:tcPr>
            <w:tcW w:w="3780" w:type="dxa"/>
          </w:tcPr>
          <w:p w14:paraId="6D4E6B64" w14:textId="77777777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47ACCD7" w14:textId="77777777" w:rsidR="00B16CCC" w:rsidRPr="0085372A" w:rsidRDefault="00B16CCC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115B81" w14:textId="77777777" w:rsidR="00B16CCC" w:rsidRPr="0085372A" w:rsidRDefault="00B16CCC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2F02009" w14:textId="77777777" w:rsidR="00B16CCC" w:rsidRPr="0085372A" w:rsidRDefault="00B16CCC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CCC" w:rsidRPr="0085372A" w14:paraId="4611E6C8" w14:textId="77777777" w:rsidTr="00FB1DFC">
        <w:tc>
          <w:tcPr>
            <w:tcW w:w="3780" w:type="dxa"/>
            <w:vAlign w:val="bottom"/>
          </w:tcPr>
          <w:p w14:paraId="7A631680" w14:textId="0EE618F9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537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537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265E2" w:rsidRPr="009265E2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466316D3" w14:textId="151283C4" w:rsidR="00B16CCC" w:rsidRPr="0085372A" w:rsidRDefault="009265E2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6F6CE6" w14:textId="77777777" w:rsidR="00B16CCC" w:rsidRPr="0085372A" w:rsidRDefault="00B16CCC" w:rsidP="00FB1DF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1A1FF" w14:textId="780C9482" w:rsidR="00B16CCC" w:rsidRPr="0085372A" w:rsidRDefault="009265E2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A0A9CD" w14:textId="77777777" w:rsidR="00B16CCC" w:rsidRPr="0085372A" w:rsidRDefault="00B16CCC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EE21B" w14:textId="2B192CDC" w:rsidR="00B16CCC" w:rsidRPr="0085372A" w:rsidRDefault="009265E2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64550E55" w14:textId="77777777" w:rsidR="00B16CCC" w:rsidRPr="0085372A" w:rsidRDefault="00B16CCC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3BBA1" w14:textId="4BDC3644" w:rsidR="00B16CCC" w:rsidRPr="0085372A" w:rsidRDefault="009265E2" w:rsidP="00FB1DF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B16CCC" w:rsidRPr="0085372A" w14:paraId="02E9C35A" w14:textId="77777777" w:rsidTr="00FB1DFC">
        <w:tc>
          <w:tcPr>
            <w:tcW w:w="3780" w:type="dxa"/>
          </w:tcPr>
          <w:p w14:paraId="37CF5196" w14:textId="77777777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779B38C" w14:textId="77777777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8537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8537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537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16CCC" w:rsidRPr="0085372A" w14:paraId="0E1C50DC" w14:textId="77777777" w:rsidTr="00FB1DFC">
        <w:tc>
          <w:tcPr>
            <w:tcW w:w="3780" w:type="dxa"/>
            <w:vAlign w:val="bottom"/>
          </w:tcPr>
          <w:p w14:paraId="5CF7FDBB" w14:textId="77777777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CDC4F4" w14:textId="77777777" w:rsidR="00B16CCC" w:rsidRPr="00363166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09A333" w14:textId="4A8811EC" w:rsidR="00B16CCC" w:rsidRPr="00363166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B16CCC" w:rsidRPr="00363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270" w:type="dxa"/>
            <w:vAlign w:val="bottom"/>
          </w:tcPr>
          <w:p w14:paraId="49C6BE35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7BD98F" w14:textId="77777777" w:rsidR="00B16CCC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5628C6" w14:textId="3C739D5F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B16CCC" w:rsidRPr="003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6E672E5C" w14:textId="77777777" w:rsidR="00B16CCC" w:rsidRPr="0085372A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6A7823" w14:textId="77777777" w:rsidR="00B16CCC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A8F7BCF" w14:textId="2ECACCAD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="00B16CC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88" w:type="dxa"/>
          </w:tcPr>
          <w:p w14:paraId="0D8D644E" w14:textId="77777777" w:rsidR="00B16CCC" w:rsidRPr="0085372A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44DCF58" w14:textId="77777777" w:rsidR="00B16CCC" w:rsidRPr="002660C5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38180FA0" w14:textId="0483696A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25</w:t>
            </w:r>
            <w:r w:rsidR="00B16CCC" w:rsidRPr="002660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442</w:t>
            </w:r>
          </w:p>
        </w:tc>
      </w:tr>
      <w:tr w:rsidR="00B16CCC" w:rsidRPr="000A597E" w14:paraId="6BAA3CBE" w14:textId="77777777" w:rsidTr="00FB1DFC">
        <w:tc>
          <w:tcPr>
            <w:tcW w:w="3780" w:type="dxa"/>
            <w:vAlign w:val="bottom"/>
          </w:tcPr>
          <w:p w14:paraId="6F56B254" w14:textId="77777777" w:rsidR="00B16CCC" w:rsidRPr="000A597E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04395F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19F143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498C00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8CD528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0DA54CC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72F3D3D9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F131F73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6CCC" w:rsidRPr="0085372A" w14:paraId="514EB32D" w14:textId="77777777" w:rsidTr="00FB1DFC">
        <w:tc>
          <w:tcPr>
            <w:tcW w:w="3780" w:type="dxa"/>
          </w:tcPr>
          <w:p w14:paraId="7CE9272D" w14:textId="77777777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1790E7C1" w14:textId="77777777" w:rsidR="00B16CCC" w:rsidRPr="0085372A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D179B13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A4F812" w14:textId="77777777" w:rsidR="00B16CCC" w:rsidRPr="0085372A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DD861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FF2D53C" w14:textId="77777777" w:rsidR="00B16CCC" w:rsidRPr="0085372A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1EB2A06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5B8101C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16CCC" w:rsidRPr="0085372A" w14:paraId="0BF5E9C9" w14:textId="77777777" w:rsidTr="00FB1DFC">
        <w:tc>
          <w:tcPr>
            <w:tcW w:w="3780" w:type="dxa"/>
            <w:vAlign w:val="bottom"/>
          </w:tcPr>
          <w:p w14:paraId="533C973E" w14:textId="762FB5CE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9265E2"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Pr="00853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68313D1" w14:textId="4D8C997A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600</w:t>
            </w:r>
            <w:r w:rsidR="00B16CCC" w:rsidRPr="00363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D9C2126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B0A20B" w14:textId="6B88EC86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480</w:t>
            </w:r>
            <w:r w:rsidR="00B16CCC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84567EC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9B0A019" w14:textId="6AA23EC1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</w:rPr>
              <w:t>600</w:t>
            </w:r>
            <w:r w:rsidR="00B16CCC" w:rsidRPr="00363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67FAD757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D2412E7" w14:textId="754D5DD9" w:rsidR="00B16CCC" w:rsidRPr="0085372A" w:rsidRDefault="009265E2" w:rsidP="00FB1DF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B16CCC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B16CCC" w:rsidRPr="0085372A" w14:paraId="319E2946" w14:textId="77777777" w:rsidTr="00FB1DFC">
        <w:tc>
          <w:tcPr>
            <w:tcW w:w="3780" w:type="dxa"/>
            <w:vAlign w:val="bottom"/>
          </w:tcPr>
          <w:p w14:paraId="74166A88" w14:textId="65971865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265E2" w:rsidRPr="009265E2">
              <w:rPr>
                <w:rFonts w:ascii="Angsana New" w:hAnsi="Angsana New"/>
                <w:b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1CB2F" w14:textId="7533E2B7" w:rsidR="00B16CCC" w:rsidRPr="00363166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B16CC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EDC9395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1675DF" w14:textId="77777777" w:rsidR="00B16CCC" w:rsidRPr="00CB6AC8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BB4D56F" w14:textId="57467ACF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480</w:t>
            </w:r>
            <w:r w:rsidR="00B16CCC" w:rsidRPr="00CB6AC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CF2F7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1E072" w14:textId="6A74B952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B16CC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3FC52C6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05C35" w14:textId="77777777" w:rsidR="00B16CCC" w:rsidRPr="00CB6AC8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2DE34D8" w14:textId="11943D67" w:rsidR="00B16CCC" w:rsidRPr="0085372A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480</w:t>
            </w:r>
            <w:r w:rsidR="00B16CCC" w:rsidRPr="00CB6AC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B16CCC" w:rsidRPr="000A597E" w14:paraId="0E4F3D80" w14:textId="77777777" w:rsidTr="00FB1DFC">
        <w:tc>
          <w:tcPr>
            <w:tcW w:w="3780" w:type="dxa"/>
            <w:vAlign w:val="bottom"/>
          </w:tcPr>
          <w:p w14:paraId="1BA21E00" w14:textId="77777777" w:rsidR="00B16CCC" w:rsidRPr="000A597E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65A8FD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1810B439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DEBF07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5364F5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54D6AE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</w:tcPr>
          <w:p w14:paraId="3EBCBC95" w14:textId="77777777" w:rsidR="00B16CCC" w:rsidRPr="000A597E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99B8521" w14:textId="77777777" w:rsidR="00B16CCC" w:rsidRPr="000A597E" w:rsidRDefault="00B16CCC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6CCC" w:rsidRPr="0085372A" w14:paraId="3497F15D" w14:textId="77777777" w:rsidTr="00FB1DFC">
        <w:tc>
          <w:tcPr>
            <w:tcW w:w="3780" w:type="dxa"/>
            <w:vAlign w:val="bottom"/>
          </w:tcPr>
          <w:p w14:paraId="10F70A4E" w14:textId="77777777" w:rsidR="00B16CCC" w:rsidRPr="0085372A" w:rsidRDefault="00B16CCC" w:rsidP="00FB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530BA7" w14:textId="63CD87BA" w:rsidR="00B16CCC" w:rsidRPr="00363166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16CCC" w:rsidRPr="00363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3CF30426" w14:textId="77777777" w:rsidR="00B16CCC" w:rsidRPr="00363166" w:rsidRDefault="00B16CCC" w:rsidP="00FB1DF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1F2F0A8" w14:textId="78ACFEE8" w:rsidR="00B16CCC" w:rsidRPr="00363166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B16CCC" w:rsidRPr="00363166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7007487A" w14:textId="77777777" w:rsidR="00B16CCC" w:rsidRPr="00363166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745C4A" w14:textId="57E78AB8" w:rsidR="00B16CCC" w:rsidRPr="00363166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B16CCC" w:rsidRPr="00363166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9265E2">
              <w:rPr>
                <w:rFonts w:asciiTheme="majorBidi" w:hAnsi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88" w:type="dxa"/>
            <w:shd w:val="clear" w:color="auto" w:fill="auto"/>
          </w:tcPr>
          <w:p w14:paraId="25057959" w14:textId="77777777" w:rsidR="00B16CCC" w:rsidRPr="0085372A" w:rsidRDefault="00B16CCC" w:rsidP="00FB1DF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5E0D057A" w14:textId="18541382" w:rsidR="00B16CCC" w:rsidRPr="006433D1" w:rsidRDefault="009265E2" w:rsidP="00FB1DF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16CCC" w:rsidRPr="00CB6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26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</w:tr>
    </w:tbl>
    <w:p w14:paraId="568707BA" w14:textId="77777777" w:rsidR="00B16CCC" w:rsidRPr="009721F5" w:rsidRDefault="00B16CCC" w:rsidP="00B16CCC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250A7483" w14:textId="120CC0DC" w:rsidR="00737136" w:rsidRPr="009721F5" w:rsidRDefault="00737136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เครื่องมือทางการเงิน</w:t>
      </w:r>
    </w:p>
    <w:p w14:paraId="71D86D2B" w14:textId="77777777" w:rsidR="005104BB" w:rsidRPr="009721F5" w:rsidRDefault="005104BB" w:rsidP="005104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470570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1F8E39E5" w14:textId="120BCBC6" w:rsidR="00B12FAA" w:rsidRPr="009721F5" w:rsidRDefault="00B12FAA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4C1A6C9" w14:textId="081613CC" w:rsidR="00D44179" w:rsidRPr="009721F5" w:rsidRDefault="00D44179" w:rsidP="00AE076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474"/>
      </w:tblGrid>
      <w:tr w:rsidR="00B12FAA" w:rsidRPr="009721F5" w14:paraId="72D48910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4683C4E9" w14:textId="6F540145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825F27D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2FAA" w:rsidRPr="009721F5" w14:paraId="06A95034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5E9B1AFB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F66E5DF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8DA249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997912D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9721F5" w14:paraId="042CF60B" w14:textId="77777777" w:rsidTr="000F77AF">
        <w:trPr>
          <w:trHeight w:val="261"/>
          <w:tblHeader/>
        </w:trPr>
        <w:tc>
          <w:tcPr>
            <w:tcW w:w="5760" w:type="dxa"/>
            <w:hideMark/>
          </w:tcPr>
          <w:p w14:paraId="2876A11A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A0F1D7D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EB2358" w14:textId="74CB641A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7B7C621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038ADB1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396C20A4" w14:textId="3F822265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265E2" w:rsidRPr="009265E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B12FAA" w:rsidRPr="009721F5" w14:paraId="2BB9576E" w14:textId="77777777" w:rsidTr="000F77AF">
        <w:trPr>
          <w:trHeight w:val="261"/>
          <w:tblHeader/>
        </w:trPr>
        <w:tc>
          <w:tcPr>
            <w:tcW w:w="5760" w:type="dxa"/>
          </w:tcPr>
          <w:p w14:paraId="4BE7BBE4" w14:textId="5C7250FC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4200700" w14:textId="77777777" w:rsidR="00B12FAA" w:rsidRPr="009721F5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9721F5" w14:paraId="2122F649" w14:textId="77777777" w:rsidTr="000F77AF">
        <w:trPr>
          <w:trHeight w:val="261"/>
        </w:trPr>
        <w:tc>
          <w:tcPr>
            <w:tcW w:w="5760" w:type="dxa"/>
          </w:tcPr>
          <w:p w14:paraId="64C2C68C" w14:textId="5ACE8F1F" w:rsidR="00026CE9" w:rsidRPr="009721F5" w:rsidRDefault="00026CE9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A3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557AE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420" w:type="dxa"/>
            <w:gridSpan w:val="3"/>
          </w:tcPr>
          <w:p w14:paraId="1F47D0D3" w14:textId="77777777" w:rsidR="00026CE9" w:rsidRPr="009721F5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9721F5" w14:paraId="3A4B1D16" w14:textId="77777777" w:rsidTr="000F77AF">
        <w:trPr>
          <w:trHeight w:val="261"/>
        </w:trPr>
        <w:tc>
          <w:tcPr>
            <w:tcW w:w="5760" w:type="dxa"/>
          </w:tcPr>
          <w:p w14:paraId="18E77D20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3B7FD29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77BAC7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453691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FAA" w:rsidRPr="009721F5" w14:paraId="73D253DB" w14:textId="77777777" w:rsidTr="000F77AF">
        <w:trPr>
          <w:trHeight w:val="261"/>
        </w:trPr>
        <w:tc>
          <w:tcPr>
            <w:tcW w:w="5760" w:type="dxa"/>
            <w:hideMark/>
          </w:tcPr>
          <w:p w14:paraId="6EA7A89C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FC5DC9" w14:textId="0554E924" w:rsidR="00B12FAA" w:rsidRPr="008E579D" w:rsidRDefault="009265E2" w:rsidP="00B12FA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  <w:r w:rsidR="008E579D" w:rsidRPr="008E579D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6BE43" w14:textId="77777777" w:rsidR="00B12FAA" w:rsidRPr="008E579D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DDECCE" w14:textId="643C3237" w:rsidR="00B12FAA" w:rsidRPr="008E579D" w:rsidRDefault="009265E2" w:rsidP="00B12FA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  <w:r w:rsidR="008E579D" w:rsidRPr="008E57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428</w:t>
            </w:r>
          </w:p>
        </w:tc>
      </w:tr>
      <w:tr w:rsidR="0022293E" w:rsidRPr="009721F5" w14:paraId="51D6D9D3" w14:textId="77777777" w:rsidTr="000F77AF">
        <w:trPr>
          <w:trHeight w:val="261"/>
        </w:trPr>
        <w:tc>
          <w:tcPr>
            <w:tcW w:w="5760" w:type="dxa"/>
          </w:tcPr>
          <w:p w14:paraId="05B3BE9F" w14:textId="3155C5DF" w:rsidR="0022293E" w:rsidRPr="009721F5" w:rsidRDefault="00F301C0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420" w:type="dxa"/>
            <w:gridSpan w:val="3"/>
          </w:tcPr>
          <w:p w14:paraId="5BA486DE" w14:textId="098F591C" w:rsidR="0022293E" w:rsidRPr="009721F5" w:rsidRDefault="0022293E" w:rsidP="0000098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2293E" w:rsidRPr="009721F5" w14:paraId="70739625" w14:textId="77777777" w:rsidTr="000F77AF">
        <w:trPr>
          <w:trHeight w:val="261"/>
        </w:trPr>
        <w:tc>
          <w:tcPr>
            <w:tcW w:w="5760" w:type="dxa"/>
          </w:tcPr>
          <w:p w14:paraId="3A6F5210" w14:textId="77777777" w:rsidR="0022293E" w:rsidRPr="009721F5" w:rsidRDefault="0022293E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BAC048E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37A622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EED4B6D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66" w:rsidRPr="009721F5" w14:paraId="2B171EAE" w14:textId="77777777" w:rsidTr="000F77AF">
        <w:trPr>
          <w:trHeight w:val="261"/>
        </w:trPr>
        <w:tc>
          <w:tcPr>
            <w:tcW w:w="5760" w:type="dxa"/>
            <w:hideMark/>
          </w:tcPr>
          <w:p w14:paraId="1D540BE5" w14:textId="77777777" w:rsidR="003A3866" w:rsidRPr="009721F5" w:rsidRDefault="003A3866" w:rsidP="003A3866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C590CCF" w14:textId="126013A3" w:rsidR="003A3866" w:rsidRPr="009721F5" w:rsidRDefault="009265E2" w:rsidP="003A3866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280</w:t>
            </w:r>
            <w:r w:rsidR="003A3866" w:rsidRPr="007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36" w:type="dxa"/>
            <w:vAlign w:val="bottom"/>
          </w:tcPr>
          <w:p w14:paraId="3F4D3904" w14:textId="77777777" w:rsidR="003A3866" w:rsidRPr="009721F5" w:rsidRDefault="003A3866" w:rsidP="003A386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9123CD" w14:textId="019DB134" w:rsidR="003A3866" w:rsidRPr="009721F5" w:rsidRDefault="009265E2" w:rsidP="003A386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278</w:t>
            </w:r>
            <w:r w:rsidR="003A3866" w:rsidRPr="00E33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  <w:r w:rsidRPr="009265E2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3E9326E1" w14:textId="66F11301" w:rsidR="00060D67" w:rsidRPr="00757C13" w:rsidRDefault="00060D67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474"/>
      </w:tblGrid>
      <w:tr w:rsidR="00B12FAA" w:rsidRPr="009721F5" w14:paraId="38739540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735C3013" w14:textId="1D39698E" w:rsidR="00B12FAA" w:rsidRPr="009721F5" w:rsidRDefault="0022293E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</w:rPr>
              <w:br w:type="page"/>
            </w:r>
          </w:p>
        </w:tc>
        <w:tc>
          <w:tcPr>
            <w:tcW w:w="3420" w:type="dxa"/>
            <w:gridSpan w:val="3"/>
          </w:tcPr>
          <w:p w14:paraId="32AD2BB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2FAA" w:rsidRPr="009721F5" w14:paraId="39CC223E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45319CCE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B595B89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19624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DCDB0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9721F5" w14:paraId="0EAD15B3" w14:textId="77777777" w:rsidTr="000F77AF">
        <w:trPr>
          <w:trHeight w:val="261"/>
          <w:tblHeader/>
        </w:trPr>
        <w:tc>
          <w:tcPr>
            <w:tcW w:w="5760" w:type="dxa"/>
            <w:hideMark/>
          </w:tcPr>
          <w:p w14:paraId="2EA99DD9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1950AB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57DA4B" w14:textId="200223F5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45E69FA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5148A0A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00082F7" w14:textId="340B10CB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265E2" w:rsidRPr="009265E2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B12FAA" w:rsidRPr="009721F5" w14:paraId="4CDAEC62" w14:textId="77777777" w:rsidTr="000F77AF">
        <w:trPr>
          <w:trHeight w:val="261"/>
          <w:tblHeader/>
        </w:trPr>
        <w:tc>
          <w:tcPr>
            <w:tcW w:w="5760" w:type="dxa"/>
          </w:tcPr>
          <w:p w14:paraId="212630F2" w14:textId="379CEB81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5130813D" w14:textId="77777777" w:rsidR="00B12FAA" w:rsidRPr="009721F5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866" w:rsidRPr="009721F5" w14:paraId="28EEB082" w14:textId="77777777" w:rsidTr="000F77AF">
        <w:trPr>
          <w:trHeight w:val="261"/>
        </w:trPr>
        <w:tc>
          <w:tcPr>
            <w:tcW w:w="5760" w:type="dxa"/>
          </w:tcPr>
          <w:p w14:paraId="5544424D" w14:textId="1D5CAE4F" w:rsidR="003A3866" w:rsidRPr="009721F5" w:rsidRDefault="003A3866" w:rsidP="003A386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420" w:type="dxa"/>
            <w:gridSpan w:val="3"/>
          </w:tcPr>
          <w:p w14:paraId="36B06A67" w14:textId="77777777" w:rsidR="003A3866" w:rsidRPr="009721F5" w:rsidRDefault="003A3866" w:rsidP="003A38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9721F5" w14:paraId="3379564D" w14:textId="77777777" w:rsidTr="000F77AF">
        <w:trPr>
          <w:trHeight w:val="261"/>
        </w:trPr>
        <w:tc>
          <w:tcPr>
            <w:tcW w:w="5760" w:type="dxa"/>
          </w:tcPr>
          <w:p w14:paraId="05AB42AC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6297683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B431A4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E1474E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267" w:rsidRPr="009721F5" w14:paraId="2ED0C743" w14:textId="77777777" w:rsidTr="000F77AF">
        <w:trPr>
          <w:trHeight w:val="261"/>
        </w:trPr>
        <w:tc>
          <w:tcPr>
            <w:tcW w:w="5760" w:type="dxa"/>
            <w:hideMark/>
          </w:tcPr>
          <w:p w14:paraId="50F08F14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7ADDA91" w14:textId="3A9E33C1" w:rsidR="002F2267" w:rsidRPr="00626B6A" w:rsidRDefault="009265E2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  <w:r w:rsidR="00F21DA8" w:rsidRPr="00F21DA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36" w:type="dxa"/>
            <w:vAlign w:val="bottom"/>
          </w:tcPr>
          <w:p w14:paraId="23A6C086" w14:textId="77777777" w:rsidR="002F2267" w:rsidRPr="00626B6A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14:paraId="4F3491F8" w14:textId="4C27AD97" w:rsidR="002F2267" w:rsidRPr="00626B6A" w:rsidRDefault="009265E2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  <w:r w:rsidR="00F21DA8" w:rsidRPr="00F21D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2F2267" w:rsidRPr="009721F5" w14:paraId="741AD389" w14:textId="77777777" w:rsidTr="00A0591A">
        <w:trPr>
          <w:trHeight w:val="236"/>
        </w:trPr>
        <w:tc>
          <w:tcPr>
            <w:tcW w:w="5760" w:type="dxa"/>
          </w:tcPr>
          <w:p w14:paraId="61E8A203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49C2ECC" w14:textId="2F814BDD" w:rsidR="002F2267" w:rsidRPr="009721F5" w:rsidRDefault="002F2267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BC1C8D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A04242" w14:textId="2E45314E" w:rsidR="002F2267" w:rsidRPr="009721F5" w:rsidRDefault="002F2267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57AE" w:rsidRPr="009721F5" w14:paraId="111C0FBA" w14:textId="77777777" w:rsidTr="000F77AF">
        <w:trPr>
          <w:trHeight w:val="261"/>
        </w:trPr>
        <w:tc>
          <w:tcPr>
            <w:tcW w:w="5760" w:type="dxa"/>
          </w:tcPr>
          <w:p w14:paraId="3D591506" w14:textId="5FC1574A" w:rsidR="003557AE" w:rsidRPr="009721F5" w:rsidRDefault="003557AE" w:rsidP="003557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420" w:type="dxa"/>
            <w:gridSpan w:val="3"/>
          </w:tcPr>
          <w:p w14:paraId="1D884DC4" w14:textId="11F62B61" w:rsidR="003557AE" w:rsidRPr="009721F5" w:rsidRDefault="003557AE" w:rsidP="003557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2267" w:rsidRPr="009721F5" w14:paraId="1F0313EE" w14:textId="77777777" w:rsidTr="000F77AF">
        <w:trPr>
          <w:trHeight w:val="261"/>
        </w:trPr>
        <w:tc>
          <w:tcPr>
            <w:tcW w:w="5760" w:type="dxa"/>
          </w:tcPr>
          <w:p w14:paraId="7C941CE5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258496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C5107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39D278C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66" w:rsidRPr="009721F5" w14:paraId="61747233" w14:textId="77777777" w:rsidTr="000F77AF">
        <w:trPr>
          <w:trHeight w:val="261"/>
        </w:trPr>
        <w:tc>
          <w:tcPr>
            <w:tcW w:w="5760" w:type="dxa"/>
            <w:hideMark/>
          </w:tcPr>
          <w:p w14:paraId="542064C8" w14:textId="77777777" w:rsidR="003A3866" w:rsidRPr="009721F5" w:rsidRDefault="003A3866" w:rsidP="003A3866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79C725E5" w14:textId="500371AD" w:rsidR="003A3866" w:rsidRPr="009721F5" w:rsidRDefault="009265E2" w:rsidP="003A3866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  <w:r w:rsidR="003A3866" w:rsidRPr="00AE73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vAlign w:val="bottom"/>
          </w:tcPr>
          <w:p w14:paraId="6805A8D7" w14:textId="77777777" w:rsidR="003A3866" w:rsidRPr="009721F5" w:rsidRDefault="003A3866" w:rsidP="003A386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2B3A9D" w14:textId="1339F979" w:rsidR="003A3866" w:rsidRPr="009721F5" w:rsidRDefault="009265E2" w:rsidP="003A386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  <w:r w:rsidR="003A3866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65E2">
              <w:rPr>
                <w:rFonts w:asciiTheme="majorBidi" w:hAnsiTheme="majorBidi"/>
                <w:sz w:val="30"/>
                <w:szCs w:val="30"/>
                <w:lang w:val="en-US"/>
              </w:rPr>
              <w:t>959</w:t>
            </w:r>
          </w:p>
        </w:tc>
      </w:tr>
    </w:tbl>
    <w:p w14:paraId="19FB5B76" w14:textId="222B5CCC" w:rsidR="008874BA" w:rsidRPr="009721F5" w:rsidRDefault="008874BA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93CE0E" w14:textId="4B312228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682828" w14:textId="044BD879" w:rsidR="003968C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9265E2" w:rsidRPr="009265E2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294F6DB2" w14:textId="77777777" w:rsidR="00504882" w:rsidRDefault="00504882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FB5B26" w14:textId="77777777" w:rsidR="00757C13" w:rsidRDefault="00757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37ED4BCF" w14:textId="688DB8E7" w:rsidR="005B6A13" w:rsidRPr="009721F5" w:rsidRDefault="005B6A13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6CD0AA2" w14:textId="231DA266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5B6A13" w:rsidRPr="009721F5" w14:paraId="7170CEC2" w14:textId="77777777" w:rsidTr="000F77AF">
        <w:trPr>
          <w:tblHeader/>
        </w:trPr>
        <w:tc>
          <w:tcPr>
            <w:tcW w:w="5670" w:type="dxa"/>
          </w:tcPr>
          <w:p w14:paraId="20C9EE4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C5F120" w14:textId="2E890776" w:rsidR="005B6A13" w:rsidRPr="009721F5" w:rsidRDefault="008240FC" w:rsidP="00C06C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05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265E2" w:rsidRPr="009265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265E2" w:rsidRPr="009265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DC05DB3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D76648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D7BB239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D70F4EB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5B6A13" w:rsidRPr="009721F5" w14:paraId="631EAAAB" w14:textId="77777777" w:rsidTr="000F77AF">
        <w:trPr>
          <w:tblHeader/>
        </w:trPr>
        <w:tc>
          <w:tcPr>
            <w:tcW w:w="5670" w:type="dxa"/>
          </w:tcPr>
          <w:p w14:paraId="0FB8DE31" w14:textId="77777777" w:rsidR="005B6A13" w:rsidRPr="009721F5" w:rsidRDefault="005B6A13" w:rsidP="00C06C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230BF10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9721F5" w14:paraId="576E048B" w14:textId="77777777" w:rsidTr="000F77AF">
        <w:trPr>
          <w:trHeight w:val="335"/>
        </w:trPr>
        <w:tc>
          <w:tcPr>
            <w:tcW w:w="5670" w:type="dxa"/>
          </w:tcPr>
          <w:p w14:paraId="2A86448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BFECF4B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963668E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5624E98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7FC" w:rsidRPr="009721F5" w14:paraId="3952946C" w14:textId="77777777" w:rsidTr="000F77AF">
        <w:trPr>
          <w:trHeight w:val="440"/>
        </w:trPr>
        <w:tc>
          <w:tcPr>
            <w:tcW w:w="5670" w:type="dxa"/>
          </w:tcPr>
          <w:p w14:paraId="32B134EB" w14:textId="46513DEA" w:rsidR="002217FC" w:rsidRPr="009721F5" w:rsidRDefault="008F1ADC" w:rsidP="002217F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="002217FC" w:rsidRPr="009721F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5347EED7" w14:textId="353716C6" w:rsidR="002217FC" w:rsidRPr="009721F5" w:rsidRDefault="009265E2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  <w:r w:rsidR="008F1ADC" w:rsidRPr="008F1ADC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79" w:type="dxa"/>
          </w:tcPr>
          <w:p w14:paraId="09A29549" w14:textId="77777777" w:rsidR="002217FC" w:rsidRPr="009721F5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D45C991" w14:textId="24BC868E" w:rsidR="002217FC" w:rsidRPr="009721F5" w:rsidRDefault="009265E2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6</w:t>
            </w:r>
            <w:r w:rsidR="008F1ADC" w:rsidRPr="008F1ADC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8F1ADC" w:rsidRPr="009721F5" w14:paraId="056877C9" w14:textId="77777777" w:rsidTr="000F77AF">
        <w:trPr>
          <w:trHeight w:val="440"/>
        </w:trPr>
        <w:tc>
          <w:tcPr>
            <w:tcW w:w="5670" w:type="dxa"/>
          </w:tcPr>
          <w:p w14:paraId="18CDA98A" w14:textId="59B2A20B" w:rsidR="008F1ADC" w:rsidRPr="009721F5" w:rsidRDefault="008F1ADC" w:rsidP="008F1A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24EDC4D0" w14:textId="0BA58C59" w:rsidR="008F1ADC" w:rsidRPr="00B53128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9" w:type="dxa"/>
          </w:tcPr>
          <w:p w14:paraId="50A42372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3F0BBFB" w14:textId="24AF6C75" w:rsidR="008F1ADC" w:rsidRPr="00B53128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8F1ADC" w:rsidRPr="009721F5" w14:paraId="381F3E92" w14:textId="77777777" w:rsidTr="000F77AF">
        <w:trPr>
          <w:trHeight w:val="370"/>
        </w:trPr>
        <w:tc>
          <w:tcPr>
            <w:tcW w:w="5670" w:type="dxa"/>
          </w:tcPr>
          <w:p w14:paraId="3014B76C" w14:textId="77777777" w:rsidR="008F1ADC" w:rsidRPr="009721F5" w:rsidRDefault="008F1ADC" w:rsidP="008F1AD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CD68F4" w14:textId="7B8AC12C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F1ADC" w:rsidRPr="00D11A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9" w:type="dxa"/>
          </w:tcPr>
          <w:p w14:paraId="54400D64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84E8A5F" w14:textId="3F215991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F1ADC" w:rsidRPr="00D11A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</w:tr>
      <w:tr w:rsidR="008F1ADC" w:rsidRPr="009721F5" w14:paraId="5FF8F50F" w14:textId="77777777" w:rsidTr="00A0591A">
        <w:trPr>
          <w:trHeight w:val="370"/>
        </w:trPr>
        <w:tc>
          <w:tcPr>
            <w:tcW w:w="5670" w:type="dxa"/>
          </w:tcPr>
          <w:p w14:paraId="21B03BA3" w14:textId="77777777" w:rsidR="008F1ADC" w:rsidRPr="009721F5" w:rsidRDefault="008F1ADC" w:rsidP="008F1AD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EC9278" w14:textId="351B2884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BBA631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FE359CD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ADC" w:rsidRPr="009721F5" w14:paraId="240DF506" w14:textId="77777777" w:rsidTr="006723F7">
        <w:trPr>
          <w:trHeight w:val="370"/>
        </w:trPr>
        <w:tc>
          <w:tcPr>
            <w:tcW w:w="5670" w:type="dxa"/>
          </w:tcPr>
          <w:p w14:paraId="7AC9F84A" w14:textId="0521D252" w:rsidR="008F1ADC" w:rsidRPr="009721F5" w:rsidRDefault="008F1ADC" w:rsidP="008F1AD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31473442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3AC87BE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</w:tcPr>
          <w:p w14:paraId="5CE04D9A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1ADC" w:rsidRPr="008664A5" w14:paraId="2FA7F516" w14:textId="77777777" w:rsidTr="00777618">
        <w:trPr>
          <w:trHeight w:val="197"/>
        </w:trPr>
        <w:tc>
          <w:tcPr>
            <w:tcW w:w="5670" w:type="dxa"/>
          </w:tcPr>
          <w:p w14:paraId="5C3C67F2" w14:textId="5972160C" w:rsidR="008F1ADC" w:rsidRPr="009721F5" w:rsidRDefault="008F1ADC" w:rsidP="008F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  <w:shd w:val="clear" w:color="auto" w:fill="auto"/>
          </w:tcPr>
          <w:p w14:paraId="146C96B1" w14:textId="2FDCBB01" w:rsidR="008F1ADC" w:rsidRPr="008664A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54</w:t>
            </w:r>
            <w:r w:rsidR="008F1ADC" w:rsidRPr="008434B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9" w:type="dxa"/>
          </w:tcPr>
          <w:p w14:paraId="24DDCDBC" w14:textId="77777777" w:rsidR="008F1ADC" w:rsidRPr="008664A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C2A5912" w14:textId="6C147098" w:rsidR="008F1ADC" w:rsidRPr="008664A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54</w:t>
            </w:r>
            <w:r w:rsidR="008F1ADC" w:rsidRPr="008434B9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8F1ADC" w:rsidRPr="009721F5" w14:paraId="797DD82F" w14:textId="77777777" w:rsidTr="00777618">
        <w:trPr>
          <w:trHeight w:val="197"/>
        </w:trPr>
        <w:tc>
          <w:tcPr>
            <w:tcW w:w="5670" w:type="dxa"/>
          </w:tcPr>
          <w:p w14:paraId="20D9C928" w14:textId="6BDB85F9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620" w:type="dxa"/>
            <w:shd w:val="clear" w:color="auto" w:fill="auto"/>
          </w:tcPr>
          <w:p w14:paraId="5E06C072" w14:textId="57A3DBA1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</w:t>
            </w:r>
            <w:r w:rsidR="00DA2CEC" w:rsidRPr="00DA2CEC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9" w:type="dxa"/>
          </w:tcPr>
          <w:p w14:paraId="4411C91A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95CD5AA" w14:textId="22F721CF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2</w:t>
            </w:r>
            <w:r w:rsidR="008F1ADC" w:rsidRPr="003168BA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  <w:tr w:rsidR="008F1ADC" w:rsidRPr="009721F5" w14:paraId="15AE6FFF" w14:textId="77777777" w:rsidTr="00777618">
        <w:trPr>
          <w:trHeight w:val="197"/>
        </w:trPr>
        <w:tc>
          <w:tcPr>
            <w:tcW w:w="5670" w:type="dxa"/>
          </w:tcPr>
          <w:p w14:paraId="6592F1AE" w14:textId="600B3EE9" w:rsidR="008F1ADC" w:rsidRPr="009721F5" w:rsidRDefault="008F1ADC" w:rsidP="008F1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514E7DCC" w14:textId="68477D0B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3</w:t>
            </w:r>
            <w:r w:rsidR="008F1ADC" w:rsidRPr="003168BA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79" w:type="dxa"/>
          </w:tcPr>
          <w:p w14:paraId="4B3CCFEE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701A89C" w14:textId="66047BF8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65E2">
              <w:rPr>
                <w:rFonts w:ascii="Angsana New" w:hAnsi="Angsana New"/>
                <w:sz w:val="30"/>
                <w:szCs w:val="30"/>
              </w:rPr>
              <w:t>1</w:t>
            </w:r>
            <w:r w:rsidR="008F1ADC" w:rsidRPr="003168BA">
              <w:rPr>
                <w:rFonts w:ascii="Angsana New" w:hAnsi="Angsana New"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8F1ADC" w:rsidRPr="009721F5" w14:paraId="077E8F53" w14:textId="77777777" w:rsidTr="00777618">
        <w:trPr>
          <w:trHeight w:val="197"/>
        </w:trPr>
        <w:tc>
          <w:tcPr>
            <w:tcW w:w="5670" w:type="dxa"/>
          </w:tcPr>
          <w:p w14:paraId="38F11A9C" w14:textId="1D4D1AC0" w:rsidR="008F1ADC" w:rsidRPr="009721F5" w:rsidRDefault="008F1ADC" w:rsidP="008F1AD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693CA" w14:textId="48820612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DA2CEC" w:rsidRPr="00DA2C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79" w:type="dxa"/>
          </w:tcPr>
          <w:p w14:paraId="6FB059F0" w14:textId="77777777" w:rsidR="008F1ADC" w:rsidRPr="009721F5" w:rsidRDefault="008F1ADC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5B7736CF" w14:textId="7A9CC789" w:rsidR="008F1ADC" w:rsidRPr="009721F5" w:rsidRDefault="009265E2" w:rsidP="008F1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8F1ADC" w:rsidRPr="00316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265E2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</w:tr>
    </w:tbl>
    <w:p w14:paraId="3A94567A" w14:textId="57F72E7F" w:rsidR="005B6A13" w:rsidRDefault="005B6A13" w:rsidP="005B6A13">
      <w:pPr>
        <w:rPr>
          <w:rFonts w:ascii="Angsana New" w:hAnsi="Angsana New"/>
          <w:sz w:val="30"/>
          <w:szCs w:val="30"/>
        </w:rPr>
      </w:pPr>
    </w:p>
    <w:p w14:paraId="15551408" w14:textId="672FFDC9" w:rsidR="00230B70" w:rsidRPr="009721F5" w:rsidRDefault="00230B70" w:rsidP="00230B70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hint="cs"/>
          <w:cs/>
        </w:rPr>
        <w:t>เหตุการณ์ภายหลังรอบระยะเวลารายงาน</w:t>
      </w:r>
    </w:p>
    <w:p w14:paraId="40BFB37A" w14:textId="568CD381" w:rsidR="00230B70" w:rsidRPr="00EB3E50" w:rsidRDefault="00230B70" w:rsidP="00EB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4B2E0A5" w14:textId="64125D6A" w:rsidR="00EB3E50" w:rsidRPr="00EB3E50" w:rsidRDefault="00EB3E50" w:rsidP="00EB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 w:rsidR="009265E2" w:rsidRPr="009265E2">
        <w:rPr>
          <w:rFonts w:ascii="Angsana New" w:hAnsi="Angsana New"/>
          <w:spacing w:val="-2"/>
          <w:sz w:val="30"/>
          <w:szCs w:val="30"/>
        </w:rPr>
        <w:t>1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2567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ผู้ถือหุ้นมีมติอนุมัติจ่ายเงินปันผลสำหรับผลประกอบการปี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2566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ในอัตราหุ้นละ 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10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เป็นจำนวนเงินทั้งสิ้น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60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ซึ่งบริษัทได้จ่ายเงินปันผลระหว่างกาลไปเมื่อวันที่ </w:t>
      </w:r>
      <w:r w:rsidR="009265E2" w:rsidRPr="009265E2">
        <w:rPr>
          <w:rFonts w:ascii="Angsana New" w:hAnsi="Angsana New"/>
          <w:spacing w:val="-2"/>
          <w:sz w:val="30"/>
          <w:szCs w:val="30"/>
        </w:rPr>
        <w:t>14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2566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ในอัตราหุ้นละ 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03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คิดเป็นจำนวนเงิน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18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ล้านบาท คงเหลือเงินปันผลที่จะจ่ายเพิ่มในอัตราหุ้นละ 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07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บาท เป็นเงินจำนวน</w:t>
      </w:r>
      <w:r w:rsidR="007D4429">
        <w:rPr>
          <w:rFonts w:ascii="Angsana New" w:hAnsi="Angsana New" w:hint="cs"/>
          <w:spacing w:val="-2"/>
          <w:sz w:val="30"/>
          <w:szCs w:val="30"/>
          <w:cs/>
        </w:rPr>
        <w:t>ทั้งสิ้น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pacing w:val="-2"/>
          <w:sz w:val="30"/>
          <w:szCs w:val="30"/>
        </w:rPr>
        <w:t>42</w:t>
      </w:r>
      <w:r w:rsidR="008B597E"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</w:t>
      </w:r>
      <w:r w:rsidR="007D4429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EC70B9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9265E2" w:rsidRPr="009265E2">
        <w:rPr>
          <w:rFonts w:ascii="Angsana New" w:hAnsi="Angsana New"/>
          <w:spacing w:val="-2"/>
          <w:sz w:val="30"/>
          <w:szCs w:val="30"/>
        </w:rPr>
        <w:t>30</w:t>
      </w:r>
      <w:r w:rsidR="00EC70B9">
        <w:rPr>
          <w:rFonts w:ascii="Angsana New" w:hAnsi="Angsana New"/>
          <w:spacing w:val="-2"/>
          <w:sz w:val="30"/>
          <w:szCs w:val="30"/>
        </w:rPr>
        <w:t xml:space="preserve"> 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2567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และอนุมัติการจัดสรรทุนสำรองตามกฎหมายเป็นจำนวนเงิน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6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1D60F309" w14:textId="77777777" w:rsidR="00EB3E50" w:rsidRPr="00EB3E50" w:rsidRDefault="00EB3E50" w:rsidP="00EB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9AD8EC" w14:textId="6C2A0ACA" w:rsidR="00230B70" w:rsidRPr="00EB3E50" w:rsidRDefault="00EB3E50" w:rsidP="00EB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3E50">
        <w:rPr>
          <w:rFonts w:ascii="Angsana New" w:hAnsi="Angsana New"/>
          <w:spacing w:val="-2"/>
          <w:sz w:val="30"/>
          <w:szCs w:val="30"/>
          <w:cs/>
        </w:rPr>
        <w:t>ในการประชุมสามัญผู้ถือหุ้นประจำปีของบริษัท ฟาร์ม่าไลน์ จำกัด ซึ่งเป็นบริษัทย่อย</w:t>
      </w:r>
      <w:r w:rsidR="00E57F2B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เมื่อวันที่</w:t>
      </w:r>
      <w:r w:rsidR="007D44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265E2" w:rsidRPr="009265E2">
        <w:rPr>
          <w:rFonts w:ascii="Angsana New" w:hAnsi="Angsana New"/>
          <w:spacing w:val="-2"/>
          <w:sz w:val="30"/>
          <w:szCs w:val="30"/>
        </w:rPr>
        <w:t>19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2567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ผู้ถือหุ้นมีมติอนุมัติจ่ายเงินปันผลสำหรับผลประกอบการปี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2566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ในอัตราหุ้นละ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24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เป็นจำนวนเงินทั้งสิ้น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4</w:t>
      </w:r>
      <w:r w:rsidRPr="00EB3E50">
        <w:rPr>
          <w:rFonts w:ascii="Angsana New" w:hAnsi="Angsana New"/>
          <w:spacing w:val="-2"/>
          <w:sz w:val="30"/>
          <w:szCs w:val="30"/>
          <w:cs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8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โดยมีกำหนดจ่ายเงินปันผลใน</w:t>
      </w:r>
      <w:r w:rsidR="007D4429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="009265E2" w:rsidRPr="009265E2">
        <w:rPr>
          <w:rFonts w:ascii="Angsana New" w:hAnsi="Angsana New"/>
          <w:spacing w:val="-2"/>
          <w:sz w:val="30"/>
          <w:szCs w:val="30"/>
        </w:rPr>
        <w:t>2567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และอนุมัติการจัดสรรทุนสำรองตามกฎหมายเป็นจำนวนเงิน </w:t>
      </w:r>
      <w:r w:rsidR="009265E2" w:rsidRPr="009265E2">
        <w:rPr>
          <w:rFonts w:ascii="Angsana New" w:hAnsi="Angsana New"/>
          <w:spacing w:val="-2"/>
          <w:sz w:val="30"/>
          <w:szCs w:val="30"/>
        </w:rPr>
        <w:t>0</w:t>
      </w:r>
      <w:r w:rsidRPr="00EB3E50">
        <w:rPr>
          <w:rFonts w:ascii="Angsana New" w:hAnsi="Angsana New"/>
          <w:spacing w:val="-2"/>
          <w:sz w:val="30"/>
          <w:szCs w:val="30"/>
          <w:cs/>
        </w:rPr>
        <w:t>.</w:t>
      </w:r>
      <w:r w:rsidR="009265E2" w:rsidRPr="009265E2">
        <w:rPr>
          <w:rFonts w:ascii="Angsana New" w:hAnsi="Angsana New"/>
          <w:spacing w:val="-2"/>
          <w:sz w:val="30"/>
          <w:szCs w:val="30"/>
        </w:rPr>
        <w:t>6</w:t>
      </w:r>
      <w:r w:rsidRPr="00EB3E50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sectPr w:rsidR="00230B70" w:rsidRPr="00EB3E50" w:rsidSect="00B03D71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4C6D5" w14:textId="77777777" w:rsidR="006146AB" w:rsidRDefault="006146AB" w:rsidP="004956B4">
      <w:r>
        <w:separator/>
      </w:r>
    </w:p>
  </w:endnote>
  <w:endnote w:type="continuationSeparator" w:id="0">
    <w:p w14:paraId="079AA066" w14:textId="77777777" w:rsidR="006146AB" w:rsidRDefault="006146A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507A68D4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265E2" w:rsidRPr="009265E2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933A" w14:textId="77777777" w:rsidR="006146AB" w:rsidRDefault="006146AB" w:rsidP="004956B4">
      <w:r>
        <w:separator/>
      </w:r>
    </w:p>
  </w:footnote>
  <w:footnote w:type="continuationSeparator" w:id="0">
    <w:p w14:paraId="54B701C2" w14:textId="77777777" w:rsidR="006146AB" w:rsidRDefault="006146A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B66A7A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0BCE48A9" w:rsidR="00AE2613" w:rsidRPr="00B66A7A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9265E2" w:rsidRPr="009265E2">
      <w:rPr>
        <w:rFonts w:ascii="Angsana New" w:hAnsi="Angsana New"/>
        <w:b/>
        <w:sz w:val="32"/>
        <w:szCs w:val="32"/>
      </w:rPr>
      <w:t>31</w:t>
    </w:r>
    <w:r w:rsidR="00225FD3" w:rsidRPr="00B66A7A">
      <w:rPr>
        <w:rFonts w:ascii="Angsana New" w:hAnsi="Angsana New"/>
        <w:b/>
        <w:sz w:val="32"/>
        <w:szCs w:val="32"/>
      </w:rPr>
      <w:t xml:space="preserve"> </w:t>
    </w:r>
    <w:r w:rsidR="00DC727C">
      <w:rPr>
        <w:rFonts w:ascii="Angsana New" w:hAnsi="Angsana New" w:hint="cs"/>
        <w:bCs/>
        <w:sz w:val="32"/>
        <w:szCs w:val="32"/>
        <w:cs/>
      </w:rPr>
      <w:t>มีนาคม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9265E2" w:rsidRPr="009265E2">
      <w:rPr>
        <w:rFonts w:ascii="Angsana New" w:hAnsi="Angsana New"/>
        <w:b/>
        <w:sz w:val="32"/>
        <w:szCs w:val="32"/>
      </w:rPr>
      <w:t>2567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1738480093">
    <w:abstractNumId w:val="5"/>
  </w:num>
  <w:num w:numId="30" w16cid:durableId="688720606">
    <w:abstractNumId w:val="5"/>
  </w:num>
  <w:num w:numId="31" w16cid:durableId="122028794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3768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536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27CB7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5FD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3DE8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330"/>
    <w:rsid w:val="000606BA"/>
    <w:rsid w:val="00060808"/>
    <w:rsid w:val="0006096C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3D"/>
    <w:rsid w:val="00072B4C"/>
    <w:rsid w:val="00072D76"/>
    <w:rsid w:val="00072EE8"/>
    <w:rsid w:val="00072FA4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47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4E5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97E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860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2D6F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6A1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148D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249"/>
    <w:rsid w:val="000E67D7"/>
    <w:rsid w:val="000E6C84"/>
    <w:rsid w:val="000E6CEA"/>
    <w:rsid w:val="000E715B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5D2"/>
    <w:rsid w:val="00110E2B"/>
    <w:rsid w:val="00111B9E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0C9"/>
    <w:rsid w:val="001175AD"/>
    <w:rsid w:val="00120302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272F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DEE"/>
    <w:rsid w:val="00135461"/>
    <w:rsid w:val="00135561"/>
    <w:rsid w:val="0013577F"/>
    <w:rsid w:val="00135C65"/>
    <w:rsid w:val="00136683"/>
    <w:rsid w:val="00136F96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522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5A7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1C9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27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97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3F6F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A23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3C6D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6E11"/>
    <w:rsid w:val="002172C6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2CB3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0B7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B0B"/>
    <w:rsid w:val="00247EC9"/>
    <w:rsid w:val="00250852"/>
    <w:rsid w:val="00250A93"/>
    <w:rsid w:val="0025133F"/>
    <w:rsid w:val="002513F8"/>
    <w:rsid w:val="00251C60"/>
    <w:rsid w:val="002520CD"/>
    <w:rsid w:val="00252626"/>
    <w:rsid w:val="00252A0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3712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390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5C94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00FC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68BA"/>
    <w:rsid w:val="003171E7"/>
    <w:rsid w:val="00317628"/>
    <w:rsid w:val="00317668"/>
    <w:rsid w:val="00320005"/>
    <w:rsid w:val="00320197"/>
    <w:rsid w:val="00320335"/>
    <w:rsid w:val="003204A5"/>
    <w:rsid w:val="00320D87"/>
    <w:rsid w:val="00321F0F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6E"/>
    <w:rsid w:val="003376F3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41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9AD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0BD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0"/>
    <w:rsid w:val="003A2C27"/>
    <w:rsid w:val="003A3866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2C0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26D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AC1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02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27A30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705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1F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5F26"/>
    <w:rsid w:val="0049653A"/>
    <w:rsid w:val="0049709D"/>
    <w:rsid w:val="004976F0"/>
    <w:rsid w:val="004A0953"/>
    <w:rsid w:val="004A117F"/>
    <w:rsid w:val="004A135C"/>
    <w:rsid w:val="004A1875"/>
    <w:rsid w:val="004A1C27"/>
    <w:rsid w:val="004A1D68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B789C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87B"/>
    <w:rsid w:val="004D4921"/>
    <w:rsid w:val="004D4A34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6F"/>
    <w:rsid w:val="004E17E1"/>
    <w:rsid w:val="004E19BE"/>
    <w:rsid w:val="004E1EE7"/>
    <w:rsid w:val="004E2633"/>
    <w:rsid w:val="004E27FA"/>
    <w:rsid w:val="004E2909"/>
    <w:rsid w:val="004E30A8"/>
    <w:rsid w:val="004E30F7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1DDF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AAB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4882"/>
    <w:rsid w:val="005052A9"/>
    <w:rsid w:val="00505327"/>
    <w:rsid w:val="0050532F"/>
    <w:rsid w:val="00505699"/>
    <w:rsid w:val="00505F8E"/>
    <w:rsid w:val="005060F7"/>
    <w:rsid w:val="005064E1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1FC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27CFE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E88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2E60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913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398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0BB7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EAB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6DD3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E7D84"/>
    <w:rsid w:val="005F01E5"/>
    <w:rsid w:val="005F025E"/>
    <w:rsid w:val="005F0878"/>
    <w:rsid w:val="005F0EBD"/>
    <w:rsid w:val="005F127B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449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1DF7"/>
    <w:rsid w:val="006125D4"/>
    <w:rsid w:val="0061283E"/>
    <w:rsid w:val="00613A15"/>
    <w:rsid w:val="00614189"/>
    <w:rsid w:val="006146AB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5D1A"/>
    <w:rsid w:val="00625DD2"/>
    <w:rsid w:val="00626B6A"/>
    <w:rsid w:val="00626EB9"/>
    <w:rsid w:val="00626EFB"/>
    <w:rsid w:val="00627491"/>
    <w:rsid w:val="00630D59"/>
    <w:rsid w:val="00630FF9"/>
    <w:rsid w:val="006310BC"/>
    <w:rsid w:val="006313A8"/>
    <w:rsid w:val="0063144D"/>
    <w:rsid w:val="00631472"/>
    <w:rsid w:val="00631489"/>
    <w:rsid w:val="006314A7"/>
    <w:rsid w:val="0063163A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AE0"/>
    <w:rsid w:val="00635B88"/>
    <w:rsid w:val="00635D45"/>
    <w:rsid w:val="00635F59"/>
    <w:rsid w:val="006363F4"/>
    <w:rsid w:val="0063663D"/>
    <w:rsid w:val="00636F8B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0D4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239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43F7"/>
    <w:rsid w:val="00674AC4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1E4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6FC"/>
    <w:rsid w:val="006A6C03"/>
    <w:rsid w:val="006A79C4"/>
    <w:rsid w:val="006A7C5A"/>
    <w:rsid w:val="006B056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A99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A4D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0F6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119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3E4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57C13"/>
    <w:rsid w:val="00760217"/>
    <w:rsid w:val="0076047E"/>
    <w:rsid w:val="0076089E"/>
    <w:rsid w:val="00760DA7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6EE4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29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58F"/>
    <w:rsid w:val="007A17B3"/>
    <w:rsid w:val="007A25B1"/>
    <w:rsid w:val="007A2AA3"/>
    <w:rsid w:val="007A2CEF"/>
    <w:rsid w:val="007A2D1A"/>
    <w:rsid w:val="007A2D7E"/>
    <w:rsid w:val="007A30C8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224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36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29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43E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4FBF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7B4"/>
    <w:rsid w:val="007F2B56"/>
    <w:rsid w:val="007F3615"/>
    <w:rsid w:val="007F361A"/>
    <w:rsid w:val="007F364A"/>
    <w:rsid w:val="007F3E1A"/>
    <w:rsid w:val="007F4BC8"/>
    <w:rsid w:val="007F4C9D"/>
    <w:rsid w:val="007F4F8A"/>
    <w:rsid w:val="007F5616"/>
    <w:rsid w:val="007F6176"/>
    <w:rsid w:val="007F63D7"/>
    <w:rsid w:val="007F6665"/>
    <w:rsid w:val="007F6C24"/>
    <w:rsid w:val="007F6CBE"/>
    <w:rsid w:val="007F7061"/>
    <w:rsid w:val="007F7285"/>
    <w:rsid w:val="007F7299"/>
    <w:rsid w:val="007F7396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091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0D0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43B"/>
    <w:rsid w:val="00825818"/>
    <w:rsid w:val="008258BE"/>
    <w:rsid w:val="00825CD2"/>
    <w:rsid w:val="00825DC6"/>
    <w:rsid w:val="0082658E"/>
    <w:rsid w:val="008300A4"/>
    <w:rsid w:val="008302CD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6024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4B9"/>
    <w:rsid w:val="00843724"/>
    <w:rsid w:val="00843948"/>
    <w:rsid w:val="00843C95"/>
    <w:rsid w:val="00843D4D"/>
    <w:rsid w:val="00843DEC"/>
    <w:rsid w:val="008443D9"/>
    <w:rsid w:val="0084483B"/>
    <w:rsid w:val="00844BA4"/>
    <w:rsid w:val="0084549F"/>
    <w:rsid w:val="00845E06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CE3"/>
    <w:rsid w:val="008A4FC4"/>
    <w:rsid w:val="008A5608"/>
    <w:rsid w:val="008A5F6D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4089"/>
    <w:rsid w:val="008B42B3"/>
    <w:rsid w:val="008B511E"/>
    <w:rsid w:val="008B5774"/>
    <w:rsid w:val="008B57C3"/>
    <w:rsid w:val="008B597E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408"/>
    <w:rsid w:val="008C4605"/>
    <w:rsid w:val="008C48AB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29F2"/>
    <w:rsid w:val="008E350F"/>
    <w:rsid w:val="008E35DA"/>
    <w:rsid w:val="008E3932"/>
    <w:rsid w:val="008E459F"/>
    <w:rsid w:val="008E45D8"/>
    <w:rsid w:val="008E4826"/>
    <w:rsid w:val="008E487A"/>
    <w:rsid w:val="008E489D"/>
    <w:rsid w:val="008E4D8D"/>
    <w:rsid w:val="008E579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1ADC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614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7D8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5E2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1435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33C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5578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90D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500"/>
    <w:rsid w:val="009B760B"/>
    <w:rsid w:val="009C0048"/>
    <w:rsid w:val="009C09F0"/>
    <w:rsid w:val="009C0BAB"/>
    <w:rsid w:val="009C0CBC"/>
    <w:rsid w:val="009C1092"/>
    <w:rsid w:val="009C1B92"/>
    <w:rsid w:val="009C24E0"/>
    <w:rsid w:val="009C28C1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E97"/>
    <w:rsid w:val="009D0511"/>
    <w:rsid w:val="009D1BB4"/>
    <w:rsid w:val="009D2C22"/>
    <w:rsid w:val="009D2EC4"/>
    <w:rsid w:val="009D2F84"/>
    <w:rsid w:val="009D3EE8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A2D"/>
    <w:rsid w:val="009E0D14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B7"/>
    <w:rsid w:val="009E6EC0"/>
    <w:rsid w:val="009E7327"/>
    <w:rsid w:val="009E7B91"/>
    <w:rsid w:val="009F042A"/>
    <w:rsid w:val="009F082F"/>
    <w:rsid w:val="009F08D6"/>
    <w:rsid w:val="009F0B8B"/>
    <w:rsid w:val="009F1DBF"/>
    <w:rsid w:val="009F26E6"/>
    <w:rsid w:val="009F28F3"/>
    <w:rsid w:val="009F28FC"/>
    <w:rsid w:val="009F290E"/>
    <w:rsid w:val="009F2FA2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1F34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591A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E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889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4385"/>
    <w:rsid w:val="00A34446"/>
    <w:rsid w:val="00A34553"/>
    <w:rsid w:val="00A34CE7"/>
    <w:rsid w:val="00A35088"/>
    <w:rsid w:val="00A35276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5F5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795"/>
    <w:rsid w:val="00A76C8B"/>
    <w:rsid w:val="00A76FDB"/>
    <w:rsid w:val="00A772D8"/>
    <w:rsid w:val="00A774B5"/>
    <w:rsid w:val="00A77642"/>
    <w:rsid w:val="00A778E2"/>
    <w:rsid w:val="00A77C67"/>
    <w:rsid w:val="00A8001B"/>
    <w:rsid w:val="00A80597"/>
    <w:rsid w:val="00A80FA7"/>
    <w:rsid w:val="00A80FC8"/>
    <w:rsid w:val="00A817E3"/>
    <w:rsid w:val="00A81CFE"/>
    <w:rsid w:val="00A82121"/>
    <w:rsid w:val="00A82134"/>
    <w:rsid w:val="00A8222F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DBF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B4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84E"/>
    <w:rsid w:val="00AD0B64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1FA0"/>
    <w:rsid w:val="00AF2E31"/>
    <w:rsid w:val="00AF32CA"/>
    <w:rsid w:val="00AF34FC"/>
    <w:rsid w:val="00AF48BF"/>
    <w:rsid w:val="00AF539E"/>
    <w:rsid w:val="00AF5EF1"/>
    <w:rsid w:val="00AF676A"/>
    <w:rsid w:val="00AF68D7"/>
    <w:rsid w:val="00AF6B38"/>
    <w:rsid w:val="00AF70E1"/>
    <w:rsid w:val="00AF7E61"/>
    <w:rsid w:val="00B0087A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3D71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16CCC"/>
    <w:rsid w:val="00B201CA"/>
    <w:rsid w:val="00B202A1"/>
    <w:rsid w:val="00B205B2"/>
    <w:rsid w:val="00B20EBC"/>
    <w:rsid w:val="00B20F91"/>
    <w:rsid w:val="00B210EF"/>
    <w:rsid w:val="00B2127F"/>
    <w:rsid w:val="00B213D9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27C21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2A0A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2DE6"/>
    <w:rsid w:val="00B53128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D0F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6BA1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60B9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39B5"/>
    <w:rsid w:val="00BC4387"/>
    <w:rsid w:val="00BC440F"/>
    <w:rsid w:val="00BC44FD"/>
    <w:rsid w:val="00BC47EA"/>
    <w:rsid w:val="00BC4E79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937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4BDA"/>
    <w:rsid w:val="00C15E2B"/>
    <w:rsid w:val="00C16AD9"/>
    <w:rsid w:val="00C16CEE"/>
    <w:rsid w:val="00C16E53"/>
    <w:rsid w:val="00C1736B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CA8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4F99"/>
    <w:rsid w:val="00C46539"/>
    <w:rsid w:val="00C46C00"/>
    <w:rsid w:val="00C470C9"/>
    <w:rsid w:val="00C4722F"/>
    <w:rsid w:val="00C476B0"/>
    <w:rsid w:val="00C479AA"/>
    <w:rsid w:val="00C50308"/>
    <w:rsid w:val="00C5060C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3E85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07C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2AD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6D5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2EA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156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15"/>
    <w:rsid w:val="00CE5956"/>
    <w:rsid w:val="00CE5FB5"/>
    <w:rsid w:val="00CE61BC"/>
    <w:rsid w:val="00CE6847"/>
    <w:rsid w:val="00CE68E6"/>
    <w:rsid w:val="00CE6EF3"/>
    <w:rsid w:val="00CE6F49"/>
    <w:rsid w:val="00CE7430"/>
    <w:rsid w:val="00CE7744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23F"/>
    <w:rsid w:val="00D06B93"/>
    <w:rsid w:val="00D06EFA"/>
    <w:rsid w:val="00D07482"/>
    <w:rsid w:val="00D10606"/>
    <w:rsid w:val="00D10B9A"/>
    <w:rsid w:val="00D11215"/>
    <w:rsid w:val="00D1172A"/>
    <w:rsid w:val="00D11AE3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5F8B"/>
    <w:rsid w:val="00D1667E"/>
    <w:rsid w:val="00D16ED2"/>
    <w:rsid w:val="00D1715D"/>
    <w:rsid w:val="00D1724E"/>
    <w:rsid w:val="00D1795E"/>
    <w:rsid w:val="00D17FDC"/>
    <w:rsid w:val="00D17FE7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0BD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8FC"/>
    <w:rsid w:val="00D41DDC"/>
    <w:rsid w:val="00D424B7"/>
    <w:rsid w:val="00D4255D"/>
    <w:rsid w:val="00D42B10"/>
    <w:rsid w:val="00D432B2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6CB9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27D"/>
    <w:rsid w:val="00D833AA"/>
    <w:rsid w:val="00D836C6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2CEC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C7B"/>
    <w:rsid w:val="00DB0EB9"/>
    <w:rsid w:val="00DB108E"/>
    <w:rsid w:val="00DB1506"/>
    <w:rsid w:val="00DB19C0"/>
    <w:rsid w:val="00DB1BC6"/>
    <w:rsid w:val="00DB1E70"/>
    <w:rsid w:val="00DB20D8"/>
    <w:rsid w:val="00DB291D"/>
    <w:rsid w:val="00DB295F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B7BD7"/>
    <w:rsid w:val="00DB7EB8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4BF"/>
    <w:rsid w:val="00DC4E66"/>
    <w:rsid w:val="00DC4EA0"/>
    <w:rsid w:val="00DC5C4F"/>
    <w:rsid w:val="00DC68F2"/>
    <w:rsid w:val="00DC7240"/>
    <w:rsid w:val="00DC727C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E7E0D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576E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1B0A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183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1DFE"/>
    <w:rsid w:val="00E42210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0B8C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57F2B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23C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48E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590C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0AE0"/>
    <w:rsid w:val="00EA1392"/>
    <w:rsid w:val="00EA14F4"/>
    <w:rsid w:val="00EA160A"/>
    <w:rsid w:val="00EA1DAA"/>
    <w:rsid w:val="00EA24A8"/>
    <w:rsid w:val="00EA2CB1"/>
    <w:rsid w:val="00EA33C3"/>
    <w:rsid w:val="00EA49B6"/>
    <w:rsid w:val="00EA5460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3E50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104"/>
    <w:rsid w:val="00EC5594"/>
    <w:rsid w:val="00EC55F5"/>
    <w:rsid w:val="00EC6864"/>
    <w:rsid w:val="00EC6936"/>
    <w:rsid w:val="00EC69CB"/>
    <w:rsid w:val="00EC7021"/>
    <w:rsid w:val="00EC70AE"/>
    <w:rsid w:val="00EC70B9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EF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EF7CB5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1C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DA8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5BF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474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1F74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3AA7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44F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A66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317F"/>
    <w:rsid w:val="00FC54F3"/>
    <w:rsid w:val="00FC6745"/>
    <w:rsid w:val="00FC6868"/>
    <w:rsid w:val="00FC7690"/>
    <w:rsid w:val="00FC782E"/>
    <w:rsid w:val="00FC7831"/>
    <w:rsid w:val="00FC788E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3B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68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E02DC-FAFF-4915-A105-8175190031B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A70BB11-3DBF-45C6-B499-81415F5D4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FBD2E-F4A9-4D7D-983B-9704F5B21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3428</Words>
  <Characters>13860</Characters>
  <Application>Microsoft Office Word</Application>
  <DocSecurity>0</DocSecurity>
  <Lines>115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2024-05-03T07:19:00Z</cp:lastPrinted>
  <dcterms:created xsi:type="dcterms:W3CDTF">2024-05-11T00:56:00Z</dcterms:created>
  <dcterms:modified xsi:type="dcterms:W3CDTF">2024-05-11T00:57:00Z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