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732BC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732BC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732BC3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3E8626" w14:textId="50DBC852" w:rsidR="00831431" w:rsidRPr="002E088A" w:rsidRDefault="00831431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3CBD4A71" w14:textId="4E7007ED" w:rsidR="007D2B7F" w:rsidRPr="00732BC3" w:rsidRDefault="00804175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A80F595" w14:textId="51BCA61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ของสินทรัพย์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และหนี้สิน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</w:p>
    <w:p w14:paraId="0D92F540" w14:textId="0E6E06F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การดำรงเงินกองทุน</w:t>
      </w:r>
    </w:p>
    <w:p w14:paraId="6155D605" w14:textId="3FDD103D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เงินลงทุนสุทธิ</w:t>
      </w:r>
    </w:p>
    <w:p w14:paraId="17C14B93" w14:textId="77777777" w:rsidR="0064296C" w:rsidRPr="001E077E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1E077E">
        <w:rPr>
          <w:rFonts w:asciiTheme="majorBidi" w:hAnsiTheme="majorBidi" w:cs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5896009B" w14:textId="0AF4C455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4B546724" w14:textId="7BB39EC0" w:rsidR="0064296C" w:rsidRPr="004462FD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462FD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01ECA608" w14:textId="2DE6CA11" w:rsidR="00F00817" w:rsidRPr="004462FD" w:rsidRDefault="00F00817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462FD"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การจ่ายโดยใช้หุ้นเป็นเกณฑ์</w:t>
      </w:r>
    </w:p>
    <w:p w14:paraId="24A3120C" w14:textId="77777777" w:rsidR="0064296C" w:rsidRPr="004462FD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462F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0A4C9435" w14:textId="77777777" w:rsidR="0064296C" w:rsidRPr="004462FD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462F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หนี้สินที่อาจเกิดขึ้นในภายหน้า</w:t>
      </w:r>
    </w:p>
    <w:p w14:paraId="7510B474" w14:textId="77777777" w:rsidR="0064296C" w:rsidRPr="004462FD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462F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FD2E340" w14:textId="77777777" w:rsidR="0064296C" w:rsidRPr="004462FD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462FD">
        <w:rPr>
          <w:rFonts w:asciiTheme="majorBidi" w:hAnsiTheme="majorBidi" w:cstheme="majorBidi"/>
          <w:sz w:val="28"/>
          <w:szCs w:val="28"/>
          <w:cs/>
          <w:lang w:bidi="th-TH"/>
        </w:rPr>
        <w:t>ผลประโยชน์อื่นที่จ่ายแก่กรรมการและผู้มีอำนาจในการจัดการ</w:t>
      </w:r>
    </w:p>
    <w:p w14:paraId="2F4A3B59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ส่วนงานดำเนินงาน</w:t>
      </w:r>
    </w:p>
    <w:p w14:paraId="0790848B" w14:textId="76584F6F" w:rsidR="0064296C" w:rsidRPr="004B6A0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eastAsia="AngsanaNew" w:hAnsiTheme="majorBidi" w:cstheme="majorBidi"/>
          <w:sz w:val="28"/>
          <w:szCs w:val="28"/>
          <w:cs/>
          <w:lang w:eastAsia="en-GB" w:bidi="th-TH"/>
        </w:rPr>
        <w:t>กำไรต่อหุ้น</w:t>
      </w:r>
    </w:p>
    <w:p w14:paraId="0D29A27A" w14:textId="200304ED" w:rsidR="004B6A0C" w:rsidRPr="00B32EF8" w:rsidRDefault="004B6A0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  <w:lang w:eastAsia="en-GB" w:bidi="th-TH"/>
        </w:rPr>
        <w:t>การจัดประเภทรายการใหม่</w:t>
      </w:r>
    </w:p>
    <w:p w14:paraId="307A1382" w14:textId="60C1ACFB" w:rsidR="00B32EF8" w:rsidRPr="00194C7F" w:rsidRDefault="005C3C28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  <w:lang w:eastAsia="en-GB" w:bidi="th-TH"/>
        </w:rPr>
        <w:t>เหตุการณ์ภายหลังรอบระยะเวลารายงาน</w:t>
      </w:r>
    </w:p>
    <w:p w14:paraId="6007CD67" w14:textId="075D32E2" w:rsidR="00804175" w:rsidRPr="00461B37" w:rsidRDefault="00804175" w:rsidP="008E5FA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461B3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หมายเหตุประกอบ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732BC3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068471A7" w:rsidR="00804175" w:rsidRPr="00732BC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47453">
        <w:rPr>
          <w:rFonts w:asciiTheme="majorBidi" w:hAnsiTheme="majorBidi" w:cstheme="majorBidi"/>
          <w:sz w:val="28"/>
          <w:szCs w:val="28"/>
        </w:rPr>
        <w:t xml:space="preserve"> </w:t>
      </w:r>
      <w:r w:rsidR="00F70FB2">
        <w:rPr>
          <w:rFonts w:asciiTheme="majorBidi" w:hAnsiTheme="majorBidi" w:cstheme="majorBidi"/>
          <w:sz w:val="28"/>
          <w:szCs w:val="28"/>
        </w:rPr>
        <w:t>15</w:t>
      </w:r>
      <w:r w:rsidR="00C82B81">
        <w:rPr>
          <w:rFonts w:asciiTheme="majorBidi" w:hAnsiTheme="majorBidi" w:cstheme="majorBidi"/>
          <w:sz w:val="28"/>
          <w:szCs w:val="28"/>
        </w:rPr>
        <w:t xml:space="preserve"> </w:t>
      </w:r>
      <w:r w:rsidR="00C82B81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C82B81">
        <w:rPr>
          <w:rFonts w:asciiTheme="majorBidi" w:hAnsiTheme="majorBidi" w:cstheme="majorBidi"/>
          <w:sz w:val="28"/>
          <w:szCs w:val="28"/>
        </w:rPr>
        <w:t>2567</w:t>
      </w:r>
    </w:p>
    <w:p w14:paraId="75C2EBFE" w14:textId="77777777" w:rsidR="00804175" w:rsidRPr="00732BC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B62980" w14:textId="25FE22CC" w:rsidR="00831431" w:rsidRDefault="00831431" w:rsidP="00A67A8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ข้อมูลทั่วไป</w:t>
      </w:r>
    </w:p>
    <w:p w14:paraId="6818721E" w14:textId="6B47546F" w:rsidR="00831431" w:rsidRPr="002E088A" w:rsidRDefault="0083143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5848D" w14:textId="6030F731" w:rsidR="00831431" w:rsidRDefault="00831431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31635">
        <w:rPr>
          <w:rFonts w:asciiTheme="majorBidi" w:hAnsiTheme="majorBidi" w:cstheme="majorBidi" w:hint="cs"/>
          <w:sz w:val="28"/>
          <w:szCs w:val="28"/>
          <w:cs/>
        </w:rPr>
        <w:t>ธนาคารไทยเครดิต จำกัด (มหาชน) (</w:t>
      </w:r>
      <w:r w:rsidR="006F7335">
        <w:rPr>
          <w:rFonts w:asciiTheme="majorBidi" w:hAnsiTheme="majorBidi" w:cstheme="majorBidi"/>
          <w:sz w:val="28"/>
          <w:szCs w:val="28"/>
        </w:rPr>
        <w:t>“</w:t>
      </w:r>
      <w:r w:rsidRPr="00931635"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6F7335">
        <w:rPr>
          <w:rFonts w:asciiTheme="majorBidi" w:hAnsiTheme="majorBidi" w:cstheme="majorBidi"/>
          <w:sz w:val="28"/>
          <w:szCs w:val="28"/>
        </w:rPr>
        <w:t>”</w:t>
      </w:r>
      <w:r w:rsidRPr="00931635">
        <w:rPr>
          <w:rFonts w:asciiTheme="majorBidi" w:hAnsiTheme="majorBidi" w:cstheme="majorBidi" w:hint="cs"/>
          <w:sz w:val="28"/>
          <w:szCs w:val="28"/>
          <w:cs/>
        </w:rPr>
        <w:t>) เป็นนิติบุคคลที่จัดตั้งขึ้นในประเทศไทย</w:t>
      </w:r>
      <w:r w:rsidR="00435259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435259" w:rsidRPr="00931635">
        <w:rPr>
          <w:rFonts w:asciiTheme="majorBidi" w:hAnsiTheme="majorBidi" w:cs="Angsana New" w:hint="cs"/>
          <w:sz w:val="28"/>
          <w:szCs w:val="28"/>
          <w:cs/>
        </w:rPr>
        <w:t>จดทะเบียนกับตลาดหลักทรัพย์แห่งประเทศไทยเมื่อวันที่</w:t>
      </w:r>
      <w:r w:rsidR="00435259" w:rsidRPr="0093163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35259" w:rsidRPr="00931635">
        <w:rPr>
          <w:rFonts w:asciiTheme="majorBidi" w:hAnsiTheme="majorBidi" w:cs="Angsana New"/>
          <w:sz w:val="28"/>
          <w:szCs w:val="28"/>
        </w:rPr>
        <w:t>9</w:t>
      </w:r>
      <w:r w:rsidR="00435259" w:rsidRPr="0093163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35259" w:rsidRPr="00931635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435259" w:rsidRPr="0093163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35259" w:rsidRPr="00931635">
        <w:rPr>
          <w:rFonts w:asciiTheme="majorBidi" w:hAnsiTheme="majorBidi" w:cs="Angsana New"/>
          <w:sz w:val="28"/>
          <w:szCs w:val="28"/>
        </w:rPr>
        <w:t>2567</w:t>
      </w:r>
      <w:r w:rsidRPr="00931635">
        <w:rPr>
          <w:rFonts w:asciiTheme="majorBidi" w:hAnsiTheme="majorBidi" w:cstheme="majorBidi" w:hint="cs"/>
          <w:sz w:val="28"/>
          <w:szCs w:val="28"/>
          <w:cs/>
        </w:rPr>
        <w:t xml:space="preserve"> สำนักงานใหญ่ตั้งอยู่ที่อาคารไทยประกันชีวิต เลขที่ </w:t>
      </w:r>
      <w:r w:rsidRPr="00931635">
        <w:rPr>
          <w:rFonts w:asciiTheme="majorBidi" w:hAnsiTheme="majorBidi" w:cstheme="majorBidi"/>
          <w:sz w:val="28"/>
          <w:szCs w:val="28"/>
        </w:rPr>
        <w:t xml:space="preserve">123 </w:t>
      </w:r>
      <w:r w:rsidRPr="00931635">
        <w:rPr>
          <w:rFonts w:asciiTheme="majorBidi" w:hAnsiTheme="majorBidi" w:cstheme="majorBidi" w:hint="cs"/>
          <w:sz w:val="28"/>
          <w:szCs w:val="28"/>
          <w:cs/>
        </w:rPr>
        <w:t xml:space="preserve">ถนนรัชดาภิเษก แขวงดินแดง เขตดินแดง กรุงเทพมหานคร </w:t>
      </w:r>
      <w:r w:rsidRPr="00931635">
        <w:rPr>
          <w:rFonts w:asciiTheme="majorBidi" w:hAnsiTheme="majorBidi" w:cstheme="majorBidi"/>
          <w:sz w:val="28"/>
          <w:szCs w:val="28"/>
        </w:rPr>
        <w:t>10400</w:t>
      </w:r>
    </w:p>
    <w:p w14:paraId="24466B75" w14:textId="77777777" w:rsidR="00722696" w:rsidRPr="002E088A" w:rsidRDefault="00722696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CD1FC" w14:textId="242E37CA" w:rsidR="00804175" w:rsidRPr="00732BC3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5204CD38" w:rsidR="00F808FC" w:rsidRPr="00732BC3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732BC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BC3">
        <w:rPr>
          <w:rFonts w:asciiTheme="majorBidi" w:hAnsiTheme="majorBidi" w:cstheme="majorBidi"/>
          <w:sz w:val="28"/>
          <w:szCs w:val="28"/>
        </w:rPr>
        <w:t xml:space="preserve">34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4B7CA7"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10284B" w:rsidRPr="00732BC3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9C73F6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9C73F6" w:rsidRPr="00732BC3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</w:t>
      </w:r>
      <w:r w:rsidR="00D73712" w:rsidRPr="00732BC3">
        <w:rPr>
          <w:rFonts w:asciiTheme="majorBidi" w:hAnsiTheme="majorBidi" w:cstheme="majorBidi"/>
          <w:sz w:val="28"/>
          <w:szCs w:val="28"/>
          <w:cs/>
        </w:rPr>
        <w:t>หลักทรัพย์ที่เกี่ยวข้อง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>ตลอดจนนำเสนอรายการในงบการเงินตามประกาศธนาคารแห่งประเทศไทยที่ สนส</w:t>
      </w:r>
      <w:r w:rsidR="00CA0187" w:rsidRPr="00732BC3">
        <w:rPr>
          <w:rFonts w:asciiTheme="majorBidi" w:hAnsiTheme="majorBidi" w:cstheme="majorBidi"/>
          <w:sz w:val="28"/>
          <w:szCs w:val="28"/>
        </w:rPr>
        <w:t>.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732BC3">
        <w:rPr>
          <w:rFonts w:asciiTheme="majorBidi" w:hAnsiTheme="majorBidi" w:cstheme="majorBidi"/>
          <w:sz w:val="28"/>
          <w:szCs w:val="28"/>
        </w:rPr>
        <w:t>21/2561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BF247A" w:rsidRPr="00732BC3">
        <w:rPr>
          <w:rFonts w:asciiTheme="majorBidi" w:hAnsiTheme="majorBidi" w:cstheme="majorBidi"/>
          <w:sz w:val="28"/>
          <w:szCs w:val="28"/>
        </w:rPr>
        <w:t>31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BF247A" w:rsidRPr="00732BC3">
        <w:rPr>
          <w:rFonts w:asciiTheme="majorBidi" w:hAnsiTheme="majorBidi" w:cstheme="majorBidi"/>
          <w:sz w:val="28"/>
          <w:szCs w:val="28"/>
        </w:rPr>
        <w:t>2561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BF247A" w:rsidRPr="00732BC3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BF247A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CA0187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B9761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="00540D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0D02">
        <w:rPr>
          <w:rFonts w:asciiTheme="majorBidi" w:hAnsiTheme="majorBidi" w:cstheme="majorBidi"/>
          <w:sz w:val="28"/>
          <w:szCs w:val="28"/>
        </w:rPr>
        <w:t>(“</w:t>
      </w:r>
      <w:r w:rsidR="00B8414E">
        <w:rPr>
          <w:rFonts w:asciiTheme="majorBidi" w:hAnsiTheme="majorBidi" w:cstheme="majorBidi" w:hint="cs"/>
          <w:sz w:val="28"/>
          <w:szCs w:val="28"/>
          <w:cs/>
        </w:rPr>
        <w:t>กลุ่มธนาคาร</w:t>
      </w:r>
      <w:r w:rsidR="00B8414E">
        <w:rPr>
          <w:rFonts w:asciiTheme="majorBidi" w:hAnsiTheme="majorBidi" w:cstheme="majorBidi"/>
          <w:sz w:val="28"/>
          <w:szCs w:val="28"/>
        </w:rPr>
        <w:t xml:space="preserve">”) 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3E43C4" w:rsidRPr="00732BC3">
        <w:rPr>
          <w:rFonts w:asciiTheme="majorBidi" w:eastAsia="Calibri" w:hAnsiTheme="majorBidi" w:cstheme="majorBidi"/>
          <w:sz w:val="28"/>
          <w:szCs w:val="28"/>
        </w:rPr>
        <w:t>31</w:t>
      </w:r>
      <w:r w:rsidR="003E43C4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3E43C4"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05D64" w:rsidRPr="00732BC3">
        <w:rPr>
          <w:rFonts w:asciiTheme="majorBidi" w:eastAsia="Calibri" w:hAnsiTheme="majorBidi" w:cstheme="majorBidi"/>
          <w:sz w:val="28"/>
          <w:szCs w:val="28"/>
        </w:rPr>
        <w:t>256</w:t>
      </w:r>
      <w:r w:rsidR="00796585">
        <w:rPr>
          <w:rFonts w:asciiTheme="majorBidi" w:hAnsiTheme="majorBidi" w:cstheme="majorBidi"/>
          <w:sz w:val="28"/>
          <w:szCs w:val="28"/>
        </w:rPr>
        <w:t>6</w:t>
      </w:r>
    </w:p>
    <w:p w14:paraId="01B94903" w14:textId="061D1744" w:rsidR="00126C46" w:rsidRDefault="00126C46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26362" w14:textId="44A59263" w:rsidR="00126C46" w:rsidRDefault="00126C46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126C46">
        <w:rPr>
          <w:rFonts w:asciiTheme="majorBidi" w:hAnsiTheme="majorBidi" w:cs="Angsana New" w:hint="cs"/>
          <w:sz w:val="28"/>
          <w:szCs w:val="28"/>
          <w:cs/>
        </w:rPr>
        <w:t>มาตรฐานการรายงานทางการเงินหลายฉบับได้มีการปรับปรุงใหม่</w:t>
      </w:r>
      <w:r w:rsidRPr="00126C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6C46">
        <w:rPr>
          <w:rFonts w:asciiTheme="majorBidi" w:hAnsiTheme="majorBidi" w:cs="Angsana New" w:hint="cs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126C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6C46">
        <w:rPr>
          <w:rFonts w:asciiTheme="majorBidi" w:hAnsiTheme="majorBidi" w:cstheme="majorBidi"/>
          <w:sz w:val="28"/>
          <w:szCs w:val="28"/>
        </w:rPr>
        <w:t xml:space="preserve">1 </w:t>
      </w:r>
      <w:r w:rsidRPr="00126C46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126C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6C46">
        <w:rPr>
          <w:rFonts w:asciiTheme="majorBidi" w:hAnsiTheme="majorBidi" w:cstheme="majorBidi"/>
          <w:sz w:val="28"/>
          <w:szCs w:val="28"/>
        </w:rPr>
        <w:t xml:space="preserve">2567 </w:t>
      </w:r>
      <w:r w:rsidRPr="00126C46">
        <w:rPr>
          <w:rFonts w:asciiTheme="majorBidi" w:hAnsiTheme="majorBidi" w:cs="Angsana New" w:hint="cs"/>
          <w:sz w:val="28"/>
          <w:szCs w:val="28"/>
          <w:cs/>
        </w:rPr>
        <w:t>การถือปฏิบัติตามมาตรฐานการรายงาน</w:t>
      </w:r>
      <w:r w:rsidR="001C1AB9">
        <w:rPr>
          <w:rFonts w:asciiTheme="majorBidi" w:hAnsiTheme="majorBidi" w:cs="Angsana New" w:hint="cs"/>
          <w:sz w:val="28"/>
          <w:szCs w:val="28"/>
          <w:cs/>
        </w:rPr>
        <w:t>ทางการเงิน</w:t>
      </w:r>
      <w:r w:rsidRPr="00126C46">
        <w:rPr>
          <w:rFonts w:asciiTheme="majorBidi" w:hAnsiTheme="majorBidi" w:cs="Angsana New" w:hint="cs"/>
          <w:sz w:val="28"/>
          <w:szCs w:val="28"/>
          <w:cs/>
        </w:rPr>
        <w:t>ที่ปรับปรุงใหม่นั้นมีผลให้เกิดการเปลี่ยนแปลงนโยบายการบัญชีของกลุ่มธนาคารในบางเรื่อง</w:t>
      </w:r>
      <w:r w:rsidRPr="00126C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26C46">
        <w:rPr>
          <w:rFonts w:asciiTheme="majorBidi" w:hAnsiTheme="majorBidi" w:cs="Angsana New" w:hint="cs"/>
          <w:sz w:val="28"/>
          <w:szCs w:val="28"/>
          <w:cs/>
        </w:rPr>
        <w:t>ทั้งนี้การเปลี่ยนแปลงดังกล่าวไม่มีผลกระทบอย่างเป็นสาระสำคัญต่อ</w:t>
      </w:r>
      <w:r w:rsidR="0074447A">
        <w:rPr>
          <w:rFonts w:asciiTheme="majorBidi" w:hAnsiTheme="majorBidi" w:cs="Angsana New"/>
          <w:sz w:val="28"/>
          <w:szCs w:val="28"/>
          <w:cs/>
        </w:rPr>
        <w:br/>
      </w:r>
      <w:r w:rsidRPr="00126C46">
        <w:rPr>
          <w:rFonts w:asciiTheme="majorBidi" w:hAnsiTheme="majorBidi" w:cs="Angsana New" w:hint="cs"/>
          <w:sz w:val="28"/>
          <w:szCs w:val="28"/>
          <w:cs/>
        </w:rPr>
        <w:t>งบการเงินระหว่างกาล</w:t>
      </w:r>
    </w:p>
    <w:p w14:paraId="276969FE" w14:textId="77777777" w:rsidR="009E0FC0" w:rsidRDefault="009E0FC0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5518EECB" w14:textId="58813234" w:rsidR="009E0FC0" w:rsidRDefault="009E0FC0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  <w:r w:rsidRPr="009E0FC0">
        <w:rPr>
          <w:rFonts w:asciiTheme="majorBidi" w:hAnsiTheme="majorBidi" w:cs="Angsana New" w:hint="cs"/>
          <w:sz w:val="28"/>
          <w:szCs w:val="28"/>
          <w:cs/>
        </w:rPr>
        <w:t>นอกจากนี้กลุ่มธนาคารไม่ได้นำมาตรฐานการรายงานทางการเงินที่ออกใหม่และปรับปรุงใหม่ซึ่งยังไม่มีผลบังคับใช้ในปีปัจจุบันมาถือปฏิบัติในการจัดทำงบการเงินระหว่างกาลนี้ก่อนวันที่มีผลบังคับใช้</w:t>
      </w:r>
    </w:p>
    <w:p w14:paraId="16E2176A" w14:textId="77777777" w:rsidR="009E0FC0" w:rsidRDefault="009E0FC0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20E1B4AF" w14:textId="66BF2C91" w:rsidR="009E0FC0" w:rsidRPr="00732BC3" w:rsidRDefault="00692EB4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92EB4">
        <w:rPr>
          <w:rFonts w:asciiTheme="majorBidi" w:hAnsiTheme="majorBidi" w:cs="Angsana New" w:hint="cs"/>
          <w:sz w:val="28"/>
          <w:szCs w:val="28"/>
          <w:cs/>
        </w:rPr>
        <w:t>กลุ่มธนาคารได้ประเมินผลกระทบที่อาจเกิดขึ้นต่องบการเงินจากการถือปฏิบัติตามมาตรฐานการรายงานทางการเงินที่</w:t>
      </w:r>
      <w:r w:rsidR="003F717C">
        <w:rPr>
          <w:rFonts w:asciiTheme="majorBidi" w:hAnsiTheme="majorBidi" w:cs="Angsana New"/>
          <w:sz w:val="28"/>
          <w:szCs w:val="28"/>
        </w:rPr>
        <w:br/>
      </w:r>
      <w:r w:rsidRPr="00692EB4">
        <w:rPr>
          <w:rFonts w:asciiTheme="majorBidi" w:hAnsiTheme="majorBidi" w:cs="Angsana New" w:hint="cs"/>
          <w:sz w:val="28"/>
          <w:szCs w:val="28"/>
          <w:cs/>
        </w:rPr>
        <w:t>ออกใหม่และปรับปรุงใหม่</w:t>
      </w:r>
      <w:r w:rsidRPr="00692E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92EB4">
        <w:rPr>
          <w:rFonts w:asciiTheme="majorBidi" w:hAnsiTheme="majorBidi" w:cs="Angsana New" w:hint="cs"/>
          <w:sz w:val="28"/>
          <w:szCs w:val="28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Pr="00692E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92EB4">
        <w:rPr>
          <w:rFonts w:asciiTheme="majorBidi" w:hAnsiTheme="majorBidi" w:cs="Angsana New" w:hint="cs"/>
          <w:sz w:val="28"/>
          <w:szCs w:val="28"/>
          <w:cs/>
        </w:rPr>
        <w:t>ยกเว้นผลกระทบที่อาจเกิดขึ้นจากการถือปฏิบัติตามมาตรฐานการรายงานทางการเงิน</w:t>
      </w:r>
      <w:r w:rsidRPr="00692E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92EB4">
        <w:rPr>
          <w:rFonts w:asciiTheme="majorBidi" w:hAnsiTheme="majorBidi" w:cs="Angsana New" w:hint="cs"/>
          <w:sz w:val="28"/>
          <w:szCs w:val="28"/>
          <w:cs/>
        </w:rPr>
        <w:t>ฉบับที่</w:t>
      </w:r>
      <w:r w:rsidRPr="00692E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92EB4">
        <w:rPr>
          <w:rFonts w:asciiTheme="majorBidi" w:hAnsiTheme="majorBidi" w:cstheme="majorBidi"/>
          <w:sz w:val="28"/>
          <w:szCs w:val="28"/>
        </w:rPr>
        <w:t xml:space="preserve">17 </w:t>
      </w:r>
      <w:r w:rsidRPr="00692EB4">
        <w:rPr>
          <w:rFonts w:asciiTheme="majorBidi" w:hAnsiTheme="majorBidi" w:cs="Angsana New" w:hint="cs"/>
          <w:sz w:val="28"/>
          <w:szCs w:val="28"/>
          <w:cs/>
        </w:rPr>
        <w:t>เรื่อง</w:t>
      </w:r>
      <w:r w:rsidRPr="00692E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6083A">
        <w:rPr>
          <w:rFonts w:asciiTheme="majorBidi" w:hAnsiTheme="majorBidi" w:cs="Angsana New"/>
          <w:i/>
          <w:iCs/>
          <w:sz w:val="28"/>
          <w:szCs w:val="28"/>
          <w:cs/>
        </w:rPr>
        <w:t>สัญญาประกันภัย</w:t>
      </w:r>
      <w:r w:rsidRPr="00692E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92EB4">
        <w:rPr>
          <w:rFonts w:asciiTheme="majorBidi" w:hAnsiTheme="majorBidi" w:cs="Angsana New" w:hint="cs"/>
          <w:sz w:val="28"/>
          <w:szCs w:val="28"/>
          <w:cs/>
        </w:rPr>
        <w:t>เป็นครั้งแรกต่องบการเงิน</w:t>
      </w:r>
      <w:r w:rsidRPr="00692E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92EB4">
        <w:rPr>
          <w:rFonts w:asciiTheme="majorBidi" w:hAnsiTheme="majorBidi" w:cs="Angsana New" w:hint="cs"/>
          <w:sz w:val="28"/>
          <w:szCs w:val="28"/>
          <w:cs/>
        </w:rPr>
        <w:t>ซึ่งกลุ่มธนาคารอยู่ระหว่างการประเมินผลกระทบที่อาจเกิดขึ้น</w:t>
      </w:r>
    </w:p>
    <w:p w14:paraId="1DAB6C47" w14:textId="77777777" w:rsidR="0074447A" w:rsidRPr="00732BC3" w:rsidRDefault="0074447A" w:rsidP="00744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659DC2" w14:textId="77777777" w:rsidR="0074447A" w:rsidRDefault="0074447A" w:rsidP="00744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กลุ่มธนาคาร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32BC3">
        <w:rPr>
          <w:rFonts w:asciiTheme="majorBidi" w:eastAsia="Calibri" w:hAnsiTheme="majorBidi" w:cstheme="majorBidi"/>
          <w:sz w:val="28"/>
          <w:szCs w:val="28"/>
        </w:rPr>
        <w:t>31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732BC3">
        <w:rPr>
          <w:rFonts w:asciiTheme="majorBidi" w:eastAsia="Calibr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</w:p>
    <w:p w14:paraId="13BE869D" w14:textId="1D41C2E0" w:rsidR="00972A56" w:rsidRPr="0074447A" w:rsidRDefault="00972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ED186EB" w14:textId="7246B17F" w:rsidR="005173F5" w:rsidRPr="00A67A8E" w:rsidRDefault="004D25B8" w:rsidP="005173F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1" w:name="_Hlk147845578"/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t>มูลค่ายุติธรรมของ</w:t>
      </w:r>
      <w:r w:rsidRPr="002E088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t>และหนี้สิน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bookmarkEnd w:id="1"/>
    </w:p>
    <w:p w14:paraId="4AFF74DF" w14:textId="77777777" w:rsidR="004D25B8" w:rsidRPr="00732BC3" w:rsidRDefault="004D25B8" w:rsidP="004D25B8">
      <w:pPr>
        <w:pStyle w:val="BodyText"/>
        <w:spacing w:after="0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453362A2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5F5BAF9A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2783DB76" w14:textId="7524A69D" w:rsidR="004D25B8" w:rsidRPr="00732BC3" w:rsidRDefault="004D25B8" w:rsidP="0018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A38926" w14:textId="77777777" w:rsidR="00E46873" w:rsidRPr="00732BC3" w:rsidRDefault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  <w:sectPr w:rsidR="00E46873" w:rsidRPr="00732BC3" w:rsidSect="0002725E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  <w:r w:rsidRPr="00732BC3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3354E3" w:rsidRPr="00A962B9" w14:paraId="2CE0D87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3FFAFD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3097AC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DB7526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354E3" w:rsidRPr="00A962B9" w14:paraId="2CE8D64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8DC225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01D714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448F108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F78CD5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1869C64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4E3" w:rsidRPr="00A962B9" w14:paraId="453B0053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B705F7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10C437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E85B64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AF820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C79F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1069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7090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5320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005A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38A7BD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2BD8A8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C78F37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721684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7A99D3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71004C3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3379F8D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94CE00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3354E3" w:rsidRPr="00A962B9" w14:paraId="56BA953E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88483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E466A0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E5F3DE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76D798B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809B83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ECB77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477E38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4C1D4FA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B146238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3808F1A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4A2BA8C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7F69F9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B55B17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85BF8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431178B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1050895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CB2141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3354E3" w:rsidRPr="00A962B9" w14:paraId="4D5B7819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EFC5D5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295A91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028408E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1E567F4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5E90B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E2312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85082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39594B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C77CA5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0A9B120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A0E57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32D76E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5236F07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0B3740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1F75E005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081FE64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AD0F53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3354E3" w:rsidRPr="00A962B9" w14:paraId="436C63F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91B375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427D44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7707C4C4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001481A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DBE8D4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3DC93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5BFDF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3F2BE506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1FDE94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4EC0BC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E8DE00F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23D993D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6D086FD9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77B7B72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5DF9BBB7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50A33B03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11BD2A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4E3" w:rsidRPr="00A962B9" w14:paraId="3CD8E8FE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043259D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B06C4B0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DB466CE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354E3" w:rsidRPr="00A962B9" w14:paraId="5C4D6D7D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86F315C" w14:textId="0C2753D2" w:rsidR="003354E3" w:rsidRPr="004C1B81" w:rsidRDefault="0064573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31</w:t>
            </w:r>
            <w:r w:rsidR="004C1B8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 xml:space="preserve"> </w:t>
            </w:r>
            <w:r w:rsidR="004C1B81">
              <w:rPr>
                <w:rFonts w:asciiTheme="majorBidi" w:eastAsia="AngsanaNew" w:hAnsiTheme="majorBidi" w:cstheme="majorBidi" w:hint="cs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มีนาคม </w:t>
            </w:r>
            <w:r w:rsidR="004C1B81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862" w:type="dxa"/>
            <w:vAlign w:val="bottom"/>
          </w:tcPr>
          <w:p w14:paraId="0CC59581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3052BBD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" w:type="dxa"/>
          </w:tcPr>
          <w:p w14:paraId="486BBC24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1D79AE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D208C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DA7FB8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0697B8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B5C6A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D94081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306F40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CDA29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7E43F98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688CE6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7F235DC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2091EC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D7FD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354E3" w:rsidRPr="00A962B9" w14:paraId="5D2251A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16E28DB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1A22283C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B6E54FF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2BF9440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AA73E61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10F4F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938160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D7163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7B393B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34F67B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849FAA5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2163C2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0FCDED3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FFCF3DB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624030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E9533A1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EA8CA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354E3" w:rsidRPr="00FC33FE" w14:paraId="1BC4A3BE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8A39152" w14:textId="77777777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862" w:type="dxa"/>
            <w:vAlign w:val="bottom"/>
          </w:tcPr>
          <w:p w14:paraId="060AB0DD" w14:textId="51152108" w:rsidR="003354E3" w:rsidRPr="00831431" w:rsidRDefault="003354E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32FB8FE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8D8D6A5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1AF40C5" w14:textId="77777777" w:rsidR="003354E3" w:rsidRPr="00F632DE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54B4AF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BA485CD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DD66C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07DBF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98EF17D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D34949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AF5F8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9F1323C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210070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7E1A9DF4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E2A8E9A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AD989E" w14:textId="77777777" w:rsidR="003354E3" w:rsidRPr="00831431" w:rsidRDefault="003354E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1FFF9CB7" w14:textId="77777777" w:rsidTr="00CA484D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1CA684B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2D0FEEE5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32713A14" w14:textId="2F078455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3CCDE1D0" w14:textId="77777777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15CCC84" w14:textId="2C387FAD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1EC9A2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2A11FC" w14:textId="0E86C979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00CAFC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780899" w14:textId="61B52431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81" w:type="dxa"/>
            <w:vAlign w:val="bottom"/>
          </w:tcPr>
          <w:p w14:paraId="75EEDABA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E50F96C" w14:textId="68531B13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37D67AC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5FE37B" w14:textId="716E1F8F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05A6DD59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559C5B70" w14:textId="305526B8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6A6CC3C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128831" w14:textId="0EF485EB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</w:tr>
      <w:tr w:rsidR="00895D74" w:rsidRPr="00FC33FE" w14:paraId="716F03FA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C2BD4F3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28953829" w14:textId="2F9F32D3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05" w:type="dxa"/>
          </w:tcPr>
          <w:p w14:paraId="7F98341D" w14:textId="77777777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1437B8" w14:textId="77777777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BAA58FF" w14:textId="77777777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250F98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D415B4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519246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65793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7E93C5A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9BD3A10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694AD5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168B11B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5F4FF2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B8AC98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6635A33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883BE7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5433AD8A" w14:textId="77777777" w:rsidTr="00743A7D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AF87FB6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3A48468E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1C77C79" w14:textId="7D2A86EF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FEDAFD" w14:textId="77777777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823FC1F" w14:textId="0F09BB9F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8C046E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92E1A1" w14:textId="5D833F7F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E6A604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7BE110" w14:textId="6457D406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81" w:type="dxa"/>
          </w:tcPr>
          <w:p w14:paraId="0475F52A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C4AF146" w14:textId="05ED034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16D9EE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B34E95" w14:textId="4ACB6E86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80" w:type="dxa"/>
          </w:tcPr>
          <w:p w14:paraId="36DAA324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7CB15CF6" w14:textId="49067C06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3B48551C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F5E3DE" w14:textId="57461DDF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</w:tr>
      <w:tr w:rsidR="00895D74" w:rsidRPr="00FC33FE" w14:paraId="40239E9E" w14:textId="77777777" w:rsidTr="00743A7D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D956491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473FFBEC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CB06020" w14:textId="1BA8BF14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564B233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3150AB2" w14:textId="2A41315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482308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74D7FB" w14:textId="15398420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8E6525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CAEF51" w14:textId="110423D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  <w:tc>
          <w:tcPr>
            <w:tcW w:w="181" w:type="dxa"/>
          </w:tcPr>
          <w:p w14:paraId="214BDD14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66D1C42" w14:textId="268EF65C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E20191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62FF9A" w14:textId="558DEFBA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F48E50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0C0464F6" w14:textId="2BC6474E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  <w:tc>
          <w:tcPr>
            <w:tcW w:w="200" w:type="dxa"/>
          </w:tcPr>
          <w:p w14:paraId="1FA1F94D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E5C0D6" w14:textId="4D14A4C0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</w:tr>
      <w:tr w:rsidR="00895D74" w:rsidRPr="00FC33FE" w14:paraId="6FFD15A3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188FB2D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F18B6C6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2228CA6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EACB96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90E300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6168F8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04B036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EE8D159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4B412FB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B49043E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B34AF4A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F3591F5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252D4962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650539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1F8646A2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7D50700B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E742D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532FB08A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B3409FF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7670582C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EF37656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0F9FE0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753E07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D94A84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0C77BA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5A093D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214DDE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0B4F5EC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94B2205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264F801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68AFE33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46E16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34369A5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C389E67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21CFDA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0DF71852" w14:textId="77777777" w:rsidTr="00F86D6B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7948FDF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496053E0" w14:textId="32CFAC51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F7E8781" w14:textId="75CB4D1E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4210C26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2DBCEB2" w14:textId="135A73E8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9541AE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0580D7" w14:textId="3F547286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25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="00511C00">
              <w:rPr>
                <w:rFonts w:asciiTheme="majorBidi" w:hAnsiTheme="majorBidi" w:cs="Angsana New"/>
                <w:bCs/>
                <w:sz w:val="26"/>
                <w:szCs w:val="33"/>
                <w:lang w:val="en-US" w:bidi="th-TH"/>
              </w:rPr>
              <w:t>764,137</w:t>
            </w:r>
          </w:p>
        </w:tc>
        <w:tc>
          <w:tcPr>
            <w:tcW w:w="180" w:type="dxa"/>
          </w:tcPr>
          <w:p w14:paraId="102C6D4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6A21D4" w14:textId="4256741E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25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="00511C00">
              <w:rPr>
                <w:rFonts w:asciiTheme="majorBidi" w:hAnsiTheme="majorBidi"/>
                <w:bCs/>
                <w:sz w:val="26"/>
                <w:szCs w:val="26"/>
              </w:rPr>
              <w:t>764,137</w:t>
            </w:r>
          </w:p>
        </w:tc>
        <w:tc>
          <w:tcPr>
            <w:tcW w:w="181" w:type="dxa"/>
          </w:tcPr>
          <w:p w14:paraId="69A08958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EC1F22C" w14:textId="4FC8C2A5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1746FD5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AF2FCCB" w14:textId="24331A1F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25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="009812CD">
              <w:rPr>
                <w:rFonts w:asciiTheme="majorBidi" w:hAnsiTheme="majorBidi"/>
                <w:bCs/>
                <w:sz w:val="26"/>
                <w:szCs w:val="26"/>
              </w:rPr>
              <w:t>907,256</w:t>
            </w:r>
          </w:p>
        </w:tc>
        <w:tc>
          <w:tcPr>
            <w:tcW w:w="180" w:type="dxa"/>
          </w:tcPr>
          <w:p w14:paraId="06D8DD5B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48B09066" w14:textId="243E71AF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38A07691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F16686" w14:textId="3EAFE285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25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 w:rsidR="009812CD">
              <w:rPr>
                <w:rFonts w:asciiTheme="majorBidi" w:hAnsiTheme="majorBidi"/>
                <w:bCs/>
                <w:sz w:val="26"/>
                <w:szCs w:val="26"/>
              </w:rPr>
              <w:t>907,256</w:t>
            </w:r>
          </w:p>
        </w:tc>
      </w:tr>
      <w:tr w:rsidR="00895D74" w:rsidRPr="00FC33FE" w14:paraId="26BEFEA3" w14:textId="77777777" w:rsidTr="00F86D6B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B6CBC28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757B3779" w14:textId="48EFF4B3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30C2135" w14:textId="2212FA00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362B8A8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D52ED09" w14:textId="4D0DA505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5C2A3E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CD5A4E" w14:textId="20C3037B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388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928</w:t>
            </w:r>
          </w:p>
        </w:tc>
        <w:tc>
          <w:tcPr>
            <w:tcW w:w="180" w:type="dxa"/>
          </w:tcPr>
          <w:p w14:paraId="6C0E0447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C6FC7E" w14:textId="10C70D05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388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928</w:t>
            </w:r>
          </w:p>
        </w:tc>
        <w:tc>
          <w:tcPr>
            <w:tcW w:w="181" w:type="dxa"/>
          </w:tcPr>
          <w:p w14:paraId="1CD172C6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A2CD94B" w14:textId="0FC60C5A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98D10A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298285A" w14:textId="0D8DA08F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</w:t>
            </w:r>
            <w:r w:rsidR="009812CD">
              <w:rPr>
                <w:rFonts w:asciiTheme="majorBidi" w:hAnsiTheme="majorBidi"/>
                <w:bCs/>
                <w:sz w:val="26"/>
                <w:szCs w:val="26"/>
              </w:rPr>
              <w:t>3,123</w:t>
            </w:r>
          </w:p>
        </w:tc>
        <w:tc>
          <w:tcPr>
            <w:tcW w:w="180" w:type="dxa"/>
          </w:tcPr>
          <w:p w14:paraId="4250D59E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21FEED5" w14:textId="63FE268F" w:rsidR="00895D74" w:rsidRPr="00F632DE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0E1A3274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0E5426" w14:textId="0278E28E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</w:t>
            </w:r>
            <w:r w:rsidR="009812CD">
              <w:rPr>
                <w:rFonts w:asciiTheme="majorBidi" w:hAnsiTheme="majorBidi"/>
                <w:bCs/>
                <w:sz w:val="26"/>
                <w:szCs w:val="26"/>
              </w:rPr>
              <w:t>3,123</w:t>
            </w:r>
          </w:p>
        </w:tc>
      </w:tr>
      <w:tr w:rsidR="00895D74" w:rsidRPr="00A962B9" w14:paraId="42EDF925" w14:textId="77777777" w:rsidTr="005029E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83B7BF9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6D0FC13E" w14:textId="69E0F2A9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07553CC" w14:textId="41DD781F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01C7EB9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03628DE" w14:textId="685601D2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CAA631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5669FD" w14:textId="4D284130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7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514</w:t>
            </w:r>
          </w:p>
        </w:tc>
        <w:tc>
          <w:tcPr>
            <w:tcW w:w="180" w:type="dxa"/>
          </w:tcPr>
          <w:p w14:paraId="5B2CCDA0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4E3C" w14:textId="7FA3B4EE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7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514</w:t>
            </w:r>
          </w:p>
        </w:tc>
        <w:tc>
          <w:tcPr>
            <w:tcW w:w="181" w:type="dxa"/>
          </w:tcPr>
          <w:p w14:paraId="0B9B4F35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03A5DF2" w14:textId="3BAD0586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A3307DF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2C1D29F" w14:textId="77B9B420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BA0B14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C47FEFE" w14:textId="5204DA9D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</w:t>
            </w:r>
            <w:r w:rsidR="00A51DF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80,314</w:t>
            </w:r>
          </w:p>
        </w:tc>
        <w:tc>
          <w:tcPr>
            <w:tcW w:w="200" w:type="dxa"/>
          </w:tcPr>
          <w:p w14:paraId="610E3282" w14:textId="77777777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B49611" w14:textId="7D18FC0C" w:rsidR="00895D74" w:rsidRPr="00831431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</w:t>
            </w:r>
            <w:r w:rsidR="00A51DF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80,314</w:t>
            </w:r>
          </w:p>
        </w:tc>
      </w:tr>
    </w:tbl>
    <w:p w14:paraId="4F97ED24" w14:textId="12717032" w:rsidR="008579D2" w:rsidRPr="00732BC3" w:rsidRDefault="008579D2">
      <w:pPr>
        <w:rPr>
          <w:rFonts w:asciiTheme="majorBidi" w:hAnsiTheme="majorBidi" w:cstheme="majorBidi"/>
        </w:rPr>
      </w:pPr>
    </w:p>
    <w:p w14:paraId="24E9FA25" w14:textId="5DE1FDF3" w:rsidR="00F2140E" w:rsidRPr="00732BC3" w:rsidRDefault="00F2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732BC3">
        <w:rPr>
          <w:rFonts w:asciiTheme="majorBidi" w:hAnsiTheme="majorBidi" w:cstheme="majorBidi"/>
          <w:cs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2A77C0" w:rsidRPr="00A962B9" w14:paraId="589CAFEE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FA41203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453DF06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109FAC2B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A77C0" w:rsidRPr="00A962B9" w14:paraId="660F9223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E163427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4DB64DC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6FB8F13C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50B762C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43C134B3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77C0" w:rsidRPr="00A962B9" w14:paraId="24B36D93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E66441E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4503952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4B3D389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C6F2F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35FB8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BF0F6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7D30E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A870B7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F8F1E7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A64E117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B1C15B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799F3D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67DEC2F2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7E9AB4F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0A5DD709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4D0F25DF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92CBF4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2A77C0" w:rsidRPr="00A962B9" w14:paraId="29815FE0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27F6544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C5C9268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6697C2B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57CD5609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B6A7DFE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707A9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1C2D33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8FEF3C4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7DA71CE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24CD03D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7DD9D4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E7CD5D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66BE4C70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D8754DB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</w:tcPr>
          <w:p w14:paraId="3BCF2C2D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</w:tcPr>
          <w:p w14:paraId="15DE934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6C548A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2A77C0" w:rsidRPr="00A962B9" w14:paraId="24F3BD8B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347DE1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5720817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15134291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1EED7F1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8310A4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63B10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8B9A6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1AF7674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35FFE7C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64B29351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31CA7413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D3DB16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6088C131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9686BB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35F90913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200" w:type="dxa"/>
          </w:tcPr>
          <w:p w14:paraId="2DDDDD5E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33823338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</w:tr>
      <w:tr w:rsidR="002A77C0" w:rsidRPr="00A962B9" w14:paraId="6BDBCCB4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5BB3AF0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AD0E0ED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6A51D8D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60F86394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4111CCD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8ABDDE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A29582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04E8E57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B791F3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6D66D1F2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1C91135F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04A0F111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2D4CCC94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76511477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53" w:type="dxa"/>
          </w:tcPr>
          <w:p w14:paraId="1F8B1D1B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00" w:type="dxa"/>
          </w:tcPr>
          <w:p w14:paraId="36E862A9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C1DBCAC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A77C0" w:rsidRPr="00A962B9" w14:paraId="39B29DBE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A48F466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BD4D32F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7EB67BA6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A77C0" w:rsidRPr="00A962B9" w14:paraId="2E7EBAF9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45A6768" w14:textId="7FA74BFE" w:rsidR="002A77C0" w:rsidRPr="004C1B81" w:rsidRDefault="00940502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 xml:space="preserve">31 </w:t>
            </w:r>
            <w:r w:rsidR="002A77C0">
              <w:rPr>
                <w:rFonts w:asciiTheme="majorBidi" w:eastAsia="AngsanaNew" w:hAnsiTheme="majorBidi" w:cstheme="majorBidi" w:hint="cs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="002A77C0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862" w:type="dxa"/>
            <w:vAlign w:val="bottom"/>
          </w:tcPr>
          <w:p w14:paraId="6B3DAB0A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7D7898E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C4EE37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7F3A7D2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79F616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E278D0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941C70F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7E8243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F5808D3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F57613D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63A5226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66E78B5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19B017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F853141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3BF6EB7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075618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A962B9" w14:paraId="213F951B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ED7BDA5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45933EF4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CE2F29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980ECBB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206C16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35CBAF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2D3AE73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D83C41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8C789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6FAC66C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D9ACC10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6936FCF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135248D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EC81295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3C7DC468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3FE4A14C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0CC071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FC33FE" w14:paraId="16EF13DD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202B2AD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4C8D70C3" w14:textId="4A9E545F" w:rsidR="002A77C0" w:rsidRPr="00831431" w:rsidRDefault="009A18AB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05" w:type="dxa"/>
          </w:tcPr>
          <w:p w14:paraId="692BC17A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EAA60F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9563F3D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C4F5C0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B14CADA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7B6C9A9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6348A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DE672CC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CCEF74B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AF1C366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7E20103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4DABBB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2C1DE08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26F9C1D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C5021D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FC33FE" w14:paraId="09796277" w14:textId="77777777" w:rsidTr="00BD2FA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CD9CC8A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7A88C05E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B48C843" w14:textId="64B0C0E8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37A4C1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BB8680B" w14:textId="6BE5811C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7C1F00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BE14E7" w14:textId="5E970089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734837D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A51446" w14:textId="61FC813A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5C0799CE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AA46A39" w14:textId="2EF678C5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8BE640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20CDB0D" w14:textId="4083EA38" w:rsidR="002A77C0" w:rsidRPr="00AC0245" w:rsidRDefault="002A77C0" w:rsidP="00AC024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C0245">
              <w:rPr>
                <w:rFonts w:asciiTheme="majorBidi" w:hAnsiTheme="majorBidi" w:cstheme="majorBidi"/>
                <w:bCs/>
                <w:sz w:val="26"/>
                <w:szCs w:val="26"/>
              </w:rPr>
              <w:t>2,991,282</w:t>
            </w:r>
          </w:p>
        </w:tc>
        <w:tc>
          <w:tcPr>
            <w:tcW w:w="180" w:type="dxa"/>
          </w:tcPr>
          <w:p w14:paraId="123C453D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D38E707" w14:textId="1FBD393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7B03B9AA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F6A734" w14:textId="3948C8C6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2,991,28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2A77C0" w:rsidRPr="00FC33FE" w14:paraId="6664D150" w14:textId="77777777" w:rsidTr="00BD2FA4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0C32A47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2A399E5E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F7D34F1" w14:textId="384B2CF2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164F59E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92F6FD0" w14:textId="370811A9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E147FE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93C0EB" w14:textId="4B9A60C0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B5CA6E0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7ABF5B" w14:textId="7C7E963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6C0BFA1F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2875EF7" w14:textId="1F55AE79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E52EC31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E3BF210" w14:textId="3513206A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C2169F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CEA9E31" w14:textId="39CF4EC9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  <w:tc>
          <w:tcPr>
            <w:tcW w:w="200" w:type="dxa"/>
          </w:tcPr>
          <w:p w14:paraId="3FC37BC4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6FF05C" w14:textId="610E4B69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2,46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</w:t>
            </w:r>
          </w:p>
        </w:tc>
      </w:tr>
      <w:tr w:rsidR="002A77C0" w:rsidRPr="00FC33FE" w14:paraId="0D4619A1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4BEC660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5CD2252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09AA8EA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F2EDDCD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3FFF276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0595C6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4F9EFB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92B2AF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5DDE9EC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D63D06F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9401A07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334102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851A1A0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EB23DF0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6FEC640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5708699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C734EB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FC33FE" w14:paraId="4C7786D1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551EB83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42C4D901" w14:textId="77777777" w:rsidR="002A77C0" w:rsidRPr="00831431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14C5E218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7F6752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0AB7BE5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BCE87E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32FFD9E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3217A0E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5434E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77DE571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3D81F5B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37B0EA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48AC617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DE4C54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D23028A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232541AD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553FA5" w14:textId="77777777" w:rsidR="002A77C0" w:rsidRPr="00831431" w:rsidRDefault="002A77C0" w:rsidP="00E823D9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FC33FE" w14:paraId="63ED1A70" w14:textId="77777777" w:rsidTr="00BA7C71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07BCCA8" w14:textId="77777777" w:rsidR="002A77C0" w:rsidRPr="00657F84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657F84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4866FC82" w14:textId="77777777" w:rsidR="002A77C0" w:rsidRPr="002A77C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1F1D8E6" w14:textId="57D5CF60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61AC8F2" w14:textId="77777777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C9BBA23" w14:textId="40818465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40C2D5" w14:textId="77777777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87F316F" w14:textId="43C0ED75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0" w:type="dxa"/>
          </w:tcPr>
          <w:p w14:paraId="329830D0" w14:textId="77777777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956BF7" w14:textId="5B628861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116,761,613</w:t>
            </w:r>
          </w:p>
        </w:tc>
        <w:tc>
          <w:tcPr>
            <w:tcW w:w="181" w:type="dxa"/>
          </w:tcPr>
          <w:p w14:paraId="665B9262" w14:textId="77777777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20BA785" w14:textId="6E16DA23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26850F" w14:textId="77777777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4CB984C" w14:textId="7DBB55F1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116,590,731</w:t>
            </w:r>
          </w:p>
        </w:tc>
        <w:tc>
          <w:tcPr>
            <w:tcW w:w="180" w:type="dxa"/>
          </w:tcPr>
          <w:p w14:paraId="119E5B3A" w14:textId="77777777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31E7BB8" w14:textId="16DCE7AE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437CE56F" w14:textId="77777777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7AB7E2" w14:textId="33B0ABB2" w:rsidR="002A77C0" w:rsidRPr="002A77C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116,590,731</w:t>
            </w:r>
          </w:p>
        </w:tc>
      </w:tr>
      <w:tr w:rsidR="002A77C0" w:rsidRPr="00FC33FE" w14:paraId="23D8EF32" w14:textId="77777777" w:rsidTr="00BA7C71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A4A1D82" w14:textId="4CB44782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585AC171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CBBF540" w14:textId="1BB788F5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1BC72FD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5942C79" w14:textId="6B0DE8CE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7B129F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86308F" w14:textId="0FA923D2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6301ACC6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4E0511" w14:textId="66CFE1DD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22,757,39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16252E8D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B7794BE" w14:textId="5018CC6D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591F55F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B7F07C3" w14:textId="62675613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359C445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5CB4B6F" w14:textId="315E06FF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031995EE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996C35" w14:textId="7F3F3448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22,750,73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5</w:t>
            </w:r>
          </w:p>
        </w:tc>
      </w:tr>
      <w:tr w:rsidR="002A77C0" w:rsidRPr="00FC33FE" w14:paraId="3EF9DCCC" w14:textId="77777777" w:rsidTr="00BA7C71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6C0FDE6" w14:textId="3DAA1E8F" w:rsidR="002A77C0" w:rsidRPr="00831431" w:rsidRDefault="0002284E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หนี้สิน</w:t>
            </w:r>
            <w:r w:rsidR="002A77C0"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862" w:type="dxa"/>
            <w:vAlign w:val="bottom"/>
          </w:tcPr>
          <w:p w14:paraId="54D92231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9019023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C035C7E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001614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5BE1F8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DF8C5BA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C65A37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7FF4AF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EDA850F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02F8617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37DA93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BC9186B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CBA68A9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564DE02D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049E14D0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9129B5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FC33FE" w14:paraId="696ADC9C" w14:textId="77777777" w:rsidTr="00CA484D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71CF955" w14:textId="4240266D" w:rsidR="002A77C0" w:rsidRPr="00831431" w:rsidRDefault="002A77C0" w:rsidP="00CA484D">
            <w:pPr>
              <w:pStyle w:val="acctfourfigures"/>
              <w:tabs>
                <w:tab w:val="clear" w:pos="765"/>
              </w:tabs>
              <w:spacing w:line="340" w:lineRule="exact"/>
              <w:ind w:left="101" w:right="-79" w:hanging="101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br/>
            </w:r>
            <w:r w:rsidR="00CA484D"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   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และอัตราดอกเบี้ย</w:t>
            </w:r>
          </w:p>
        </w:tc>
        <w:tc>
          <w:tcPr>
            <w:tcW w:w="862" w:type="dxa"/>
            <w:vAlign w:val="bottom"/>
          </w:tcPr>
          <w:p w14:paraId="2D962D4A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755429A6" w14:textId="593A6BAE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  <w:vAlign w:val="bottom"/>
          </w:tcPr>
          <w:p w14:paraId="38CEC73B" w14:textId="77777777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FBDFB12" w14:textId="3141E826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55DD2B" w14:textId="77777777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12AFBD" w14:textId="4873CFE6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2EC9576" w14:textId="77777777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2ECBB8" w14:textId="1DFB7915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  <w:vAlign w:val="bottom"/>
          </w:tcPr>
          <w:p w14:paraId="134A5BCA" w14:textId="77777777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6B0174C" w14:textId="45E09BAF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C7A79F4" w14:textId="77777777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1A55A17" w14:textId="54C16AF4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  <w:vAlign w:val="bottom"/>
          </w:tcPr>
          <w:p w14:paraId="0F7DCCAC" w14:textId="77777777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68218B51" w14:textId="41C43BA3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69EAA267" w14:textId="77777777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652C8C" w14:textId="06AE354E" w:rsidR="002A77C0" w:rsidRPr="00831431" w:rsidRDefault="002A77C0" w:rsidP="00CA484D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152,106</w:t>
            </w:r>
          </w:p>
        </w:tc>
      </w:tr>
      <w:tr w:rsidR="002A77C0" w:rsidRPr="00A962B9" w14:paraId="60CB41B6" w14:textId="77777777" w:rsidTr="00BA7C71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CFA5ABA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4B7750CA" w14:textId="77777777" w:rsidR="002A77C0" w:rsidRPr="00831431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B6342C7" w14:textId="643FB478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A05AD9F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6E2AB16" w14:textId="7AFB5634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CA74A2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E95E9E" w14:textId="1726F756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10DF9F4E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EF26E2" w14:textId="4CEB6E31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0AB3AB1C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9B80027" w14:textId="7EEF205E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EAADBD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017EFC5" w14:textId="36B9BCCC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5636AD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237C6A15" w14:textId="0E8CA153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00" w:type="dxa"/>
          </w:tcPr>
          <w:p w14:paraId="76FE7C4B" w14:textId="77777777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F35331" w14:textId="44159E01" w:rsidR="002A77C0" w:rsidRPr="00831431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2,546,12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41D84013" w14:textId="201EF67D" w:rsidR="008579D2" w:rsidRPr="00732BC3" w:rsidRDefault="008579D2">
      <w:pPr>
        <w:rPr>
          <w:rFonts w:asciiTheme="majorBidi" w:hAnsiTheme="majorBidi" w:cstheme="majorBidi"/>
        </w:rPr>
      </w:pPr>
    </w:p>
    <w:p w14:paraId="5EE2EE3A" w14:textId="77777777" w:rsidR="00F2140E" w:rsidRPr="00732BC3" w:rsidRDefault="00F2140E">
      <w:pPr>
        <w:rPr>
          <w:rFonts w:asciiTheme="majorBidi" w:hAnsiTheme="majorBidi" w:cstheme="majorBidi"/>
          <w:cs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9A7BCC" w:rsidRPr="00A962B9" w14:paraId="1B13353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5E0F2FE" w14:textId="6D89E9AC" w:rsidR="009A7BCC" w:rsidRPr="00831431" w:rsidRDefault="004D25B8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732BC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862" w:type="dxa"/>
            <w:vAlign w:val="bottom"/>
          </w:tcPr>
          <w:p w14:paraId="21D69B8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4119EFD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9A7BCC" w:rsidRPr="00A962B9" w14:paraId="4E833310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AEC7F1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DD3F9C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78224D7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57039A8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404C69CA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A7BCC" w:rsidRPr="00A962B9" w14:paraId="0CC8370B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A4ACDF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2CD79A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FC15A4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B148B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203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1E7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ADB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E0349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4D93A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A25C2C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5AF5CE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8D1F9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38015A3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6EDD315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0CC798D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3EF2C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9F590F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3B7825D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7F4618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754DA12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E2B2DD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198AED5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1BF369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9CE8A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95832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FD4E95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607E88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871231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75B25B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EC2651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2AE445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2804433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4DC531C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11312D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3C72F8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4A83103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B4F847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49A86C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731523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7A2AE9BB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B55932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FB58D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8C453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D48147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144F52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D7D217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47AE08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9054BC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B38E0F1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1A5A9C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6E13037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77C7B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34894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9A7BCC" w:rsidRPr="00A962B9" w14:paraId="4AD201A2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1118990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8D717A7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2EB3404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2DB6B39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515B8F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65021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0F097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6EA3E5E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36781D4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54EC682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0C64543F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0000B195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35A9598D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3CDD4772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100AC42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831431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813903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1906079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A7BCC" w:rsidRPr="00A962B9" w14:paraId="37E66D5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5959178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5FA9ED6" w14:textId="77777777" w:rsidR="009A7BCC" w:rsidRPr="00831431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7AAC1D21" w14:textId="77777777" w:rsidR="009A7BCC" w:rsidRPr="002A77C0" w:rsidRDefault="009A7BCC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US" w:bidi="th-TH"/>
              </w:rPr>
            </w:pPr>
            <w:r w:rsidRPr="002A77C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C1B81" w:rsidRPr="00A962B9" w14:paraId="53C59EF1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DFD108D" w14:textId="68B11543" w:rsidR="004C1B81" w:rsidRPr="00831431" w:rsidRDefault="004C1B81" w:rsidP="004C1B8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 xml:space="preserve">31 </w:t>
            </w:r>
            <w:r>
              <w:rPr>
                <w:rFonts w:asciiTheme="majorBidi" w:eastAsia="AngsanaNew" w:hAnsiTheme="majorBidi" w:cstheme="majorBidi" w:hint="cs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มีนาคม </w:t>
            </w:r>
            <w:r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2567</w:t>
            </w:r>
          </w:p>
        </w:tc>
        <w:tc>
          <w:tcPr>
            <w:tcW w:w="862" w:type="dxa"/>
            <w:vAlign w:val="bottom"/>
          </w:tcPr>
          <w:p w14:paraId="1070AD52" w14:textId="77777777" w:rsidR="004C1B81" w:rsidRPr="00831431" w:rsidRDefault="004C1B81" w:rsidP="004C1B8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DB5C9D4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C95D8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7DD526A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AF8946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31F0F6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F5DF7D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8B9B3F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0CF9BC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796E2C1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85BCF6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AF01B5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E15C83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BA6ECAC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26F95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0F6C96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C1B81" w:rsidRPr="00A962B9" w14:paraId="26AECC51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F6F657B" w14:textId="77777777" w:rsidR="004C1B81" w:rsidRPr="00831431" w:rsidRDefault="004C1B81" w:rsidP="004C1B8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4F950908" w14:textId="77777777" w:rsidR="004C1B81" w:rsidRPr="00831431" w:rsidRDefault="004C1B81" w:rsidP="004C1B8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3886095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EE0474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32DA53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27147A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4977B2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C81A64D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D5D27B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9F891EC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002F163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F336F5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C904699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F11D26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DF7EBD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1E3618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0E2503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C1B81" w:rsidRPr="00FC33FE" w14:paraId="199E787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AE10C4E" w14:textId="77777777" w:rsidR="004C1B81" w:rsidRPr="00831431" w:rsidRDefault="004C1B81" w:rsidP="004C1B8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สินทรัพย์อนุพันธ์</w:t>
            </w:r>
          </w:p>
        </w:tc>
        <w:tc>
          <w:tcPr>
            <w:tcW w:w="862" w:type="dxa"/>
            <w:vAlign w:val="bottom"/>
          </w:tcPr>
          <w:p w14:paraId="46A1CDC0" w14:textId="4AFB1B53" w:rsidR="004C1B81" w:rsidRPr="00831431" w:rsidRDefault="004C1B81" w:rsidP="004C1B8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85F082E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9A6DB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312C06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16B1226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A3F0A1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532C8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DF067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F06CBA8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2BFC52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1FA0EFA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1D690E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0542EEE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78992910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6C94B64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5E097B" w14:textId="77777777" w:rsidR="004C1B81" w:rsidRPr="00337E50" w:rsidRDefault="004C1B81" w:rsidP="004C1B8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159A3C15" w14:textId="77777777" w:rsidTr="0010516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F8063B1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  <w:br/>
            </w: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2B7D5DCF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0384A63E" w14:textId="60EB7AA9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12EA5C6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3E7F159" w14:textId="44CD969C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22CEEE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695402" w14:textId="1E17CA1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1C8988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8F8D85" w14:textId="11B1CCE0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81" w:type="dxa"/>
            <w:vAlign w:val="bottom"/>
          </w:tcPr>
          <w:p w14:paraId="2934D61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B056E8F" w14:textId="6D0D5708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A6F427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955E803" w14:textId="33D0CDC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5FB27C9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D620A2A" w14:textId="6C745A6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52CC347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4C4259" w14:textId="46BE452B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17</w:t>
            </w:r>
            <w:r w:rsidRPr="004F2A9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,1</w:t>
            </w:r>
            <w:r w:rsidRPr="00895D74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18</w:t>
            </w:r>
          </w:p>
        </w:tc>
      </w:tr>
      <w:tr w:rsidR="00895D74" w:rsidRPr="00FC33FE" w14:paraId="1932794E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8FFACE5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6398C107" w14:textId="30FE9876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05" w:type="dxa"/>
          </w:tcPr>
          <w:p w14:paraId="763222B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6A223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EAF751F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C2CD158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6807D1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00B7AA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92CD5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0DBB774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819AFDD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7C792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E403B5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1233D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521C290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1DB4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B5881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5FA3B33C" w14:textId="77777777" w:rsidTr="0010516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064597D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64C9D412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2DD99134" w14:textId="0C704B61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A4497E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FA412D5" w14:textId="4B088A06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7347B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59375F3" w14:textId="21A3F474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20BAC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AA336C" w14:textId="29E5CBAD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81" w:type="dxa"/>
          </w:tcPr>
          <w:p w14:paraId="3383628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2674934" w14:textId="6FC374E6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703544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EB868B0" w14:textId="38689F94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180" w:type="dxa"/>
          </w:tcPr>
          <w:p w14:paraId="339512DC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7901638D" w14:textId="20BECCB4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BB139A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550C10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BC94C1" w14:textId="52BFEA5C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8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583</w:t>
            </w:r>
            <w:r w:rsidRPr="00C73575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760</w:t>
            </w:r>
          </w:p>
        </w:tc>
      </w:tr>
      <w:tr w:rsidR="00895D74" w:rsidRPr="00FC33FE" w14:paraId="3E88FFC7" w14:textId="77777777" w:rsidTr="0010516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620000E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4AEEB35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5822D17" w14:textId="278EA483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E08A737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D03DD59" w14:textId="264A0E4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4F562D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A9FB0D" w14:textId="0213A294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11017C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72AAC4" w14:textId="4650ABE2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  <w:tc>
          <w:tcPr>
            <w:tcW w:w="181" w:type="dxa"/>
          </w:tcPr>
          <w:p w14:paraId="070E0E4E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1477C6F" w14:textId="1FDEC5B6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E7D8DB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B23B5C" w14:textId="4053A1F9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D9C13C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7AEE36D" w14:textId="6379928A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  <w:tc>
          <w:tcPr>
            <w:tcW w:w="180" w:type="dxa"/>
          </w:tcPr>
          <w:p w14:paraId="4B57A04B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D32F6" w14:textId="49F7A41B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C73575">
              <w:rPr>
                <w:rFonts w:asciiTheme="majorBidi" w:hAnsiTheme="majorBidi"/>
                <w:bCs/>
                <w:sz w:val="26"/>
                <w:szCs w:val="26"/>
              </w:rPr>
              <w:t>2,4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72</w:t>
            </w:r>
          </w:p>
        </w:tc>
      </w:tr>
      <w:tr w:rsidR="00895D74" w:rsidRPr="00FC33FE" w14:paraId="479987A0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8C94B3D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D5823BF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9604641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D740CB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818D84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C2D985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3A5A88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B00932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5D8B5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8B69F8F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113F177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52324C4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046586E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BB68A1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1A994DA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C010B0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4D1133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3C535BC2" w14:textId="77777777" w:rsidTr="00A67A8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7F4E482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38EF31D5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4B5793B7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CABD6D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D1F8A7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F3D1AD4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63AE9BF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25F6BE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778CE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9651E0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73E07E1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C0F69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12C0CD02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9858A97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322738F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BB8115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7DE8A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95D74" w:rsidRPr="00FC33FE" w14:paraId="1507AE09" w14:textId="77777777" w:rsidTr="0010516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4F3FC70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7F284227" w14:textId="3CCB5B38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67EE0D5" w14:textId="3C5F6FD5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C841F3A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3AEB15D" w14:textId="345217EB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D70698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24A57A" w14:textId="51B9C962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26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007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491</w:t>
            </w:r>
          </w:p>
        </w:tc>
        <w:tc>
          <w:tcPr>
            <w:tcW w:w="180" w:type="dxa"/>
          </w:tcPr>
          <w:p w14:paraId="73ECEBE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2A155" w14:textId="7C00324A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26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007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491</w:t>
            </w:r>
          </w:p>
        </w:tc>
        <w:tc>
          <w:tcPr>
            <w:tcW w:w="181" w:type="dxa"/>
          </w:tcPr>
          <w:p w14:paraId="42941E82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76338E4" w14:textId="07AA33E3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8A709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E0E7B65" w14:textId="15F2BF22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26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150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610</w:t>
            </w:r>
          </w:p>
        </w:tc>
        <w:tc>
          <w:tcPr>
            <w:tcW w:w="180" w:type="dxa"/>
          </w:tcPr>
          <w:p w14:paraId="5CA0950D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1782F8E1" w14:textId="239C753A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928B7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FCD86E" w14:textId="738AA972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26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150</w:t>
            </w:r>
            <w:r w:rsidRPr="002A77C0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610</w:t>
            </w:r>
          </w:p>
        </w:tc>
      </w:tr>
      <w:tr w:rsidR="00895D74" w:rsidRPr="00FC33FE" w14:paraId="35FB947D" w14:textId="77777777" w:rsidTr="0010516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2AC39FA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04391A32" w14:textId="58BC9991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DAE92A2" w14:textId="61E6BE4E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D3C199B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5AF3776" w14:textId="6C1FA873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DEF6FC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9FEAD3" w14:textId="158E361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388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928</w:t>
            </w:r>
          </w:p>
        </w:tc>
        <w:tc>
          <w:tcPr>
            <w:tcW w:w="180" w:type="dxa"/>
          </w:tcPr>
          <w:p w14:paraId="43009012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A3E034" w14:textId="0BBEFDE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388</w:t>
            </w: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928</w:t>
            </w:r>
          </w:p>
        </w:tc>
        <w:tc>
          <w:tcPr>
            <w:tcW w:w="181" w:type="dxa"/>
          </w:tcPr>
          <w:p w14:paraId="34DCE051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8964A76" w14:textId="392075EB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B34BD6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7128B5" w14:textId="21B8A0A4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</w:t>
            </w:r>
            <w:r w:rsidR="00A51DFF">
              <w:rPr>
                <w:rFonts w:asciiTheme="majorBidi" w:hAnsiTheme="majorBidi"/>
                <w:bCs/>
                <w:sz w:val="26"/>
                <w:szCs w:val="26"/>
              </w:rPr>
              <w:t>3,123</w:t>
            </w:r>
          </w:p>
        </w:tc>
        <w:tc>
          <w:tcPr>
            <w:tcW w:w="180" w:type="dxa"/>
          </w:tcPr>
          <w:p w14:paraId="1D338B0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D69A5AB" w14:textId="3810C8C2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058350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8B6703" w14:textId="1854D613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</w:rPr>
              <w:t>22,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38</w:t>
            </w:r>
            <w:r w:rsidR="00A51DFF">
              <w:rPr>
                <w:rFonts w:asciiTheme="majorBidi" w:hAnsiTheme="majorBidi"/>
                <w:bCs/>
                <w:sz w:val="26"/>
                <w:szCs w:val="26"/>
              </w:rPr>
              <w:t>3,123</w:t>
            </w:r>
          </w:p>
        </w:tc>
      </w:tr>
      <w:tr w:rsidR="00895D74" w:rsidRPr="004B1732" w14:paraId="0E557020" w14:textId="77777777" w:rsidTr="0010516F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0F7C544F" w14:textId="77777777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831431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2FBB0675" w14:textId="2CF8AD5A" w:rsidR="00895D74" w:rsidRPr="00831431" w:rsidRDefault="00895D74" w:rsidP="00895D7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4F39357" w14:textId="522844F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F684C77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F4A6598" w14:textId="6DEBBFAE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4285581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65152C" w14:textId="527CF9AA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7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514</w:t>
            </w:r>
          </w:p>
        </w:tc>
        <w:tc>
          <w:tcPr>
            <w:tcW w:w="180" w:type="dxa"/>
          </w:tcPr>
          <w:p w14:paraId="72EA149E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25F739" w14:textId="5C0AAAAA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2,61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7</w:t>
            </w:r>
            <w:r w:rsidRPr="00A03715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514</w:t>
            </w:r>
          </w:p>
        </w:tc>
        <w:tc>
          <w:tcPr>
            <w:tcW w:w="181" w:type="dxa"/>
          </w:tcPr>
          <w:p w14:paraId="608A0911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A8AB655" w14:textId="02C714C0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819699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547B3C81" w14:textId="2A73C8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D014D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1B791AE" w14:textId="246E250F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</w:t>
            </w:r>
            <w:r w:rsidR="00A51DF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80,314</w:t>
            </w:r>
          </w:p>
        </w:tc>
        <w:tc>
          <w:tcPr>
            <w:tcW w:w="180" w:type="dxa"/>
          </w:tcPr>
          <w:p w14:paraId="0A5CAE95" w14:textId="77777777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252F6" w14:textId="32AEBAB9" w:rsidR="00895D74" w:rsidRPr="00337E50" w:rsidRDefault="00895D74" w:rsidP="00895D7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03715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2,5</w:t>
            </w:r>
            <w:r w:rsidR="00A51DFF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80,314</w:t>
            </w:r>
          </w:p>
        </w:tc>
      </w:tr>
    </w:tbl>
    <w:p w14:paraId="43296FFA" w14:textId="77777777" w:rsidR="00F2140E" w:rsidRPr="00732BC3" w:rsidRDefault="00F2140E">
      <w:pPr>
        <w:rPr>
          <w:rFonts w:asciiTheme="majorBidi" w:hAnsiTheme="majorBidi" w:cstheme="majorBidi"/>
        </w:rPr>
      </w:pPr>
    </w:p>
    <w:p w14:paraId="2C3FCEC7" w14:textId="77777777" w:rsidR="00F2140E" w:rsidRPr="00732BC3" w:rsidRDefault="00F2140E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2A77C0" w:rsidRPr="00337E50" w14:paraId="3C27E308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A7062CE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48B2CC2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4A4109F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2A77C0" w:rsidRPr="00337E50" w14:paraId="40F28586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13D7A6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0E8CB83A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47844C8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977DCFC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46658D82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77C0" w:rsidRPr="00337E50" w14:paraId="6F6E0404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2F94298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F7C7DB0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5EE92D2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833983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22B69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8264D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2129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7FF202B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81BCC7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934101C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6D5AD8A3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35D69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975E53A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E7A667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03E7B070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A68653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1FF04F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2A77C0" w:rsidRPr="00337E50" w14:paraId="102C3C00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A9D0590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4EB45BF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0DF817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497653DF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B7C8147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7876E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27579C4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FCD40DA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03DAD5C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93064CE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098307D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891CC6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1C21D15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67CDCA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214EB58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681D0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FFEE1E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2A77C0" w:rsidRPr="00337E50" w14:paraId="536C7ADF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C067584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6ED6EE3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67CB234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38CD5E04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99C9339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C8CE6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A2C69E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AA71A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8D67D0A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0787C80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7F11240E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A12EC9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758CBF0A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389E3A9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4BEF9C24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245F170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4C1FCB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</w:tr>
      <w:tr w:rsidR="002A77C0" w:rsidRPr="00337E50" w14:paraId="1F7FFB88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B2ABD6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876D6A7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0215C16D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17AA36B6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8019BDD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0C56385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87D76E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9608960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7830FBB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49FF231E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5BF319DA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1833A5E0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</w:tcPr>
          <w:p w14:paraId="106F4883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183D7DAB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3" w:type="dxa"/>
          </w:tcPr>
          <w:p w14:paraId="0A0AC5D1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5A539B58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47B768E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A77C0" w:rsidRPr="00337E50" w14:paraId="5B0CF27F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BE150FF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5DED1024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6A91162F" w14:textId="77777777" w:rsidR="002A77C0" w:rsidRPr="00337E50" w:rsidRDefault="002A77C0" w:rsidP="00E823D9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A77C0" w:rsidRPr="00337E50" w14:paraId="4323A647" w14:textId="77777777" w:rsidTr="00E823D9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ABFE1C8" w14:textId="54816A82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337E50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 xml:space="preserve">31 </w:t>
            </w:r>
            <w:r w:rsidRPr="00337E50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Pr="00337E50">
              <w:rPr>
                <w:rFonts w:asciiTheme="majorBidi" w:eastAsia="AngsanaNew" w:hAnsiTheme="majorBidi" w:cstheme="majorBidi"/>
                <w:b/>
                <w:bCs/>
                <w:spacing w:val="-4"/>
                <w:sz w:val="26"/>
                <w:szCs w:val="26"/>
                <w:lang w:val="en-US" w:eastAsia="en-GB" w:bidi="th-TH"/>
              </w:rPr>
              <w:t>2566</w:t>
            </w:r>
          </w:p>
        </w:tc>
        <w:tc>
          <w:tcPr>
            <w:tcW w:w="862" w:type="dxa"/>
            <w:vAlign w:val="bottom"/>
          </w:tcPr>
          <w:p w14:paraId="4E4581DC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5B93A45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14B27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7103C2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4E1713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7C1809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6F9F8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4833D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AF8CC1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5BA6F3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4A4BA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694627D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73C7A3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4BBE923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8FBB47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4863A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337E50" w14:paraId="1839DFFE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9AEDCDD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545BF9C7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678A2BE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AC3D46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5B83AD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7B58E7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272E9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9333C03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91FAD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44FA81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EF18DB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D5B6B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8D038D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2080B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4F5ED53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9E7FF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A0E9E5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337E50" w14:paraId="6251D2CA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F52D907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285CE5DE" w14:textId="5214225E" w:rsidR="002A77C0" w:rsidRPr="00337E50" w:rsidRDefault="00A06A1E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337E5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05" w:type="dxa"/>
          </w:tcPr>
          <w:p w14:paraId="0EEB471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3134E9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6B9EB4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5835A6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30254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1137C1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8C9A6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40D558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E9668F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4C40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782168F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C54B9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FF2853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ECD41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9132A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337E50" w14:paraId="79867582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8107535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2A6D6CB0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205" w:type="dxa"/>
          </w:tcPr>
          <w:p w14:paraId="42EF6E4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66B1E5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CC3940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613AC4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C5462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20697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7B796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1" w:type="dxa"/>
          </w:tcPr>
          <w:p w14:paraId="33EE8AC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14F3DC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801BF5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615D0A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  <w:tc>
          <w:tcPr>
            <w:tcW w:w="180" w:type="dxa"/>
          </w:tcPr>
          <w:p w14:paraId="7DF2A06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5FFFCA4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FF2D2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740F9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2,991,282</w:t>
            </w:r>
          </w:p>
        </w:tc>
      </w:tr>
      <w:tr w:rsidR="002A77C0" w:rsidRPr="00337E50" w14:paraId="79C849D9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656E6C7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rtl/>
                <w:cs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EE01F28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7182A95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2662E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CAE2545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FD8959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F0A82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701DF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3A43E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81" w:type="dxa"/>
          </w:tcPr>
          <w:p w14:paraId="3B4ADC9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1FD5C2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C43E9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6A1460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09207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D3024F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  <w:tc>
          <w:tcPr>
            <w:tcW w:w="180" w:type="dxa"/>
          </w:tcPr>
          <w:p w14:paraId="2B07E5F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ED9D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2,464</w:t>
            </w:r>
          </w:p>
        </w:tc>
      </w:tr>
      <w:tr w:rsidR="002A77C0" w:rsidRPr="00337E50" w14:paraId="3DC86E33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3C5F8E1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CE98AB5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167B19B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B968B2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96417F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FF7B07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3AF59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CEB983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3B35F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B92499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61D8E7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6EFC4C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75BB8D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4CEE7B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209B7E7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84F7D2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81773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337E50" w14:paraId="6055AFA5" w14:textId="77777777" w:rsidTr="00E823D9">
        <w:trPr>
          <w:cantSplit/>
          <w:trHeight w:val="407"/>
        </w:trPr>
        <w:tc>
          <w:tcPr>
            <w:tcW w:w="3056" w:type="dxa"/>
            <w:shd w:val="clear" w:color="auto" w:fill="auto"/>
            <w:vAlign w:val="bottom"/>
          </w:tcPr>
          <w:p w14:paraId="4D386AED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</w:tcPr>
          <w:p w14:paraId="086ADC1E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068B3275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51B77E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9D320F3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3A3C9D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8231F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6C39EC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9B02903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62252A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</w:tcPr>
          <w:p w14:paraId="1DCA709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4F390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5" w:type="dxa"/>
          </w:tcPr>
          <w:p w14:paraId="4C4BEDB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EBE24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</w:tcPr>
          <w:p w14:paraId="4F553C6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3FAF72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DE7CAA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2A77C0" w:rsidRPr="00337E50" w14:paraId="1C98C78F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2404460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068C0540" w14:textId="0994DC49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4B20AB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D51FD9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D7ABEB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F3F85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28B8E8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117,017,345</w:t>
            </w:r>
          </w:p>
        </w:tc>
        <w:tc>
          <w:tcPr>
            <w:tcW w:w="180" w:type="dxa"/>
          </w:tcPr>
          <w:p w14:paraId="7EE7B85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98DA7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117,017,345</w:t>
            </w:r>
          </w:p>
        </w:tc>
        <w:tc>
          <w:tcPr>
            <w:tcW w:w="181" w:type="dxa"/>
          </w:tcPr>
          <w:p w14:paraId="750306C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1028464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1C018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748B8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116,846,462</w:t>
            </w:r>
          </w:p>
        </w:tc>
        <w:tc>
          <w:tcPr>
            <w:tcW w:w="180" w:type="dxa"/>
          </w:tcPr>
          <w:p w14:paraId="1F19F6CA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421D6C23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DCA62D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FA48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116,846,462</w:t>
            </w:r>
          </w:p>
        </w:tc>
      </w:tr>
      <w:tr w:rsidR="002A77C0" w:rsidRPr="00337E50" w14:paraId="6CDACE2B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C2C88F9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438F91FF" w14:textId="2ED3A32E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75E0BFC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A2ADEF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9B9365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66D525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0B93A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22,757,398</w:t>
            </w:r>
          </w:p>
        </w:tc>
        <w:tc>
          <w:tcPr>
            <w:tcW w:w="180" w:type="dxa"/>
          </w:tcPr>
          <w:p w14:paraId="142B614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3ED0C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22,757,398</w:t>
            </w:r>
          </w:p>
        </w:tc>
        <w:tc>
          <w:tcPr>
            <w:tcW w:w="181" w:type="dxa"/>
          </w:tcPr>
          <w:p w14:paraId="07DC5E2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C14BB5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62A7E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DD13453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22,750,735</w:t>
            </w:r>
          </w:p>
        </w:tc>
        <w:tc>
          <w:tcPr>
            <w:tcW w:w="180" w:type="dxa"/>
          </w:tcPr>
          <w:p w14:paraId="2DD105F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46DF400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DA74DB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5C454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22,750,735</w:t>
            </w:r>
          </w:p>
        </w:tc>
      </w:tr>
      <w:tr w:rsidR="002A77C0" w:rsidRPr="00337E50" w14:paraId="6D86BFB7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12440DB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หนี้สินอนุพันธ์</w:t>
            </w:r>
          </w:p>
        </w:tc>
        <w:tc>
          <w:tcPr>
            <w:tcW w:w="862" w:type="dxa"/>
            <w:vAlign w:val="bottom"/>
          </w:tcPr>
          <w:p w14:paraId="06D8E781" w14:textId="0827DA34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4A360074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4BC2BA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1E33A0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536C7C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9B334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0BDD2D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30D6C6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0AC321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690A4CC2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B2F955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B81920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CD26A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D50F9B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689810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28D52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A77C0" w:rsidRPr="00337E50" w14:paraId="00A27003" w14:textId="77777777" w:rsidTr="00337E50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575BB4D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- สัญญาแลกเปลี่ยนเงินตราต่างประเทศ</w:t>
            </w: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709F617F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2A2934E8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  <w:vAlign w:val="bottom"/>
          </w:tcPr>
          <w:p w14:paraId="09DF8126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E6A529D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FF039A3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DFEB92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25D1337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B6C9EC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1" w:type="dxa"/>
            <w:vAlign w:val="bottom"/>
          </w:tcPr>
          <w:p w14:paraId="4A6D2B44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DE78ED8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5FE011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23BFB8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152,106</w:t>
            </w:r>
          </w:p>
        </w:tc>
        <w:tc>
          <w:tcPr>
            <w:tcW w:w="180" w:type="dxa"/>
            <w:vAlign w:val="bottom"/>
          </w:tcPr>
          <w:p w14:paraId="1A7EE3FE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DDAA863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87ABCC0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BB4066" w14:textId="77777777" w:rsidR="002A77C0" w:rsidRPr="00337E50" w:rsidRDefault="002A77C0" w:rsidP="00337E5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152,106</w:t>
            </w:r>
          </w:p>
        </w:tc>
      </w:tr>
      <w:tr w:rsidR="002A77C0" w:rsidRPr="00337E50" w14:paraId="29B7B969" w14:textId="77777777" w:rsidTr="00E823D9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2AFC63A" w14:textId="77777777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5C54A68A" w14:textId="7BEAC318" w:rsidR="002A77C0" w:rsidRPr="00337E50" w:rsidRDefault="002A77C0" w:rsidP="002A77C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205" w:type="dxa"/>
          </w:tcPr>
          <w:p w14:paraId="3685F11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B7F145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53B1EC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195ADE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BFB98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293E84A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73F579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219D17FF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22AE60D7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5CB5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3D174530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0C62831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0D00ACE8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2,546,125</w:t>
            </w:r>
          </w:p>
        </w:tc>
        <w:tc>
          <w:tcPr>
            <w:tcW w:w="180" w:type="dxa"/>
          </w:tcPr>
          <w:p w14:paraId="6DF5F03C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0E113B" w14:textId="77777777" w:rsidR="002A77C0" w:rsidRPr="00337E50" w:rsidRDefault="002A77C0" w:rsidP="002A77C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337E50"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  <w:t>2,546,125</w:t>
            </w:r>
          </w:p>
        </w:tc>
      </w:tr>
    </w:tbl>
    <w:p w14:paraId="55249F41" w14:textId="51F4D965" w:rsidR="00F2140E" w:rsidRPr="00337E50" w:rsidRDefault="00F2140E">
      <w:pPr>
        <w:rPr>
          <w:rFonts w:asciiTheme="majorBidi" w:hAnsiTheme="majorBidi" w:cstheme="majorBidi"/>
        </w:rPr>
      </w:pPr>
    </w:p>
    <w:p w14:paraId="3944EB9B" w14:textId="77777777" w:rsidR="00F2140E" w:rsidRPr="00337E50" w:rsidRDefault="00F2140E">
      <w:pPr>
        <w:rPr>
          <w:rFonts w:asciiTheme="majorBidi" w:hAnsiTheme="majorBidi" w:cstheme="majorBidi"/>
        </w:rPr>
      </w:pPr>
    </w:p>
    <w:p w14:paraId="579E2AFD" w14:textId="2D7EA312" w:rsidR="00E46873" w:rsidRPr="00732BC3" w:rsidRDefault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</w:p>
    <w:p w14:paraId="6C3BE2BB" w14:textId="77777777" w:rsidR="00E46873" w:rsidRPr="00732BC3" w:rsidRDefault="00E46873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  <w:sectPr w:rsidR="00E46873" w:rsidRPr="00732BC3" w:rsidSect="008579D2">
          <w:headerReference w:type="default" r:id="rId13"/>
          <w:footerReference w:type="default" r:id="rId1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E4588F" w14:textId="77777777" w:rsidR="00E46873" w:rsidRPr="004C1B81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4D264EC6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51A8E030" w14:textId="1DA518D0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732BC3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ของเครื่องมือทางการเงินที่วัดมูลค่าด้วยมูลค่ายุติธรรมในงบฐานะการเงิน </w:t>
      </w:r>
    </w:p>
    <w:p w14:paraId="56AD7E9B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both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E46873" w:rsidRPr="00732BC3" w14:paraId="0C8B8204" w14:textId="77777777" w:rsidTr="00C22F96">
        <w:tc>
          <w:tcPr>
            <w:tcW w:w="2610" w:type="dxa"/>
          </w:tcPr>
          <w:p w14:paraId="58DEF319" w14:textId="77777777" w:rsidR="00E46873" w:rsidRPr="00732BC3" w:rsidRDefault="00E46873" w:rsidP="00B013A6">
            <w:pPr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  <w:vAlign w:val="bottom"/>
          </w:tcPr>
          <w:p w14:paraId="7C20EA68" w14:textId="77777777" w:rsidR="00E46873" w:rsidRPr="00732BC3" w:rsidRDefault="00E46873" w:rsidP="00C22F9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  <w:vAlign w:val="bottom"/>
          </w:tcPr>
          <w:p w14:paraId="15CDA04E" w14:textId="77777777" w:rsidR="00E46873" w:rsidRPr="00732BC3" w:rsidRDefault="00E46873" w:rsidP="00C22F96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6873" w:rsidRPr="00732BC3" w14:paraId="439A9F17" w14:textId="77777777" w:rsidTr="00D72461">
        <w:tc>
          <w:tcPr>
            <w:tcW w:w="2610" w:type="dxa"/>
          </w:tcPr>
          <w:p w14:paraId="0D1B76D1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71A9E3D9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1D96F751" w14:textId="77777777" w:rsidR="00E46873" w:rsidRPr="00732BC3" w:rsidRDefault="00E46873" w:rsidP="00D7246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1DD605D5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</w:p>
    <w:p w14:paraId="36AA7301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440AB0CC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692D6E3B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732BC3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0EEAAB66" w14:textId="77777777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p w14:paraId="5BBE12FD" w14:textId="111C8BAB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732BC3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</w:t>
      </w:r>
      <w:r w:rsidRPr="00732BC3">
        <w:rPr>
          <w:rFonts w:asciiTheme="majorBidi" w:hAnsiTheme="majorBidi" w:cstheme="majorBidi"/>
          <w:sz w:val="28"/>
          <w:szCs w:val="28"/>
          <w:cs/>
          <w:lang w:eastAsia="x-none"/>
        </w:rPr>
        <w:t>เงินลงทุนในตราสารทุน</w:t>
      </w:r>
    </w:p>
    <w:p w14:paraId="25EB50D3" w14:textId="5473EE01" w:rsidR="00E46873" w:rsidRPr="000F7BD9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 w:eastAsia="x-none"/>
        </w:rPr>
      </w:pPr>
    </w:p>
    <w:tbl>
      <w:tblPr>
        <w:tblW w:w="921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381"/>
        <w:gridCol w:w="1300"/>
        <w:gridCol w:w="258"/>
        <w:gridCol w:w="1272"/>
      </w:tblGrid>
      <w:tr w:rsidR="00EE31D3" w:rsidRPr="00732BC3" w14:paraId="6FD61A65" w14:textId="77777777" w:rsidTr="00DD4C20">
        <w:trPr>
          <w:tblHeader/>
        </w:trPr>
        <w:tc>
          <w:tcPr>
            <w:tcW w:w="6381" w:type="dxa"/>
          </w:tcPr>
          <w:p w14:paraId="1033ABBA" w14:textId="77777777" w:rsidR="00EE31D3" w:rsidRPr="00732BC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2E8DE135" w14:textId="77777777" w:rsidR="00EE31D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รวมและ</w:t>
            </w:r>
          </w:p>
          <w:p w14:paraId="294FA768" w14:textId="5E8A12C7" w:rsidR="00EE31D3" w:rsidRPr="00732BC3" w:rsidRDefault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EE31D3" w:rsidRPr="00732BC3" w14:paraId="10E3FDD5" w14:textId="77777777" w:rsidTr="00DD4C20">
        <w:trPr>
          <w:tblHeader/>
        </w:trPr>
        <w:tc>
          <w:tcPr>
            <w:tcW w:w="6381" w:type="dxa"/>
          </w:tcPr>
          <w:p w14:paraId="2B5A68AE" w14:textId="7AB268E1" w:rsidR="00EE31D3" w:rsidRPr="00732BC3" w:rsidRDefault="00AD5FA7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สำหรับงวด</w:t>
            </w:r>
            <w:r w:rsidR="004C1B81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สาม</w:t>
            </w:r>
            <w:r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4C1B81"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31 </w:t>
            </w:r>
            <w:r w:rsidR="004C1B81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466EA996" w14:textId="0B779D08" w:rsidR="00EE31D3" w:rsidRPr="00732BC3" w:rsidRDefault="00EE31D3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4C1B81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58" w:type="dxa"/>
            <w:vAlign w:val="bottom"/>
          </w:tcPr>
          <w:p w14:paraId="1E6CB92F" w14:textId="77777777" w:rsidR="00EE31D3" w:rsidRPr="00732BC3" w:rsidRDefault="00EE31D3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C0903CF" w14:textId="75415030" w:rsidR="00EE31D3" w:rsidRPr="00732BC3" w:rsidRDefault="00EE31D3" w:rsidP="00EE31D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4C1B81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</w:tr>
      <w:tr w:rsidR="00EE31D3" w:rsidRPr="00732BC3" w14:paraId="5C176EE2" w14:textId="77777777" w:rsidTr="00DD4C20">
        <w:trPr>
          <w:tblHeader/>
        </w:trPr>
        <w:tc>
          <w:tcPr>
            <w:tcW w:w="6381" w:type="dxa"/>
          </w:tcPr>
          <w:p w14:paraId="158DA1DC" w14:textId="77777777" w:rsidR="00EE31D3" w:rsidRPr="00732BC3" w:rsidRDefault="00EE31D3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587215A" w14:textId="77777777" w:rsidR="00EE31D3" w:rsidRPr="00732BC3" w:rsidRDefault="00EE31D3" w:rsidP="00EE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657F84" w:rsidRPr="00732BC3" w14:paraId="0A384BB1" w14:textId="77777777" w:rsidTr="00D20CDB">
        <w:tc>
          <w:tcPr>
            <w:tcW w:w="6381" w:type="dxa"/>
          </w:tcPr>
          <w:p w14:paraId="0A05B13E" w14:textId="0F85251F" w:rsidR="00657F84" w:rsidRPr="00732BC3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00" w:type="dxa"/>
          </w:tcPr>
          <w:p w14:paraId="176D4289" w14:textId="783055B6" w:rsidR="00657F84" w:rsidRPr="00940502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940502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2,464</w:t>
            </w:r>
          </w:p>
        </w:tc>
        <w:tc>
          <w:tcPr>
            <w:tcW w:w="258" w:type="dxa"/>
          </w:tcPr>
          <w:p w14:paraId="559E3F49" w14:textId="77777777" w:rsidR="00657F84" w:rsidRPr="00940502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</w:tcPr>
          <w:p w14:paraId="32EEB23B" w14:textId="74D523D2" w:rsidR="00657F84" w:rsidRPr="00940502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940502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2,</w:t>
            </w:r>
            <w:r w:rsidRPr="00940502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th-TH"/>
              </w:rPr>
              <w:t>44</w:t>
            </w:r>
            <w:r w:rsidRPr="00940502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</w:tr>
      <w:tr w:rsidR="00657F84" w:rsidRPr="00732BC3" w14:paraId="330D8045" w14:textId="77777777" w:rsidTr="00D20CDB">
        <w:tc>
          <w:tcPr>
            <w:tcW w:w="6381" w:type="dxa"/>
          </w:tcPr>
          <w:p w14:paraId="2CBC7901" w14:textId="7026520E" w:rsidR="00657F84" w:rsidRPr="00732BC3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57ADB93" w14:textId="4660FD5B" w:rsidR="00657F84" w:rsidRPr="00940502" w:rsidRDefault="00895D7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258" w:type="dxa"/>
          </w:tcPr>
          <w:p w14:paraId="654689CA" w14:textId="77777777" w:rsidR="00657F84" w:rsidRPr="00940502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E210018" w14:textId="2FCC200F" w:rsidR="00657F84" w:rsidRPr="00BC43A7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C43A7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-</w:t>
            </w:r>
          </w:p>
        </w:tc>
      </w:tr>
      <w:tr w:rsidR="00657F84" w:rsidRPr="00732BC3" w14:paraId="6E3EBB23" w14:textId="77777777" w:rsidTr="00D20CDB">
        <w:tc>
          <w:tcPr>
            <w:tcW w:w="6381" w:type="dxa"/>
          </w:tcPr>
          <w:p w14:paraId="27FEB1F5" w14:textId="2E2C1CE1" w:rsidR="00657F84" w:rsidRPr="004C1B81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x-none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x-none"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70FDC424" w14:textId="19410C81" w:rsidR="00657F84" w:rsidRPr="00940502" w:rsidRDefault="00895D7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2,472</w:t>
            </w:r>
          </w:p>
        </w:tc>
        <w:tc>
          <w:tcPr>
            <w:tcW w:w="258" w:type="dxa"/>
          </w:tcPr>
          <w:p w14:paraId="525A8580" w14:textId="77777777" w:rsidR="00657F84" w:rsidRPr="00940502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5C0530B" w14:textId="44F6A129" w:rsidR="00657F84" w:rsidRPr="00940502" w:rsidRDefault="00657F84" w:rsidP="0065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right="-205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94050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  <w:t>2,441</w:t>
            </w:r>
          </w:p>
        </w:tc>
      </w:tr>
    </w:tbl>
    <w:p w14:paraId="497CCDAF" w14:textId="77777777" w:rsidR="0016271A" w:rsidRPr="000F7BD9" w:rsidRDefault="0016271A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C34920B" w14:textId="26C0750F" w:rsidR="001954B9" w:rsidRPr="00831431" w:rsidRDefault="006C1ECE" w:rsidP="000F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20625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120625" w:rsidRPr="00120625">
        <w:rPr>
          <w:rFonts w:ascii="Angsana New" w:hAnsi="Angsana New" w:cs="Angsana New" w:hint="cs"/>
          <w:sz w:val="28"/>
          <w:szCs w:val="28"/>
          <w:cs/>
        </w:rPr>
        <w:t xml:space="preserve">ดสามเดือนสิ้นสุดวันที่ </w:t>
      </w:r>
      <w:r w:rsidR="00120625" w:rsidRPr="00120625">
        <w:rPr>
          <w:rFonts w:ascii="Angsana New" w:hAnsi="Angsana New" w:cs="Angsana New"/>
          <w:sz w:val="28"/>
          <w:szCs w:val="28"/>
        </w:rPr>
        <w:t xml:space="preserve">31 </w:t>
      </w:r>
      <w:r w:rsidR="00120625" w:rsidRPr="00120625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120625" w:rsidRPr="00120625">
        <w:rPr>
          <w:rFonts w:ascii="Angsana New" w:hAnsi="Angsana New" w:cs="Angsana New"/>
          <w:sz w:val="28"/>
          <w:szCs w:val="28"/>
        </w:rPr>
        <w:t>2567</w:t>
      </w:r>
      <w:r w:rsidR="00D474B0">
        <w:rPr>
          <w:rFonts w:ascii="Angsana New" w:hAnsi="Angsana New" w:cs="Angsana New"/>
          <w:sz w:val="28"/>
          <w:szCs w:val="28"/>
        </w:rPr>
        <w:t xml:space="preserve"> </w:t>
      </w:r>
      <w:r w:rsidR="00D474B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D474B0">
        <w:rPr>
          <w:rFonts w:ascii="Angsana New" w:hAnsi="Angsana New" w:cs="Angsana New"/>
          <w:sz w:val="28"/>
          <w:szCs w:val="28"/>
        </w:rPr>
        <w:t>2566</w:t>
      </w:r>
      <w:r w:rsidR="00120625" w:rsidRPr="00120625">
        <w:rPr>
          <w:rFonts w:ascii="Angsana New" w:hAnsi="Angsana New" w:cs="Angsana New"/>
          <w:sz w:val="28"/>
          <w:szCs w:val="28"/>
        </w:rPr>
        <w:t xml:space="preserve"> </w:t>
      </w:r>
      <w:r w:rsidR="00102179">
        <w:rPr>
          <w:rFonts w:ascii="Angsana New" w:hAnsi="Angsana New" w:cs="Angsana New" w:hint="cs"/>
          <w:sz w:val="28"/>
          <w:szCs w:val="28"/>
          <w:cs/>
        </w:rPr>
        <w:t>กลุ่มธนาคาร</w:t>
      </w:r>
      <w:r w:rsidR="00DA07A3">
        <w:rPr>
          <w:rFonts w:ascii="Angsana New" w:hAnsi="Angsana New" w:cs="Angsana New" w:hint="cs"/>
          <w:sz w:val="28"/>
          <w:szCs w:val="28"/>
          <w:cs/>
        </w:rPr>
        <w:t>ไม่มีการเปลี่ยนแปลงวิธีการและข้อสมมติใน</w:t>
      </w:r>
      <w:r w:rsidR="003B654B">
        <w:rPr>
          <w:rFonts w:ascii="Angsana New" w:hAnsi="Angsana New" w:cs="Angsana New"/>
          <w:sz w:val="28"/>
          <w:szCs w:val="28"/>
          <w:cs/>
        </w:rPr>
        <w:br/>
      </w:r>
      <w:r w:rsidR="00DA07A3">
        <w:rPr>
          <w:rFonts w:ascii="Angsana New" w:hAnsi="Angsana New" w:cs="Angsana New" w:hint="cs"/>
          <w:sz w:val="28"/>
          <w:szCs w:val="28"/>
          <w:cs/>
        </w:rPr>
        <w:t>การ</w:t>
      </w:r>
      <w:r w:rsidR="00FB2D7A">
        <w:rPr>
          <w:rFonts w:ascii="Angsana New" w:hAnsi="Angsana New" w:cs="Angsana New" w:hint="cs"/>
          <w:sz w:val="28"/>
          <w:szCs w:val="28"/>
          <w:cs/>
        </w:rPr>
        <w:t>ประมาณมูลค่ายุติธรรมของสินทรัพย์ทางการเงินและหนี้สินทางการเงิน และ</w:t>
      </w:r>
      <w:r w:rsidR="001954B9" w:rsidRPr="00120625">
        <w:rPr>
          <w:rFonts w:ascii="Angsana New" w:hAnsi="Angsana New" w:cs="Angsana New" w:hint="cs"/>
          <w:sz w:val="28"/>
          <w:szCs w:val="28"/>
          <w:cs/>
        </w:rPr>
        <w:t>ไม่มี</w:t>
      </w:r>
      <w:r w:rsidR="001954B9" w:rsidRPr="00A67A8E">
        <w:rPr>
          <w:rFonts w:ascii="Angsana New" w:hAnsi="Angsana New" w:cs="Angsana New"/>
          <w:sz w:val="28"/>
          <w:szCs w:val="28"/>
          <w:cs/>
        </w:rPr>
        <w:t xml:space="preserve">การโอนระหว่างระดับ </w:t>
      </w:r>
      <w:r w:rsidR="0025171C" w:rsidRPr="00A67A8E">
        <w:rPr>
          <w:rFonts w:ascii="Angsana New" w:hAnsi="Angsana New" w:cs="Angsana New"/>
          <w:sz w:val="28"/>
          <w:szCs w:val="28"/>
        </w:rPr>
        <w:t>1</w:t>
      </w:r>
      <w:r w:rsidR="001954B9" w:rsidRPr="00A67A8E">
        <w:rPr>
          <w:rFonts w:ascii="Angsana New" w:hAnsi="Angsana New" w:cs="Angsana New"/>
          <w:sz w:val="28"/>
          <w:szCs w:val="28"/>
          <w:cs/>
        </w:rPr>
        <w:t xml:space="preserve"> และ ระดับ </w:t>
      </w:r>
      <w:r w:rsidR="0025171C">
        <w:rPr>
          <w:rFonts w:ascii="Angsana New" w:hAnsi="Angsana New" w:cs="Angsana New"/>
          <w:sz w:val="28"/>
          <w:szCs w:val="28"/>
        </w:rPr>
        <w:t>2</w:t>
      </w:r>
      <w:r w:rsidR="001954B9" w:rsidRPr="00A67A8E">
        <w:rPr>
          <w:rFonts w:ascii="Angsana New" w:hAnsi="Angsana New" w:cs="Angsana New"/>
          <w:sz w:val="28"/>
          <w:szCs w:val="28"/>
          <w:cs/>
        </w:rPr>
        <w:t xml:space="preserve"> ของลำดับชั้นมูลค่ายุติธรรม</w:t>
      </w:r>
    </w:p>
    <w:p w14:paraId="7021996A" w14:textId="77777777" w:rsidR="000F7BD9" w:rsidRPr="000F7BD9" w:rsidRDefault="000F7BD9" w:rsidP="000F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4"/>
          <w:szCs w:val="24"/>
          <w:cs/>
        </w:rPr>
      </w:pPr>
    </w:p>
    <w:p w14:paraId="57ADA28E" w14:textId="41FC2C66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การดำรง</w:t>
      </w:r>
      <w:r w:rsidR="00534E0C">
        <w:rPr>
          <w:rFonts w:asciiTheme="majorBidi" w:hAnsiTheme="majorBidi" w:cstheme="majorBidi" w:hint="cs"/>
          <w:sz w:val="28"/>
          <w:szCs w:val="28"/>
          <w:u w:val="none"/>
          <w:cs/>
        </w:rPr>
        <w:t>เงิน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กองทุน</w:t>
      </w:r>
    </w:p>
    <w:p w14:paraId="23EE30B2" w14:textId="77777777" w:rsidR="00D31D7C" w:rsidRPr="00732BC3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66004584" w14:textId="5BBDB3B4" w:rsidR="00A12937" w:rsidRDefault="00D31D7C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eastAsia="th-TH"/>
        </w:rPr>
        <w:t>วัต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ถุประสงค์ของธนาคารในการบริหารทุน</w:t>
      </w:r>
      <w:r w:rsidR="00665659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คือ</w:t>
      </w:r>
      <w:r w:rsidR="00515684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การ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3A222F5F" w14:textId="77777777" w:rsidR="00A12937" w:rsidRPr="00732BC3" w:rsidRDefault="00A12937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B0EF817" w14:textId="77777777" w:rsidR="00D31D7C" w:rsidRPr="00732BC3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eastAsia="th-TH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ในการดำรงไว้หรือปรับโครงสร้างของทุน ธนาคารอาจปรับนโยบายจ่ายเงินปันผลให้กับผู้ถือหุ้น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0D445615" w14:textId="300C9159" w:rsidR="002B4147" w:rsidRDefault="002B4147" w:rsidP="00793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br w:type="page"/>
      </w:r>
      <w:r w:rsidR="00D31D7C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ธนาคารมีการดำรงเงินกองทุนตามกฎหมายตามพระราชบัญญัติธุรกิจสถาบันการเงิน พ</w:t>
      </w:r>
      <w:r w:rsidR="00D31D7C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.</w:t>
      </w:r>
      <w:r w:rsidR="00D31D7C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ศ</w:t>
      </w:r>
      <w:r w:rsidR="00D31D7C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. 2551 </w:t>
      </w:r>
      <w:r w:rsidR="00D31D7C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="00531173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31 </w:t>
      </w:r>
      <w:r w:rsidR="00531173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>มีนาคม</w:t>
      </w:r>
      <w:r w:rsidR="00531173" w:rsidRPr="007931C8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2567</w:t>
      </w:r>
      <w:r w:rsidR="00D31D7C"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และ </w:t>
      </w:r>
      <w:r w:rsidR="00D31D7C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31 </w:t>
      </w:r>
      <w:r w:rsidR="00D31D7C"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ธันวาคม</w:t>
      </w:r>
      <w:r w:rsidR="00D31D7C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25</w:t>
      </w:r>
      <w:r w:rsidR="00531173" w:rsidRPr="007931C8">
        <w:rPr>
          <w:rFonts w:asciiTheme="majorBidi" w:eastAsia="MS Mincho" w:hAnsiTheme="majorBidi" w:cstheme="majorBidi"/>
          <w:sz w:val="28"/>
          <w:szCs w:val="28"/>
          <w:lang w:val="en-GB" w:eastAsia="th-TH"/>
        </w:rPr>
        <w:t>66</w:t>
      </w:r>
      <w:r w:rsidR="00D31D7C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</w:t>
      </w:r>
      <w:r w:rsidR="00D31D7C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จำแนกได้ดังนี้</w:t>
      </w:r>
    </w:p>
    <w:p w14:paraId="14D24B70" w14:textId="499562FE" w:rsidR="007C6363" w:rsidRDefault="007C6363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F059BD" w:rsidRPr="00732BC3" w14:paraId="05CEC025" w14:textId="77777777" w:rsidTr="00732BC3">
        <w:trPr>
          <w:tblHeader/>
        </w:trPr>
        <w:tc>
          <w:tcPr>
            <w:tcW w:w="5531" w:type="dxa"/>
          </w:tcPr>
          <w:p w14:paraId="0289DFB4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7E57B52F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059BD" w:rsidRPr="00732BC3" w14:paraId="1D41262D" w14:textId="77777777" w:rsidTr="00732BC3">
        <w:trPr>
          <w:tblHeader/>
        </w:trPr>
        <w:tc>
          <w:tcPr>
            <w:tcW w:w="5531" w:type="dxa"/>
          </w:tcPr>
          <w:p w14:paraId="67ADFD6B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18DFD1A2" w14:textId="6AE4C48D" w:rsidR="00F059BD" w:rsidRPr="00940502" w:rsidRDefault="00531173" w:rsidP="00A67A8E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940502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94050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8" w:type="dxa"/>
            <w:vAlign w:val="bottom"/>
          </w:tcPr>
          <w:p w14:paraId="5D79EC92" w14:textId="77777777" w:rsidR="00F059BD" w:rsidRPr="00940502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29758A23" w14:textId="77777777" w:rsidR="00F059BD" w:rsidRPr="00940502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val="en-US" w:eastAsia="th-TH"/>
              </w:rPr>
              <w:t xml:space="preserve">31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F059BD" w:rsidRPr="00732BC3" w14:paraId="479C5BEA" w14:textId="77777777" w:rsidTr="00732BC3">
        <w:trPr>
          <w:tblHeader/>
        </w:trPr>
        <w:tc>
          <w:tcPr>
            <w:tcW w:w="5531" w:type="dxa"/>
          </w:tcPr>
          <w:p w14:paraId="67624E6F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4167DA1B" w14:textId="2939A4F5" w:rsidR="00F059BD" w:rsidRPr="00940502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531173"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7</w:t>
            </w:r>
          </w:p>
        </w:tc>
        <w:tc>
          <w:tcPr>
            <w:tcW w:w="258" w:type="dxa"/>
            <w:vAlign w:val="bottom"/>
          </w:tcPr>
          <w:p w14:paraId="48271939" w14:textId="77777777" w:rsidR="00F059BD" w:rsidRPr="00940502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EFF6A43" w14:textId="1AA020CC" w:rsidR="00F059BD" w:rsidRPr="00940502" w:rsidRDefault="00F059BD" w:rsidP="00732BC3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531173" w:rsidRPr="00940502">
              <w:rPr>
                <w:rFonts w:ascii="Angsana New" w:eastAsia="MS Mincho" w:hAnsi="Angsana New" w:cs="Angsana New" w:hint="cs"/>
                <w:sz w:val="28"/>
                <w:szCs w:val="28"/>
                <w:lang w:val="en-US" w:eastAsia="th-TH"/>
              </w:rPr>
              <w:t>6</w:t>
            </w:r>
          </w:p>
        </w:tc>
      </w:tr>
      <w:tr w:rsidR="00F059BD" w:rsidRPr="00732BC3" w14:paraId="08223EB9" w14:textId="77777777" w:rsidTr="00732BC3">
        <w:trPr>
          <w:tblHeader/>
        </w:trPr>
        <w:tc>
          <w:tcPr>
            <w:tcW w:w="5531" w:type="dxa"/>
          </w:tcPr>
          <w:p w14:paraId="547EF619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25B411F9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940502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lang w:eastAsia="th-TH"/>
              </w:rPr>
              <w:t>(</w:t>
            </w:r>
            <w:r w:rsidRPr="00940502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940502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F059BD" w:rsidRPr="00732BC3" w14:paraId="7BE4DD0C" w14:textId="77777777" w:rsidTr="00732BC3">
        <w:tc>
          <w:tcPr>
            <w:tcW w:w="5531" w:type="dxa"/>
            <w:vAlign w:val="bottom"/>
          </w:tcPr>
          <w:p w14:paraId="24CCFAB4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เงินกองทุนชั้นที่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66BA8768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1CE98D94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6E936B7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</w:tr>
      <w:tr w:rsidR="00F059BD" w:rsidRPr="00732BC3" w14:paraId="3E388332" w14:textId="77777777" w:rsidTr="00732BC3">
        <w:tc>
          <w:tcPr>
            <w:tcW w:w="5531" w:type="dxa"/>
          </w:tcPr>
          <w:p w14:paraId="16011C02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1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</w:tcPr>
          <w:p w14:paraId="439C3BF0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5BB43D67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2CA482BE" w14:textId="77777777" w:rsidR="00F059BD" w:rsidRPr="00940502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</w:tr>
      <w:tr w:rsidR="009E3B04" w:rsidRPr="00732BC3" w14:paraId="5ED6F2AB" w14:textId="77777777" w:rsidTr="00732BC3">
        <w:tc>
          <w:tcPr>
            <w:tcW w:w="5531" w:type="dxa"/>
          </w:tcPr>
          <w:p w14:paraId="190DFCA5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 xml:space="preserve">  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8A1F37F" w14:textId="5618DCCD" w:rsidR="009E3B04" w:rsidRPr="00940502" w:rsidRDefault="00CA11E0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6,146,446</w:t>
            </w:r>
          </w:p>
        </w:tc>
        <w:tc>
          <w:tcPr>
            <w:tcW w:w="258" w:type="dxa"/>
          </w:tcPr>
          <w:p w14:paraId="080739C3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83FB387" w14:textId="575DCB9E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,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822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,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917</w:t>
            </w:r>
          </w:p>
        </w:tc>
      </w:tr>
      <w:tr w:rsidR="009E3B04" w:rsidRPr="00732BC3" w14:paraId="5B296894" w14:textId="77777777" w:rsidTr="00732BC3">
        <w:tc>
          <w:tcPr>
            <w:tcW w:w="5531" w:type="dxa"/>
          </w:tcPr>
          <w:p w14:paraId="772885E6" w14:textId="71E70F95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 xml:space="preserve">  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68A5CB74" w14:textId="743E0EA4" w:rsidR="009E3B04" w:rsidRPr="00940502" w:rsidRDefault="00CA11E0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2,244,66</w:t>
            </w:r>
            <w:r w:rsidR="000900B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58" w:type="dxa"/>
          </w:tcPr>
          <w:p w14:paraId="3B7B0791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79DE2B20" w14:textId="44596269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733,333</w:t>
            </w:r>
          </w:p>
        </w:tc>
      </w:tr>
      <w:tr w:rsidR="009E3B04" w:rsidRPr="00732BC3" w14:paraId="27E48B73" w14:textId="77777777" w:rsidTr="00732BC3">
        <w:tc>
          <w:tcPr>
            <w:tcW w:w="5531" w:type="dxa"/>
          </w:tcPr>
          <w:p w14:paraId="5E9DDCA4" w14:textId="646EE40D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 xml:space="preserve">  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6926687A" w14:textId="5F75D88C" w:rsidR="009E3B04" w:rsidRPr="00940502" w:rsidRDefault="00CA11E0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569,398</w:t>
            </w:r>
          </w:p>
        </w:tc>
        <w:tc>
          <w:tcPr>
            <w:tcW w:w="258" w:type="dxa"/>
          </w:tcPr>
          <w:p w14:paraId="0182F58D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812E4E9" w14:textId="34213335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569,398</w:t>
            </w:r>
          </w:p>
        </w:tc>
      </w:tr>
      <w:tr w:rsidR="009E3B04" w:rsidRPr="00732BC3" w14:paraId="102FD93A" w14:textId="77777777" w:rsidTr="00732BC3">
        <w:tc>
          <w:tcPr>
            <w:tcW w:w="5531" w:type="dxa"/>
          </w:tcPr>
          <w:p w14:paraId="05C680BA" w14:textId="06777056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 xml:space="preserve">  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2B451568" w14:textId="2DB045DE" w:rsidR="009E3B04" w:rsidRPr="00940502" w:rsidRDefault="00CA11E0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8,906,545</w:t>
            </w:r>
          </w:p>
        </w:tc>
        <w:tc>
          <w:tcPr>
            <w:tcW w:w="258" w:type="dxa"/>
          </w:tcPr>
          <w:p w14:paraId="145310F6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51BE64DA" w14:textId="78B642A8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8,906,545</w:t>
            </w:r>
          </w:p>
        </w:tc>
      </w:tr>
      <w:tr w:rsidR="009E3B04" w:rsidRPr="00732BC3" w14:paraId="7BD7B9EA" w14:textId="77777777" w:rsidTr="00732BC3">
        <w:tc>
          <w:tcPr>
            <w:tcW w:w="5531" w:type="dxa"/>
          </w:tcPr>
          <w:p w14:paraId="16AD2F95" w14:textId="168844FB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0D0732BC" w14:textId="0FAFD211" w:rsidR="009E3B04" w:rsidRPr="00940502" w:rsidRDefault="00CA11E0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1,025</w:t>
            </w:r>
          </w:p>
        </w:tc>
        <w:tc>
          <w:tcPr>
            <w:tcW w:w="258" w:type="dxa"/>
          </w:tcPr>
          <w:p w14:paraId="68321456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6443105D" w14:textId="03280F09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(26,593)</w:t>
            </w:r>
          </w:p>
        </w:tc>
      </w:tr>
      <w:tr w:rsidR="009E3B04" w:rsidRPr="00732BC3" w14:paraId="4AFDA302" w14:textId="77777777" w:rsidTr="00901B79">
        <w:tc>
          <w:tcPr>
            <w:tcW w:w="5531" w:type="dxa"/>
          </w:tcPr>
          <w:p w14:paraId="1E04490F" w14:textId="3466485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val="en-GB" w:eastAsia="th-TH"/>
              </w:rPr>
              <w:t xml:space="preserve">  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 xml:space="preserve">1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25739274" w14:textId="671A8813" w:rsidR="009E3B04" w:rsidRPr="00940502" w:rsidRDefault="00CA11E0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(486,58</w:t>
            </w:r>
            <w:r w:rsidR="000900B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58" w:type="dxa"/>
          </w:tcPr>
          <w:p w14:paraId="5DC622FD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15391C41" w14:textId="32D5843E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(574,204)</w:t>
            </w:r>
          </w:p>
        </w:tc>
      </w:tr>
      <w:tr w:rsidR="009E3B04" w:rsidRPr="00732BC3" w14:paraId="7DB3ECE8" w14:textId="77777777" w:rsidTr="00901B79">
        <w:tc>
          <w:tcPr>
            <w:tcW w:w="5531" w:type="dxa"/>
          </w:tcPr>
          <w:p w14:paraId="7F6362CF" w14:textId="0272F805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1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2D28C4C" w14:textId="7FE3400D" w:rsidR="009E3B04" w:rsidRPr="00940502" w:rsidRDefault="00CA11E0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17,381,49</w:t>
            </w:r>
            <w:r w:rsidR="000900B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58" w:type="dxa"/>
          </w:tcPr>
          <w:p w14:paraId="025D0512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459845A0" w14:textId="443F0C4D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15,431,396</w:t>
            </w:r>
          </w:p>
        </w:tc>
      </w:tr>
      <w:tr w:rsidR="000C261B" w:rsidRPr="00732BC3" w14:paraId="0EBB0622" w14:textId="77777777" w:rsidTr="00901B79">
        <w:tc>
          <w:tcPr>
            <w:tcW w:w="5531" w:type="dxa"/>
          </w:tcPr>
          <w:p w14:paraId="7A9472B2" w14:textId="08068966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C00FE97" w14:textId="7DD1B504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3D33BE4C" w14:textId="77777777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0518427A" w14:textId="711A45AC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0C261B" w:rsidRPr="00732BC3" w14:paraId="50B04C78" w14:textId="77777777" w:rsidTr="00901B79">
        <w:tc>
          <w:tcPr>
            <w:tcW w:w="5531" w:type="dxa"/>
          </w:tcPr>
          <w:p w14:paraId="37E70897" w14:textId="36352160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 w:eastAsia="th-TH"/>
              </w:rPr>
              <w:t xml:space="preserve">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val="en-GB" w:eastAsia="th-TH"/>
              </w:rPr>
              <w:t>1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35415236" w14:textId="77777777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25FBB4CA" w14:textId="77777777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45374B0" w14:textId="77777777" w:rsidR="000C261B" w:rsidRPr="00940502" w:rsidRDefault="000C261B" w:rsidP="000C2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9E3B04" w:rsidRPr="00732BC3" w14:paraId="057C8ADA" w14:textId="77777777" w:rsidTr="00732BC3">
        <w:tc>
          <w:tcPr>
            <w:tcW w:w="5531" w:type="dxa"/>
          </w:tcPr>
          <w:p w14:paraId="16726AD8" w14:textId="0DCDD1DF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3E798C61" w14:textId="4C1D3C4A" w:rsidR="009E3B04" w:rsidRPr="00940502" w:rsidRDefault="006D3037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861,06</w:t>
            </w:r>
            <w:r w:rsidR="00D474B0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58" w:type="dxa"/>
          </w:tcPr>
          <w:p w14:paraId="580B29A6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F4998ED" w14:textId="5FF19C82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861,062</w:t>
            </w:r>
          </w:p>
        </w:tc>
      </w:tr>
      <w:tr w:rsidR="009E3B04" w:rsidRPr="00732BC3" w14:paraId="6DD05609" w14:textId="77777777" w:rsidTr="00901B79">
        <w:tc>
          <w:tcPr>
            <w:tcW w:w="5531" w:type="dxa"/>
            <w:vAlign w:val="bottom"/>
          </w:tcPr>
          <w:p w14:paraId="15E77D01" w14:textId="0D993C4F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6CB33E7E" w14:textId="189ECF9B" w:rsidR="009E3B04" w:rsidRPr="00940502" w:rsidRDefault="006D3037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18,242,55</w:t>
            </w:r>
            <w:r w:rsidR="000900B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58" w:type="dxa"/>
          </w:tcPr>
          <w:p w14:paraId="33714B48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1C61C507" w14:textId="530E12F9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16,292,458</w:t>
            </w:r>
          </w:p>
        </w:tc>
      </w:tr>
      <w:tr w:rsidR="009E3B04" w:rsidRPr="00732BC3" w14:paraId="3D72DF75" w14:textId="77777777" w:rsidTr="00901B79">
        <w:tc>
          <w:tcPr>
            <w:tcW w:w="5531" w:type="dxa"/>
            <w:vAlign w:val="bottom"/>
          </w:tcPr>
          <w:p w14:paraId="6C8195D2" w14:textId="040D4651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89" w:type="dxa"/>
          </w:tcPr>
          <w:p w14:paraId="425D918D" w14:textId="0C4F4A4D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1AA5963B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D811E43" w14:textId="58E21A4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9E3B04" w:rsidRPr="00732BC3" w14:paraId="66178CE9" w14:textId="77777777" w:rsidTr="00732BC3">
        <w:tc>
          <w:tcPr>
            <w:tcW w:w="5531" w:type="dxa"/>
            <w:vAlign w:val="bottom"/>
          </w:tcPr>
          <w:p w14:paraId="7AF373A7" w14:textId="7ABB258F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เงินกองทุนชั้นที่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lang w:val="en-GB" w:eastAsia="th-TH"/>
              </w:rPr>
              <w:t xml:space="preserve"> 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68A8B9F0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2BF21829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195ACEC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9E3B04" w:rsidRPr="00732BC3" w14:paraId="34943B65" w14:textId="77777777" w:rsidTr="00901B79">
        <w:tc>
          <w:tcPr>
            <w:tcW w:w="5531" w:type="dxa"/>
          </w:tcPr>
          <w:p w14:paraId="3085A2CF" w14:textId="4C8B7523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 xml:space="preserve">  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11C3AE2D" w14:textId="3EAB6F89" w:rsidR="009E3B04" w:rsidRPr="00940502" w:rsidRDefault="006D3037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1AFDB90F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2B13D95" w14:textId="5DFABBF0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1,700,000</w:t>
            </w:r>
          </w:p>
        </w:tc>
      </w:tr>
      <w:tr w:rsidR="009E3B04" w:rsidRPr="00732BC3" w14:paraId="6F7B1B20" w14:textId="77777777" w:rsidTr="00901B79">
        <w:tc>
          <w:tcPr>
            <w:tcW w:w="5531" w:type="dxa"/>
          </w:tcPr>
          <w:p w14:paraId="752210CD" w14:textId="78F058D3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 xml:space="preserve">   </w:t>
            </w: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36EB8741" w14:textId="494FAFCB" w:rsidR="009E3B04" w:rsidRPr="00940502" w:rsidDel="00AD5FA7" w:rsidRDefault="006D3037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1,162,431</w:t>
            </w:r>
          </w:p>
        </w:tc>
        <w:tc>
          <w:tcPr>
            <w:tcW w:w="258" w:type="dxa"/>
          </w:tcPr>
          <w:p w14:paraId="04B088FB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383B9CA" w14:textId="7708CC16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  <w:t>1,219,299</w:t>
            </w:r>
          </w:p>
        </w:tc>
      </w:tr>
      <w:tr w:rsidR="009E3B04" w:rsidRPr="00732BC3" w14:paraId="7C1E6B06" w14:textId="77777777" w:rsidTr="00901B79">
        <w:tc>
          <w:tcPr>
            <w:tcW w:w="5531" w:type="dxa"/>
          </w:tcPr>
          <w:p w14:paraId="35B7695C" w14:textId="45657DED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851B5D4" w14:textId="089AE3F2" w:rsidR="009E3B04" w:rsidRPr="00940502" w:rsidRDefault="006D3037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2,862,431</w:t>
            </w:r>
          </w:p>
        </w:tc>
        <w:tc>
          <w:tcPr>
            <w:tcW w:w="258" w:type="dxa"/>
          </w:tcPr>
          <w:p w14:paraId="51B963D3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50377F60" w14:textId="278A6965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2,919,299</w:t>
            </w:r>
          </w:p>
        </w:tc>
      </w:tr>
      <w:tr w:rsidR="009E3B04" w:rsidRPr="00732BC3" w14:paraId="50C4BC7F" w14:textId="77777777" w:rsidTr="00901B79">
        <w:tc>
          <w:tcPr>
            <w:tcW w:w="5531" w:type="dxa"/>
          </w:tcPr>
          <w:p w14:paraId="35FCCDA0" w14:textId="3826DB0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3E69441F" w14:textId="45AD5C95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76740A9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7F2886B5" w14:textId="26C58D15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9E3B04" w:rsidRPr="00732BC3" w14:paraId="0483565D" w14:textId="77777777" w:rsidTr="00901B79">
        <w:tc>
          <w:tcPr>
            <w:tcW w:w="5531" w:type="dxa"/>
          </w:tcPr>
          <w:p w14:paraId="26803FF6" w14:textId="5F69F062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21228275" w14:textId="1F8F364B" w:rsidR="009E3B04" w:rsidRPr="006D3037" w:rsidRDefault="006D3037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6D3037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21,104</w:t>
            </w: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,</w:t>
            </w:r>
            <w:r w:rsidRPr="006D3037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98</w:t>
            </w:r>
            <w:r w:rsidR="000900BA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258" w:type="dxa"/>
          </w:tcPr>
          <w:p w14:paraId="43F37DEC" w14:textId="77777777" w:rsidR="009E3B04" w:rsidRPr="006D3037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6F32A225" w14:textId="03FA15D8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val="en-GB" w:eastAsia="th-TH"/>
              </w:rPr>
              <w:t>19,211,757</w:t>
            </w:r>
          </w:p>
        </w:tc>
      </w:tr>
      <w:tr w:rsidR="009E3B04" w:rsidRPr="00732BC3" w14:paraId="59EFC136" w14:textId="77777777" w:rsidTr="00901B79">
        <w:tc>
          <w:tcPr>
            <w:tcW w:w="5531" w:type="dxa"/>
          </w:tcPr>
          <w:p w14:paraId="3D94D712" w14:textId="03C22703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120BAA9A" w14:textId="4A5F6366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649CA059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67C05E55" w14:textId="48751A91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</w:tr>
      <w:tr w:rsidR="009E3B04" w:rsidRPr="00732BC3" w14:paraId="23EC79BD" w14:textId="77777777" w:rsidTr="00901B79">
        <w:tc>
          <w:tcPr>
            <w:tcW w:w="5531" w:type="dxa"/>
          </w:tcPr>
          <w:p w14:paraId="5DD428C1" w14:textId="3BFE3C30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2F2C62C9" w14:textId="4D21A963" w:rsidR="009E3B04" w:rsidRPr="006D3037" w:rsidRDefault="006D3037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6D3037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121,170,009</w:t>
            </w:r>
          </w:p>
        </w:tc>
        <w:tc>
          <w:tcPr>
            <w:tcW w:w="258" w:type="dxa"/>
          </w:tcPr>
          <w:p w14:paraId="54D6775C" w14:textId="77777777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42ADE30E" w14:textId="2C24C441" w:rsidR="009E3B04" w:rsidRPr="00940502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940502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lang w:eastAsia="th-TH"/>
              </w:rPr>
              <w:t>118,002,561</w:t>
            </w:r>
          </w:p>
        </w:tc>
      </w:tr>
    </w:tbl>
    <w:p w14:paraId="2E64906A" w14:textId="71D04585" w:rsidR="00877E21" w:rsidRPr="00732BC3" w:rsidRDefault="00877E2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059BD" w:rsidRPr="00732BC3" w14:paraId="4EC317C7" w14:textId="77777777" w:rsidTr="007C6363">
        <w:tc>
          <w:tcPr>
            <w:tcW w:w="5571" w:type="dxa"/>
            <w:vAlign w:val="center"/>
          </w:tcPr>
          <w:p w14:paraId="2FCEC078" w14:textId="009091DF" w:rsidR="00F059BD" w:rsidRPr="00732BC3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BA9489" w14:textId="77777777" w:rsidR="00F059BD" w:rsidRPr="00732BC3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75E1168C" w14:textId="77777777" w:rsidR="00F059BD" w:rsidRPr="00732BC3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5D186C50" w14:textId="2ADA5583" w:rsidR="00AD5FA7" w:rsidRDefault="00531173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  <w:p w14:paraId="227A1C69" w14:textId="06AD986B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53117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170" w:type="dxa"/>
            <w:vAlign w:val="bottom"/>
          </w:tcPr>
          <w:p w14:paraId="41A0BEC3" w14:textId="01E5BFE4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732BC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53117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</w:t>
            </w:r>
          </w:p>
        </w:tc>
      </w:tr>
      <w:tr w:rsidR="00F059BD" w:rsidRPr="00732BC3" w14:paraId="231AE491" w14:textId="77777777" w:rsidTr="007C6363">
        <w:tc>
          <w:tcPr>
            <w:tcW w:w="5571" w:type="dxa"/>
            <w:vAlign w:val="center"/>
          </w:tcPr>
          <w:p w14:paraId="2D741E70" w14:textId="77777777" w:rsidR="00F059BD" w:rsidRPr="00732BC3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AC06CCD" w14:textId="77777777" w:rsidR="00F059BD" w:rsidRPr="00732BC3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9E3B04" w:rsidRPr="00732BC3" w14:paraId="15B35448" w14:textId="77777777" w:rsidTr="008770D9">
        <w:tc>
          <w:tcPr>
            <w:tcW w:w="5571" w:type="dxa"/>
            <w:vAlign w:val="center"/>
          </w:tcPr>
          <w:p w14:paraId="59BF5E53" w14:textId="77777777" w:rsidR="009E3B04" w:rsidRPr="00732BC3" w:rsidRDefault="009E3B04" w:rsidP="009E3B0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1D927337" w14:textId="28C24EC2" w:rsidR="009E3B04" w:rsidRPr="009E3B04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="Angsana New" w:hAnsi="Angsana New" w:cs="Angsana New"/>
                <w:sz w:val="28"/>
                <w:szCs w:val="28"/>
              </w:rPr>
            </w:pPr>
            <w:r w:rsidRPr="009E3B04">
              <w:rPr>
                <w:rFonts w:ascii="Angsana New" w:hAnsi="Angsana New" w:cs="Angsana New" w:hint="cs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165ACF63" w14:textId="71ECBF71" w:rsidR="009E3B04" w:rsidRPr="009E3B04" w:rsidRDefault="006D3037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17.42</w:t>
            </w:r>
          </w:p>
        </w:tc>
        <w:tc>
          <w:tcPr>
            <w:tcW w:w="1170" w:type="dxa"/>
          </w:tcPr>
          <w:p w14:paraId="34D2CA9A" w14:textId="08620D5D" w:rsidR="009E3B04" w:rsidRPr="009E3B04" w:rsidRDefault="009E3B04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3B04">
              <w:rPr>
                <w:rFonts w:ascii="Angsana New" w:hAnsi="Angsana New" w:cs="Angsana New" w:hint="cs"/>
                <w:sz w:val="28"/>
                <w:szCs w:val="28"/>
              </w:rPr>
              <w:t xml:space="preserve"> 16.28 </w:t>
            </w:r>
          </w:p>
        </w:tc>
      </w:tr>
      <w:tr w:rsidR="009E3B04" w:rsidRPr="00732BC3" w14:paraId="5E8A1C79" w14:textId="77777777" w:rsidTr="008770D9">
        <w:tc>
          <w:tcPr>
            <w:tcW w:w="5571" w:type="dxa"/>
            <w:vAlign w:val="center"/>
          </w:tcPr>
          <w:p w14:paraId="1BB51BEF" w14:textId="77777777" w:rsidR="009E3B04" w:rsidRPr="00732BC3" w:rsidRDefault="009E3B04" w:rsidP="009E3B0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DFD6822" w14:textId="41542F22" w:rsidR="009E3B04" w:rsidRPr="009E3B04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="Angsana New" w:hAnsi="Angsana New" w:cs="Angsana New"/>
                <w:sz w:val="28"/>
                <w:szCs w:val="28"/>
              </w:rPr>
            </w:pPr>
            <w:r w:rsidRPr="009E3B04">
              <w:rPr>
                <w:rFonts w:ascii="Angsana New" w:hAnsi="Angsana New" w:cs="Angsana New" w:hint="cs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4D909EB1" w14:textId="2C02EFE6" w:rsidR="009E3B04" w:rsidRPr="009E3B04" w:rsidRDefault="006D3037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15.06</w:t>
            </w:r>
          </w:p>
        </w:tc>
        <w:tc>
          <w:tcPr>
            <w:tcW w:w="1170" w:type="dxa"/>
          </w:tcPr>
          <w:p w14:paraId="4024CAEF" w14:textId="34A75A2A" w:rsidR="009E3B04" w:rsidRPr="009E3B04" w:rsidRDefault="009E3B04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3B04">
              <w:rPr>
                <w:rFonts w:ascii="Angsana New" w:hAnsi="Angsana New" w:cs="Angsana New" w:hint="cs"/>
                <w:sz w:val="28"/>
                <w:szCs w:val="28"/>
              </w:rPr>
              <w:t xml:space="preserve"> 13.81 </w:t>
            </w:r>
          </w:p>
        </w:tc>
      </w:tr>
      <w:tr w:rsidR="009E3B04" w:rsidRPr="00732BC3" w14:paraId="364BABA6" w14:textId="77777777" w:rsidTr="008770D9">
        <w:tc>
          <w:tcPr>
            <w:tcW w:w="5571" w:type="dxa"/>
            <w:vAlign w:val="center"/>
          </w:tcPr>
          <w:p w14:paraId="73732C24" w14:textId="77777777" w:rsidR="009E3B04" w:rsidRPr="00732BC3" w:rsidRDefault="009E3B04" w:rsidP="009E3B04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24714748" w14:textId="77777777" w:rsidR="009E3B04" w:rsidRPr="009E3B04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6" w:type="dxa"/>
            <w:vAlign w:val="center"/>
          </w:tcPr>
          <w:p w14:paraId="28C865B5" w14:textId="77777777" w:rsidR="009E3B04" w:rsidRPr="009E3B04" w:rsidRDefault="009E3B04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F28E59" w14:textId="133ACBA3" w:rsidR="009E3B04" w:rsidRPr="009E3B04" w:rsidRDefault="009E3B04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3B0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</w:tr>
      <w:tr w:rsidR="009E3B04" w:rsidRPr="00732BC3" w14:paraId="078A36F0" w14:textId="77777777" w:rsidTr="008770D9">
        <w:tc>
          <w:tcPr>
            <w:tcW w:w="5571" w:type="dxa"/>
            <w:vAlign w:val="center"/>
          </w:tcPr>
          <w:p w14:paraId="1004C571" w14:textId="77777777" w:rsidR="009E3B04" w:rsidRPr="00732BC3" w:rsidRDefault="009E3B04" w:rsidP="009E3B04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2173421" w14:textId="55A11034" w:rsidR="009E3B04" w:rsidRPr="009E3B04" w:rsidRDefault="009E3B04" w:rsidP="009E3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="Angsana New" w:hAnsi="Angsana New" w:cs="Angsana New"/>
                <w:sz w:val="28"/>
                <w:szCs w:val="28"/>
              </w:rPr>
            </w:pPr>
            <w:r w:rsidRPr="009E3B04">
              <w:rPr>
                <w:rFonts w:ascii="Angsana New" w:hAnsi="Angsana New" w:cs="Angsana New" w:hint="cs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6F3792AD" w14:textId="0DDE4DEE" w:rsidR="009E3B04" w:rsidRPr="009E3B04" w:rsidRDefault="006D3037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14.34</w:t>
            </w:r>
          </w:p>
        </w:tc>
        <w:tc>
          <w:tcPr>
            <w:tcW w:w="1170" w:type="dxa"/>
          </w:tcPr>
          <w:p w14:paraId="4202FBFF" w14:textId="51A2DF8A" w:rsidR="009E3B04" w:rsidRPr="009E3B04" w:rsidRDefault="009E3B04" w:rsidP="009E3B0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3B04">
              <w:rPr>
                <w:rFonts w:ascii="Angsana New" w:hAnsi="Angsana New" w:cs="Angsana New" w:hint="cs"/>
                <w:sz w:val="28"/>
                <w:szCs w:val="28"/>
              </w:rPr>
              <w:t xml:space="preserve"> 13.08</w:t>
            </w:r>
          </w:p>
        </w:tc>
      </w:tr>
    </w:tbl>
    <w:p w14:paraId="6CBD1ACC" w14:textId="77777777" w:rsidR="00D31D7C" w:rsidRPr="009E4D76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2DBA07D6" w14:textId="554EDE2D" w:rsidR="00D31D7C" w:rsidRPr="00DA77AC" w:rsidRDefault="00D31D7C" w:rsidP="00531173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DA77AC">
        <w:rPr>
          <w:rFonts w:asciiTheme="majorBidi" w:eastAsia="Cordia New" w:hAnsiTheme="majorBidi" w:cs="Angsana New"/>
          <w:sz w:val="28"/>
          <w:szCs w:val="28"/>
          <w:cs/>
        </w:rPr>
        <w:t xml:space="preserve">ณ วันที่ </w:t>
      </w:r>
      <w:r w:rsidR="00531173" w:rsidRPr="00DA77AC">
        <w:rPr>
          <w:rFonts w:ascii="Angsana New" w:hAnsi="Angsana New" w:cs="Angsana New"/>
          <w:sz w:val="28"/>
          <w:szCs w:val="28"/>
          <w:lang w:val="en-US"/>
        </w:rPr>
        <w:t>31</w:t>
      </w:r>
      <w:r w:rsidR="00985AFF" w:rsidRPr="00DA77AC">
        <w:rPr>
          <w:rFonts w:ascii="Angsana New" w:hAnsi="Angsana New" w:cs="Angsana New" w:hint="cs"/>
          <w:sz w:val="28"/>
          <w:szCs w:val="28"/>
          <w:lang w:val="en-US"/>
        </w:rPr>
        <w:t xml:space="preserve"> </w:t>
      </w:r>
      <w:r w:rsidR="00531173" w:rsidRPr="00DA77AC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985AFF" w:rsidRPr="00DA77A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DA77AC">
        <w:rPr>
          <w:rFonts w:asciiTheme="majorBidi" w:eastAsia="Cordia New" w:hAnsiTheme="majorBidi" w:cs="Angsana New"/>
          <w:sz w:val="28"/>
          <w:szCs w:val="28"/>
        </w:rPr>
        <w:t>256</w:t>
      </w:r>
      <w:r w:rsidR="00531173" w:rsidRPr="00DA77AC">
        <w:rPr>
          <w:rFonts w:asciiTheme="majorBidi" w:eastAsia="Cordia New" w:hAnsiTheme="majorBidi" w:cs="Angsana New"/>
          <w:sz w:val="28"/>
          <w:szCs w:val="28"/>
          <w:lang w:val="en-US"/>
        </w:rPr>
        <w:t>7</w:t>
      </w:r>
      <w:r w:rsidRPr="00DA77AC">
        <w:rPr>
          <w:rFonts w:asciiTheme="majorBidi" w:eastAsia="Cordia New" w:hAnsiTheme="majorBidi" w:cs="Angsana New"/>
          <w:sz w:val="28"/>
          <w:szCs w:val="28"/>
          <w:cs/>
        </w:rPr>
        <w:t xml:space="preserve"> และ </w:t>
      </w:r>
      <w:r w:rsidRPr="00DA77AC">
        <w:rPr>
          <w:rFonts w:asciiTheme="majorBidi" w:eastAsia="Cordia New" w:hAnsiTheme="majorBidi" w:cs="Angsana New"/>
          <w:sz w:val="28"/>
          <w:szCs w:val="28"/>
        </w:rPr>
        <w:t xml:space="preserve">31 </w:t>
      </w:r>
      <w:r w:rsidRPr="00DA77AC">
        <w:rPr>
          <w:rFonts w:asciiTheme="majorBidi" w:eastAsia="Cordia New" w:hAnsiTheme="majorBidi" w:cs="Angsana New"/>
          <w:sz w:val="28"/>
          <w:szCs w:val="28"/>
          <w:cs/>
        </w:rPr>
        <w:t>ธันวาคม</w:t>
      </w:r>
      <w:r w:rsidRPr="00DA77AC">
        <w:rPr>
          <w:rFonts w:asciiTheme="majorBidi" w:eastAsia="Cordia New" w:hAnsiTheme="majorBidi" w:cs="Angsana New"/>
          <w:sz w:val="28"/>
          <w:szCs w:val="28"/>
        </w:rPr>
        <w:t xml:space="preserve"> 256</w:t>
      </w:r>
      <w:r w:rsidR="00531173" w:rsidRPr="00DA77AC">
        <w:rPr>
          <w:rFonts w:asciiTheme="majorBidi" w:eastAsia="Cordia New" w:hAnsiTheme="majorBidi" w:cs="Angsana New"/>
          <w:sz w:val="28"/>
          <w:szCs w:val="28"/>
          <w:lang w:val="en-US"/>
        </w:rPr>
        <w:t>6</w:t>
      </w:r>
      <w:r w:rsidRPr="00DA77AC">
        <w:rPr>
          <w:rFonts w:asciiTheme="majorBidi" w:eastAsia="Cordia New" w:hAnsiTheme="majorBidi" w:cs="Angsana New"/>
          <w:sz w:val="28"/>
          <w:szCs w:val="28"/>
        </w:rPr>
        <w:t xml:space="preserve"> </w:t>
      </w:r>
      <w:r w:rsidRPr="00DA77AC">
        <w:rPr>
          <w:rFonts w:asciiTheme="majorBidi" w:eastAsia="Cordia New" w:hAnsiTheme="majorBidi" w:cs="Angsana New"/>
          <w:sz w:val="28"/>
          <w:szCs w:val="28"/>
          <w:cs/>
        </w:rPr>
        <w:t>ธนาคารไม่มีเงินกองทุนส่วนเพิ่มเพื่อรองรับการให้สินเชื่อแก่กลุ่มลูกหนี้</w:t>
      </w:r>
      <w:r w:rsidR="00DA77AC">
        <w:rPr>
          <w:rFonts w:asciiTheme="majorBidi" w:eastAsia="Cordia New" w:hAnsiTheme="majorBidi" w:cs="Angsana New"/>
          <w:sz w:val="28"/>
          <w:szCs w:val="28"/>
          <w:cs/>
        </w:rPr>
        <w:br/>
      </w:r>
      <w:r w:rsidRPr="00DA77AC">
        <w:rPr>
          <w:rFonts w:asciiTheme="majorBidi" w:eastAsia="Cordia New" w:hAnsiTheme="majorBidi" w:cs="Angsana New"/>
          <w:sz w:val="28"/>
          <w:szCs w:val="28"/>
          <w:cs/>
        </w:rPr>
        <w:t xml:space="preserve">รายใหญ่ </w:t>
      </w:r>
    </w:p>
    <w:p w14:paraId="42BD5731" w14:textId="760B930D" w:rsidR="002B52E6" w:rsidRPr="009E4D76" w:rsidRDefault="002B52E6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6DAA4121" w14:textId="77777777" w:rsidR="00D31D7C" w:rsidRPr="00FB2FBB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2FB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การบริหารจัดการเงินกองทุน</w:t>
      </w:r>
    </w:p>
    <w:p w14:paraId="379177AA" w14:textId="77777777" w:rsidR="00D31D7C" w:rsidRPr="009E4D76" w:rsidRDefault="00D31D7C" w:rsidP="00D31D7C">
      <w:pPr>
        <w:tabs>
          <w:tab w:val="clear" w:pos="454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62A88527" w14:textId="77777777" w:rsidR="00D31D7C" w:rsidRPr="00FB2FBB" w:rsidRDefault="00D31D7C" w:rsidP="00D31D7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FB2FBB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วัตถุประสงค์ของธนาคารในการบริหารจัดการเงินกองทุน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Pr="00FB2FBB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0254A0C8" w14:textId="175F603D" w:rsidR="00CE5ED6" w:rsidRPr="009E4D76" w:rsidRDefault="00CE5ED6" w:rsidP="00FB7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49C5C17" w14:textId="40411E5F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เงินลงทุนสุทธิ</w:t>
      </w:r>
    </w:p>
    <w:p w14:paraId="4C512FF4" w14:textId="597FA289" w:rsidR="00D31D7C" w:rsidRPr="009E4D76" w:rsidRDefault="00D31D7C" w:rsidP="00FB7EB7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color w:val="000000"/>
          <w:sz w:val="20"/>
          <w:lang w:val="en-US" w:bidi="th-TH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F059BD" w:rsidRPr="00FB7EB7" w14:paraId="551AA202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37E0A212" w14:textId="77777777" w:rsidR="00F059BD" w:rsidRPr="00FB7EB7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3FB67105" w14:textId="77777777" w:rsidR="00F059BD" w:rsidRPr="00FB7EB7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76" w:right="-8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FB7EB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FB7EB7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F059BD" w:rsidRPr="00732BC3" w14:paraId="0D1DD43B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9C614B8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F15C98F" w14:textId="7B0C3DDD" w:rsidR="00F059BD" w:rsidRPr="00831431" w:rsidRDefault="00531173" w:rsidP="0053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hAnsiTheme="majorBidi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41E25063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232ACD9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F059BD" w:rsidRPr="00732BC3" w14:paraId="69233C48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C639547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62A753" w14:textId="3C1DBAA9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117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" w:type="dxa"/>
          </w:tcPr>
          <w:p w14:paraId="1AB9EF86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A26AF62" w14:textId="4735E57E" w:rsidR="00F059BD" w:rsidRPr="0053117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11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F059BD" w:rsidRPr="00732BC3" w14:paraId="08E937FD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7CC95C3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4E9A1A21" w14:textId="77777777" w:rsidR="00F059BD" w:rsidRPr="00732BC3" w:rsidRDefault="00F059BD" w:rsidP="00FB7EB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059BD" w:rsidRPr="00732BC3" w14:paraId="1FE7E976" w14:textId="77777777" w:rsidTr="0083143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61589C6" w14:textId="77777777" w:rsidR="00F059BD" w:rsidRPr="00732BC3" w:rsidRDefault="00F059BD" w:rsidP="00FB7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358DB" w14:textId="77777777" w:rsidR="00F059BD" w:rsidRPr="00732BC3" w:rsidRDefault="00F059BD" w:rsidP="00FB7EB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84A101" w14:textId="77777777" w:rsidR="00F059BD" w:rsidRPr="00732BC3" w:rsidRDefault="00F059BD" w:rsidP="00FB7EB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3E2155DE" w14:textId="77777777" w:rsidR="00F059BD" w:rsidRPr="00732BC3" w:rsidRDefault="00F059BD" w:rsidP="00FB7EB7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3223CA" w:rsidRPr="00732BC3" w14:paraId="0548713D" w14:textId="77777777" w:rsidTr="0083143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EF4161B" w14:textId="77777777" w:rsidR="003223CA" w:rsidRPr="00732BC3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0D32B" w14:textId="06C83558" w:rsidR="003223CA" w:rsidRPr="00D72337" w:rsidRDefault="00D72337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8,564,726</w:t>
            </w:r>
          </w:p>
        </w:tc>
        <w:tc>
          <w:tcPr>
            <w:tcW w:w="180" w:type="dxa"/>
          </w:tcPr>
          <w:p w14:paraId="5BB1C56D" w14:textId="77777777" w:rsidR="003223CA" w:rsidRPr="00732BC3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DEFD843" w14:textId="3806D168" w:rsidR="003223CA" w:rsidRPr="00732BC3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971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603</w:t>
            </w:r>
          </w:p>
        </w:tc>
      </w:tr>
      <w:tr w:rsidR="003223CA" w:rsidRPr="00732BC3" w14:paraId="589E1664" w14:textId="77777777" w:rsidTr="00831431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0AC2F59" w14:textId="38D7262E" w:rsidR="003223CA" w:rsidRPr="00732BC3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1414C" w14:textId="4F052DD2" w:rsidR="003223CA" w:rsidRPr="00A67A8E" w:rsidDel="00985AFF" w:rsidRDefault="00D72337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19,034</w:t>
            </w:r>
          </w:p>
        </w:tc>
        <w:tc>
          <w:tcPr>
            <w:tcW w:w="180" w:type="dxa"/>
          </w:tcPr>
          <w:p w14:paraId="6D52E3E3" w14:textId="77777777" w:rsidR="003223CA" w:rsidRPr="00732BC3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FFD6F28" w14:textId="789C4491" w:rsidR="003223CA" w:rsidRPr="00A67A8E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19,679</w:t>
            </w:r>
          </w:p>
        </w:tc>
      </w:tr>
      <w:tr w:rsidR="003223CA" w:rsidRPr="00732BC3" w14:paraId="328E844D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72CDE0B" w14:textId="77777777" w:rsidR="003223CA" w:rsidRPr="00732BC3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F1E45" w14:textId="3715EF5D" w:rsidR="003223CA" w:rsidRPr="00713997" w:rsidRDefault="00D72337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8,583,760</w:t>
            </w:r>
          </w:p>
        </w:tc>
        <w:tc>
          <w:tcPr>
            <w:tcW w:w="180" w:type="dxa"/>
          </w:tcPr>
          <w:p w14:paraId="3949017A" w14:textId="77777777" w:rsidR="003223CA" w:rsidRPr="00732BC3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A78F1" w14:textId="1DFF666A" w:rsidR="003223CA" w:rsidRPr="00732BC3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991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282</w:t>
            </w:r>
          </w:p>
        </w:tc>
      </w:tr>
      <w:tr w:rsidR="003223CA" w:rsidRPr="00732BC3" w14:paraId="5B7D766E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0765424" w14:textId="77777777" w:rsidR="003223CA" w:rsidRPr="00732BC3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6BE91" w14:textId="54228B93" w:rsidR="003223CA" w:rsidRPr="00713997" w:rsidRDefault="00D72337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(19,</w:t>
            </w:r>
            <w:r w:rsidR="00D474B0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57</w:t>
            </w: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0)</w:t>
            </w:r>
          </w:p>
        </w:tc>
        <w:tc>
          <w:tcPr>
            <w:tcW w:w="180" w:type="dxa"/>
          </w:tcPr>
          <w:p w14:paraId="2A49CA8C" w14:textId="77777777" w:rsidR="003223CA" w:rsidRPr="00732BC3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BEC18BA" w14:textId="6A08AE2C" w:rsidR="003223CA" w:rsidRPr="00732BC3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</w:t>
            </w: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18,775</w:t>
            </w: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)</w:t>
            </w:r>
          </w:p>
        </w:tc>
      </w:tr>
      <w:tr w:rsidR="00297001" w:rsidRPr="00FB7EB7" w14:paraId="4AB7147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735324C" w14:textId="77777777" w:rsidR="00297001" w:rsidRPr="00FB7EB7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D793BB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3F4B4C2B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6B5E24A" w14:textId="77777777" w:rsidR="00297001" w:rsidRPr="00FB7EB7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16"/>
                <w:szCs w:val="16"/>
                <w:lang w:bidi="th-TH"/>
              </w:rPr>
            </w:pPr>
          </w:p>
        </w:tc>
      </w:tr>
      <w:tr w:rsidR="00297001" w:rsidRPr="00732BC3" w14:paraId="69A3222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C98DC10" w14:textId="77777777" w:rsidR="00297001" w:rsidRPr="00732BC3" w:rsidRDefault="00297001" w:rsidP="0029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br/>
              <w:t xml:space="preserve">  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F52EA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5CB3A5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2E64BC93" w14:textId="77777777" w:rsidR="00297001" w:rsidRPr="00732BC3" w:rsidRDefault="00297001" w:rsidP="00297001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3223CA" w:rsidRPr="00732BC3" w14:paraId="21ABB141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2620856" w14:textId="77777777" w:rsidR="003223CA" w:rsidRPr="00732BC3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6A0BB" w14:textId="6498F3E9" w:rsidR="003223CA" w:rsidRPr="00713997" w:rsidRDefault="00D72337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2,472</w:t>
            </w:r>
          </w:p>
        </w:tc>
        <w:tc>
          <w:tcPr>
            <w:tcW w:w="180" w:type="dxa"/>
          </w:tcPr>
          <w:p w14:paraId="2BB12FCE" w14:textId="77777777" w:rsidR="003223CA" w:rsidRPr="00732BC3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783ADB4" w14:textId="2A90BD28" w:rsidR="003223CA" w:rsidRPr="00732BC3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sz w:val="28"/>
                <w:szCs w:val="28"/>
                <w:lang w:bidi="th-TH"/>
              </w:rPr>
              <w:t>2,464</w:t>
            </w:r>
          </w:p>
        </w:tc>
      </w:tr>
      <w:tr w:rsidR="003223CA" w:rsidRPr="00732BC3" w14:paraId="19A33E5C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2BBBC71" w14:textId="77777777" w:rsidR="003223CA" w:rsidRPr="00732BC3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90CE0" w14:textId="36084F9D" w:rsidR="003223CA" w:rsidRPr="00713997" w:rsidRDefault="00D72337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2,472</w:t>
            </w:r>
          </w:p>
        </w:tc>
        <w:tc>
          <w:tcPr>
            <w:tcW w:w="180" w:type="dxa"/>
          </w:tcPr>
          <w:p w14:paraId="32AFAE57" w14:textId="77777777" w:rsidR="003223CA" w:rsidRPr="00732BC3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00597" w14:textId="0DB580C6" w:rsidR="003223CA" w:rsidRPr="00732BC3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2,464</w:t>
            </w:r>
          </w:p>
        </w:tc>
      </w:tr>
      <w:tr w:rsidR="003223CA" w:rsidRPr="00FB7EB7" w14:paraId="53013B72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69C145C" w14:textId="77777777" w:rsidR="003223CA" w:rsidRPr="00FB7EB7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5C518" w14:textId="77777777" w:rsidR="003223CA" w:rsidRPr="00FB7EB7" w:rsidRDefault="003223CA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5A2701FC" w14:textId="77777777" w:rsidR="003223CA" w:rsidRPr="00FB7EB7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583F957" w14:textId="77777777" w:rsidR="003223CA" w:rsidRPr="00FB7EB7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16"/>
                <w:szCs w:val="16"/>
                <w:lang w:bidi="th-TH"/>
              </w:rPr>
            </w:pPr>
          </w:p>
        </w:tc>
      </w:tr>
      <w:tr w:rsidR="003223CA" w:rsidRPr="00732BC3" w14:paraId="2C005489" w14:textId="77777777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71527122" w14:textId="77777777" w:rsidR="003223CA" w:rsidRPr="00732BC3" w:rsidRDefault="003223CA" w:rsidP="00322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B14B3" w14:textId="064B0D70" w:rsidR="003223CA" w:rsidRPr="00713997" w:rsidRDefault="00D72337" w:rsidP="003223C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8,586,232</w:t>
            </w:r>
          </w:p>
        </w:tc>
        <w:tc>
          <w:tcPr>
            <w:tcW w:w="180" w:type="dxa"/>
          </w:tcPr>
          <w:p w14:paraId="43E5C782" w14:textId="77777777" w:rsidR="003223CA" w:rsidRPr="00732BC3" w:rsidRDefault="003223CA" w:rsidP="003223CA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1238DB5" w14:textId="0719EC39" w:rsidR="003223CA" w:rsidRPr="00732BC3" w:rsidRDefault="003223CA" w:rsidP="003223CA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2,993,746</w:t>
            </w:r>
          </w:p>
        </w:tc>
      </w:tr>
    </w:tbl>
    <w:p w14:paraId="3B761525" w14:textId="08F299FC" w:rsidR="00D31D7C" w:rsidRDefault="00D31D7C" w:rsidP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4335D">
        <w:rPr>
          <w:rFonts w:asciiTheme="majorBidi" w:hAnsiTheme="majorBidi" w:cstheme="majorBidi"/>
          <w:sz w:val="28"/>
          <w:szCs w:val="28"/>
        </w:rPr>
        <w:t xml:space="preserve">31 </w:t>
      </w:r>
      <w:r w:rsidR="0074335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74335D">
        <w:rPr>
          <w:rFonts w:asciiTheme="majorBidi" w:hAnsiTheme="majorBidi" w:cstheme="majorBidi"/>
          <w:sz w:val="28"/>
          <w:szCs w:val="28"/>
        </w:rPr>
        <w:t xml:space="preserve"> 2567</w:t>
      </w:r>
      <w:r w:rsidRPr="00A67A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67A8E">
        <w:rPr>
          <w:rFonts w:asciiTheme="majorBidi" w:hAnsiTheme="majorBidi" w:cstheme="majorBidi"/>
          <w:sz w:val="28"/>
          <w:szCs w:val="28"/>
        </w:rPr>
        <w:t xml:space="preserve">31 </w:t>
      </w:r>
      <w:r w:rsidRPr="00A67A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67A8E">
        <w:rPr>
          <w:rFonts w:asciiTheme="majorBidi" w:hAnsiTheme="majorBidi" w:cstheme="majorBidi"/>
          <w:sz w:val="28"/>
          <w:szCs w:val="28"/>
        </w:rPr>
        <w:t xml:space="preserve"> 256</w:t>
      </w:r>
      <w:r w:rsidR="0074335D">
        <w:rPr>
          <w:rFonts w:asciiTheme="majorBidi" w:hAnsiTheme="majorBidi" w:cstheme="majorBidi"/>
          <w:sz w:val="28"/>
          <w:szCs w:val="28"/>
        </w:rPr>
        <w:t>6</w:t>
      </w:r>
      <w:r w:rsidRPr="00A67A8E">
        <w:rPr>
          <w:rFonts w:asciiTheme="majorBidi" w:hAnsiTheme="majorBidi" w:cstheme="majorBidi"/>
          <w:sz w:val="28"/>
          <w:szCs w:val="28"/>
        </w:rPr>
        <w:t xml:space="preserve"> </w:t>
      </w:r>
      <w:r w:rsidRPr="00A67A8E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FB7EB7">
        <w:rPr>
          <w:rFonts w:asciiTheme="majorBidi" w:hAnsiTheme="majorBidi" w:cstheme="majorBidi"/>
          <w:sz w:val="28"/>
          <w:szCs w:val="28"/>
          <w:cs/>
        </w:rPr>
        <w:t xml:space="preserve">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="00DA4991" w:rsidRPr="00FB7EB7">
        <w:rPr>
          <w:rFonts w:asciiTheme="majorBidi" w:hAnsiTheme="majorBidi" w:cstheme="majorBidi"/>
          <w:sz w:val="28"/>
          <w:szCs w:val="28"/>
        </w:rPr>
        <w:t>1</w:t>
      </w:r>
      <w:r w:rsidR="00F25B3E">
        <w:rPr>
          <w:rFonts w:asciiTheme="majorBidi" w:hAnsiTheme="majorBidi" w:cstheme="majorBidi"/>
          <w:sz w:val="28"/>
          <w:szCs w:val="28"/>
        </w:rPr>
        <w:t>0</w:t>
      </w:r>
    </w:p>
    <w:p w14:paraId="5C8CED5F" w14:textId="77777777" w:rsidR="00F352A9" w:rsidRPr="00FB7EB7" w:rsidRDefault="00F352A9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30E00" w14:textId="4C5292E9" w:rsidR="00012D2D" w:rsidRDefault="00D31D7C" w:rsidP="0001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4335D">
        <w:rPr>
          <w:rFonts w:asciiTheme="majorBidi" w:hAnsiTheme="majorBidi" w:cstheme="majorBidi"/>
          <w:sz w:val="28"/>
          <w:szCs w:val="28"/>
        </w:rPr>
        <w:t xml:space="preserve">31 </w:t>
      </w:r>
      <w:r w:rsidR="0074335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74335D">
        <w:rPr>
          <w:rFonts w:asciiTheme="majorBidi" w:hAnsiTheme="majorBidi" w:cstheme="majorBidi"/>
          <w:sz w:val="28"/>
          <w:szCs w:val="28"/>
        </w:rPr>
        <w:t xml:space="preserve"> 2567</w:t>
      </w:r>
      <w:r w:rsidR="0074335D" w:rsidRPr="00A67A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4335D" w:rsidRPr="00A67A8E">
        <w:rPr>
          <w:rFonts w:asciiTheme="majorBidi" w:hAnsiTheme="majorBidi" w:cstheme="majorBidi"/>
          <w:sz w:val="28"/>
          <w:szCs w:val="28"/>
        </w:rPr>
        <w:t xml:space="preserve">31 </w:t>
      </w:r>
      <w:r w:rsidR="0074335D" w:rsidRPr="00A67A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74335D" w:rsidRPr="00A67A8E">
        <w:rPr>
          <w:rFonts w:asciiTheme="majorBidi" w:hAnsiTheme="majorBidi" w:cstheme="majorBidi"/>
          <w:sz w:val="28"/>
          <w:szCs w:val="28"/>
        </w:rPr>
        <w:t xml:space="preserve"> 256</w:t>
      </w:r>
      <w:r w:rsidR="0074335D">
        <w:rPr>
          <w:rFonts w:asciiTheme="majorBidi" w:hAnsiTheme="majorBidi" w:cstheme="majorBidi"/>
          <w:sz w:val="28"/>
          <w:szCs w:val="28"/>
        </w:rPr>
        <w:t>6</w:t>
      </w:r>
      <w:r w:rsidR="0074335D" w:rsidRPr="00A67A8E">
        <w:rPr>
          <w:rFonts w:asciiTheme="majorBidi" w:hAnsiTheme="majorBidi" w:cstheme="majorBidi"/>
          <w:sz w:val="28"/>
          <w:szCs w:val="28"/>
        </w:rPr>
        <w:t xml:space="preserve"> </w:t>
      </w:r>
      <w:r w:rsidRPr="00FB7EB7">
        <w:rPr>
          <w:rFonts w:asciiTheme="majorBidi" w:eastAsia="Cordia New" w:hAnsiTheme="majorBidi" w:cstheme="majorBidi"/>
          <w:sz w:val="28"/>
          <w:szCs w:val="28"/>
          <w:cs/>
        </w:rPr>
        <w:t>กลุ่ม</w:t>
      </w:r>
      <w:r w:rsidRPr="00FB7EB7">
        <w:rPr>
          <w:rFonts w:asciiTheme="majorBidi" w:hAnsiTheme="majorBidi" w:cstheme="majorBidi"/>
          <w:sz w:val="28"/>
          <w:szCs w:val="28"/>
          <w:cs/>
        </w:rPr>
        <w:t>ธนาคารไม่มีเงินลงทุนในกิจการที่กลุ่มธนาคารถือหุ้นตั้งแต่ร้อยละ</w:t>
      </w:r>
      <w:r w:rsidR="00390A4F">
        <w:rPr>
          <w:rFonts w:asciiTheme="majorBidi" w:hAnsiTheme="majorBidi" w:cstheme="majorBidi"/>
          <w:sz w:val="28"/>
          <w:szCs w:val="28"/>
        </w:rPr>
        <w:t xml:space="preserve"> 10</w:t>
      </w:r>
      <w:r w:rsidR="004D45DF">
        <w:rPr>
          <w:rFonts w:asciiTheme="majorBidi" w:hAnsiTheme="majorBidi" w:cstheme="majorBidi"/>
          <w:sz w:val="28"/>
          <w:szCs w:val="28"/>
        </w:rPr>
        <w:t xml:space="preserve"> </w:t>
      </w:r>
      <w:r w:rsidRPr="00FB7EB7">
        <w:rPr>
          <w:rFonts w:asciiTheme="majorBidi" w:hAnsiTheme="majorBidi" w:cstheme="majorBidi"/>
          <w:sz w:val="28"/>
          <w:szCs w:val="28"/>
          <w:cs/>
        </w:rPr>
        <w:t>ขึ้นไปของทุนชำระแล้วของกิจการ</w:t>
      </w:r>
    </w:p>
    <w:p w14:paraId="4A2DF167" w14:textId="77777777" w:rsidR="00722696" w:rsidRPr="00FB7EB7" w:rsidRDefault="00722696" w:rsidP="003D7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6B3814FB" w14:textId="7B9BFDDC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เงินให้สินเชื่อแก่ลูกหนี้และดอกเบี้ยค้างรับสุทธิ</w:t>
      </w:r>
    </w:p>
    <w:p w14:paraId="68264DFF" w14:textId="77777777" w:rsidR="00D31D7C" w:rsidRPr="00FB7EB7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56494C3B" w14:textId="670D193F" w:rsidR="00C45131" w:rsidRPr="00732BC3" w:rsidRDefault="00130600" w:rsidP="002B4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F4D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B414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cs/>
          <w:lang w:eastAsia="en-GB"/>
        </w:rPr>
        <w:t>จำแนกตาม</w:t>
      </w:r>
      <w:r w:rsidR="00C45131">
        <w:rPr>
          <w:rFonts w:asciiTheme="majorBidi" w:hAnsiTheme="majorBidi" w:cstheme="majorBidi" w:hint="cs"/>
          <w:b/>
          <w:bCs/>
          <w:sz w:val="28"/>
          <w:szCs w:val="28"/>
          <w:cs/>
          <w:lang w:eastAsia="en-GB"/>
        </w:rPr>
        <w:t>ประเภทเงินให้สินเชื่อ</w:t>
      </w:r>
    </w:p>
    <w:p w14:paraId="12F9E7D9" w14:textId="7E9013A1" w:rsidR="00D31D7C" w:rsidRPr="00F9002B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E00D5C" w:rsidRPr="00732BC3" w14:paraId="25455A52" w14:textId="77777777" w:rsidTr="00FB7EB7">
        <w:tc>
          <w:tcPr>
            <w:tcW w:w="6030" w:type="dxa"/>
          </w:tcPr>
          <w:p w14:paraId="5E75B640" w14:textId="77777777" w:rsidR="00E00D5C" w:rsidRPr="00577536" w:rsidRDefault="00E00D5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4DD9FB9" w14:textId="77777777" w:rsidR="00E00D5C" w:rsidRPr="00577536" w:rsidRDefault="00E00D5C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775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73A3258A" w14:textId="77777777" w:rsidTr="00FB7EB7">
        <w:tc>
          <w:tcPr>
            <w:tcW w:w="6030" w:type="dxa"/>
          </w:tcPr>
          <w:p w14:paraId="70A6B4A8" w14:textId="77777777" w:rsidR="00E00D5C" w:rsidRPr="00577536" w:rsidRDefault="00E00D5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466D8C10" w14:textId="77777777" w:rsidR="00E00D5C" w:rsidRPr="00577536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775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74335D" w:rsidRPr="00732BC3" w14:paraId="418052AB" w14:textId="77777777" w:rsidTr="00FB7EB7">
        <w:tc>
          <w:tcPr>
            <w:tcW w:w="6030" w:type="dxa"/>
          </w:tcPr>
          <w:p w14:paraId="54E41645" w14:textId="77777777" w:rsidR="0074335D" w:rsidRPr="00577536" w:rsidRDefault="0074335D" w:rsidP="0074335D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727B6" w14:textId="3E05FC98" w:rsidR="0074335D" w:rsidRPr="00577536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57753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577536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7FB585E" w14:textId="77777777" w:rsidR="0074335D" w:rsidRPr="00577536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079F386" w14:textId="62BC6916" w:rsidR="0074335D" w:rsidRPr="00577536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57753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577536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4335D" w:rsidRPr="00732BC3" w14:paraId="2DB1C286" w14:textId="77777777" w:rsidTr="00FB7EB7">
        <w:tc>
          <w:tcPr>
            <w:tcW w:w="6030" w:type="dxa"/>
          </w:tcPr>
          <w:p w14:paraId="72F02EAD" w14:textId="77777777" w:rsidR="0074335D" w:rsidRPr="00577536" w:rsidRDefault="0074335D" w:rsidP="0074335D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3BAAC6" w14:textId="4CB95684" w:rsidR="0074335D" w:rsidRPr="00577536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57753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577536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23130E3A" w14:textId="77777777" w:rsidR="0074335D" w:rsidRPr="00577536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2D158590" w14:textId="0958C726" w:rsidR="0074335D" w:rsidRPr="00577536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57753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57753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</w:t>
            </w:r>
          </w:p>
        </w:tc>
      </w:tr>
      <w:tr w:rsidR="00E00D5C" w:rsidRPr="00732BC3" w14:paraId="0D8B887D" w14:textId="77777777" w:rsidTr="00FB7EB7">
        <w:tc>
          <w:tcPr>
            <w:tcW w:w="6030" w:type="dxa"/>
          </w:tcPr>
          <w:p w14:paraId="17806706" w14:textId="77777777" w:rsidR="00E00D5C" w:rsidRPr="00577536" w:rsidRDefault="00E00D5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3FD0A93" w14:textId="77777777" w:rsidR="00E00D5C" w:rsidRPr="00577536" w:rsidRDefault="00E00D5C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577536">
              <w:rPr>
                <w:rFonts w:ascii="Angsana New" w:eastAsia="MS Mincho" w:hAnsi="Angsana New" w:cs="Angsana New" w:hint="cs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4A5586" w:rsidRPr="00732BC3" w14:paraId="1A0048DB" w14:textId="77777777" w:rsidTr="00FB7EB7">
        <w:tc>
          <w:tcPr>
            <w:tcW w:w="6030" w:type="dxa"/>
            <w:vAlign w:val="bottom"/>
          </w:tcPr>
          <w:p w14:paraId="3CFFEA25" w14:textId="77777777" w:rsidR="004A5586" w:rsidRPr="00577536" w:rsidRDefault="004A5586" w:rsidP="004A5586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753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40C652E6" w14:textId="2D226300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2,918,007</w:t>
            </w:r>
          </w:p>
        </w:tc>
        <w:tc>
          <w:tcPr>
            <w:tcW w:w="270" w:type="dxa"/>
          </w:tcPr>
          <w:p w14:paraId="13672A02" w14:textId="77777777" w:rsidR="004A5586" w:rsidRPr="00577536" w:rsidRDefault="004A5586" w:rsidP="004A558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C34A24" w14:textId="5FDFFB6A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2,484,071</w:t>
            </w:r>
          </w:p>
        </w:tc>
      </w:tr>
      <w:tr w:rsidR="004A5586" w:rsidRPr="00732BC3" w14:paraId="4F4A4FB2" w14:textId="77777777" w:rsidTr="00FB7EB7">
        <w:tc>
          <w:tcPr>
            <w:tcW w:w="6030" w:type="dxa"/>
            <w:vAlign w:val="bottom"/>
          </w:tcPr>
          <w:p w14:paraId="17F7C41D" w14:textId="77777777" w:rsidR="004A5586" w:rsidRPr="00577536" w:rsidRDefault="004A5586" w:rsidP="004A5586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7753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172B5C1D" w14:textId="1B3CC8F9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141,925,899</w:t>
            </w:r>
          </w:p>
        </w:tc>
        <w:tc>
          <w:tcPr>
            <w:tcW w:w="270" w:type="dxa"/>
          </w:tcPr>
          <w:p w14:paraId="75797443" w14:textId="77777777" w:rsidR="004A5586" w:rsidRPr="00577536" w:rsidRDefault="004A5586" w:rsidP="004A558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F6E233A" w14:textId="2246F3DE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139,243,808</w:t>
            </w:r>
          </w:p>
        </w:tc>
      </w:tr>
      <w:tr w:rsidR="004A5586" w:rsidRPr="00732BC3" w14:paraId="3AA69663" w14:textId="77777777" w:rsidTr="00FB7EB7">
        <w:tc>
          <w:tcPr>
            <w:tcW w:w="6030" w:type="dxa"/>
            <w:vAlign w:val="bottom"/>
          </w:tcPr>
          <w:p w14:paraId="70E04185" w14:textId="77777777" w:rsidR="004A5586" w:rsidRPr="00577536" w:rsidRDefault="004A5586" w:rsidP="004A5586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7753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663E6DB2" w14:textId="05F6C75C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1,056,065</w:t>
            </w:r>
          </w:p>
        </w:tc>
        <w:tc>
          <w:tcPr>
            <w:tcW w:w="270" w:type="dxa"/>
          </w:tcPr>
          <w:p w14:paraId="0403328A" w14:textId="77777777" w:rsidR="004A5586" w:rsidRPr="00577536" w:rsidRDefault="004A5586" w:rsidP="004A558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B688B1" w14:textId="6634BA59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840,678</w:t>
            </w:r>
          </w:p>
        </w:tc>
      </w:tr>
      <w:tr w:rsidR="004A5586" w:rsidRPr="00732BC3" w14:paraId="07F82476" w14:textId="77777777" w:rsidTr="00FB7EB7">
        <w:tc>
          <w:tcPr>
            <w:tcW w:w="6030" w:type="dxa"/>
            <w:vAlign w:val="bottom"/>
          </w:tcPr>
          <w:p w14:paraId="23E434A0" w14:textId="77777777" w:rsidR="004A5586" w:rsidRPr="00577536" w:rsidRDefault="004A5586" w:rsidP="004A5586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7753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C39DBE" w14:textId="674AD229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1,713,605</w:t>
            </w:r>
          </w:p>
        </w:tc>
        <w:tc>
          <w:tcPr>
            <w:tcW w:w="270" w:type="dxa"/>
          </w:tcPr>
          <w:p w14:paraId="5F873DAA" w14:textId="77777777" w:rsidR="004A5586" w:rsidRPr="00577536" w:rsidRDefault="004A5586" w:rsidP="004A5586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59313" w14:textId="49B3E08D" w:rsidR="004A5586" w:rsidRPr="00577536" w:rsidRDefault="004A5586" w:rsidP="004A558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1,587,980</w:t>
            </w:r>
          </w:p>
        </w:tc>
      </w:tr>
      <w:tr w:rsidR="00345388" w:rsidRPr="00732BC3" w14:paraId="1F36B187" w14:textId="77777777" w:rsidTr="00FB7EB7">
        <w:tc>
          <w:tcPr>
            <w:tcW w:w="6030" w:type="dxa"/>
            <w:vAlign w:val="bottom"/>
          </w:tcPr>
          <w:p w14:paraId="559B6D33" w14:textId="77777777" w:rsidR="00345388" w:rsidRPr="00577536" w:rsidRDefault="00345388" w:rsidP="00345388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577536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B92F6B" w14:textId="42E95846" w:rsidR="00345388" w:rsidRPr="00577536" w:rsidRDefault="004A5586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147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613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576</w:t>
            </w:r>
          </w:p>
        </w:tc>
        <w:tc>
          <w:tcPr>
            <w:tcW w:w="270" w:type="dxa"/>
          </w:tcPr>
          <w:p w14:paraId="495CF94E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51296" w14:textId="316055BF" w:rsidR="00345388" w:rsidRPr="00577536" w:rsidRDefault="00345388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7753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  <w:tr w:rsidR="00345388" w:rsidRPr="00732BC3" w14:paraId="2253EBA6" w14:textId="77777777" w:rsidTr="00FB7EB7">
        <w:tc>
          <w:tcPr>
            <w:tcW w:w="6030" w:type="dxa"/>
            <w:vAlign w:val="bottom"/>
          </w:tcPr>
          <w:p w14:paraId="104541E4" w14:textId="77777777" w:rsidR="00345388" w:rsidRPr="00577536" w:rsidRDefault="00345388" w:rsidP="00345388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77536">
              <w:rPr>
                <w:rFonts w:ascii="Angsana New" w:eastAsia="AngsanaNew" w:hAnsi="Angsana New" w:cs="Angsana New" w:hint="cs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577536">
              <w:rPr>
                <w:rFonts w:ascii="Angsana New" w:eastAsia="AngsanaNew" w:hAnsi="Angsana New" w:cs="Angsana New" w:hint="cs"/>
                <w:sz w:val="28"/>
                <w:szCs w:val="28"/>
                <w:lang w:eastAsia="en-GB"/>
              </w:rPr>
              <w:t xml:space="preserve"> </w:t>
            </w:r>
            <w:r w:rsidRPr="0057753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4BFD83FF" w14:textId="3ED71202" w:rsidR="00345388" w:rsidRPr="00577536" w:rsidRDefault="004A5586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112</w:t>
            </w: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655</w:t>
            </w:r>
          </w:p>
        </w:tc>
        <w:tc>
          <w:tcPr>
            <w:tcW w:w="270" w:type="dxa"/>
          </w:tcPr>
          <w:p w14:paraId="57BDA201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0FCEE6F" w14:textId="57C64672" w:rsidR="00345388" w:rsidRPr="00577536" w:rsidRDefault="00345388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753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5,897,242</w:t>
            </w:r>
          </w:p>
        </w:tc>
      </w:tr>
      <w:tr w:rsidR="00345388" w:rsidRPr="00732BC3" w14:paraId="72B54106" w14:textId="77777777" w:rsidTr="00FB7EB7">
        <w:tc>
          <w:tcPr>
            <w:tcW w:w="6030" w:type="dxa"/>
            <w:vAlign w:val="bottom"/>
          </w:tcPr>
          <w:p w14:paraId="0883F22F" w14:textId="77777777" w:rsidR="00345388" w:rsidRPr="00577536" w:rsidRDefault="00345388" w:rsidP="00345388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577536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48EEB55D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B084C9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6E2B7E2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45388" w:rsidRPr="00732BC3" w14:paraId="2659641A" w14:textId="77777777" w:rsidTr="00FB7EB7">
        <w:tc>
          <w:tcPr>
            <w:tcW w:w="6030" w:type="dxa"/>
            <w:vAlign w:val="bottom"/>
          </w:tcPr>
          <w:p w14:paraId="2E8C80FC" w14:textId="77777777" w:rsidR="00345388" w:rsidRPr="00577536" w:rsidRDefault="00345388" w:rsidP="00345388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577536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5F3D1C7C" w14:textId="36CAB3D8" w:rsidR="00345388" w:rsidRPr="00577536" w:rsidRDefault="004A5586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153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726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231</w:t>
            </w:r>
          </w:p>
        </w:tc>
        <w:tc>
          <w:tcPr>
            <w:tcW w:w="270" w:type="dxa"/>
          </w:tcPr>
          <w:p w14:paraId="467AB230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C12BFEA" w14:textId="6C8956E2" w:rsidR="00345388" w:rsidRPr="00577536" w:rsidRDefault="00345388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7753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150,053,779</w:t>
            </w:r>
          </w:p>
        </w:tc>
      </w:tr>
      <w:tr w:rsidR="00345388" w:rsidRPr="00732BC3" w14:paraId="7456021C" w14:textId="77777777" w:rsidTr="00FB7EB7">
        <w:tc>
          <w:tcPr>
            <w:tcW w:w="6030" w:type="dxa"/>
            <w:vAlign w:val="bottom"/>
          </w:tcPr>
          <w:p w14:paraId="4E620918" w14:textId="77777777" w:rsidR="00345388" w:rsidRPr="00577536" w:rsidRDefault="00345388" w:rsidP="00345388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577536">
              <w:rPr>
                <w:rFonts w:ascii="Angsana New" w:eastAsia="AngsanaNew" w:hAnsi="Angsana New" w:cs="Angsana New" w:hint="cs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57753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03BAC8" w14:textId="59225389" w:rsidR="00345388" w:rsidRPr="00577536" w:rsidRDefault="004A5586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A55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10</w:t>
            </w: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098</w:t>
            </w:r>
            <w:r w:rsidRPr="004A55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A55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294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215510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90874" w14:textId="6BD7034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753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(9,873,179)</w:t>
            </w:r>
          </w:p>
        </w:tc>
      </w:tr>
      <w:tr w:rsidR="00345388" w:rsidRPr="00732BC3" w14:paraId="352C1712" w14:textId="77777777" w:rsidTr="00FB7EB7">
        <w:tc>
          <w:tcPr>
            <w:tcW w:w="6030" w:type="dxa"/>
            <w:vAlign w:val="bottom"/>
          </w:tcPr>
          <w:p w14:paraId="229BE050" w14:textId="77777777" w:rsidR="00345388" w:rsidRPr="00577536" w:rsidRDefault="00345388" w:rsidP="00345388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77536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92584" w14:textId="772DE5CC" w:rsidR="00345388" w:rsidRPr="00577536" w:rsidRDefault="004A5586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55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143,627,937</w:t>
            </w:r>
          </w:p>
        </w:tc>
        <w:tc>
          <w:tcPr>
            <w:tcW w:w="270" w:type="dxa"/>
          </w:tcPr>
          <w:p w14:paraId="01212B99" w14:textId="7777777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23C9C" w14:textId="32A59947" w:rsidR="00345388" w:rsidRPr="00577536" w:rsidRDefault="00345388" w:rsidP="00345388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753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140,180,600</w:t>
            </w:r>
          </w:p>
        </w:tc>
      </w:tr>
    </w:tbl>
    <w:p w14:paraId="5AE60396" w14:textId="77777777" w:rsidR="00A12937" w:rsidRPr="00F9002B" w:rsidRDefault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4D0391C" w14:textId="0CC53FE2" w:rsidR="002B4147" w:rsidRPr="00732BC3" w:rsidRDefault="00130600" w:rsidP="002B414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6</w:t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</w:t>
      </w:r>
      <w:r w:rsidR="007E7F30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</w:t>
      </w:r>
      <w:r w:rsidR="00A65374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ถิ่นที่อยู่ของลูกหนี้</w:t>
      </w:r>
    </w:p>
    <w:p w14:paraId="5AD19BEE" w14:textId="033ECE55" w:rsidR="00D31D7C" w:rsidRPr="00F9002B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4"/>
          <w:szCs w:val="24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E00D5C" w:rsidRPr="00732BC3" w14:paraId="336A1630" w14:textId="77777777" w:rsidTr="00D05718">
        <w:tc>
          <w:tcPr>
            <w:tcW w:w="6030" w:type="dxa"/>
          </w:tcPr>
          <w:p w14:paraId="43AB1AB3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62C0FE2" w14:textId="77777777" w:rsidR="00E00D5C" w:rsidRPr="00732BC3" w:rsidRDefault="00E00D5C">
            <w:pPr>
              <w:spacing w:line="380" w:lineRule="exact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67DC9224" w14:textId="77777777" w:rsidTr="00D05718">
        <w:tc>
          <w:tcPr>
            <w:tcW w:w="6030" w:type="dxa"/>
          </w:tcPr>
          <w:p w14:paraId="07E1F50D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829D63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74335D" w:rsidRPr="00732BC3" w14:paraId="0CD6861E" w14:textId="77777777" w:rsidTr="00D05718">
        <w:tc>
          <w:tcPr>
            <w:tcW w:w="6030" w:type="dxa"/>
          </w:tcPr>
          <w:p w14:paraId="13DF4B3F" w14:textId="77777777" w:rsidR="0074335D" w:rsidRPr="00732BC3" w:rsidRDefault="0074335D" w:rsidP="0074335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566409" w14:textId="5EC2AA29" w:rsidR="0074335D" w:rsidRPr="00732BC3" w:rsidRDefault="0074335D" w:rsidP="0074335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548974C" w14:textId="77777777" w:rsidR="0074335D" w:rsidRPr="00732BC3" w:rsidRDefault="0074335D" w:rsidP="0074335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CE0F2FB" w14:textId="39B4C018" w:rsidR="0074335D" w:rsidRPr="00732BC3" w:rsidRDefault="0074335D" w:rsidP="0074335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4335D" w:rsidRPr="00732BC3" w14:paraId="32281CDB" w14:textId="77777777" w:rsidTr="00D05718">
        <w:tc>
          <w:tcPr>
            <w:tcW w:w="6030" w:type="dxa"/>
          </w:tcPr>
          <w:p w14:paraId="1CE3D4FD" w14:textId="77777777" w:rsidR="0074335D" w:rsidRPr="00732BC3" w:rsidRDefault="0074335D" w:rsidP="0074335D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6EA834" w14:textId="62B51DFB" w:rsidR="0074335D" w:rsidRPr="00732BC3" w:rsidRDefault="0074335D" w:rsidP="0074335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0F37B8DF" w14:textId="77777777" w:rsidR="0074335D" w:rsidRPr="00732BC3" w:rsidRDefault="0074335D" w:rsidP="0074335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7BBFEBA" w14:textId="558122A4" w:rsidR="0074335D" w:rsidRPr="00732BC3" w:rsidRDefault="0074335D" w:rsidP="0074335D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E00D5C" w:rsidRPr="00732BC3" w14:paraId="10316057" w14:textId="77777777" w:rsidTr="00D05718">
        <w:tc>
          <w:tcPr>
            <w:tcW w:w="6030" w:type="dxa"/>
          </w:tcPr>
          <w:p w14:paraId="47E7DDFE" w14:textId="77777777" w:rsidR="00E00D5C" w:rsidRPr="00732BC3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53C2A59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345388" w:rsidRPr="00732BC3" w14:paraId="21D0C402" w14:textId="77777777" w:rsidTr="00D05718">
        <w:tc>
          <w:tcPr>
            <w:tcW w:w="6030" w:type="dxa"/>
          </w:tcPr>
          <w:p w14:paraId="5149B26F" w14:textId="77777777" w:rsidR="00345388" w:rsidRPr="00732BC3" w:rsidRDefault="00345388" w:rsidP="00345388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134F3B72" w14:textId="03A1FDCE" w:rsidR="00345388" w:rsidRPr="00732BC3" w:rsidRDefault="004A5586" w:rsidP="00345388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55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147,613,576</w:t>
            </w:r>
          </w:p>
        </w:tc>
        <w:tc>
          <w:tcPr>
            <w:tcW w:w="270" w:type="dxa"/>
          </w:tcPr>
          <w:p w14:paraId="61A84633" w14:textId="77777777" w:rsidR="00345388" w:rsidRPr="00732BC3" w:rsidRDefault="00345388" w:rsidP="00345388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99FECD" w14:textId="1BE507F8" w:rsidR="00345388" w:rsidRPr="00732BC3" w:rsidRDefault="00345388" w:rsidP="00345388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144,156,537</w:t>
            </w:r>
          </w:p>
        </w:tc>
      </w:tr>
      <w:tr w:rsidR="00345388" w:rsidRPr="00732BC3" w14:paraId="3CAE236C" w14:textId="77777777" w:rsidTr="00D05718">
        <w:tc>
          <w:tcPr>
            <w:tcW w:w="6030" w:type="dxa"/>
          </w:tcPr>
          <w:p w14:paraId="60FC49C8" w14:textId="77777777" w:rsidR="00345388" w:rsidRPr="00732BC3" w:rsidRDefault="00345388" w:rsidP="0034538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49A75B51" w14:textId="6F8DF949" w:rsidR="00345388" w:rsidRPr="00732BC3" w:rsidRDefault="004A5586" w:rsidP="00345388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55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147,613,576</w:t>
            </w:r>
          </w:p>
        </w:tc>
        <w:tc>
          <w:tcPr>
            <w:tcW w:w="270" w:type="dxa"/>
          </w:tcPr>
          <w:p w14:paraId="34670E37" w14:textId="77777777" w:rsidR="00345388" w:rsidRPr="00732BC3" w:rsidRDefault="00345388" w:rsidP="00345388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0991B03" w14:textId="3C6F6499" w:rsidR="00345388" w:rsidRPr="00732BC3" w:rsidRDefault="00345388" w:rsidP="00345388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</w:tbl>
    <w:p w14:paraId="3EDCAF41" w14:textId="55E0E4A6" w:rsidR="00C45131" w:rsidRPr="00732BC3" w:rsidRDefault="00130600" w:rsidP="00C4513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bookmarkStart w:id="2" w:name="_Hlk148346310"/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.3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จำแนกตามประเภทการจัดชั้น</w:t>
      </w:r>
    </w:p>
    <w:bookmarkEnd w:id="2"/>
    <w:p w14:paraId="4F8B130A" w14:textId="546CE833" w:rsidR="00D31D7C" w:rsidRPr="00901965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E00D5C" w:rsidRPr="00732BC3" w14:paraId="7D247938" w14:textId="77777777" w:rsidTr="00901B79">
        <w:trPr>
          <w:trHeight w:val="181"/>
        </w:trPr>
        <w:tc>
          <w:tcPr>
            <w:tcW w:w="6210" w:type="dxa"/>
          </w:tcPr>
          <w:p w14:paraId="10F9F186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5FB35082" w14:textId="77777777" w:rsidR="00E00D5C" w:rsidRPr="00732BC3" w:rsidRDefault="00E00D5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470EA36C" w14:textId="77777777" w:rsidTr="00901B79">
        <w:trPr>
          <w:trHeight w:val="181"/>
        </w:trPr>
        <w:tc>
          <w:tcPr>
            <w:tcW w:w="6210" w:type="dxa"/>
          </w:tcPr>
          <w:p w14:paraId="7B4B4C0E" w14:textId="77777777" w:rsidR="00E00D5C" w:rsidRPr="00732BC3" w:rsidRDefault="00E00D5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2B1B8E3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74335D" w:rsidRPr="00732BC3" w14:paraId="663626CA" w14:textId="77777777" w:rsidTr="00901B79">
        <w:trPr>
          <w:trHeight w:val="181"/>
        </w:trPr>
        <w:tc>
          <w:tcPr>
            <w:tcW w:w="6210" w:type="dxa"/>
          </w:tcPr>
          <w:p w14:paraId="17A0409A" w14:textId="77777777" w:rsidR="0074335D" w:rsidRPr="00732BC3" w:rsidRDefault="0074335D" w:rsidP="0074335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DB09AA" w14:textId="42608410" w:rsidR="0074335D" w:rsidRPr="00732BC3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30EC806" w14:textId="77777777" w:rsidR="0074335D" w:rsidRPr="00732BC3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91C8564" w14:textId="0EA71AF2" w:rsidR="0074335D" w:rsidRPr="00732BC3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4335D" w:rsidRPr="00732BC3" w14:paraId="627F5D26" w14:textId="77777777" w:rsidTr="00901B79">
        <w:trPr>
          <w:trHeight w:val="181"/>
        </w:trPr>
        <w:tc>
          <w:tcPr>
            <w:tcW w:w="6210" w:type="dxa"/>
          </w:tcPr>
          <w:p w14:paraId="467B0EF1" w14:textId="77777777" w:rsidR="0074335D" w:rsidRPr="00732BC3" w:rsidRDefault="0074335D" w:rsidP="0074335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F8FB2E" w14:textId="07E35CC2" w:rsidR="0074335D" w:rsidRPr="00732BC3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5FC9066D" w14:textId="77777777" w:rsidR="0074335D" w:rsidRPr="00732BC3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E086109" w14:textId="5FFC4D6D" w:rsidR="0074335D" w:rsidRPr="00732BC3" w:rsidRDefault="0074335D" w:rsidP="0074335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E00D5C" w:rsidRPr="00732BC3" w14:paraId="46E908D9" w14:textId="77777777" w:rsidTr="00901B79">
        <w:trPr>
          <w:trHeight w:val="181"/>
        </w:trPr>
        <w:tc>
          <w:tcPr>
            <w:tcW w:w="6210" w:type="dxa"/>
            <w:vAlign w:val="bottom"/>
          </w:tcPr>
          <w:p w14:paraId="4B257490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6F59884" w14:textId="77777777" w:rsidR="00E00D5C" w:rsidRPr="00732BC3" w:rsidRDefault="00E00D5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E00D5C" w:rsidRPr="00732BC3" w14:paraId="13E27656" w14:textId="77777777" w:rsidTr="00901B79">
        <w:trPr>
          <w:trHeight w:val="181"/>
        </w:trPr>
        <w:tc>
          <w:tcPr>
            <w:tcW w:w="6210" w:type="dxa"/>
            <w:vAlign w:val="center"/>
          </w:tcPr>
          <w:p w14:paraId="75054146" w14:textId="721A8CBE" w:rsidR="00E00D5C" w:rsidRPr="00732BC3" w:rsidRDefault="00E00D5C">
            <w:pPr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และรายได้ดอกเบี้ยที่ยังไม่ถึง</w:t>
            </w:r>
            <w:r w:rsidR="00241770"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</w:tc>
        <w:tc>
          <w:tcPr>
            <w:tcW w:w="1350" w:type="dxa"/>
            <w:vAlign w:val="bottom"/>
          </w:tcPr>
          <w:p w14:paraId="65A60F77" w14:textId="77777777" w:rsidR="00E00D5C" w:rsidRPr="00901B79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2EAC3DF2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0D12E1B" w14:textId="77777777" w:rsidR="00E00D5C" w:rsidRPr="00732BC3" w:rsidRDefault="00E00D5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345388" w:rsidRPr="00732BC3" w14:paraId="42B11328" w14:textId="77777777" w:rsidTr="00901B79">
        <w:trPr>
          <w:trHeight w:val="181"/>
        </w:trPr>
        <w:tc>
          <w:tcPr>
            <w:tcW w:w="6210" w:type="dxa"/>
          </w:tcPr>
          <w:p w14:paraId="75979ED0" w14:textId="43CD2269" w:rsidR="00345388" w:rsidRPr="00732BC3" w:rsidRDefault="00345388" w:rsidP="00345388">
            <w:pPr>
              <w:spacing w:line="240" w:lineRule="auto"/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สินทรัพย์ทางการเงินที่ไม่มีการเพิ่มขึ้นอย่างมีนัยสําคัญของความเสี่ยงด้านเครดิต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350" w:type="dxa"/>
            <w:vAlign w:val="bottom"/>
          </w:tcPr>
          <w:p w14:paraId="54B47F8E" w14:textId="090FBB19" w:rsidR="00345388" w:rsidRPr="00732BC3" w:rsidRDefault="00C81347" w:rsidP="0034538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3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129,973,951</w:t>
            </w:r>
          </w:p>
        </w:tc>
        <w:tc>
          <w:tcPr>
            <w:tcW w:w="270" w:type="dxa"/>
            <w:vAlign w:val="bottom"/>
          </w:tcPr>
          <w:p w14:paraId="2B8E5D4D" w14:textId="77777777" w:rsidR="00345388" w:rsidRPr="00732BC3" w:rsidRDefault="00345388" w:rsidP="0034538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F9E3056" w14:textId="386E2263" w:rsidR="00345388" w:rsidRPr="00732BC3" w:rsidRDefault="00345388" w:rsidP="00345388">
            <w:pPr>
              <w:pStyle w:val="acctfourfigures"/>
              <w:tabs>
                <w:tab w:val="clear" w:pos="765"/>
                <w:tab w:val="decimal" w:pos="1129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128,753,55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345388" w:rsidRPr="00732BC3" w14:paraId="578DC6D2" w14:textId="77777777" w:rsidTr="00901B79">
        <w:trPr>
          <w:trHeight w:val="181"/>
        </w:trPr>
        <w:tc>
          <w:tcPr>
            <w:tcW w:w="6210" w:type="dxa"/>
          </w:tcPr>
          <w:p w14:paraId="1E38BD0D" w14:textId="77777777" w:rsidR="00345388" w:rsidRPr="00732BC3" w:rsidRDefault="00345388" w:rsidP="00345388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Under-performing)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350" w:type="dxa"/>
            <w:vAlign w:val="bottom"/>
          </w:tcPr>
          <w:p w14:paraId="01B95532" w14:textId="619D3716" w:rsidR="00345388" w:rsidRPr="00732BC3" w:rsidRDefault="004A5586" w:rsidP="0034538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55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16,188,048</w:t>
            </w:r>
          </w:p>
        </w:tc>
        <w:tc>
          <w:tcPr>
            <w:tcW w:w="270" w:type="dxa"/>
            <w:vAlign w:val="bottom"/>
          </w:tcPr>
          <w:p w14:paraId="3E061EDB" w14:textId="77777777" w:rsidR="00345388" w:rsidRPr="00732BC3" w:rsidRDefault="00345388" w:rsidP="0034538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DA7A2D" w14:textId="7429F845" w:rsidR="00345388" w:rsidRPr="00732BC3" w:rsidRDefault="00345388" w:rsidP="00345388">
            <w:pPr>
              <w:pStyle w:val="acctfourfigures"/>
              <w:tabs>
                <w:tab w:val="clear" w:pos="765"/>
                <w:tab w:val="decimal" w:pos="1129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14,262,67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345388" w:rsidRPr="00732BC3" w14:paraId="7214117D" w14:textId="77777777" w:rsidTr="00901B79">
        <w:trPr>
          <w:trHeight w:val="181"/>
        </w:trPr>
        <w:tc>
          <w:tcPr>
            <w:tcW w:w="6210" w:type="dxa"/>
          </w:tcPr>
          <w:p w14:paraId="75114226" w14:textId="77777777" w:rsidR="00345388" w:rsidRPr="00732BC3" w:rsidRDefault="00345388" w:rsidP="00345388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350" w:type="dxa"/>
          </w:tcPr>
          <w:p w14:paraId="3223A02B" w14:textId="36C6A6D4" w:rsidR="00345388" w:rsidRPr="00732BC3" w:rsidRDefault="004A5586" w:rsidP="0034538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55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7,564,232</w:t>
            </w:r>
          </w:p>
        </w:tc>
        <w:tc>
          <w:tcPr>
            <w:tcW w:w="270" w:type="dxa"/>
          </w:tcPr>
          <w:p w14:paraId="1BC46EE9" w14:textId="77777777" w:rsidR="00345388" w:rsidRPr="00732BC3" w:rsidRDefault="00345388" w:rsidP="0034538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DF9997" w14:textId="092653C6" w:rsidR="00345388" w:rsidRPr="00732BC3" w:rsidRDefault="00345388" w:rsidP="00345388">
            <w:pPr>
              <w:pStyle w:val="acctfourfigures"/>
              <w:tabs>
                <w:tab w:val="clear" w:pos="765"/>
                <w:tab w:val="decimal" w:pos="1129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7,037,54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345388" w:rsidRPr="00732BC3" w14:paraId="62A01AF4" w14:textId="77777777" w:rsidTr="00901B79">
        <w:trPr>
          <w:trHeight w:val="181"/>
        </w:trPr>
        <w:tc>
          <w:tcPr>
            <w:tcW w:w="6210" w:type="dxa"/>
          </w:tcPr>
          <w:p w14:paraId="06EFEE3C" w14:textId="77777777" w:rsidR="00345388" w:rsidRPr="00732BC3" w:rsidRDefault="00345388" w:rsidP="0034538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2" w:space="0" w:color="auto"/>
              <w:bottom w:val="double" w:sz="4" w:space="0" w:color="auto"/>
            </w:tcBorders>
          </w:tcPr>
          <w:p w14:paraId="3D933728" w14:textId="2F1FBBC9" w:rsidR="00345388" w:rsidRPr="00732BC3" w:rsidRDefault="00C81347" w:rsidP="0034538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3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153,726,231</w:t>
            </w:r>
          </w:p>
        </w:tc>
        <w:tc>
          <w:tcPr>
            <w:tcW w:w="270" w:type="dxa"/>
          </w:tcPr>
          <w:p w14:paraId="53B7DEAF" w14:textId="77777777" w:rsidR="00345388" w:rsidRPr="00732BC3" w:rsidRDefault="00345388" w:rsidP="00345388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2" w:space="0" w:color="auto"/>
              <w:bottom w:val="double" w:sz="4" w:space="0" w:color="auto"/>
            </w:tcBorders>
          </w:tcPr>
          <w:p w14:paraId="4FE6C1A8" w14:textId="1E688B34" w:rsidR="00345388" w:rsidRPr="00732BC3" w:rsidRDefault="00345388" w:rsidP="00345388">
            <w:pPr>
              <w:pStyle w:val="acctfourfigures"/>
              <w:tabs>
                <w:tab w:val="clear" w:pos="765"/>
                <w:tab w:val="decimal" w:pos="1129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150,053,77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5A133C4D" w14:textId="6FBB9862" w:rsidR="0057284E" w:rsidRDefault="00572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35"/>
        </w:rPr>
      </w:pPr>
    </w:p>
    <w:p w14:paraId="639DBF48" w14:textId="4E70046E" w:rsidR="00C45131" w:rsidRPr="00732BC3" w:rsidRDefault="00130600" w:rsidP="00C45131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35"/>
        </w:rPr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732BC3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0B6637C6" w14:textId="77777777" w:rsidR="00D31D7C" w:rsidRPr="00901965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238B8">
        <w:rPr>
          <w:rFonts w:asciiTheme="majorBidi" w:hAnsiTheme="majorBidi" w:cstheme="majorBidi"/>
          <w:sz w:val="28"/>
          <w:szCs w:val="28"/>
        </w:rPr>
        <w:tab/>
      </w:r>
    </w:p>
    <w:p w14:paraId="6B766066" w14:textId="2D986A36" w:rsidR="00D31D7C" w:rsidRPr="00A67A8E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="Angsana New" w:hAnsi="Angsana New" w:cs="Angsana New"/>
          <w:sz w:val="28"/>
          <w:szCs w:val="28"/>
        </w:rPr>
      </w:pPr>
      <w:r w:rsidRPr="00A67A8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A712E">
        <w:rPr>
          <w:rFonts w:ascii="Angsana New" w:hAnsi="Angsana New" w:cs="Angsana New"/>
          <w:sz w:val="28"/>
          <w:szCs w:val="28"/>
        </w:rPr>
        <w:t xml:space="preserve">31 </w:t>
      </w:r>
      <w:r w:rsidR="009A712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9A712E">
        <w:rPr>
          <w:rFonts w:ascii="Angsana New" w:hAnsi="Angsana New" w:cs="Angsana New"/>
          <w:sz w:val="28"/>
          <w:szCs w:val="28"/>
        </w:rPr>
        <w:t xml:space="preserve">2567 </w:t>
      </w:r>
      <w:r w:rsidR="00B31567" w:rsidRPr="00A67A8E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31 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cs/>
          <w:lang w:eastAsia="en-GB"/>
        </w:rPr>
        <w:t>ธันวาคม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 256</w:t>
      </w:r>
      <w:r w:rsidR="009A712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>6</w:t>
      </w:r>
      <w:r w:rsidR="00B31567" w:rsidRPr="00A67A8E">
        <w:rPr>
          <w:rFonts w:ascii="Angsana New" w:eastAsia="AngsanaNew" w:hAnsi="Angsana New" w:cs="Angsana New"/>
          <w:spacing w:val="-4"/>
          <w:sz w:val="28"/>
          <w:szCs w:val="28"/>
          <w:lang w:eastAsia="en-GB"/>
        </w:rPr>
        <w:t xml:space="preserve"> </w:t>
      </w:r>
      <w:r w:rsidRPr="00A67A8E">
        <w:rPr>
          <w:rFonts w:ascii="Angsana New" w:eastAsia="Cordia New" w:hAnsi="Angsana New" w:cs="Angsana New"/>
          <w:sz w:val="28"/>
          <w:szCs w:val="28"/>
          <w:cs/>
        </w:rPr>
        <w:t>กลุ่ม</w:t>
      </w:r>
      <w:r w:rsidRPr="00A67A8E">
        <w:rPr>
          <w:rFonts w:ascii="Angsana New" w:hAnsi="Angsana New" w:cs="Angsana New"/>
          <w:sz w:val="28"/>
          <w:szCs w:val="28"/>
          <w:cs/>
        </w:rPr>
        <w:t xml:space="preserve">ธนาคารมีเงินให้สินเชื่อที่มีการด้อยค่าด้านเครดิตตาม </w:t>
      </w:r>
      <w:r w:rsidRPr="00A67A8E">
        <w:rPr>
          <w:rFonts w:ascii="Angsana New" w:hAnsi="Angsana New" w:cs="Angsana New"/>
          <w:sz w:val="28"/>
          <w:szCs w:val="28"/>
        </w:rPr>
        <w:t xml:space="preserve">TFRS </w:t>
      </w:r>
      <w:r w:rsidR="00BD057F" w:rsidRPr="00A67A8E">
        <w:rPr>
          <w:rFonts w:ascii="Angsana New" w:hAnsi="Angsana New" w:cs="Angsana New"/>
          <w:sz w:val="28"/>
          <w:szCs w:val="28"/>
        </w:rPr>
        <w:t>9</w:t>
      </w:r>
      <w:r w:rsidRPr="00A67A8E">
        <w:rPr>
          <w:rFonts w:ascii="Angsana New" w:hAnsi="Angsana New" w:cs="Angsana New"/>
          <w:sz w:val="28"/>
          <w:szCs w:val="28"/>
        </w:rPr>
        <w:t xml:space="preserve"> </w:t>
      </w:r>
      <w:r w:rsidR="00BB0234" w:rsidRPr="00A67A8E">
        <w:rPr>
          <w:rFonts w:ascii="Angsana New" w:hAnsi="Angsana New" w:cs="Angsana New"/>
          <w:sz w:val="28"/>
          <w:szCs w:val="28"/>
          <w:cs/>
        </w:rPr>
        <w:br/>
      </w:r>
      <w:r w:rsidRPr="00A67A8E">
        <w:rPr>
          <w:rFonts w:ascii="Angsana New" w:hAnsi="Angsana New" w:cs="Angsana New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7FA03243" w14:textId="2F0FDA3F" w:rsidR="00686449" w:rsidRPr="00901965" w:rsidRDefault="00686449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1D2E8E" w:rsidRPr="00D05718" w14:paraId="37AD7D02" w14:textId="77777777">
        <w:trPr>
          <w:cantSplit/>
          <w:tblHeader/>
        </w:trPr>
        <w:tc>
          <w:tcPr>
            <w:tcW w:w="5823" w:type="dxa"/>
          </w:tcPr>
          <w:p w14:paraId="0D08027B" w14:textId="77777777" w:rsidR="001D2E8E" w:rsidRPr="00D05718" w:rsidRDefault="001D2E8E" w:rsidP="00D05718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753DF63" w14:textId="77777777" w:rsidR="001D2E8E" w:rsidRPr="00D05718" w:rsidRDefault="001D2E8E" w:rsidP="00D05718">
            <w:pPr>
              <w:spacing w:line="240" w:lineRule="auto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1D2E8E" w:rsidRPr="00D05718" w14:paraId="6803B809" w14:textId="77777777">
        <w:trPr>
          <w:cantSplit/>
          <w:tblHeader/>
        </w:trPr>
        <w:tc>
          <w:tcPr>
            <w:tcW w:w="5823" w:type="dxa"/>
          </w:tcPr>
          <w:p w14:paraId="15A1775E" w14:textId="77777777" w:rsidR="001D2E8E" w:rsidRPr="00D05718" w:rsidRDefault="001D2E8E" w:rsidP="00D05718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E6D091E" w14:textId="77777777" w:rsidR="001D2E8E" w:rsidRPr="00D05718" w:rsidRDefault="001D2E8E" w:rsidP="00D0571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74335D" w:rsidRPr="00D05718" w14:paraId="320607CF" w14:textId="77777777">
        <w:trPr>
          <w:cantSplit/>
          <w:tblHeader/>
        </w:trPr>
        <w:tc>
          <w:tcPr>
            <w:tcW w:w="5823" w:type="dxa"/>
          </w:tcPr>
          <w:p w14:paraId="71B82016" w14:textId="77777777" w:rsidR="0074335D" w:rsidRPr="00D05718" w:rsidRDefault="0074335D" w:rsidP="0074335D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B3DEA2" w14:textId="26B42CAF" w:rsidR="0074335D" w:rsidRPr="00D05718" w:rsidRDefault="0074335D" w:rsidP="007433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8" w:type="dxa"/>
          </w:tcPr>
          <w:p w14:paraId="7270C364" w14:textId="77777777" w:rsidR="0074335D" w:rsidRPr="00D05718" w:rsidRDefault="0074335D" w:rsidP="007433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6B04CBA9" w14:textId="7BDD632F" w:rsidR="0074335D" w:rsidRPr="00D05718" w:rsidRDefault="0074335D" w:rsidP="007433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4335D" w:rsidRPr="00D05718" w14:paraId="6CBF9D5C" w14:textId="77777777">
        <w:trPr>
          <w:cantSplit/>
          <w:tblHeader/>
        </w:trPr>
        <w:tc>
          <w:tcPr>
            <w:tcW w:w="5823" w:type="dxa"/>
          </w:tcPr>
          <w:p w14:paraId="2C665BF4" w14:textId="77777777" w:rsidR="0074335D" w:rsidRPr="00D05718" w:rsidRDefault="0074335D" w:rsidP="0074335D">
            <w:pPr>
              <w:tabs>
                <w:tab w:val="clear" w:pos="4451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6DE26B9E" w14:textId="79F3FAA9" w:rsidR="0074335D" w:rsidRPr="00D05718" w:rsidRDefault="0074335D" w:rsidP="007433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88" w:type="dxa"/>
          </w:tcPr>
          <w:p w14:paraId="22476D48" w14:textId="77777777" w:rsidR="0074335D" w:rsidRPr="00D05718" w:rsidRDefault="0074335D" w:rsidP="007433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293837C1" w14:textId="0B1F1764" w:rsidR="0074335D" w:rsidRPr="00D05718" w:rsidRDefault="0074335D" w:rsidP="0074335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316A3" w:rsidRPr="00D05718" w14:paraId="27EA731A" w14:textId="77777777">
        <w:trPr>
          <w:cantSplit/>
        </w:trPr>
        <w:tc>
          <w:tcPr>
            <w:tcW w:w="5823" w:type="dxa"/>
          </w:tcPr>
          <w:p w14:paraId="4B47F620" w14:textId="77777777" w:rsidR="000316A3" w:rsidRPr="00D05718" w:rsidRDefault="000316A3" w:rsidP="000316A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22BA02CB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5509DF11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6BF674A" w14:textId="77777777" w:rsidR="000316A3" w:rsidRPr="00D05718" w:rsidRDefault="000316A3" w:rsidP="000316A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388" w:rsidRPr="00D05718" w14:paraId="00AF1D75" w14:textId="77777777">
        <w:trPr>
          <w:cantSplit/>
        </w:trPr>
        <w:tc>
          <w:tcPr>
            <w:tcW w:w="5823" w:type="dxa"/>
          </w:tcPr>
          <w:p w14:paraId="684E719A" w14:textId="77777777" w:rsidR="00345388" w:rsidRPr="00D05718" w:rsidRDefault="00345388" w:rsidP="00345388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246913E3" w14:textId="4418EED6" w:rsidR="00345388" w:rsidRPr="00D05718" w:rsidRDefault="00C81347" w:rsidP="00345388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3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6,594,641</w:t>
            </w:r>
          </w:p>
        </w:tc>
        <w:tc>
          <w:tcPr>
            <w:tcW w:w="288" w:type="dxa"/>
          </w:tcPr>
          <w:p w14:paraId="6E2CB75D" w14:textId="77777777" w:rsidR="00345388" w:rsidRPr="00D05718" w:rsidRDefault="00345388" w:rsidP="0034538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4836B10" w14:textId="594CBAEF" w:rsidR="00345388" w:rsidRPr="00D05718" w:rsidRDefault="00345388" w:rsidP="0034538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6,115,555</w:t>
            </w:r>
          </w:p>
        </w:tc>
      </w:tr>
      <w:tr w:rsidR="00345388" w:rsidRPr="00D05718" w14:paraId="38311461" w14:textId="77777777">
        <w:trPr>
          <w:cantSplit/>
        </w:trPr>
        <w:tc>
          <w:tcPr>
            <w:tcW w:w="5823" w:type="dxa"/>
          </w:tcPr>
          <w:p w14:paraId="5909C068" w14:textId="77777777" w:rsidR="00345388" w:rsidRPr="00D05718" w:rsidRDefault="00345388" w:rsidP="00345388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66274ABE" w14:textId="360BD33E" w:rsidR="00345388" w:rsidRPr="00D05718" w:rsidRDefault="00C81347" w:rsidP="00345388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3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147,613,576</w:t>
            </w:r>
          </w:p>
        </w:tc>
        <w:tc>
          <w:tcPr>
            <w:tcW w:w="288" w:type="dxa"/>
          </w:tcPr>
          <w:p w14:paraId="0C6B5516" w14:textId="77777777" w:rsidR="00345388" w:rsidRPr="00D05718" w:rsidRDefault="00345388" w:rsidP="0034538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CABDC5A" w14:textId="6FAC4C9F" w:rsidR="00345388" w:rsidRPr="00D05718" w:rsidRDefault="00345388" w:rsidP="0034538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144,156,537</w:t>
            </w:r>
          </w:p>
        </w:tc>
      </w:tr>
      <w:tr w:rsidR="00345388" w:rsidRPr="00D05718" w14:paraId="5BE02B78" w14:textId="77777777">
        <w:trPr>
          <w:cantSplit/>
        </w:trPr>
        <w:tc>
          <w:tcPr>
            <w:tcW w:w="5823" w:type="dxa"/>
          </w:tcPr>
          <w:p w14:paraId="4DE7A31B" w14:textId="77777777" w:rsidR="00345388" w:rsidRPr="00D05718" w:rsidRDefault="00345388" w:rsidP="00345388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D0571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4A6922CB" w14:textId="06EDB92A" w:rsidR="00345388" w:rsidRPr="00D05718" w:rsidRDefault="00C81347" w:rsidP="00345388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3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4.47</w:t>
            </w:r>
          </w:p>
        </w:tc>
        <w:tc>
          <w:tcPr>
            <w:tcW w:w="288" w:type="dxa"/>
          </w:tcPr>
          <w:p w14:paraId="3E68935F" w14:textId="77777777" w:rsidR="00345388" w:rsidRPr="00D05718" w:rsidRDefault="00345388" w:rsidP="0034538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CEA843E" w14:textId="40045BE2" w:rsidR="00345388" w:rsidRPr="00D05718" w:rsidRDefault="00345388" w:rsidP="00345388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4.24</w:t>
            </w:r>
          </w:p>
        </w:tc>
      </w:tr>
    </w:tbl>
    <w:p w14:paraId="589CA8E3" w14:textId="77777777" w:rsidR="001D2E8E" w:rsidRPr="009925A4" w:rsidRDefault="001D2E8E" w:rsidP="00D0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5CBB8504" w14:textId="69CED1B8" w:rsidR="0090531D" w:rsidRDefault="00C45131" w:rsidP="00905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 New" w:hAnsiTheme="majorBidi" w:cstheme="majorBidi"/>
          <w:i/>
          <w:iCs/>
          <w:sz w:val="28"/>
          <w:szCs w:val="28"/>
        </w:rPr>
      </w:pPr>
      <w:r>
        <w:rPr>
          <w:rFonts w:asciiTheme="majorBidi" w:eastAsia="Angsana New" w:hAnsiTheme="majorBidi" w:cstheme="majorBidi" w:hint="cs"/>
          <w:sz w:val="28"/>
          <w:szCs w:val="28"/>
          <w:cs/>
        </w:rPr>
        <w:t>ในระหว่างงวด</w:t>
      </w:r>
      <w:r w:rsidR="009A712E">
        <w:rPr>
          <w:rFonts w:asciiTheme="majorBidi" w:eastAsia="Angsana New" w:hAnsiTheme="majorBidi" w:cstheme="majorBidi" w:hint="cs"/>
          <w:sz w:val="28"/>
          <w:szCs w:val="28"/>
          <w:cs/>
        </w:rPr>
        <w:t>สาม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9A712E">
        <w:rPr>
          <w:rFonts w:ascii="Angsana New" w:hAnsi="Angsana New" w:cs="Angsana New"/>
          <w:sz w:val="28"/>
          <w:szCs w:val="28"/>
        </w:rPr>
        <w:t xml:space="preserve">31 </w:t>
      </w:r>
      <w:r w:rsidR="009A712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9A712E">
        <w:rPr>
          <w:rFonts w:ascii="Angsana New" w:hAnsi="Angsana New" w:cs="Angsana New"/>
          <w:sz w:val="28"/>
          <w:szCs w:val="28"/>
        </w:rPr>
        <w:t xml:space="preserve">2567 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กลุ่มธนาคาร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>มีการ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โอนขาย</w:t>
      </w:r>
      <w:r w:rsidR="00796337">
        <w:rPr>
          <w:rFonts w:asciiTheme="majorBidi" w:eastAsia="Angsana New" w:hAnsiTheme="majorBidi" w:cstheme="majorBidi" w:hint="cs"/>
          <w:sz w:val="28"/>
          <w:szCs w:val="28"/>
          <w:cs/>
        </w:rPr>
        <w:t>เงินให้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สินเชื่อที่มีการด้อยค่าด้านเครดิตบางส่วนให้กับ</w:t>
      </w:r>
      <w:r w:rsidR="00163095" w:rsidRPr="00377A74">
        <w:rPr>
          <w:rFonts w:asciiTheme="majorBidi" w:eastAsia="Angsana New" w:hAnsiTheme="majorBidi" w:cstheme="majorBidi" w:hint="cs"/>
          <w:sz w:val="28"/>
          <w:szCs w:val="28"/>
          <w:cs/>
        </w:rPr>
        <w:t>บุคคลภายนอก</w:t>
      </w:r>
      <w:r w:rsidRPr="00377A74">
        <w:rPr>
          <w:rFonts w:asciiTheme="majorBidi" w:eastAsia="Angsana New" w:hAnsiTheme="majorBidi" w:cstheme="majorBidi" w:hint="cs"/>
          <w:sz w:val="28"/>
          <w:szCs w:val="28"/>
          <w:cs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 xml:space="preserve">โดยมีมูลค่าตามบัญชีสุทธิจำนวน </w:t>
      </w:r>
      <w:r w:rsidR="008111A5">
        <w:rPr>
          <w:rFonts w:asciiTheme="majorBidi" w:hAnsiTheme="majorBidi" w:cstheme="majorBidi"/>
          <w:bCs/>
          <w:sz w:val="28"/>
          <w:szCs w:val="28"/>
        </w:rPr>
        <w:t>108</w:t>
      </w:r>
      <w:r w:rsidR="0090531D">
        <w:rPr>
          <w:rFonts w:asciiTheme="majorBidi" w:eastAsia="Angsana New" w:hAnsiTheme="majorBidi" w:cstheme="majorBidi" w:hint="cs"/>
          <w:sz w:val="28"/>
          <w:szCs w:val="28"/>
          <w:cs/>
        </w:rPr>
        <w:t>.2</w:t>
      </w:r>
      <w:r w:rsidRPr="00377A74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>ล้านบาท</w:t>
      </w:r>
      <w:r w:rsidRPr="00377A74" w:rsidDel="00C45131">
        <w:rPr>
          <w:rFonts w:asciiTheme="majorBidi" w:eastAsia="Angsana New" w:hAnsiTheme="majorBidi" w:cstheme="majorBidi"/>
          <w:sz w:val="28"/>
          <w:szCs w:val="28"/>
          <w:cs/>
        </w:rPr>
        <w:t xml:space="preserve"> </w:t>
      </w:r>
      <w:r w:rsidR="00F1681B" w:rsidRPr="00F6083A">
        <w:rPr>
          <w:rFonts w:asciiTheme="majorBidi" w:eastAsia="Angsana New" w:hAnsiTheme="majorBidi" w:cstheme="majorBidi"/>
          <w:i/>
          <w:iCs/>
          <w:sz w:val="28"/>
          <w:szCs w:val="28"/>
        </w:rPr>
        <w:t>(</w:t>
      </w:r>
      <w:r w:rsidR="0022535F" w:rsidRPr="00F6083A">
        <w:rPr>
          <w:rFonts w:asciiTheme="majorBidi" w:eastAsia="Angsana New" w:hAnsiTheme="majorBidi" w:cstheme="majorBidi"/>
          <w:i/>
          <w:iCs/>
          <w:sz w:val="28"/>
          <w:szCs w:val="28"/>
        </w:rPr>
        <w:t xml:space="preserve">2566: </w:t>
      </w:r>
      <w:r w:rsidR="00531AFB">
        <w:rPr>
          <w:rFonts w:asciiTheme="majorBidi" w:eastAsia="Angsana New" w:hAnsiTheme="majorBidi" w:cstheme="majorBidi"/>
          <w:i/>
          <w:iCs/>
          <w:sz w:val="28"/>
          <w:szCs w:val="28"/>
        </w:rPr>
        <w:t xml:space="preserve">24.0 </w:t>
      </w:r>
      <w:r w:rsidR="00531AFB">
        <w:rPr>
          <w:rFonts w:asciiTheme="majorBidi" w:eastAsia="Angsana New" w:hAnsiTheme="majorBidi" w:cstheme="majorBidi" w:hint="cs"/>
          <w:i/>
          <w:iCs/>
          <w:sz w:val="28"/>
          <w:szCs w:val="28"/>
          <w:cs/>
        </w:rPr>
        <w:t>ล้านบาท</w:t>
      </w:r>
      <w:r w:rsidR="0022535F" w:rsidRPr="00F6083A">
        <w:rPr>
          <w:rFonts w:asciiTheme="majorBidi" w:eastAsia="Angsana New" w:hAnsiTheme="majorBidi" w:cstheme="majorBidi"/>
          <w:i/>
          <w:iCs/>
          <w:sz w:val="28"/>
          <w:szCs w:val="28"/>
        </w:rPr>
        <w:t>)</w:t>
      </w:r>
    </w:p>
    <w:p w14:paraId="140E6B5A" w14:textId="69116E26" w:rsidR="009925A4" w:rsidRDefault="009925A4" w:rsidP="00905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11877CE" w14:textId="2B9C6F25" w:rsidR="00C45131" w:rsidRPr="00D05718" w:rsidRDefault="00130600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2135314F" w14:textId="77777777" w:rsidR="00D31D7C" w:rsidRPr="00130600" w:rsidRDefault="00D31D7C" w:rsidP="00D0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AngsanaNew" w:hAnsiTheme="majorBidi" w:cstheme="majorBidi"/>
          <w:lang w:eastAsia="en-GB"/>
        </w:rPr>
      </w:pPr>
      <w:bookmarkStart w:id="3" w:name="_Hlk41135023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D31D7C" w:rsidRPr="00D05718" w14:paraId="3E1B6B65" w14:textId="77777777" w:rsidTr="00901B79">
        <w:trPr>
          <w:trHeight w:val="360"/>
        </w:trPr>
        <w:tc>
          <w:tcPr>
            <w:tcW w:w="5850" w:type="dxa"/>
          </w:tcPr>
          <w:p w14:paraId="10B15A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EE8A553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D31D7C" w:rsidRPr="00D05718" w14:paraId="1AFE9F71" w14:textId="77777777" w:rsidTr="00901B79">
        <w:trPr>
          <w:trHeight w:val="360"/>
        </w:trPr>
        <w:tc>
          <w:tcPr>
            <w:tcW w:w="5850" w:type="dxa"/>
          </w:tcPr>
          <w:p w14:paraId="3CF3E0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2F7798A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B31567" w:rsidRPr="00D05718" w14:paraId="075B93DC" w14:textId="77777777" w:rsidTr="00901B79">
        <w:trPr>
          <w:trHeight w:val="360"/>
        </w:trPr>
        <w:tc>
          <w:tcPr>
            <w:tcW w:w="5850" w:type="dxa"/>
          </w:tcPr>
          <w:p w14:paraId="353772B7" w14:textId="10CF1830" w:rsidR="00B31567" w:rsidRPr="00D05718" w:rsidRDefault="00B31567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A712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9A71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A712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B38A6F4" w14:textId="137CB2EC" w:rsidR="00EA530B" w:rsidRPr="009A712E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057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9A712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  <w:vAlign w:val="bottom"/>
          </w:tcPr>
          <w:p w14:paraId="3769BBA1" w14:textId="77777777" w:rsidR="00B31567" w:rsidRPr="00D05718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E4FD2EC" w14:textId="4782A260" w:rsidR="00EA530B" w:rsidRPr="009A712E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lang w:val="en-US" w:eastAsia="en-GB"/>
              </w:rPr>
            </w:pPr>
            <w:r w:rsidRPr="00D057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9A712E" w:rsidRPr="009A712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D31D7C" w:rsidRPr="00D05718" w14:paraId="3B5D76D6" w14:textId="77777777" w:rsidTr="00901B79">
        <w:trPr>
          <w:trHeight w:val="360"/>
        </w:trPr>
        <w:tc>
          <w:tcPr>
            <w:tcW w:w="5850" w:type="dxa"/>
          </w:tcPr>
          <w:p w14:paraId="5F441698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2239D7C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4329" w:rsidRPr="00D05718" w14:paraId="3F9E6D84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3FF08FC5" w14:textId="3530B377" w:rsidR="007B4329" w:rsidRPr="00D05718" w:rsidRDefault="007B4329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0AC84226" w14:textId="77777777" w:rsidR="007B4329" w:rsidRPr="00D05718" w:rsidRDefault="007B4329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45388" w:rsidRPr="00D05718" w14:paraId="5E619140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111FDFBB" w14:textId="345E3C07" w:rsidR="00345388" w:rsidRPr="00D0571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89264F1" w14:textId="42DCCACA" w:rsidR="00345388" w:rsidRPr="00D05718" w:rsidRDefault="0090531D" w:rsidP="00345388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</w:t>
            </w:r>
            <w:r w:rsidRPr="009053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111</w:t>
            </w:r>
            <w:r w:rsidRPr="009053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360" w:type="dxa"/>
            <w:vAlign w:val="bottom"/>
          </w:tcPr>
          <w:p w14:paraId="23376458" w14:textId="77777777" w:rsidR="00345388" w:rsidRPr="00D05718" w:rsidRDefault="00345388" w:rsidP="00345388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D6B81B" w14:textId="0AD96CCC" w:rsidR="00345388" w:rsidRPr="00D05718" w:rsidRDefault="00345388" w:rsidP="00345388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,942,510</w:t>
            </w:r>
          </w:p>
        </w:tc>
      </w:tr>
      <w:tr w:rsidR="00345388" w:rsidRPr="00D05718" w14:paraId="55B0F948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444A3988" w14:textId="00A0F506" w:rsidR="00345388" w:rsidRPr="00D0571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5250F6C8" w14:textId="08542FB2" w:rsidR="00345388" w:rsidRPr="00D05718" w:rsidRDefault="0090531D" w:rsidP="00345388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(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10</w:t>
            </w:r>
            <w:r w:rsidRPr="009053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356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  <w:vAlign w:val="bottom"/>
          </w:tcPr>
          <w:p w14:paraId="07182AF4" w14:textId="77777777" w:rsidR="00345388" w:rsidRPr="00D05718" w:rsidRDefault="00345388" w:rsidP="00345388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8DEC59" w14:textId="522F8016" w:rsidR="00345388" w:rsidRPr="00D05718" w:rsidRDefault="00345388" w:rsidP="00345388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(7,148)</w:t>
            </w:r>
          </w:p>
        </w:tc>
      </w:tr>
    </w:tbl>
    <w:p w14:paraId="1D3ECB31" w14:textId="77777777" w:rsidR="00A57559" w:rsidRPr="00130600" w:rsidRDefault="00A57559" w:rsidP="00130600">
      <w:p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p w14:paraId="78F90CDE" w14:textId="7A18CF32" w:rsidR="002D5D52" w:rsidRPr="00732BC3" w:rsidRDefault="002E7D70" w:rsidP="0000483E">
      <w:pPr>
        <w:pStyle w:val="ListParagraph"/>
        <w:numPr>
          <w:ilvl w:val="0"/>
          <w:numId w:val="1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rFonts w:asciiTheme="majorBidi" w:hAnsiTheme="majorBidi" w:cstheme="majorBidi"/>
          <w:cs/>
        </w:rPr>
      </w:pPr>
      <w:r w:rsidRPr="00732BC3">
        <w:rPr>
          <w:rFonts w:asciiTheme="majorBidi" w:hAnsiTheme="majorBidi" w:cstheme="majorBidi"/>
          <w:cs/>
        </w:rPr>
        <w:t>เงินให้สินเชื่อแก่ลูกหนี้สุทธิ</w:t>
      </w:r>
      <w:r w:rsidR="00FA6702">
        <w:rPr>
          <w:rFonts w:asciiTheme="majorBidi" w:hAnsiTheme="majorBidi" w:cstheme="majorBidi" w:hint="cs"/>
          <w:cs/>
        </w:rPr>
        <w:t>จาก</w:t>
      </w:r>
      <w:r w:rsidRPr="00732BC3">
        <w:rPr>
          <w:rFonts w:asciiTheme="majorBidi" w:hAnsiTheme="majorBidi" w:cstheme="majorBidi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3D6E69D4" w14:textId="77777777" w:rsidR="00C17AB7" w:rsidRPr="00C22276" w:rsidRDefault="00C17AB7" w:rsidP="00130600">
      <w:pPr>
        <w:tabs>
          <w:tab w:val="clear" w:pos="680"/>
          <w:tab w:val="clear" w:pos="907"/>
          <w:tab w:val="left" w:pos="810"/>
          <w:tab w:val="left" w:pos="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3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1D2E8E" w:rsidRPr="00732BC3" w14:paraId="575B52C8" w14:textId="77777777" w:rsidTr="00901B79">
        <w:tc>
          <w:tcPr>
            <w:tcW w:w="5850" w:type="dxa"/>
          </w:tcPr>
          <w:p w14:paraId="59345FC4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94AD85D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1D2E8E" w:rsidRPr="00732BC3" w14:paraId="605E4228" w14:textId="77777777" w:rsidTr="00901B79">
        <w:tc>
          <w:tcPr>
            <w:tcW w:w="5850" w:type="dxa"/>
          </w:tcPr>
          <w:p w14:paraId="6583AB2E" w14:textId="1D05D656" w:rsidR="001D2E8E" w:rsidRPr="00732BC3" w:rsidRDefault="006D1629" w:rsidP="006D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2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3330" w:type="dxa"/>
            <w:gridSpan w:val="3"/>
            <w:vAlign w:val="bottom"/>
          </w:tcPr>
          <w:p w14:paraId="074AEC77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9A712E" w:rsidRPr="00732BC3" w14:paraId="598799C0" w14:textId="77777777" w:rsidTr="00901B79">
        <w:tc>
          <w:tcPr>
            <w:tcW w:w="5850" w:type="dxa"/>
          </w:tcPr>
          <w:p w14:paraId="1B1CE9D3" w14:textId="77777777" w:rsidR="009A712E" w:rsidRPr="00732BC3" w:rsidRDefault="009A712E" w:rsidP="009A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3F430FB4" w14:textId="0A99F798" w:rsidR="009A712E" w:rsidRPr="00732BC3" w:rsidRDefault="009A712E" w:rsidP="009A712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0ABE543F" w14:textId="77777777" w:rsidR="009A712E" w:rsidRPr="00732BC3" w:rsidRDefault="009A712E" w:rsidP="009A712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2B29EEC" w14:textId="017BE9D1" w:rsidR="009A712E" w:rsidRPr="00732BC3" w:rsidRDefault="009A712E" w:rsidP="009A712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A712E" w:rsidRPr="00732BC3" w14:paraId="582B75DD" w14:textId="77777777" w:rsidTr="00901B79">
        <w:tc>
          <w:tcPr>
            <w:tcW w:w="5850" w:type="dxa"/>
          </w:tcPr>
          <w:p w14:paraId="422248AC" w14:textId="77777777" w:rsidR="009A712E" w:rsidRPr="00732BC3" w:rsidRDefault="009A712E" w:rsidP="009A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384AB3DE" w14:textId="7D5DF7A6" w:rsidR="009A712E" w:rsidRPr="00732BC3" w:rsidRDefault="009A712E" w:rsidP="009A712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</w:tcPr>
          <w:p w14:paraId="24E32D22" w14:textId="77777777" w:rsidR="009A712E" w:rsidRPr="00732BC3" w:rsidRDefault="009A712E" w:rsidP="009A712E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3A4730E4" w14:textId="3062738F" w:rsidR="009A712E" w:rsidRPr="00732BC3" w:rsidRDefault="009A712E" w:rsidP="009A712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D2E8E" w:rsidRPr="00732BC3" w14:paraId="63E21E2F" w14:textId="77777777" w:rsidTr="00901B79">
        <w:tc>
          <w:tcPr>
            <w:tcW w:w="5850" w:type="dxa"/>
          </w:tcPr>
          <w:p w14:paraId="165593BA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C110462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2E8E" w:rsidRPr="00732BC3" w14:paraId="329D9C84" w14:textId="77777777" w:rsidTr="00901B79">
        <w:tc>
          <w:tcPr>
            <w:tcW w:w="5850" w:type="dxa"/>
            <w:vAlign w:val="bottom"/>
          </w:tcPr>
          <w:p w14:paraId="74ACD134" w14:textId="6391CDAE" w:rsidR="001D2E8E" w:rsidRPr="00732BC3" w:rsidRDefault="001D2E8E" w:rsidP="00C91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1" w:hanging="27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24E2B9D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8FF5F9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80212F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1AC4CAB8" w14:textId="77777777" w:rsidTr="00901B79">
        <w:tc>
          <w:tcPr>
            <w:tcW w:w="5850" w:type="dxa"/>
            <w:vAlign w:val="bottom"/>
          </w:tcPr>
          <w:p w14:paraId="638A3C2F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4933B4CF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FAC4BF4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EAB8EA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5F0E04F2" w14:textId="77777777" w:rsidTr="00901B79">
        <w:tc>
          <w:tcPr>
            <w:tcW w:w="5850" w:type="dxa"/>
            <w:vAlign w:val="bottom"/>
          </w:tcPr>
          <w:p w14:paraId="0AA1A2EE" w14:textId="60F140DD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</w:t>
            </w:r>
            <w:r w:rsidR="005912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งวด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5F42CC5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366772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CF506AD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7B4772A3" w14:textId="77777777" w:rsidTr="00901B79">
        <w:tc>
          <w:tcPr>
            <w:tcW w:w="5850" w:type="dxa"/>
            <w:vAlign w:val="bottom"/>
          </w:tcPr>
          <w:p w14:paraId="37E0998C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3E6F5D56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15C7F0A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827175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608533A7" w14:textId="77777777" w:rsidTr="00901B79">
        <w:tc>
          <w:tcPr>
            <w:tcW w:w="5850" w:type="dxa"/>
            <w:vAlign w:val="bottom"/>
          </w:tcPr>
          <w:p w14:paraId="7F05CEF2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CE1244F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43AB110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AA7556E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1D2E8E" w:rsidRPr="00732BC3" w14:paraId="66C3AC9C" w14:textId="77777777" w:rsidTr="00901B79">
        <w:tc>
          <w:tcPr>
            <w:tcW w:w="5850" w:type="dxa"/>
            <w:vAlign w:val="bottom"/>
          </w:tcPr>
          <w:p w14:paraId="711B6D93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44478D6C" w14:textId="3595895E" w:rsidR="001D2E8E" w:rsidRPr="00A67A8E" w:rsidRDefault="0090531D" w:rsidP="00901B79">
            <w:pPr>
              <w:pStyle w:val="acctfourfigures"/>
              <w:tabs>
                <w:tab w:val="clear" w:pos="765"/>
                <w:tab w:val="decimal" w:pos="1443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3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2,203,871</w:t>
            </w:r>
          </w:p>
        </w:tc>
        <w:tc>
          <w:tcPr>
            <w:tcW w:w="360" w:type="dxa"/>
          </w:tcPr>
          <w:p w14:paraId="08094D2B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E2116F" w14:textId="5CFBC9CD" w:rsidR="001D2E8E" w:rsidRPr="00732BC3" w:rsidRDefault="00345388" w:rsidP="00901B79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7F25">
              <w:rPr>
                <w:rFonts w:asciiTheme="majorBidi" w:hAnsiTheme="majorBidi"/>
                <w:sz w:val="28"/>
                <w:szCs w:val="28"/>
                <w:lang w:val="en-US" w:bidi="th-TH"/>
              </w:rPr>
              <w:t>990,46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31B64107" w14:textId="77777777" w:rsidR="000F6531" w:rsidRPr="00732BC3" w:rsidRDefault="000F6531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sectPr w:rsidR="000F6531" w:rsidRPr="00732BC3" w:rsidSect="008579D2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B7C87" w14:textId="1C8966DD" w:rsidR="00C45131" w:rsidRPr="00130600" w:rsidRDefault="00130600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28"/>
          <w:szCs w:val="28"/>
        </w:rPr>
      </w:pPr>
      <w:r w:rsidRPr="00130600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>6</w:t>
      </w:r>
      <w:r w:rsidR="00C45131" w:rsidRPr="00130600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>.</w:t>
      </w:r>
      <w:r w:rsidR="00C45131" w:rsidRPr="00130600">
        <w:rPr>
          <w:rFonts w:asciiTheme="majorBidi" w:eastAsia="Angsana New" w:hAnsiTheme="majorBidi" w:cstheme="majorBidi"/>
          <w:b/>
          <w:bCs/>
          <w:sz w:val="28"/>
          <w:szCs w:val="28"/>
        </w:rPr>
        <w:t>6</w:t>
      </w:r>
      <w:r w:rsidR="00C45131" w:rsidRPr="00130600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ab/>
      </w:r>
      <w:r w:rsidR="00C45131" w:rsidRPr="00130600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2B761309" w14:textId="3FE3FE70" w:rsidR="000F6531" w:rsidRPr="00E417B0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28"/>
          <w:szCs w:val="28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24644" w:rsidRPr="00732BC3" w14:paraId="207F0218" w14:textId="77777777" w:rsidTr="00124644">
        <w:tc>
          <w:tcPr>
            <w:tcW w:w="1249" w:type="pct"/>
          </w:tcPr>
          <w:p w14:paraId="5543EA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97C4C1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124644" w:rsidRPr="00732BC3" w14:paraId="0ED3B5E2" w14:textId="77777777" w:rsidTr="00124644">
        <w:tc>
          <w:tcPr>
            <w:tcW w:w="1249" w:type="pct"/>
          </w:tcPr>
          <w:p w14:paraId="438004F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14C7FE8" w14:textId="600D28E0" w:rsidR="00124644" w:rsidRPr="009A712E" w:rsidRDefault="009A712E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</w:tr>
      <w:tr w:rsidR="00124644" w:rsidRPr="00732BC3" w14:paraId="02ADE427" w14:textId="77777777" w:rsidTr="00124644">
        <w:tc>
          <w:tcPr>
            <w:tcW w:w="1249" w:type="pct"/>
          </w:tcPr>
          <w:p w14:paraId="6AF5675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38A059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063AD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70D2088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DA5B8A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19A8CD4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BD91AD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2" w:type="pct"/>
          </w:tcPr>
          <w:p w14:paraId="52E7FE27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90DF9C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93" w:type="pct"/>
          </w:tcPr>
          <w:p w14:paraId="1835334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BFDADD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E02288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5" w:type="pct"/>
          </w:tcPr>
          <w:p w14:paraId="13D8C7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E5E4C9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6A5F5196" w14:textId="77777777" w:rsidTr="00124644">
        <w:tc>
          <w:tcPr>
            <w:tcW w:w="1249" w:type="pct"/>
          </w:tcPr>
          <w:p w14:paraId="641659C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487FD8B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BA949F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8870A4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FA3252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40D4582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D47937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2DF1CD6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06265C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49E6557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4695A2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78B3315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7823B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54FF8A0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7FE2C3EB" w14:textId="77777777" w:rsidTr="00124644">
        <w:tc>
          <w:tcPr>
            <w:tcW w:w="1249" w:type="pct"/>
          </w:tcPr>
          <w:p w14:paraId="65C9CAE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97A9B0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F990B9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6D5F843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460075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7305D0C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127ED3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33C3249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05F08F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38E71B2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50AA9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5520DB2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883BA5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209143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24644" w:rsidRPr="00732BC3" w14:paraId="3B14D4DA" w14:textId="77777777" w:rsidTr="00124644">
        <w:tc>
          <w:tcPr>
            <w:tcW w:w="1249" w:type="pct"/>
          </w:tcPr>
          <w:p w14:paraId="3983144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74AD655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7192B" w:rsidRPr="00732BC3" w14:paraId="38E7DF25" w14:textId="77777777" w:rsidTr="00124644">
        <w:tc>
          <w:tcPr>
            <w:tcW w:w="1249" w:type="pct"/>
          </w:tcPr>
          <w:p w14:paraId="293695EC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E2259B3" w14:textId="5E96F0AA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</w:rPr>
              <w:t>551,177</w:t>
            </w:r>
          </w:p>
        </w:tc>
        <w:tc>
          <w:tcPr>
            <w:tcW w:w="85" w:type="pct"/>
          </w:tcPr>
          <w:p w14:paraId="76D7EF22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54FDD3A7" w14:textId="5F9B8E63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442,351</w:t>
            </w:r>
          </w:p>
        </w:tc>
        <w:tc>
          <w:tcPr>
            <w:tcW w:w="85" w:type="pct"/>
          </w:tcPr>
          <w:p w14:paraId="28AD8184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234E623F" w14:textId="3E5064B3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332,01</w:t>
            </w:r>
            <w:r w:rsidR="001D3319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85" w:type="pct"/>
          </w:tcPr>
          <w:p w14:paraId="111BD4B2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73BB60EA" w14:textId="6AD96542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235,285</w:t>
            </w:r>
          </w:p>
        </w:tc>
        <w:tc>
          <w:tcPr>
            <w:tcW w:w="85" w:type="pct"/>
          </w:tcPr>
          <w:p w14:paraId="7681F04F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71ECF7EA" w14:textId="310E72DD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112,808</w:t>
            </w:r>
          </w:p>
        </w:tc>
        <w:tc>
          <w:tcPr>
            <w:tcW w:w="85" w:type="pct"/>
          </w:tcPr>
          <w:p w14:paraId="2AEFB788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960A90F" w14:textId="125952B1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39,966</w:t>
            </w:r>
          </w:p>
        </w:tc>
        <w:tc>
          <w:tcPr>
            <w:tcW w:w="85" w:type="pct"/>
          </w:tcPr>
          <w:p w14:paraId="1C427753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3CE85A95" w14:textId="2D33ED3D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1,713,60</w:t>
            </w:r>
            <w:r w:rsidR="001D3319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5</w:t>
            </w:r>
          </w:p>
        </w:tc>
      </w:tr>
      <w:tr w:rsidR="007C0279" w:rsidRPr="00732BC3" w14:paraId="77053529" w14:textId="77777777" w:rsidTr="00124644">
        <w:tc>
          <w:tcPr>
            <w:tcW w:w="1249" w:type="pct"/>
          </w:tcPr>
          <w:p w14:paraId="3268603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93EF1CB" w14:textId="3F8C9C75" w:rsidR="007C0279" w:rsidRPr="00732BC3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2ECEE93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2D5AF1B" w14:textId="0DA175E8" w:rsidR="007C0279" w:rsidRPr="00732BC3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AAB8DA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526525C4" w14:textId="39EFF3DF" w:rsidR="007C0279" w:rsidRPr="00732BC3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0D66A69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611FF9E" w14:textId="4A87B45E" w:rsidR="007C0279" w:rsidRPr="00732BC3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B88278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161BC7C" w14:textId="7281729E" w:rsidR="007C0279" w:rsidRPr="00732BC3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D88DBD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6672F3D" w14:textId="6BF7AE79" w:rsidR="007C0279" w:rsidRPr="00732BC3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85" w:type="pct"/>
          </w:tcPr>
          <w:p w14:paraId="3F8BE02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422D2FD" w14:textId="02C163AB" w:rsidR="007C0279" w:rsidRPr="00732BC3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7C0279" w:rsidRPr="00732BC3" w14:paraId="03503265" w14:textId="77777777" w:rsidTr="00124644">
        <w:tc>
          <w:tcPr>
            <w:tcW w:w="1249" w:type="pct"/>
          </w:tcPr>
          <w:p w14:paraId="1DD54C7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AE38B1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65A94C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7C0A06A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7AD501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3EE74BA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A4E9E8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523D4B1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AA3609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8BE70D4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CFB504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04396C6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4BFC01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DDEB19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27192B" w:rsidRPr="00732BC3" w14:paraId="235A7911" w14:textId="77777777" w:rsidTr="00124644">
        <w:tc>
          <w:tcPr>
            <w:tcW w:w="1249" w:type="pct"/>
          </w:tcPr>
          <w:p w14:paraId="36AA112D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3561C5F0" w14:textId="542E1C4B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</w:rPr>
              <w:t>551,177</w:t>
            </w:r>
          </w:p>
        </w:tc>
        <w:tc>
          <w:tcPr>
            <w:tcW w:w="85" w:type="pct"/>
          </w:tcPr>
          <w:p w14:paraId="02F369D3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F2F6AC4" w14:textId="080054FF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442,351</w:t>
            </w:r>
          </w:p>
        </w:tc>
        <w:tc>
          <w:tcPr>
            <w:tcW w:w="85" w:type="pct"/>
          </w:tcPr>
          <w:p w14:paraId="691FB400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004949D5" w14:textId="3C20F834" w:rsidR="0027192B" w:rsidRPr="00732BC3" w:rsidDel="003E022C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332,01</w:t>
            </w:r>
            <w:r w:rsidR="00DA6E0F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85" w:type="pct"/>
          </w:tcPr>
          <w:p w14:paraId="16A21E17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64690430" w14:textId="3EB75304" w:rsidR="0027192B" w:rsidRPr="00732BC3" w:rsidDel="003E022C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235,285</w:t>
            </w:r>
          </w:p>
        </w:tc>
        <w:tc>
          <w:tcPr>
            <w:tcW w:w="85" w:type="pct"/>
          </w:tcPr>
          <w:p w14:paraId="2BD2979C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90F167C" w14:textId="19F89B7E" w:rsidR="0027192B" w:rsidRPr="00732BC3" w:rsidDel="003E022C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112,808</w:t>
            </w:r>
          </w:p>
        </w:tc>
        <w:tc>
          <w:tcPr>
            <w:tcW w:w="85" w:type="pct"/>
          </w:tcPr>
          <w:p w14:paraId="62DE7294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ADE8850" w14:textId="7171FED9" w:rsidR="0027192B" w:rsidRPr="00732BC3" w:rsidDel="003E022C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39,966</w:t>
            </w:r>
          </w:p>
        </w:tc>
        <w:tc>
          <w:tcPr>
            <w:tcW w:w="85" w:type="pct"/>
          </w:tcPr>
          <w:p w14:paraId="162011CC" w14:textId="77777777" w:rsidR="0027192B" w:rsidRPr="00732BC3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67578371" w14:textId="57DEC1D3" w:rsidR="0027192B" w:rsidRPr="00732BC3" w:rsidDel="003E022C" w:rsidRDefault="0027192B" w:rsidP="0027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1,713,60</w:t>
            </w:r>
            <w:r w:rsidR="001D3319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5</w:t>
            </w:r>
          </w:p>
        </w:tc>
      </w:tr>
      <w:tr w:rsidR="007C0279" w:rsidRPr="00732BC3" w14:paraId="2B6B3F47" w14:textId="77777777" w:rsidTr="00124644">
        <w:tc>
          <w:tcPr>
            <w:tcW w:w="1249" w:type="pct"/>
          </w:tcPr>
          <w:p w14:paraId="60E3540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0C1C262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EF07F2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5B4BFF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DA1FBA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1A3FD96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E845D4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56FB0EE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876E6B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047EDD6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20115F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EB51C4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150B487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6CE86B5A" w14:textId="77777777" w:rsidR="007C0279" w:rsidRPr="007E3175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C0279" w:rsidRPr="00732BC3" w14:paraId="52158C9D" w14:textId="77777777" w:rsidTr="00124644">
        <w:tc>
          <w:tcPr>
            <w:tcW w:w="1249" w:type="pct"/>
          </w:tcPr>
          <w:p w14:paraId="4C6749B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3183601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80A738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63FED0B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99F20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49E7699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DCB68C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0F80663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BDE8C2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33B44A4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6934F6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7C59FDA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65DF3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163032B2" w14:textId="5A39E0C8" w:rsidR="007C0279" w:rsidRPr="007E3175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24,109</w:t>
            </w:r>
          </w:p>
        </w:tc>
      </w:tr>
      <w:tr w:rsidR="007C0279" w:rsidRPr="00732BC3" w14:paraId="739CFB12" w14:textId="77777777" w:rsidTr="00124644">
        <w:tc>
          <w:tcPr>
            <w:tcW w:w="1249" w:type="pct"/>
          </w:tcPr>
          <w:p w14:paraId="1FC0347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2BAA3D8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D0764F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BA554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A65E84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028B8AD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E5AE8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40A2A46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A899AF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4C0A111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93EEE7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E4EDA7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21EF60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28D0F6E8" w14:textId="77777777" w:rsidR="007C0279" w:rsidRPr="007E3175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</w:tr>
      <w:tr w:rsidR="007C0279" w:rsidRPr="00732BC3" w14:paraId="46EBE250" w14:textId="77777777" w:rsidTr="00124644">
        <w:tc>
          <w:tcPr>
            <w:tcW w:w="1249" w:type="pct"/>
          </w:tcPr>
          <w:p w14:paraId="6858C4B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308099B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5096FD5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4B82D5D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552790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7F9551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342F81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2B34CAB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50F2E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7383FC8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97CD5F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5291A4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4E2F74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236446E" w14:textId="6CBD7546" w:rsidR="007C0279" w:rsidRPr="007E3175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(</w:t>
            </w:r>
            <w:r w:rsidRPr="0027192B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45,499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)</w:t>
            </w:r>
          </w:p>
        </w:tc>
      </w:tr>
      <w:tr w:rsidR="007C0279" w:rsidRPr="00732BC3" w14:paraId="1042F352" w14:textId="77777777" w:rsidTr="00124644">
        <w:tc>
          <w:tcPr>
            <w:tcW w:w="1249" w:type="pct"/>
          </w:tcPr>
          <w:p w14:paraId="6255F34C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6639B74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64F79C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31FE6E9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8E5D81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749FFBDD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388E43B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2" w:type="pct"/>
          </w:tcPr>
          <w:p w14:paraId="44C9D6F8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E48C71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93" w:type="pct"/>
          </w:tcPr>
          <w:p w14:paraId="190B169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596DCEFB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64AA5B4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" w:type="pct"/>
          </w:tcPr>
          <w:p w14:paraId="767BD84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0BD1" w14:textId="17BE9AD0" w:rsidR="007C0279" w:rsidRPr="007E3175" w:rsidRDefault="0027192B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7192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1,692,21</w:t>
            </w:r>
            <w:r w:rsidR="001D331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5</w:t>
            </w:r>
          </w:p>
        </w:tc>
      </w:tr>
    </w:tbl>
    <w:p w14:paraId="28A4D858" w14:textId="29F09271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D2EBE37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254E12B" w14:textId="77777777" w:rsidR="00124644" w:rsidRPr="00732BC3" w:rsidRDefault="00124644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24644" w:rsidRPr="00732BC3" w14:paraId="520E661B" w14:textId="77777777">
        <w:tc>
          <w:tcPr>
            <w:tcW w:w="1249" w:type="pct"/>
          </w:tcPr>
          <w:p w14:paraId="7226A3E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4F6ADF8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124644" w:rsidRPr="00732BC3" w14:paraId="2D9956B4" w14:textId="77777777">
        <w:tc>
          <w:tcPr>
            <w:tcW w:w="1249" w:type="pct"/>
          </w:tcPr>
          <w:p w14:paraId="0D7003C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D4CFD2D" w14:textId="5DB57D6A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CF0B12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124644" w:rsidRPr="00732BC3" w14:paraId="253AA4ED" w14:textId="77777777">
        <w:tc>
          <w:tcPr>
            <w:tcW w:w="1249" w:type="pct"/>
          </w:tcPr>
          <w:p w14:paraId="6EA0096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C96E38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3A49EB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D69D46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5006724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225AAEC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BEF45A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2" w:type="pct"/>
          </w:tcPr>
          <w:p w14:paraId="7551120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22E87D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93" w:type="pct"/>
          </w:tcPr>
          <w:p w14:paraId="0E1F0EF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588DDFD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5D1FBB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5" w:type="pct"/>
          </w:tcPr>
          <w:p w14:paraId="73B2CB4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2D2CA82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7D4D57AA" w14:textId="77777777">
        <w:tc>
          <w:tcPr>
            <w:tcW w:w="1249" w:type="pct"/>
          </w:tcPr>
          <w:p w14:paraId="55D5CEA5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66572C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CF0DFC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3FC6E5C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C6A24E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1F16F72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F1389D3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3B9B3F8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DE078F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378D05D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826548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3185EB87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9A97920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598ADB8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67E4E075" w14:textId="77777777">
        <w:tc>
          <w:tcPr>
            <w:tcW w:w="1249" w:type="pct"/>
          </w:tcPr>
          <w:p w14:paraId="1B28FD4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E899BF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031CA7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1303E3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2CFDD22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0B6345A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A75065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76821C09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87A8804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0FC1004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A359E1A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75FF4F9E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E9E4A1F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98E6C7D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24644" w:rsidRPr="00732BC3" w14:paraId="12EFBECC" w14:textId="77777777">
        <w:tc>
          <w:tcPr>
            <w:tcW w:w="1249" w:type="pct"/>
          </w:tcPr>
          <w:p w14:paraId="5283DBD1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794CFAC" w14:textId="77777777" w:rsidR="00124644" w:rsidRPr="00732BC3" w:rsidRDefault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45388" w:rsidRPr="00732BC3" w14:paraId="1FDEB5F0" w14:textId="77777777">
        <w:tc>
          <w:tcPr>
            <w:tcW w:w="1249" w:type="pct"/>
          </w:tcPr>
          <w:p w14:paraId="12774C43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05B56A01" w14:textId="36AF236E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521,266</w:t>
            </w:r>
          </w:p>
        </w:tc>
        <w:tc>
          <w:tcPr>
            <w:tcW w:w="85" w:type="pct"/>
          </w:tcPr>
          <w:p w14:paraId="1BB05CAA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57DFB75B" w14:textId="77EEF711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426,119</w:t>
            </w:r>
          </w:p>
        </w:tc>
        <w:tc>
          <w:tcPr>
            <w:tcW w:w="85" w:type="pct"/>
          </w:tcPr>
          <w:p w14:paraId="3C89F07B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12DB7108" w14:textId="25894BA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302,743</w:t>
            </w:r>
          </w:p>
        </w:tc>
        <w:tc>
          <w:tcPr>
            <w:tcW w:w="85" w:type="pct"/>
          </w:tcPr>
          <w:p w14:paraId="078C0B4A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2299BF05" w14:textId="5BEA18F3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207,466</w:t>
            </w:r>
          </w:p>
        </w:tc>
        <w:tc>
          <w:tcPr>
            <w:tcW w:w="85" w:type="pct"/>
          </w:tcPr>
          <w:p w14:paraId="7F41F1F0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1FEB7D33" w14:textId="3ECC07BB" w:rsidR="00345388" w:rsidRPr="00577536" w:rsidRDefault="00345388" w:rsidP="0057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96,081</w:t>
            </w:r>
          </w:p>
        </w:tc>
        <w:tc>
          <w:tcPr>
            <w:tcW w:w="85" w:type="pct"/>
          </w:tcPr>
          <w:p w14:paraId="282ECE7E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26B47DC2" w14:textId="3451688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34,305</w:t>
            </w:r>
          </w:p>
        </w:tc>
        <w:tc>
          <w:tcPr>
            <w:tcW w:w="85" w:type="pct"/>
          </w:tcPr>
          <w:p w14:paraId="754947FA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175B2D1F" w14:textId="3223C37C" w:rsidR="00345388" w:rsidRPr="00345388" w:rsidRDefault="00345388" w:rsidP="00577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1,587,980</w:t>
            </w:r>
          </w:p>
        </w:tc>
      </w:tr>
      <w:tr w:rsidR="00345388" w:rsidRPr="00732BC3" w14:paraId="559B8D0D" w14:textId="77777777">
        <w:tc>
          <w:tcPr>
            <w:tcW w:w="1249" w:type="pct"/>
          </w:tcPr>
          <w:p w14:paraId="3DF66A17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150CD26" w14:textId="1F27FE8A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03DAE7A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FF591A9" w14:textId="5C5CC8CD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0AE1EFBE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18B6FC81" w14:textId="6E90440D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3F01A858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DA41CBF" w14:textId="210F279E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BEFB0FD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1565BF71" w14:textId="5D6F9B62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B6E0A3E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478BF591" w14:textId="1DA8E74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bidi="ar-SA"/>
              </w:rPr>
              <w:t>-</w:t>
            </w:r>
          </w:p>
        </w:tc>
        <w:tc>
          <w:tcPr>
            <w:tcW w:w="85" w:type="pct"/>
          </w:tcPr>
          <w:p w14:paraId="5F589E0E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5B46BE1" w14:textId="73BD5F1D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bidi="ar-SA"/>
              </w:rPr>
              <w:t>-</w:t>
            </w:r>
          </w:p>
        </w:tc>
      </w:tr>
      <w:tr w:rsidR="00345388" w:rsidRPr="00732BC3" w:rsidDel="003E022C" w14:paraId="2FAC09EA" w14:textId="77777777">
        <w:tc>
          <w:tcPr>
            <w:tcW w:w="1249" w:type="pct"/>
          </w:tcPr>
          <w:p w14:paraId="4B7EFE4B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61EE638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16D1B8C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1C673BF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55532E7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732A8164" w14:textId="77777777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0B2C453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25228CAE" w14:textId="77777777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397BB199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595911DF" w14:textId="77777777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90F894E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74134163" w14:textId="77777777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21C05AD1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6B68D479" w14:textId="77777777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</w:tr>
      <w:tr w:rsidR="00345388" w:rsidRPr="00732BC3" w:rsidDel="003E022C" w14:paraId="4CAD7884" w14:textId="77777777">
        <w:tc>
          <w:tcPr>
            <w:tcW w:w="1249" w:type="pct"/>
          </w:tcPr>
          <w:p w14:paraId="76051578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3C159707" w14:textId="2F8F8FEC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521,266</w:t>
            </w:r>
          </w:p>
        </w:tc>
        <w:tc>
          <w:tcPr>
            <w:tcW w:w="85" w:type="pct"/>
          </w:tcPr>
          <w:p w14:paraId="234FB9E4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49B2B35" w14:textId="31912B79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426,119</w:t>
            </w:r>
          </w:p>
        </w:tc>
        <w:tc>
          <w:tcPr>
            <w:tcW w:w="85" w:type="pct"/>
          </w:tcPr>
          <w:p w14:paraId="0FD55FC2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07C73E3E" w14:textId="293D9986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302,743</w:t>
            </w:r>
          </w:p>
        </w:tc>
        <w:tc>
          <w:tcPr>
            <w:tcW w:w="85" w:type="pct"/>
          </w:tcPr>
          <w:p w14:paraId="01AB7CCF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2ADFD217" w14:textId="42F6D0F3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207,466</w:t>
            </w:r>
          </w:p>
        </w:tc>
        <w:tc>
          <w:tcPr>
            <w:tcW w:w="85" w:type="pct"/>
          </w:tcPr>
          <w:p w14:paraId="678B7B5F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6D08D323" w14:textId="11BAC608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96,081</w:t>
            </w:r>
          </w:p>
        </w:tc>
        <w:tc>
          <w:tcPr>
            <w:tcW w:w="85" w:type="pct"/>
          </w:tcPr>
          <w:p w14:paraId="0698C793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2E2D0E92" w14:textId="454BECE2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345388">
              <w:rPr>
                <w:rFonts w:ascii="Angsana New" w:hAnsi="Angsana New" w:cs="Angsana New" w:hint="cs"/>
                <w:sz w:val="28"/>
                <w:szCs w:val="28"/>
              </w:rPr>
              <w:t>34,305</w:t>
            </w:r>
          </w:p>
        </w:tc>
        <w:tc>
          <w:tcPr>
            <w:tcW w:w="85" w:type="pct"/>
          </w:tcPr>
          <w:p w14:paraId="1194CB69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144C42DB" w14:textId="0CCB7AFD" w:rsidR="00345388" w:rsidRPr="00345388" w:rsidDel="003E022C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bidi="ar-SA"/>
              </w:rPr>
              <w:t>1,587,980</w:t>
            </w:r>
          </w:p>
        </w:tc>
      </w:tr>
      <w:tr w:rsidR="00345388" w:rsidRPr="00732BC3" w14:paraId="0BB33D3B" w14:textId="77777777">
        <w:tc>
          <w:tcPr>
            <w:tcW w:w="1249" w:type="pct"/>
          </w:tcPr>
          <w:p w14:paraId="35F53932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1B9FF375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624B7D22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050C72F2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9A26F7A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779B72AF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18B9BD6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03E628C1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FB61695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778D1AE2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B4D3840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5C73DBAB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63BF290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3795DFB0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345388" w:rsidRPr="00732BC3" w14:paraId="529AED18" w14:textId="77777777">
        <w:tc>
          <w:tcPr>
            <w:tcW w:w="1249" w:type="pct"/>
          </w:tcPr>
          <w:p w14:paraId="7640AF30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2A8DAB7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7F7C4C8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1744EA40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9DB5890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EE178CE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AE477A4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19CE8B59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C494B9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478A4A4F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F518F05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16E86FE3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6E190C5D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51FC2EC4" w14:textId="7539EA10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val="en-AU"/>
              </w:rPr>
              <w:t>25,808</w:t>
            </w:r>
          </w:p>
        </w:tc>
      </w:tr>
      <w:tr w:rsidR="00345388" w:rsidRPr="00732BC3" w14:paraId="1221F7F6" w14:textId="77777777">
        <w:tc>
          <w:tcPr>
            <w:tcW w:w="1249" w:type="pct"/>
          </w:tcPr>
          <w:p w14:paraId="1C868E08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71039A5A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245598B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2989043C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8744A5E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055A015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FEB3EB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1ED1BA5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6EE6567F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15913D80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FF1189C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4A12F4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7C60544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42C4C763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</w:tr>
      <w:tr w:rsidR="00345388" w:rsidRPr="00732BC3" w14:paraId="42F35F76" w14:textId="77777777">
        <w:tc>
          <w:tcPr>
            <w:tcW w:w="1249" w:type="pct"/>
          </w:tcPr>
          <w:p w14:paraId="3C32476C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6FEAD6C5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F3E29EC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2EDAFB02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1DC3F04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196A344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A6447A2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141CE26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3264703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5E7EFD6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8CC44EA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7C9F72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AFDBB78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030DC962" w14:textId="49D563D2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  <w:r w:rsidRPr="00345388">
              <w:rPr>
                <w:rFonts w:ascii="Angsana New" w:eastAsia="Times New Roman" w:hAnsi="Angsana New" w:cs="Angsana New" w:hint="cs"/>
                <w:sz w:val="28"/>
                <w:szCs w:val="28"/>
                <w:lang w:val="en-AU"/>
              </w:rPr>
              <w:t>(42,772)</w:t>
            </w:r>
          </w:p>
        </w:tc>
      </w:tr>
      <w:tr w:rsidR="00345388" w:rsidRPr="00732BC3" w14:paraId="5F599428" w14:textId="77777777">
        <w:tc>
          <w:tcPr>
            <w:tcW w:w="1249" w:type="pct"/>
          </w:tcPr>
          <w:p w14:paraId="0DA207D1" w14:textId="77777777" w:rsidR="00345388" w:rsidRPr="00732BC3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C128E28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EE454F9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689C9006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594E1F87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251C66B8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D9D712B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2" w:type="pct"/>
          </w:tcPr>
          <w:p w14:paraId="2C0B4DAC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8AF8B29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93" w:type="pct"/>
          </w:tcPr>
          <w:p w14:paraId="117A8F45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5D708B5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4575DBE6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5" w:type="pct"/>
          </w:tcPr>
          <w:p w14:paraId="5581DFB8" w14:textId="77777777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07586" w14:textId="1A633A72" w:rsidR="00345388" w:rsidRPr="00345388" w:rsidRDefault="00345388" w:rsidP="00345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345388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lang w:val="en-GB" w:bidi="ar-SA"/>
              </w:rPr>
              <w:t>1,571,016</w:t>
            </w:r>
          </w:p>
        </w:tc>
      </w:tr>
    </w:tbl>
    <w:p w14:paraId="65B1896B" w14:textId="77777777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  <w:r w:rsidRPr="00732BC3">
        <w:rPr>
          <w:rFonts w:asciiTheme="majorBidi" w:hAnsiTheme="majorBidi" w:cstheme="majorBidi"/>
          <w:sz w:val="2"/>
          <w:szCs w:val="2"/>
          <w:cs/>
          <w:lang w:val="en-GB"/>
        </w:rPr>
        <w:t>ฃ</w:t>
      </w:r>
    </w:p>
    <w:p w14:paraId="66F1C2D5" w14:textId="77777777" w:rsidR="000F6531" w:rsidRPr="00732BC3" w:rsidRDefault="000F6531" w:rsidP="000F6531">
      <w:pPr>
        <w:rPr>
          <w:rFonts w:asciiTheme="majorBidi" w:hAnsiTheme="majorBidi" w:cstheme="majorBidi"/>
        </w:rPr>
      </w:pPr>
    </w:p>
    <w:p w14:paraId="57F81D99" w14:textId="68C02CC9" w:rsidR="000F6531" w:rsidRPr="00732BC3" w:rsidRDefault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47A1A1D" w14:textId="77777777" w:rsidR="000F6531" w:rsidRPr="00732BC3" w:rsidRDefault="000F653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sectPr w:rsidR="000F6531" w:rsidRPr="00732BC3" w:rsidSect="008579D2">
          <w:headerReference w:type="default" r:id="rId17"/>
          <w:footerReference w:type="default" r:id="rId18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A8A4961" w14:textId="5AC8D760" w:rsidR="00C45131" w:rsidRPr="00555726" w:rsidRDefault="00C45131" w:rsidP="0013060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ค่าเผื่อผลขาดทุนด้านเครดิตที่คาดว่าจะเกิดขึ้น</w:t>
      </w:r>
    </w:p>
    <w:p w14:paraId="15CC34E5" w14:textId="0C8B9F9E" w:rsidR="00C52D8B" w:rsidRPr="00732BC3" w:rsidRDefault="00C52D8B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124644" w:rsidRPr="00732BC3" w14:paraId="03364FDF" w14:textId="77777777">
        <w:trPr>
          <w:tblHeader/>
        </w:trPr>
        <w:tc>
          <w:tcPr>
            <w:tcW w:w="3222" w:type="dxa"/>
            <w:vAlign w:val="bottom"/>
          </w:tcPr>
          <w:p w14:paraId="6AA70F6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6075A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732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24644" w:rsidRPr="00732BC3" w14:paraId="0AE7A5C0" w14:textId="77777777">
        <w:trPr>
          <w:tblHeader/>
        </w:trPr>
        <w:tc>
          <w:tcPr>
            <w:tcW w:w="3222" w:type="dxa"/>
            <w:vAlign w:val="bottom"/>
          </w:tcPr>
          <w:p w14:paraId="55A2C13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FDBB625" w14:textId="338979F2" w:rsidR="00124644" w:rsidRPr="00577536" w:rsidRDefault="00985AF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 w:rsidRPr="00CF0B1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="00CF0B12" w:rsidRPr="00CF0B1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CF0B1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</w:t>
            </w:r>
            <w:r w:rsidR="00CF0B12" w:rsidRPr="00CF0B1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  <w:r w:rsidR="00CF0B12" w:rsidRPr="00CF0B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2567</w:t>
            </w:r>
          </w:p>
        </w:tc>
      </w:tr>
      <w:tr w:rsidR="00124644" w:rsidRPr="00732BC3" w14:paraId="06AED1FA" w14:textId="77777777">
        <w:trPr>
          <w:tblHeader/>
        </w:trPr>
        <w:tc>
          <w:tcPr>
            <w:tcW w:w="3222" w:type="dxa"/>
            <w:vAlign w:val="bottom"/>
          </w:tcPr>
          <w:p w14:paraId="73CE775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50E1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CBB295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2E521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310018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816F18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33CBA5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BC4599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124644" w:rsidRPr="00732BC3" w14:paraId="4D02A954" w14:textId="77777777">
        <w:trPr>
          <w:tblHeader/>
        </w:trPr>
        <w:tc>
          <w:tcPr>
            <w:tcW w:w="3222" w:type="dxa"/>
            <w:vAlign w:val="bottom"/>
          </w:tcPr>
          <w:p w14:paraId="7BBA138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C8CD6C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217450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BF65F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66B6D74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F6E450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B86F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4C47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50B168F" w14:textId="77777777">
        <w:trPr>
          <w:tblHeader/>
        </w:trPr>
        <w:tc>
          <w:tcPr>
            <w:tcW w:w="3222" w:type="dxa"/>
            <w:vAlign w:val="bottom"/>
          </w:tcPr>
          <w:p w14:paraId="7A26E50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2C9AB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737B38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D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325659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5A13DE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5D085C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A932B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43D3FB2C" w14:textId="77777777">
        <w:trPr>
          <w:tblHeader/>
        </w:trPr>
        <w:tc>
          <w:tcPr>
            <w:tcW w:w="3222" w:type="dxa"/>
            <w:vAlign w:val="bottom"/>
          </w:tcPr>
          <w:p w14:paraId="656D266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66BE3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B9D2A4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6C239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A9E0F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CB2673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32E784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C8363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CB727F8" w14:textId="77777777">
        <w:trPr>
          <w:tblHeader/>
        </w:trPr>
        <w:tc>
          <w:tcPr>
            <w:tcW w:w="3222" w:type="dxa"/>
            <w:vAlign w:val="bottom"/>
          </w:tcPr>
          <w:p w14:paraId="3657AD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98FB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3E66F9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498F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A7D787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A83A90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7F7462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4C431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64430E84" w14:textId="77777777">
        <w:trPr>
          <w:tblHeader/>
        </w:trPr>
        <w:tc>
          <w:tcPr>
            <w:tcW w:w="3222" w:type="dxa"/>
            <w:vAlign w:val="bottom"/>
          </w:tcPr>
          <w:p w14:paraId="398521A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3698F6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3AEA2E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AB6A6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41CE08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2DDA9D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CC8F23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023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644" w:rsidRPr="00732BC3" w14:paraId="0643EFBE" w14:textId="77777777">
        <w:trPr>
          <w:tblHeader/>
        </w:trPr>
        <w:tc>
          <w:tcPr>
            <w:tcW w:w="3222" w:type="dxa"/>
            <w:vAlign w:val="bottom"/>
          </w:tcPr>
          <w:p w14:paraId="7B90C7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37DDC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272DE" w:rsidRPr="00732BC3" w14:paraId="4BEA5D10" w14:textId="77777777">
        <w:tc>
          <w:tcPr>
            <w:tcW w:w="3222" w:type="dxa"/>
            <w:vAlign w:val="bottom"/>
          </w:tcPr>
          <w:p w14:paraId="7750F4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77BD364F" w14:textId="45AF23E7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36" w:type="dxa"/>
            <w:vAlign w:val="bottom"/>
          </w:tcPr>
          <w:p w14:paraId="30D970B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59AE9" w14:textId="0645EB44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7D4973D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1BADAA7" w14:textId="435F510A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19,48</w:t>
            </w:r>
            <w:r w:rsidR="00F8167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4862E3D4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B0779" w14:textId="3AB4D575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19,57</w:t>
            </w:r>
            <w:r w:rsidR="00F8167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B272DE" w:rsidRPr="00732BC3" w14:paraId="4A36415A" w14:textId="77777777">
        <w:tc>
          <w:tcPr>
            <w:tcW w:w="3222" w:type="dxa"/>
            <w:vAlign w:val="bottom"/>
          </w:tcPr>
          <w:p w14:paraId="7900F9D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357C99F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82ABCA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93D6B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4A0FCF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F15DC2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AAF1F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11AD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2DE" w:rsidRPr="00732BC3" w14:paraId="0C8AB834" w14:textId="77777777">
        <w:tc>
          <w:tcPr>
            <w:tcW w:w="3222" w:type="dxa"/>
            <w:vAlign w:val="bottom"/>
          </w:tcPr>
          <w:p w14:paraId="1E75F9F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2F03D552" w14:textId="70215FE7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2,676,349</w:t>
            </w:r>
          </w:p>
        </w:tc>
        <w:tc>
          <w:tcPr>
            <w:tcW w:w="136" w:type="dxa"/>
            <w:vAlign w:val="bottom"/>
          </w:tcPr>
          <w:p w14:paraId="411B7B0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4BF6B6" w14:textId="0E402E51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3,331,897</w:t>
            </w:r>
          </w:p>
        </w:tc>
        <w:tc>
          <w:tcPr>
            <w:tcW w:w="136" w:type="dxa"/>
            <w:vAlign w:val="bottom"/>
          </w:tcPr>
          <w:p w14:paraId="3B449A4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1DF80CA" w14:textId="36BE5095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4,090,048</w:t>
            </w:r>
          </w:p>
        </w:tc>
        <w:tc>
          <w:tcPr>
            <w:tcW w:w="180" w:type="dxa"/>
            <w:vAlign w:val="bottom"/>
          </w:tcPr>
          <w:p w14:paraId="065CADE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88608" w14:textId="45F44A60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10,098,294</w:t>
            </w:r>
          </w:p>
        </w:tc>
      </w:tr>
      <w:tr w:rsidR="00B272DE" w:rsidRPr="00732BC3" w14:paraId="06068385" w14:textId="77777777">
        <w:tc>
          <w:tcPr>
            <w:tcW w:w="3222" w:type="dxa"/>
            <w:vAlign w:val="bottom"/>
          </w:tcPr>
          <w:p w14:paraId="40C9477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04C71F8F" w14:textId="429A6D40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2,103</w:t>
            </w:r>
          </w:p>
        </w:tc>
        <w:tc>
          <w:tcPr>
            <w:tcW w:w="136" w:type="dxa"/>
            <w:vAlign w:val="bottom"/>
          </w:tcPr>
          <w:p w14:paraId="6612726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D0315" w14:textId="44BD3A0C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14,871</w:t>
            </w:r>
          </w:p>
        </w:tc>
        <w:tc>
          <w:tcPr>
            <w:tcW w:w="136" w:type="dxa"/>
            <w:vAlign w:val="bottom"/>
          </w:tcPr>
          <w:p w14:paraId="2A2C390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D93EFA5" w14:textId="784034F9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18,914</w:t>
            </w:r>
          </w:p>
        </w:tc>
        <w:tc>
          <w:tcPr>
            <w:tcW w:w="180" w:type="dxa"/>
            <w:vAlign w:val="bottom"/>
          </w:tcPr>
          <w:p w14:paraId="2F5D78B1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BD992" w14:textId="3818EB0E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35,888</w:t>
            </w:r>
          </w:p>
        </w:tc>
      </w:tr>
      <w:tr w:rsidR="00B272DE" w:rsidRPr="00732BC3" w14:paraId="1BCCB360" w14:textId="77777777">
        <w:tc>
          <w:tcPr>
            <w:tcW w:w="3222" w:type="dxa"/>
            <w:vAlign w:val="bottom"/>
          </w:tcPr>
          <w:p w14:paraId="42F031C0" w14:textId="5B0D4848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13B16194" w14:textId="59540038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1,090</w:t>
            </w:r>
          </w:p>
        </w:tc>
        <w:tc>
          <w:tcPr>
            <w:tcW w:w="136" w:type="dxa"/>
            <w:vAlign w:val="bottom"/>
          </w:tcPr>
          <w:p w14:paraId="16F9218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887C81" w14:textId="41938D2B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136" w:type="dxa"/>
            <w:vAlign w:val="bottom"/>
          </w:tcPr>
          <w:p w14:paraId="051D44B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EE30BCF" w14:textId="7911F94F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80" w:type="dxa"/>
            <w:vAlign w:val="bottom"/>
          </w:tcPr>
          <w:p w14:paraId="7748D56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0662D" w14:textId="4211227F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sz w:val="26"/>
                <w:szCs w:val="26"/>
              </w:rPr>
              <w:t>1,683</w:t>
            </w:r>
          </w:p>
        </w:tc>
      </w:tr>
      <w:tr w:rsidR="00B272DE" w:rsidRPr="00732BC3" w14:paraId="72E707DA" w14:textId="77777777">
        <w:tc>
          <w:tcPr>
            <w:tcW w:w="3222" w:type="dxa"/>
            <w:vAlign w:val="bottom"/>
          </w:tcPr>
          <w:p w14:paraId="752035C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B0FDE" w14:textId="4E91A40E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b/>
                <w:sz w:val="26"/>
                <w:szCs w:val="26"/>
              </w:rPr>
              <w:t>2,679,628</w:t>
            </w:r>
          </w:p>
        </w:tc>
        <w:tc>
          <w:tcPr>
            <w:tcW w:w="136" w:type="dxa"/>
            <w:vAlign w:val="bottom"/>
          </w:tcPr>
          <w:p w14:paraId="765CA11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C1F41" w14:textId="23A1C871" w:rsidR="00B272DE" w:rsidRPr="002F3AE6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E23DE">
              <w:rPr>
                <w:rFonts w:asciiTheme="majorBidi" w:hAnsiTheme="majorBidi" w:cstheme="majorBidi"/>
                <w:b/>
                <w:sz w:val="26"/>
                <w:szCs w:val="26"/>
              </w:rPr>
              <w:t>3,347,057</w:t>
            </w:r>
          </w:p>
        </w:tc>
        <w:tc>
          <w:tcPr>
            <w:tcW w:w="136" w:type="dxa"/>
            <w:vAlign w:val="bottom"/>
          </w:tcPr>
          <w:p w14:paraId="3267FA3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2EFA" w14:textId="279AD450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b/>
                <w:sz w:val="26"/>
                <w:szCs w:val="26"/>
              </w:rPr>
              <w:t>4,128,75</w:t>
            </w:r>
            <w:r w:rsidR="00F81679">
              <w:rPr>
                <w:rFonts w:asciiTheme="majorBidi" w:hAnsiTheme="majorBidi" w:cstheme="majorBidi"/>
                <w:b/>
                <w:sz w:val="26"/>
                <w:szCs w:val="26"/>
              </w:rPr>
              <w:t>0</w:t>
            </w:r>
          </w:p>
        </w:tc>
        <w:tc>
          <w:tcPr>
            <w:tcW w:w="180" w:type="dxa"/>
            <w:vAlign w:val="bottom"/>
          </w:tcPr>
          <w:p w14:paraId="7AD21797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FF5D6" w14:textId="79CFD8F3" w:rsidR="00B272DE" w:rsidRPr="00732BC3" w:rsidRDefault="006E23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E23DE">
              <w:rPr>
                <w:rFonts w:asciiTheme="majorBidi" w:hAnsiTheme="majorBidi" w:cstheme="majorBidi"/>
                <w:b/>
                <w:sz w:val="26"/>
                <w:szCs w:val="26"/>
              </w:rPr>
              <w:t>10,155,43</w:t>
            </w:r>
            <w:r w:rsidR="00F81679">
              <w:rPr>
                <w:rFonts w:asciiTheme="majorBidi" w:hAnsiTheme="majorBidi" w:cstheme="majorBidi"/>
                <w:b/>
                <w:sz w:val="26"/>
                <w:szCs w:val="26"/>
              </w:rPr>
              <w:t>5</w:t>
            </w:r>
          </w:p>
        </w:tc>
      </w:tr>
    </w:tbl>
    <w:p w14:paraId="551390CE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124644" w:rsidRPr="00732BC3" w14:paraId="017E99CE" w14:textId="77777777">
        <w:trPr>
          <w:tblHeader/>
        </w:trPr>
        <w:tc>
          <w:tcPr>
            <w:tcW w:w="3222" w:type="dxa"/>
            <w:vAlign w:val="bottom"/>
          </w:tcPr>
          <w:p w14:paraId="38CB172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244B91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732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24644" w:rsidRPr="00732BC3" w14:paraId="7E272479" w14:textId="77777777">
        <w:trPr>
          <w:tblHeader/>
        </w:trPr>
        <w:tc>
          <w:tcPr>
            <w:tcW w:w="3222" w:type="dxa"/>
            <w:vAlign w:val="bottom"/>
          </w:tcPr>
          <w:p w14:paraId="70DF288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C21F7AB" w14:textId="6B31055F" w:rsidR="00124644" w:rsidRPr="00577536" w:rsidRDefault="0057753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 xml:space="preserve">31 </w:t>
            </w:r>
            <w:r w:rsidR="00124644"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>2566</w:t>
            </w:r>
          </w:p>
        </w:tc>
      </w:tr>
      <w:tr w:rsidR="00124644" w:rsidRPr="00732BC3" w14:paraId="1902E20D" w14:textId="77777777">
        <w:trPr>
          <w:tblHeader/>
        </w:trPr>
        <w:tc>
          <w:tcPr>
            <w:tcW w:w="3222" w:type="dxa"/>
            <w:vAlign w:val="bottom"/>
          </w:tcPr>
          <w:p w14:paraId="3EAF2F7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BDC0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4784478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B9442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3677C5B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BE9A10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CD35A5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133CA7E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124644" w:rsidRPr="00732BC3" w14:paraId="1D43A606" w14:textId="77777777">
        <w:trPr>
          <w:tblHeader/>
        </w:trPr>
        <w:tc>
          <w:tcPr>
            <w:tcW w:w="3222" w:type="dxa"/>
            <w:vAlign w:val="bottom"/>
          </w:tcPr>
          <w:p w14:paraId="1EA6D3F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11F141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20514F0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28A2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B89E23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3B993B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64544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1030E2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405A519E" w14:textId="77777777">
        <w:trPr>
          <w:tblHeader/>
        </w:trPr>
        <w:tc>
          <w:tcPr>
            <w:tcW w:w="3222" w:type="dxa"/>
            <w:vAlign w:val="bottom"/>
          </w:tcPr>
          <w:p w14:paraId="4744E75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96C6A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0F33D0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C7C11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7746A96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DCBFE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BBB272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DB125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7D677CE3" w14:textId="77777777">
        <w:trPr>
          <w:tblHeader/>
        </w:trPr>
        <w:tc>
          <w:tcPr>
            <w:tcW w:w="3222" w:type="dxa"/>
            <w:vAlign w:val="bottom"/>
          </w:tcPr>
          <w:p w14:paraId="63F9E9F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591CB8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453AAEB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4EBD0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2B5FDF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ADC0F7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7495CC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7952B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0500683" w14:textId="77777777">
        <w:trPr>
          <w:tblHeader/>
        </w:trPr>
        <w:tc>
          <w:tcPr>
            <w:tcW w:w="3222" w:type="dxa"/>
            <w:vAlign w:val="bottom"/>
          </w:tcPr>
          <w:p w14:paraId="062F101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8842E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47B72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F30F3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5D9B4C8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9D4B76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08DDA9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08A93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7F57C48A" w14:textId="77777777">
        <w:trPr>
          <w:tblHeader/>
        </w:trPr>
        <w:tc>
          <w:tcPr>
            <w:tcW w:w="3222" w:type="dxa"/>
            <w:vAlign w:val="bottom"/>
          </w:tcPr>
          <w:p w14:paraId="6916822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F8C766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AA70B8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72508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D870E2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136A4D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85FA30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FF11B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644" w:rsidRPr="00732BC3" w14:paraId="00B9E7BF" w14:textId="77777777">
        <w:trPr>
          <w:tblHeader/>
        </w:trPr>
        <w:tc>
          <w:tcPr>
            <w:tcW w:w="3222" w:type="dxa"/>
            <w:vAlign w:val="bottom"/>
          </w:tcPr>
          <w:p w14:paraId="651BD64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7F803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90626" w:rsidRPr="00732BC3" w14:paraId="774075DB" w14:textId="77777777">
        <w:tc>
          <w:tcPr>
            <w:tcW w:w="3222" w:type="dxa"/>
            <w:vAlign w:val="bottom"/>
          </w:tcPr>
          <w:p w14:paraId="76FC3A90" w14:textId="77777777" w:rsidR="00C90626" w:rsidRPr="00732BC3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455F9EA6" w14:textId="34A04F82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005620BF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2FC15" w14:textId="05170FCA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55FD6A0D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5DA5451" w14:textId="60C55886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  <w:cs/>
              </w:rPr>
              <w:t>18</w:t>
            </w: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C90626">
              <w:rPr>
                <w:rFonts w:ascii="Angsana New" w:hAnsi="Angsana New" w:cs="Angsana New" w:hint="cs"/>
                <w:sz w:val="26"/>
                <w:szCs w:val="26"/>
                <w:cs/>
              </w:rPr>
              <w:t>745</w:t>
            </w:r>
          </w:p>
        </w:tc>
        <w:tc>
          <w:tcPr>
            <w:tcW w:w="180" w:type="dxa"/>
            <w:vAlign w:val="bottom"/>
          </w:tcPr>
          <w:p w14:paraId="53E19F03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9E0C09" w14:textId="0DE209F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18,775</w:t>
            </w:r>
          </w:p>
        </w:tc>
      </w:tr>
      <w:tr w:rsidR="00C90626" w:rsidRPr="00732BC3" w14:paraId="069FF616" w14:textId="77777777">
        <w:tc>
          <w:tcPr>
            <w:tcW w:w="3222" w:type="dxa"/>
            <w:vAlign w:val="bottom"/>
          </w:tcPr>
          <w:p w14:paraId="7EF6426C" w14:textId="77777777" w:rsidR="00C90626" w:rsidRPr="00732BC3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85F30C8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6DF32C4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AB2EF8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135A88D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28FF57F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CA05E5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50E64D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0626" w:rsidRPr="00732BC3" w14:paraId="70F7BE89" w14:textId="77777777" w:rsidTr="008441BA">
        <w:tc>
          <w:tcPr>
            <w:tcW w:w="3222" w:type="dxa"/>
            <w:vAlign w:val="bottom"/>
          </w:tcPr>
          <w:p w14:paraId="41B062DD" w14:textId="77777777" w:rsidR="00C90626" w:rsidRPr="00732BC3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26CD8CF5" w14:textId="35C2E4F4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 xml:space="preserve">3,173,672 </w:t>
            </w:r>
          </w:p>
        </w:tc>
        <w:tc>
          <w:tcPr>
            <w:tcW w:w="136" w:type="dxa"/>
            <w:vAlign w:val="bottom"/>
          </w:tcPr>
          <w:p w14:paraId="36A55039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035D8A" w14:textId="10D6361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2,383,74</w:t>
            </w:r>
            <w:r w:rsidRPr="00C90626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6" w:type="dxa"/>
            <w:vAlign w:val="bottom"/>
          </w:tcPr>
          <w:p w14:paraId="3F28783C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E996E71" w14:textId="6B4DD41B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4,315,766</w:t>
            </w:r>
          </w:p>
        </w:tc>
        <w:tc>
          <w:tcPr>
            <w:tcW w:w="180" w:type="dxa"/>
            <w:vAlign w:val="bottom"/>
          </w:tcPr>
          <w:p w14:paraId="2F2E93F5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EEEC9B" w14:textId="23CEF1D1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9,873,179</w:t>
            </w:r>
          </w:p>
        </w:tc>
      </w:tr>
      <w:tr w:rsidR="00C90626" w:rsidRPr="00732BC3" w14:paraId="6778EF53" w14:textId="77777777" w:rsidTr="008441BA">
        <w:tc>
          <w:tcPr>
            <w:tcW w:w="3222" w:type="dxa"/>
            <w:vAlign w:val="bottom"/>
          </w:tcPr>
          <w:p w14:paraId="6B5591DE" w14:textId="77777777" w:rsidR="00C90626" w:rsidRPr="00732BC3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4CC9D47A" w14:textId="04E5D4D8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 xml:space="preserve">1,993 </w:t>
            </w:r>
          </w:p>
        </w:tc>
        <w:tc>
          <w:tcPr>
            <w:tcW w:w="136" w:type="dxa"/>
            <w:vAlign w:val="bottom"/>
          </w:tcPr>
          <w:p w14:paraId="75E93CA3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C81DC6" w14:textId="002316B3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 xml:space="preserve">8,318 </w:t>
            </w:r>
          </w:p>
        </w:tc>
        <w:tc>
          <w:tcPr>
            <w:tcW w:w="136" w:type="dxa"/>
            <w:vAlign w:val="bottom"/>
          </w:tcPr>
          <w:p w14:paraId="0B2ADF6B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6C9BEFA" w14:textId="7311A1F1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13,963</w:t>
            </w:r>
          </w:p>
        </w:tc>
        <w:tc>
          <w:tcPr>
            <w:tcW w:w="180" w:type="dxa"/>
            <w:vAlign w:val="bottom"/>
          </w:tcPr>
          <w:p w14:paraId="04B02BA8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876D4C" w14:textId="067E8C72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24,274</w:t>
            </w:r>
          </w:p>
        </w:tc>
      </w:tr>
      <w:tr w:rsidR="00D12004" w:rsidRPr="00732BC3" w14:paraId="350E6677" w14:textId="77777777" w:rsidTr="00B434BB">
        <w:tc>
          <w:tcPr>
            <w:tcW w:w="3222" w:type="dxa"/>
            <w:vAlign w:val="bottom"/>
          </w:tcPr>
          <w:p w14:paraId="25822097" w14:textId="77777777" w:rsidR="00D12004" w:rsidRPr="00732BC3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0C2907BE" w14:textId="26F9871B" w:rsidR="00D12004" w:rsidRPr="00C90626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C90626">
              <w:rPr>
                <w:rFonts w:ascii="Angsana New" w:hAnsi="Angsana New" w:cs="Angsana New" w:hint="cs"/>
                <w:sz w:val="26"/>
                <w:szCs w:val="26"/>
                <w:cs/>
              </w:rPr>
              <w:t>726</w:t>
            </w:r>
          </w:p>
        </w:tc>
        <w:tc>
          <w:tcPr>
            <w:tcW w:w="136" w:type="dxa"/>
          </w:tcPr>
          <w:p w14:paraId="1D1AB10F" w14:textId="77777777" w:rsidR="00D12004" w:rsidRPr="00C90626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07464C" w14:textId="4DC0D11A" w:rsidR="00D12004" w:rsidRPr="00C90626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36" w:type="dxa"/>
          </w:tcPr>
          <w:p w14:paraId="46208DC7" w14:textId="77777777" w:rsidR="00D12004" w:rsidRPr="00C90626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9EBDFA9" w14:textId="7922B86B" w:rsidR="00D12004" w:rsidRPr="00C90626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  <w:tc>
          <w:tcPr>
            <w:tcW w:w="180" w:type="dxa"/>
          </w:tcPr>
          <w:p w14:paraId="18F04478" w14:textId="77777777" w:rsidR="00D12004" w:rsidRPr="00C90626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7F5C8D" w14:textId="4409E93E" w:rsidR="00D12004" w:rsidRPr="00C90626" w:rsidRDefault="00D12004" w:rsidP="00D12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sz w:val="26"/>
                <w:szCs w:val="26"/>
              </w:rPr>
              <w:t>1,856</w:t>
            </w:r>
          </w:p>
        </w:tc>
      </w:tr>
      <w:tr w:rsidR="00C90626" w:rsidRPr="00732BC3" w14:paraId="7CFE8EEA" w14:textId="77777777" w:rsidTr="007000D7">
        <w:tc>
          <w:tcPr>
            <w:tcW w:w="3222" w:type="dxa"/>
            <w:vAlign w:val="bottom"/>
          </w:tcPr>
          <w:p w14:paraId="423E734D" w14:textId="77777777" w:rsidR="00C90626" w:rsidRPr="00732BC3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A2D35" w14:textId="57A1C754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b/>
                <w:sz w:val="26"/>
                <w:szCs w:val="26"/>
              </w:rPr>
              <w:t>3,177,421</w:t>
            </w:r>
          </w:p>
        </w:tc>
        <w:tc>
          <w:tcPr>
            <w:tcW w:w="136" w:type="dxa"/>
            <w:vAlign w:val="bottom"/>
          </w:tcPr>
          <w:p w14:paraId="7D053B18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B8F6D6" w14:textId="7468D128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b/>
                <w:sz w:val="26"/>
                <w:szCs w:val="26"/>
              </w:rPr>
              <w:t xml:space="preserve"> 2,392,179 </w:t>
            </w:r>
          </w:p>
        </w:tc>
        <w:tc>
          <w:tcPr>
            <w:tcW w:w="136" w:type="dxa"/>
            <w:vAlign w:val="bottom"/>
          </w:tcPr>
          <w:p w14:paraId="6EE257F7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591F8" w14:textId="742CDE18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b/>
                <w:sz w:val="26"/>
                <w:szCs w:val="26"/>
              </w:rPr>
              <w:t>4,348,484</w:t>
            </w:r>
          </w:p>
        </w:tc>
        <w:tc>
          <w:tcPr>
            <w:tcW w:w="180" w:type="dxa"/>
            <w:vAlign w:val="bottom"/>
          </w:tcPr>
          <w:p w14:paraId="79CDBF04" w14:textId="77777777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5FA41" w14:textId="78513494" w:rsidR="00C90626" w:rsidRPr="00C90626" w:rsidRDefault="00C90626" w:rsidP="00C9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  <w:r w:rsidRPr="00C90626">
              <w:rPr>
                <w:rFonts w:ascii="Angsana New" w:hAnsi="Angsana New" w:cs="Angsana New" w:hint="cs"/>
                <w:b/>
                <w:sz w:val="26"/>
                <w:szCs w:val="26"/>
              </w:rPr>
              <w:t>9,918,084</w:t>
            </w:r>
          </w:p>
        </w:tc>
      </w:tr>
    </w:tbl>
    <w:p w14:paraId="4DF722B9" w14:textId="63A716A1" w:rsidR="00D12004" w:rsidRDefault="00D1200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1C139B" w14:textId="77777777" w:rsidR="00D12004" w:rsidRDefault="00D12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17555B" w14:textId="615A8077" w:rsidR="000F6531" w:rsidRPr="00732BC3" w:rsidRDefault="000F653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35"/>
        </w:rPr>
      </w:pPr>
      <w:bookmarkStart w:id="4" w:name="_Hlk43678263"/>
      <w:r w:rsidRPr="00732BC3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ของเงินให้สินเชื่อแก่ลูก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t>หนี้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และดอกเบี้ยค้างรับและรายได้ดอกเบี้ยที่ยังไม่ถึงกำหนดชำระสำหรับงวด</w:t>
      </w:r>
      <w:r w:rsidR="00CF0B12">
        <w:rPr>
          <w:rFonts w:ascii="Angsana New" w:hAnsi="Angsana New" w:cs="Angsana New" w:hint="cs"/>
          <w:sz w:val="28"/>
          <w:szCs w:val="28"/>
          <w:cs/>
        </w:rPr>
        <w:t>สาม</w:t>
      </w:r>
      <w:r w:rsidR="00985AFF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CF0B12">
        <w:rPr>
          <w:rFonts w:ascii="Angsana New" w:hAnsi="Angsana New" w:cs="Angsana New"/>
          <w:sz w:val="28"/>
          <w:szCs w:val="28"/>
        </w:rPr>
        <w:t xml:space="preserve">31 </w:t>
      </w:r>
      <w:r w:rsidR="00CF0B12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CF0B12">
        <w:rPr>
          <w:rFonts w:ascii="Angsana New" w:hAnsi="Angsana New" w:cs="Angsana New"/>
          <w:sz w:val="28"/>
          <w:szCs w:val="28"/>
        </w:rPr>
        <w:t xml:space="preserve"> 2567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82393" w:rsidRPr="00732BC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br/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31 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256</w:t>
      </w:r>
      <w:r w:rsidR="00CF0B12">
        <w:rPr>
          <w:rFonts w:asciiTheme="majorBidi" w:hAnsiTheme="majorBidi" w:cstheme="majorBidi"/>
          <w:sz w:val="28"/>
          <w:szCs w:val="28"/>
        </w:rPr>
        <w:t>6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53283D1" w14:textId="77777777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530"/>
        <w:gridCol w:w="1532"/>
        <w:gridCol w:w="1530"/>
        <w:gridCol w:w="1530"/>
      </w:tblGrid>
      <w:tr w:rsidR="000F6531" w:rsidRPr="00732BC3" w14:paraId="7AED47C4" w14:textId="77777777" w:rsidTr="009E5ABC">
        <w:trPr>
          <w:tblHeader/>
        </w:trPr>
        <w:tc>
          <w:tcPr>
            <w:tcW w:w="3240" w:type="dxa"/>
          </w:tcPr>
          <w:p w14:paraId="7DF790C9" w14:textId="77777777" w:rsidR="000F6531" w:rsidRPr="00577536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1D7A6123" w14:textId="77777777" w:rsidR="000F6531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</w:pPr>
            <w:r w:rsidRPr="00577536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0F6531" w:rsidRPr="00732BC3" w14:paraId="6CE23C46" w14:textId="77777777" w:rsidTr="009E5ABC">
        <w:trPr>
          <w:tblHeader/>
        </w:trPr>
        <w:tc>
          <w:tcPr>
            <w:tcW w:w="3240" w:type="dxa"/>
          </w:tcPr>
          <w:p w14:paraId="5B383162" w14:textId="77777777" w:rsidR="000F6531" w:rsidRPr="00577536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9877B0B" w14:textId="77777777" w:rsidR="005912BC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15CB6521" w14:textId="6D8835CD" w:rsidR="000F6531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</w:pP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ที่ไม่มีการเพิ่มขึ้น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532" w:type="dxa"/>
          </w:tcPr>
          <w:p w14:paraId="0F93C8CF" w14:textId="77777777" w:rsidR="005912BC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36F36560" w14:textId="338B5882" w:rsidR="000F6531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ที่มีการเพิ่มขึ้น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42BB17A0" w14:textId="77777777" w:rsidR="005912BC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</w:pP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</w:p>
          <w:p w14:paraId="3284EB2B" w14:textId="1E8620E1" w:rsidR="000F6531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ที่มีการด้อยค่า</w:t>
            </w: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530" w:type="dxa"/>
            <w:vAlign w:val="bottom"/>
          </w:tcPr>
          <w:p w14:paraId="303E9B8D" w14:textId="77777777" w:rsidR="000F6531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577536"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  <w:t>รวม</w:t>
            </w:r>
          </w:p>
        </w:tc>
      </w:tr>
      <w:tr w:rsidR="000F6531" w:rsidRPr="00732BC3" w14:paraId="2CD14859" w14:textId="77777777" w:rsidTr="009E5ABC">
        <w:trPr>
          <w:tblHeader/>
        </w:trPr>
        <w:tc>
          <w:tcPr>
            <w:tcW w:w="3240" w:type="dxa"/>
          </w:tcPr>
          <w:p w14:paraId="3E2F3148" w14:textId="77777777" w:rsidR="000F6531" w:rsidRPr="00577536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338267B5" w14:textId="77777777" w:rsidR="000F6531" w:rsidRPr="00577536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577536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0F6531" w:rsidRPr="00732BC3" w14:paraId="5141F1AA" w14:textId="77777777" w:rsidTr="009E5ABC">
        <w:trPr>
          <w:trHeight w:val="20"/>
        </w:trPr>
        <w:tc>
          <w:tcPr>
            <w:tcW w:w="3240" w:type="dxa"/>
            <w:vAlign w:val="bottom"/>
          </w:tcPr>
          <w:p w14:paraId="54384AF5" w14:textId="3E2C3CE9" w:rsidR="000F6531" w:rsidRPr="00577536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เงินให้สินเชื่อแก่ลูก</w:t>
            </w:r>
            <w:r w:rsidR="009D6475" w:rsidRPr="00577536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หนี้</w:t>
            </w:r>
            <w:r w:rsidRPr="00577536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และดอกเบี้ยค้างรับ</w:t>
            </w:r>
          </w:p>
          <w:p w14:paraId="0EA08D85" w14:textId="77777777" w:rsidR="000F6531" w:rsidRPr="00577536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  <w:t xml:space="preserve">   </w:t>
            </w:r>
            <w:r w:rsidRPr="00577536"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4061EC1A" w14:textId="77777777" w:rsidR="000F6531" w:rsidRPr="00577536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2" w:type="dxa"/>
          </w:tcPr>
          <w:p w14:paraId="07AB718C" w14:textId="77777777" w:rsidR="000F6531" w:rsidRPr="00577536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0" w:type="dxa"/>
          </w:tcPr>
          <w:p w14:paraId="572FC201" w14:textId="77777777" w:rsidR="000F6531" w:rsidRPr="00577536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E327867" w14:textId="77777777" w:rsidR="000F6531" w:rsidRPr="00577536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0D3029" w:rsidRPr="00732BC3" w14:paraId="26FF5C17" w14:textId="77777777" w:rsidTr="00A43B07">
        <w:trPr>
          <w:trHeight w:val="20"/>
        </w:trPr>
        <w:tc>
          <w:tcPr>
            <w:tcW w:w="3240" w:type="dxa"/>
          </w:tcPr>
          <w:p w14:paraId="461AF37D" w14:textId="74F2F5D1" w:rsidR="000D3029" w:rsidRPr="00577536" w:rsidRDefault="000D3029" w:rsidP="000D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577536"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1</w:t>
            </w: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 xml:space="preserve"> มกราคม </w:t>
            </w:r>
            <w:r w:rsidRPr="00577536"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12FBCC71" w14:textId="4D5B5707" w:rsidR="000D3029" w:rsidRPr="00577536" w:rsidRDefault="000D3029" w:rsidP="0057753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3,718,879</w:t>
            </w:r>
          </w:p>
        </w:tc>
        <w:tc>
          <w:tcPr>
            <w:tcW w:w="1532" w:type="dxa"/>
          </w:tcPr>
          <w:p w14:paraId="60DED035" w14:textId="442677B7" w:rsidR="000D3029" w:rsidRPr="00577536" w:rsidRDefault="000D3029" w:rsidP="0057753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1,497,299</w:t>
            </w:r>
          </w:p>
        </w:tc>
        <w:tc>
          <w:tcPr>
            <w:tcW w:w="1530" w:type="dxa"/>
          </w:tcPr>
          <w:p w14:paraId="5EE67431" w14:textId="12CB8EF6" w:rsidR="000D3029" w:rsidRPr="00577536" w:rsidRDefault="000D3029" w:rsidP="0057753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3,180,459</w:t>
            </w:r>
          </w:p>
        </w:tc>
        <w:tc>
          <w:tcPr>
            <w:tcW w:w="1530" w:type="dxa"/>
            <w:vAlign w:val="bottom"/>
          </w:tcPr>
          <w:p w14:paraId="4A046E11" w14:textId="263820ED" w:rsidR="000D3029" w:rsidRPr="00577536" w:rsidRDefault="000D3029" w:rsidP="0057753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8,396,637</w:t>
            </w:r>
          </w:p>
        </w:tc>
      </w:tr>
      <w:tr w:rsidR="000D3029" w:rsidRPr="00732BC3" w14:paraId="6EAF04CA" w14:textId="77777777" w:rsidTr="00A43B07">
        <w:trPr>
          <w:trHeight w:val="20"/>
        </w:trPr>
        <w:tc>
          <w:tcPr>
            <w:tcW w:w="3240" w:type="dxa"/>
          </w:tcPr>
          <w:p w14:paraId="2D7CB6FF" w14:textId="6809E4C4" w:rsidR="000D3029" w:rsidRPr="00577536" w:rsidRDefault="000D3029" w:rsidP="000D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248529E8" w14:textId="5253E85B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bidi="th-TH"/>
              </w:rPr>
              <w:t>(74,082)</w:t>
            </w:r>
          </w:p>
        </w:tc>
        <w:tc>
          <w:tcPr>
            <w:tcW w:w="1532" w:type="dxa"/>
          </w:tcPr>
          <w:p w14:paraId="23A577E2" w14:textId="7805D71A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(563,610)</w:t>
            </w:r>
          </w:p>
        </w:tc>
        <w:tc>
          <w:tcPr>
            <w:tcW w:w="1530" w:type="dxa"/>
          </w:tcPr>
          <w:p w14:paraId="1DF4E156" w14:textId="1319FDCE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637,692</w:t>
            </w:r>
          </w:p>
        </w:tc>
        <w:tc>
          <w:tcPr>
            <w:tcW w:w="1530" w:type="dxa"/>
            <w:vAlign w:val="bottom"/>
          </w:tcPr>
          <w:p w14:paraId="5675579D" w14:textId="672A76F7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</w:tr>
      <w:tr w:rsidR="000D3029" w:rsidRPr="00732BC3" w14:paraId="4035CADF" w14:textId="77777777" w:rsidTr="00A43B07">
        <w:trPr>
          <w:trHeight w:val="20"/>
        </w:trPr>
        <w:tc>
          <w:tcPr>
            <w:tcW w:w="3240" w:type="dxa"/>
          </w:tcPr>
          <w:p w14:paraId="4B57A2A8" w14:textId="55E66F20" w:rsidR="000D3029" w:rsidRPr="00577536" w:rsidRDefault="000D3029" w:rsidP="000D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C07E8CF" w14:textId="6322C53C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(1</w:t>
            </w:r>
            <w:r w:rsidRPr="00577536">
              <w:rPr>
                <w:rFonts w:asciiTheme="majorBidi" w:hAnsiTheme="majorBidi"/>
                <w:sz w:val="25"/>
                <w:szCs w:val="25"/>
                <w:lang w:val="en-US" w:bidi="th-TH"/>
              </w:rPr>
              <w:t>,</w:t>
            </w:r>
            <w:r w:rsidRPr="0057753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198</w:t>
            </w:r>
            <w:r w:rsidRPr="00577536">
              <w:rPr>
                <w:rFonts w:asciiTheme="majorBidi" w:hAnsiTheme="majorBidi"/>
                <w:sz w:val="25"/>
                <w:szCs w:val="25"/>
                <w:lang w:val="en-US" w:bidi="th-TH"/>
              </w:rPr>
              <w:t>,</w:t>
            </w:r>
            <w:r w:rsidRPr="0057753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493)</w:t>
            </w:r>
          </w:p>
        </w:tc>
        <w:tc>
          <w:tcPr>
            <w:tcW w:w="1532" w:type="dxa"/>
            <w:vAlign w:val="bottom"/>
          </w:tcPr>
          <w:p w14:paraId="567B4EF9" w14:textId="47F57107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val="en-US" w:bidi="th-TH"/>
              </w:rPr>
              <w:t>1,025,040</w:t>
            </w:r>
          </w:p>
        </w:tc>
        <w:tc>
          <w:tcPr>
            <w:tcW w:w="1530" w:type="dxa"/>
            <w:vAlign w:val="bottom"/>
          </w:tcPr>
          <w:p w14:paraId="53919760" w14:textId="2DFDF867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bidi="th-TH"/>
              </w:rPr>
              <w:t>3,045,753</w:t>
            </w:r>
          </w:p>
        </w:tc>
        <w:tc>
          <w:tcPr>
            <w:tcW w:w="1530" w:type="dxa"/>
            <w:vAlign w:val="bottom"/>
          </w:tcPr>
          <w:p w14:paraId="13690D74" w14:textId="032F5F9D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bidi="th-TH"/>
              </w:rPr>
              <w:t>2,872,300</w:t>
            </w:r>
          </w:p>
        </w:tc>
      </w:tr>
      <w:tr w:rsidR="000D3029" w:rsidRPr="00732BC3" w14:paraId="5EFD0DF3" w14:textId="77777777" w:rsidTr="00A43B07">
        <w:trPr>
          <w:trHeight w:val="20"/>
        </w:trPr>
        <w:tc>
          <w:tcPr>
            <w:tcW w:w="3240" w:type="dxa"/>
          </w:tcPr>
          <w:p w14:paraId="6AB49B89" w14:textId="186C7F87" w:rsidR="000D3029" w:rsidRPr="00577536" w:rsidRDefault="000D3029" w:rsidP="000D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DBFBE66" w14:textId="4B73B57E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val="en-US"/>
              </w:rPr>
              <w:t>896,367</w:t>
            </w:r>
          </w:p>
        </w:tc>
        <w:tc>
          <w:tcPr>
            <w:tcW w:w="1532" w:type="dxa"/>
          </w:tcPr>
          <w:p w14:paraId="2FF80A8D" w14:textId="31068A1A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851,741</w:t>
            </w:r>
          </w:p>
        </w:tc>
        <w:tc>
          <w:tcPr>
            <w:tcW w:w="1530" w:type="dxa"/>
          </w:tcPr>
          <w:p w14:paraId="59B97F3D" w14:textId="62ECE46E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524,868</w:t>
            </w:r>
          </w:p>
        </w:tc>
        <w:tc>
          <w:tcPr>
            <w:tcW w:w="1530" w:type="dxa"/>
            <w:vAlign w:val="bottom"/>
          </w:tcPr>
          <w:p w14:paraId="3C5333F5" w14:textId="350439C3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2,272,976</w:t>
            </w:r>
          </w:p>
        </w:tc>
      </w:tr>
      <w:tr w:rsidR="000D3029" w:rsidRPr="00732BC3" w14:paraId="2271A7D3" w14:textId="77777777" w:rsidTr="00A43B07">
        <w:trPr>
          <w:trHeight w:val="20"/>
        </w:trPr>
        <w:tc>
          <w:tcPr>
            <w:tcW w:w="3240" w:type="dxa"/>
          </w:tcPr>
          <w:p w14:paraId="2D0D1C37" w14:textId="2DE5B616" w:rsidR="000D3029" w:rsidRPr="00577536" w:rsidRDefault="000D3029" w:rsidP="000D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B0023E6" w14:textId="7E28B398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val="en-US"/>
              </w:rPr>
              <w:t>(168,999)</w:t>
            </w:r>
          </w:p>
        </w:tc>
        <w:tc>
          <w:tcPr>
            <w:tcW w:w="1532" w:type="dxa"/>
          </w:tcPr>
          <w:p w14:paraId="7F6E180D" w14:textId="7A7ED28A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(426,729)</w:t>
            </w:r>
          </w:p>
        </w:tc>
        <w:tc>
          <w:tcPr>
            <w:tcW w:w="1530" w:type="dxa"/>
          </w:tcPr>
          <w:p w14:paraId="3D9DA156" w14:textId="6E5FEFF1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bidi="th-TH"/>
              </w:rPr>
              <w:t>(1,625,280)</w:t>
            </w:r>
          </w:p>
        </w:tc>
        <w:tc>
          <w:tcPr>
            <w:tcW w:w="1530" w:type="dxa"/>
            <w:vAlign w:val="bottom"/>
          </w:tcPr>
          <w:p w14:paraId="63432865" w14:textId="7184DB79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(2,221,008)</w:t>
            </w:r>
          </w:p>
        </w:tc>
      </w:tr>
      <w:tr w:rsidR="000D3029" w:rsidRPr="00732BC3" w14:paraId="7A9B5346" w14:textId="77777777" w:rsidTr="00A43B07">
        <w:trPr>
          <w:trHeight w:val="20"/>
        </w:trPr>
        <w:tc>
          <w:tcPr>
            <w:tcW w:w="3240" w:type="dxa"/>
          </w:tcPr>
          <w:p w14:paraId="69E0F653" w14:textId="0DAC81AD" w:rsidR="000D3029" w:rsidRPr="00577536" w:rsidRDefault="000D3029" w:rsidP="000D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7656B9BF" w14:textId="10E49298" w:rsidR="000D3029" w:rsidRPr="00577536" w:rsidRDefault="000D3029" w:rsidP="000D30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532" w:type="dxa"/>
          </w:tcPr>
          <w:p w14:paraId="7820CE4B" w14:textId="2BD87868" w:rsidR="000D3029" w:rsidRPr="00577536" w:rsidRDefault="000D3029" w:rsidP="000D30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1530" w:type="dxa"/>
          </w:tcPr>
          <w:p w14:paraId="1D970178" w14:textId="2A90078C" w:rsidR="000D3029" w:rsidRPr="00577536" w:rsidRDefault="000D3029" w:rsidP="000D30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(1</w:t>
            </w:r>
            <w:r w:rsidRPr="00577536">
              <w:rPr>
                <w:rFonts w:asciiTheme="majorBidi" w:hAnsiTheme="majorBidi"/>
                <w:sz w:val="25"/>
                <w:szCs w:val="25"/>
                <w:lang w:val="en-US" w:bidi="th-TH"/>
              </w:rPr>
              <w:t>,</w:t>
            </w:r>
            <w:r w:rsidRPr="0057753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447</w:t>
            </w:r>
            <w:r w:rsidRPr="00577536">
              <w:rPr>
                <w:rFonts w:asciiTheme="majorBidi" w:hAnsiTheme="majorBidi"/>
                <w:sz w:val="25"/>
                <w:szCs w:val="25"/>
                <w:lang w:val="en-US" w:bidi="th-TH"/>
              </w:rPr>
              <w:t>,</w:t>
            </w:r>
            <w:r w:rsidRPr="0057753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726)</w:t>
            </w:r>
          </w:p>
        </w:tc>
        <w:tc>
          <w:tcPr>
            <w:tcW w:w="1530" w:type="dxa"/>
            <w:vAlign w:val="bottom"/>
          </w:tcPr>
          <w:p w14:paraId="45201390" w14:textId="727E508F" w:rsidR="000D3029" w:rsidRPr="00577536" w:rsidRDefault="000D3029" w:rsidP="000D30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sz w:val="25"/>
                <w:szCs w:val="25"/>
              </w:rPr>
              <w:t>(1,447,726)</w:t>
            </w:r>
          </w:p>
        </w:tc>
      </w:tr>
      <w:tr w:rsidR="000D3029" w:rsidRPr="00732BC3" w14:paraId="2D0B1C90" w14:textId="77777777" w:rsidTr="00A67A8E">
        <w:trPr>
          <w:trHeight w:val="20"/>
        </w:trPr>
        <w:tc>
          <w:tcPr>
            <w:tcW w:w="3240" w:type="dxa"/>
          </w:tcPr>
          <w:p w14:paraId="33D6AE13" w14:textId="08ADA553" w:rsidR="000D3029" w:rsidRPr="00577536" w:rsidRDefault="000D3029" w:rsidP="000D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 2566 </w:t>
            </w: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และ </w:t>
            </w: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 xml:space="preserve">1 </w:t>
            </w: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577536"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4DE0DC4E" w14:textId="72E581D2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3,173,672</w:t>
            </w:r>
          </w:p>
        </w:tc>
        <w:tc>
          <w:tcPr>
            <w:tcW w:w="1532" w:type="dxa"/>
          </w:tcPr>
          <w:p w14:paraId="4670682A" w14:textId="69B24980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b/>
                <w:bCs/>
                <w:sz w:val="25"/>
                <w:szCs w:val="25"/>
              </w:rPr>
              <w:t>2,383,741</w:t>
            </w:r>
          </w:p>
        </w:tc>
        <w:tc>
          <w:tcPr>
            <w:tcW w:w="1530" w:type="dxa"/>
          </w:tcPr>
          <w:p w14:paraId="6158E634" w14:textId="77BAA936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b/>
                <w:bCs/>
                <w:sz w:val="25"/>
                <w:szCs w:val="25"/>
                <w:lang w:val="en-US" w:bidi="th-TH"/>
              </w:rPr>
              <w:t>4,315,766</w:t>
            </w:r>
          </w:p>
        </w:tc>
        <w:tc>
          <w:tcPr>
            <w:tcW w:w="1530" w:type="dxa"/>
            <w:vAlign w:val="bottom"/>
          </w:tcPr>
          <w:p w14:paraId="2A8435A7" w14:textId="4EFA642B" w:rsidR="000D3029" w:rsidRPr="00577536" w:rsidRDefault="000D3029" w:rsidP="000D3029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</w:rPr>
            </w:pPr>
            <w:r w:rsidRPr="00577536">
              <w:rPr>
                <w:rFonts w:asciiTheme="majorBidi" w:hAnsiTheme="majorBidi"/>
                <w:b/>
                <w:bCs/>
                <w:sz w:val="25"/>
                <w:szCs w:val="25"/>
              </w:rPr>
              <w:t>9,873,179</w:t>
            </w:r>
          </w:p>
        </w:tc>
      </w:tr>
      <w:tr w:rsidR="00CE06A0" w:rsidRPr="00732BC3" w14:paraId="44343082" w14:textId="77777777" w:rsidTr="00EB0A73">
        <w:trPr>
          <w:trHeight w:val="20"/>
        </w:trPr>
        <w:tc>
          <w:tcPr>
            <w:tcW w:w="3240" w:type="dxa"/>
          </w:tcPr>
          <w:p w14:paraId="13586BDF" w14:textId="05AF32DC" w:rsidR="00CE06A0" w:rsidRPr="00577536" w:rsidRDefault="00CE06A0" w:rsidP="00CE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</w:tcPr>
          <w:p w14:paraId="422F14CA" w14:textId="5D2A754B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 xml:space="preserve">100,305 </w:t>
            </w:r>
          </w:p>
        </w:tc>
        <w:tc>
          <w:tcPr>
            <w:tcW w:w="1532" w:type="dxa"/>
          </w:tcPr>
          <w:p w14:paraId="233D6DDD" w14:textId="40E294CA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(873,069)</w:t>
            </w:r>
          </w:p>
        </w:tc>
        <w:tc>
          <w:tcPr>
            <w:tcW w:w="1530" w:type="dxa"/>
          </w:tcPr>
          <w:p w14:paraId="06AC8105" w14:textId="4F72E9BD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 xml:space="preserve">772,764 </w:t>
            </w:r>
          </w:p>
        </w:tc>
        <w:tc>
          <w:tcPr>
            <w:tcW w:w="1530" w:type="dxa"/>
          </w:tcPr>
          <w:p w14:paraId="22DE461B" w14:textId="273F061E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-</w:t>
            </w:r>
          </w:p>
        </w:tc>
      </w:tr>
      <w:tr w:rsidR="008E251C" w:rsidRPr="00732BC3" w14:paraId="625363BF" w14:textId="77777777" w:rsidTr="00A67A8E">
        <w:trPr>
          <w:trHeight w:val="20"/>
        </w:trPr>
        <w:tc>
          <w:tcPr>
            <w:tcW w:w="3240" w:type="dxa"/>
          </w:tcPr>
          <w:p w14:paraId="1E539270" w14:textId="77777777" w:rsidR="008E251C" w:rsidRPr="00577536" w:rsidRDefault="008E251C" w:rsidP="00505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725892A" w14:textId="2BF8A3F7" w:rsidR="008E251C" w:rsidRPr="00577536" w:rsidRDefault="00CE06A0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(839</w:t>
            </w:r>
            <w:r w:rsidRPr="00CE06A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CE06A0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511)</w:t>
            </w:r>
          </w:p>
        </w:tc>
        <w:tc>
          <w:tcPr>
            <w:tcW w:w="1532" w:type="dxa"/>
            <w:vAlign w:val="bottom"/>
          </w:tcPr>
          <w:p w14:paraId="460BC5C2" w14:textId="50923B35" w:rsidR="008E251C" w:rsidRPr="00577536" w:rsidRDefault="00CE06A0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1,538,685</w:t>
            </w:r>
          </w:p>
        </w:tc>
        <w:tc>
          <w:tcPr>
            <w:tcW w:w="1530" w:type="dxa"/>
            <w:vAlign w:val="bottom"/>
          </w:tcPr>
          <w:p w14:paraId="4CAE717A" w14:textId="609E3E43" w:rsidR="008E251C" w:rsidRPr="00577536" w:rsidRDefault="00CE06A0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E06A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286,134</w:t>
            </w:r>
          </w:p>
        </w:tc>
        <w:tc>
          <w:tcPr>
            <w:tcW w:w="1530" w:type="dxa"/>
            <w:vAlign w:val="bottom"/>
          </w:tcPr>
          <w:p w14:paraId="5B443288" w14:textId="5E8BF0B0" w:rsidR="008E251C" w:rsidRPr="00577536" w:rsidRDefault="00CE06A0" w:rsidP="008E251C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CE06A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985,308</w:t>
            </w:r>
          </w:p>
        </w:tc>
      </w:tr>
      <w:tr w:rsidR="00CE06A0" w:rsidRPr="00732BC3" w14:paraId="3857184F" w14:textId="77777777" w:rsidTr="007F075F">
        <w:trPr>
          <w:trHeight w:val="20"/>
        </w:trPr>
        <w:tc>
          <w:tcPr>
            <w:tcW w:w="3240" w:type="dxa"/>
          </w:tcPr>
          <w:p w14:paraId="34267625" w14:textId="77777777" w:rsidR="00CE06A0" w:rsidRPr="00577536" w:rsidRDefault="00CE06A0" w:rsidP="00CE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</w:tcPr>
          <w:p w14:paraId="428F4887" w14:textId="52D4F056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262,881</w:t>
            </w:r>
          </w:p>
        </w:tc>
        <w:tc>
          <w:tcPr>
            <w:tcW w:w="1532" w:type="dxa"/>
          </w:tcPr>
          <w:p w14:paraId="0DDE29C7" w14:textId="1353D641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425,559</w:t>
            </w:r>
          </w:p>
        </w:tc>
        <w:tc>
          <w:tcPr>
            <w:tcW w:w="1530" w:type="dxa"/>
          </w:tcPr>
          <w:p w14:paraId="1EF57CC1" w14:textId="0266DBB0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157,557</w:t>
            </w:r>
          </w:p>
        </w:tc>
        <w:tc>
          <w:tcPr>
            <w:tcW w:w="1530" w:type="dxa"/>
          </w:tcPr>
          <w:p w14:paraId="4ABFBA33" w14:textId="7BBCD7C0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845,997</w:t>
            </w:r>
          </w:p>
        </w:tc>
      </w:tr>
      <w:tr w:rsidR="00CE06A0" w:rsidRPr="00732BC3" w14:paraId="624C1A60" w14:textId="77777777" w:rsidTr="008E1E8B">
        <w:trPr>
          <w:trHeight w:val="20"/>
        </w:trPr>
        <w:tc>
          <w:tcPr>
            <w:tcW w:w="3240" w:type="dxa"/>
          </w:tcPr>
          <w:p w14:paraId="004C6A1E" w14:textId="77777777" w:rsidR="00CE06A0" w:rsidRPr="00577536" w:rsidRDefault="00CE06A0" w:rsidP="00CE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</w:tcPr>
          <w:p w14:paraId="0E8FA518" w14:textId="16ADCF32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(20,998)</w:t>
            </w:r>
          </w:p>
        </w:tc>
        <w:tc>
          <w:tcPr>
            <w:tcW w:w="1532" w:type="dxa"/>
          </w:tcPr>
          <w:p w14:paraId="37BD32EE" w14:textId="24F2811D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(143,019)</w:t>
            </w:r>
          </w:p>
        </w:tc>
        <w:tc>
          <w:tcPr>
            <w:tcW w:w="1530" w:type="dxa"/>
          </w:tcPr>
          <w:p w14:paraId="7057B8EB" w14:textId="75FC5FDA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(1,013,8</w:t>
            </w:r>
            <w:r w:rsidR="00C778A2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80</w:t>
            </w: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705E0754" w14:textId="16EEE15C" w:rsidR="00CE06A0" w:rsidRPr="00CE06A0" w:rsidRDefault="00CE06A0" w:rsidP="00CE06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(1,177,89</w:t>
            </w:r>
            <w:r w:rsidR="00C778A2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7</w:t>
            </w: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)</w:t>
            </w:r>
          </w:p>
        </w:tc>
      </w:tr>
      <w:tr w:rsidR="00CE06A0" w:rsidRPr="00732BC3" w14:paraId="6FB486FB" w14:textId="77777777" w:rsidTr="0001343D">
        <w:trPr>
          <w:trHeight w:val="20"/>
        </w:trPr>
        <w:tc>
          <w:tcPr>
            <w:tcW w:w="3240" w:type="dxa"/>
            <w:vAlign w:val="center"/>
          </w:tcPr>
          <w:p w14:paraId="1C9CAE44" w14:textId="77777777" w:rsidR="00CE06A0" w:rsidRPr="00577536" w:rsidRDefault="00CE06A0" w:rsidP="00CE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7536">
              <w:rPr>
                <w:rFonts w:asciiTheme="majorBidi" w:eastAsia="AngsanaNew" w:hAnsiTheme="majorBidi" w:cstheme="majorBidi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</w:tcPr>
          <w:p w14:paraId="41D634EE" w14:textId="1E6F0367" w:rsidR="00CE06A0" w:rsidRPr="00CE06A0" w:rsidRDefault="00CE06A0" w:rsidP="00CE06A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532" w:type="dxa"/>
          </w:tcPr>
          <w:p w14:paraId="51B95A36" w14:textId="3A7784FB" w:rsidR="00CE06A0" w:rsidRPr="00CE06A0" w:rsidRDefault="00CE06A0" w:rsidP="00CE06A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530" w:type="dxa"/>
          </w:tcPr>
          <w:p w14:paraId="4EC6BBF5" w14:textId="1C1802AE" w:rsidR="00CE06A0" w:rsidRPr="00CE06A0" w:rsidRDefault="00CE06A0" w:rsidP="00CE06A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(428,29</w:t>
            </w:r>
            <w:r w:rsidR="00C778A2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3</w:t>
            </w: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392586E3" w14:textId="0147E25A" w:rsidR="00CE06A0" w:rsidRPr="00CE06A0" w:rsidRDefault="00CE06A0" w:rsidP="00CE06A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</w:pP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(428,29</w:t>
            </w:r>
            <w:r w:rsidR="00C778A2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3</w:t>
            </w:r>
            <w:r w:rsidRPr="00CE06A0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)</w:t>
            </w:r>
          </w:p>
        </w:tc>
      </w:tr>
      <w:tr w:rsidR="00CE06A0" w:rsidRPr="00732BC3" w14:paraId="286F423B" w14:textId="77777777" w:rsidTr="008D3C63">
        <w:trPr>
          <w:trHeight w:val="20"/>
        </w:trPr>
        <w:tc>
          <w:tcPr>
            <w:tcW w:w="3240" w:type="dxa"/>
            <w:vAlign w:val="bottom"/>
          </w:tcPr>
          <w:p w14:paraId="7BAB4730" w14:textId="65C88FE5" w:rsidR="00CE06A0" w:rsidRPr="00577536" w:rsidRDefault="00CE06A0" w:rsidP="00CE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5"/>
                <w:szCs w:val="25"/>
                <w:cs/>
                <w:lang w:eastAsia="en-GB"/>
              </w:rPr>
            </w:pPr>
            <w:r w:rsidRPr="00577536">
              <w:rPr>
                <w:rFonts w:asciiTheme="majorBidi" w:hAnsiTheme="majorBidi" w:cs="Angsana New" w:hint="cs"/>
                <w:b/>
                <w:bCs/>
                <w:sz w:val="25"/>
                <w:szCs w:val="25"/>
                <w:cs/>
                <w:lang w:val="en-GB" w:eastAsia="en-GB"/>
              </w:rPr>
              <w:t>ณ</w:t>
            </w:r>
            <w:r w:rsidRPr="00577536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GB" w:eastAsia="en-GB"/>
              </w:rPr>
              <w:t xml:space="preserve"> </w:t>
            </w:r>
            <w:r w:rsidRPr="00577536">
              <w:rPr>
                <w:rFonts w:asciiTheme="majorBidi" w:eastAsia="AngsanaNew" w:hAnsiTheme="majorBidi" w:cstheme="majorBidi" w:hint="cs"/>
                <w:b/>
                <w:bCs/>
                <w:sz w:val="25"/>
                <w:szCs w:val="25"/>
                <w:cs/>
                <w:lang w:eastAsia="en-GB"/>
              </w:rPr>
              <w:t xml:space="preserve">วันที่ </w:t>
            </w:r>
            <w:r w:rsidRPr="0057753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31 </w:t>
            </w:r>
            <w:r w:rsidRPr="0057753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มีนาคม</w:t>
            </w:r>
            <w:r w:rsidRPr="00577536">
              <w:rPr>
                <w:rFonts w:asciiTheme="majorBidi" w:hAnsiTheme="majorBidi" w:cs="Angsana New"/>
                <w:b/>
                <w:bCs/>
                <w:sz w:val="25"/>
                <w:szCs w:val="25"/>
                <w:cs/>
                <w:lang w:val="en-GB" w:eastAsia="en-GB"/>
              </w:rPr>
              <w:t xml:space="preserve"> </w:t>
            </w:r>
            <w:r w:rsidRPr="00577536"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 w:eastAsia="en-GB"/>
              </w:rPr>
              <w:t>256</w:t>
            </w:r>
            <w:r w:rsidRPr="00577536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 w:eastAsia="en-GB"/>
              </w:rPr>
              <w:t>7</w:t>
            </w:r>
          </w:p>
        </w:tc>
        <w:tc>
          <w:tcPr>
            <w:tcW w:w="1530" w:type="dxa"/>
          </w:tcPr>
          <w:p w14:paraId="74D6EDF3" w14:textId="09CD36F8" w:rsidR="00CE06A0" w:rsidRPr="00CE06A0" w:rsidRDefault="00CE06A0" w:rsidP="00CE06A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 w:rsidRPr="00CE06A0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2,676,349</w:t>
            </w:r>
          </w:p>
        </w:tc>
        <w:tc>
          <w:tcPr>
            <w:tcW w:w="1532" w:type="dxa"/>
          </w:tcPr>
          <w:p w14:paraId="74738AAB" w14:textId="609DFB1D" w:rsidR="00CE06A0" w:rsidRPr="00CE06A0" w:rsidRDefault="00CE06A0" w:rsidP="00CE06A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 w:rsidRPr="00CE06A0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3,331,897</w:t>
            </w:r>
          </w:p>
        </w:tc>
        <w:tc>
          <w:tcPr>
            <w:tcW w:w="1530" w:type="dxa"/>
          </w:tcPr>
          <w:p w14:paraId="0F9BCB05" w14:textId="440DAFCB" w:rsidR="00CE06A0" w:rsidRPr="00CE06A0" w:rsidRDefault="00CE06A0" w:rsidP="00CE06A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 w:rsidRPr="00CE06A0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4,090,048</w:t>
            </w:r>
          </w:p>
        </w:tc>
        <w:tc>
          <w:tcPr>
            <w:tcW w:w="1530" w:type="dxa"/>
          </w:tcPr>
          <w:p w14:paraId="66C82CE5" w14:textId="7FC2E765" w:rsidR="00CE06A0" w:rsidRPr="00CE06A0" w:rsidRDefault="00CE06A0" w:rsidP="00CE06A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 w:rsidRPr="00CE06A0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10,098,294</w:t>
            </w:r>
          </w:p>
        </w:tc>
      </w:tr>
    </w:tbl>
    <w:p w14:paraId="688480C4" w14:textId="57DC9637" w:rsidR="004A7A40" w:rsidRDefault="004A7A40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447B93A6" w14:textId="77777777" w:rsidR="004A7A40" w:rsidRDefault="004A7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14:paraId="5A8B2704" w14:textId="4FFA2192" w:rsidR="00665881" w:rsidRPr="00555726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ทุนเรือนหุ้น</w:t>
      </w:r>
    </w:p>
    <w:p w14:paraId="60CD9D61" w14:textId="0EAF33BF" w:rsidR="00D72461" w:rsidRPr="00E758A0" w:rsidRDefault="00D72461" w:rsidP="00E758A0">
      <w:pPr>
        <w:spacing w:line="18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990"/>
        <w:gridCol w:w="262"/>
        <w:gridCol w:w="998"/>
        <w:gridCol w:w="273"/>
        <w:gridCol w:w="987"/>
        <w:gridCol w:w="270"/>
        <w:gridCol w:w="990"/>
        <w:gridCol w:w="261"/>
        <w:gridCol w:w="999"/>
      </w:tblGrid>
      <w:tr w:rsidR="00F746CD" w:rsidRPr="00F746CD" w14:paraId="587EA5C6" w14:textId="5A128EA3" w:rsidTr="00901B79">
        <w:trPr>
          <w:tblHeader/>
        </w:trPr>
        <w:tc>
          <w:tcPr>
            <w:tcW w:w="2430" w:type="dxa"/>
          </w:tcPr>
          <w:p w14:paraId="4ABEC153" w14:textId="77777777" w:rsidR="00F746CD" w:rsidRPr="00C20E79" w:rsidRDefault="00F746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 w:cs="Angsana New"/>
                <w:b/>
                <w:color w:val="0000CC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130B5C94" w14:textId="05238950" w:rsidR="00F746CD" w:rsidRPr="00C20E79" w:rsidRDefault="00F746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eastAsiaTheme="minorHAnsi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2250" w:type="dxa"/>
            <w:gridSpan w:val="3"/>
            <w:hideMark/>
          </w:tcPr>
          <w:p w14:paraId="35EB61EC" w14:textId="5E2518D7" w:rsidR="00F746CD" w:rsidRPr="00C20E79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273" w:type="dxa"/>
          </w:tcPr>
          <w:p w14:paraId="45144CB0" w14:textId="77777777" w:rsidR="00F746CD" w:rsidRPr="00C20E79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247" w:type="dxa"/>
            <w:gridSpan w:val="3"/>
          </w:tcPr>
          <w:p w14:paraId="2CFA573C" w14:textId="39A0B2A9" w:rsidR="00F746CD" w:rsidRPr="00C20E79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ทุนที่ออกและชำระแล้ว</w:t>
            </w:r>
          </w:p>
        </w:tc>
        <w:tc>
          <w:tcPr>
            <w:tcW w:w="261" w:type="dxa"/>
          </w:tcPr>
          <w:p w14:paraId="46F9D858" w14:textId="77777777" w:rsidR="00F746CD" w:rsidRPr="00C20E79" w:rsidRDefault="00F746C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999" w:type="dxa"/>
          </w:tcPr>
          <w:p w14:paraId="14F6EC0B" w14:textId="680185F3" w:rsidR="00F746CD" w:rsidRPr="00C20E79" w:rsidRDefault="00F97C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 w:bidi="th-TH"/>
              </w:rPr>
              <w:t>ส่วนเกิน</w:t>
            </w:r>
          </w:p>
        </w:tc>
      </w:tr>
      <w:tr w:rsidR="00F746CD" w:rsidRPr="00F746CD" w14:paraId="2B39D02F" w14:textId="09DB256E" w:rsidTr="00901B79">
        <w:trPr>
          <w:tblHeader/>
        </w:trPr>
        <w:tc>
          <w:tcPr>
            <w:tcW w:w="2430" w:type="dxa"/>
          </w:tcPr>
          <w:p w14:paraId="0DAA8229" w14:textId="77777777" w:rsidR="00F746CD" w:rsidRPr="00C20E79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770"/>
              </w:tabs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61502194" w14:textId="77777777" w:rsidR="00F746CD" w:rsidRPr="00C20E79" w:rsidRDefault="00F746CD" w:rsidP="00D35A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5A251DEE" w14:textId="77777777" w:rsidR="00F746CD" w:rsidRPr="00C20E79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2" w:type="dxa"/>
          </w:tcPr>
          <w:p w14:paraId="5CFA1444" w14:textId="77777777" w:rsidR="00F746CD" w:rsidRPr="00C20E79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hideMark/>
          </w:tcPr>
          <w:p w14:paraId="00E8689F" w14:textId="77777777" w:rsidR="00F746CD" w:rsidRPr="00C20E79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73" w:type="dxa"/>
          </w:tcPr>
          <w:p w14:paraId="1B4A3186" w14:textId="77777777" w:rsidR="00F746CD" w:rsidRPr="00C20E79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</w:tcPr>
          <w:p w14:paraId="21F54CDA" w14:textId="293D417C" w:rsidR="00F746CD" w:rsidRPr="00C20E79" w:rsidRDefault="00F746CD" w:rsidP="00F7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70" w:type="dxa"/>
          </w:tcPr>
          <w:p w14:paraId="6A3C93A4" w14:textId="3A8BD849" w:rsidR="00F746CD" w:rsidRPr="00C20E79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6119862A" w14:textId="2E05FA81" w:rsidR="00F746CD" w:rsidRPr="00C20E79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7A26ACB7" w14:textId="77777777" w:rsidR="00F746CD" w:rsidRPr="00C20E79" w:rsidRDefault="00F746CD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3737AAED" w14:textId="3C2062AB" w:rsidR="00F746CD" w:rsidRPr="00C20E79" w:rsidRDefault="00F97C0B" w:rsidP="00D35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sz w:val="26"/>
                <w:szCs w:val="26"/>
                <w:cs/>
                <w:lang w:val="en-GB" w:eastAsia="en-GB"/>
              </w:rPr>
              <w:t>มูลค่าหุ้น</w:t>
            </w:r>
          </w:p>
        </w:tc>
      </w:tr>
      <w:tr w:rsidR="005A76F5" w:rsidRPr="00F746CD" w14:paraId="110ED423" w14:textId="29A6BA40" w:rsidTr="00901B79">
        <w:trPr>
          <w:tblHeader/>
        </w:trPr>
        <w:tc>
          <w:tcPr>
            <w:tcW w:w="2430" w:type="dxa"/>
          </w:tcPr>
          <w:p w14:paraId="63F46913" w14:textId="77777777" w:rsidR="005A76F5" w:rsidRPr="00C20E79" w:rsidRDefault="005A76F5" w:rsidP="005513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326FDB1D" w14:textId="77777777" w:rsidR="005A76F5" w:rsidRPr="00C20E79" w:rsidRDefault="005A76F5" w:rsidP="005513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</w:rPr>
            </w:pPr>
            <w:r w:rsidRPr="00C20E79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770" w:type="dxa"/>
            <w:gridSpan w:val="7"/>
            <w:hideMark/>
          </w:tcPr>
          <w:p w14:paraId="18164E14" w14:textId="384B153F" w:rsidR="005A76F5" w:rsidRPr="00C20E79" w:rsidRDefault="005A76F5" w:rsidP="000A33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(พันหุ้น </w:t>
            </w:r>
            <w:r w:rsidRPr="00C20E79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lang w:val="en-GB" w:eastAsia="en-GB"/>
              </w:rPr>
              <w:t>/</w:t>
            </w:r>
            <w:r w:rsidRPr="00C20E79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 พันบาท)</w:t>
            </w:r>
          </w:p>
        </w:tc>
        <w:tc>
          <w:tcPr>
            <w:tcW w:w="261" w:type="dxa"/>
          </w:tcPr>
          <w:p w14:paraId="35B70E1C" w14:textId="77777777" w:rsidR="005A76F5" w:rsidRPr="00C20E79" w:rsidRDefault="005A76F5" w:rsidP="00551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7C4401BD" w14:textId="533449D2" w:rsidR="005A76F5" w:rsidRPr="00C20E79" w:rsidRDefault="005A76F5" w:rsidP="00551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5130D" w:rsidRPr="00F746CD" w14:paraId="4E55D47C" w14:textId="4A829F66" w:rsidTr="00901B79">
        <w:tc>
          <w:tcPr>
            <w:tcW w:w="2430" w:type="dxa"/>
            <w:hideMark/>
          </w:tcPr>
          <w:p w14:paraId="17EB2D36" w14:textId="0EDE8DB1" w:rsidR="0055130D" w:rsidRPr="00C20E79" w:rsidRDefault="0055130D" w:rsidP="0055130D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ณ วันที่</w:t>
            </w:r>
            <w:r w:rsidR="00FA03BA"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 w:rsidR="00FA03BA" w:rsidRPr="00C20E79">
              <w:rPr>
                <w:rFonts w:ascii="Angsana New" w:hAnsi="Angsana New" w:cs="Angsana New" w:hint="cs"/>
                <w:sz w:val="26"/>
                <w:szCs w:val="26"/>
                <w:lang w:eastAsia="en-GB"/>
              </w:rPr>
              <w:t xml:space="preserve">1 </w:t>
            </w: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มกราคม</w:t>
            </w:r>
            <w:r w:rsidR="00FA03BA" w:rsidRPr="00C20E79">
              <w:rPr>
                <w:rFonts w:ascii="Angsana New" w:hAnsi="Angsana New" w:cs="Angsana New" w:hint="cs"/>
                <w:sz w:val="26"/>
                <w:szCs w:val="26"/>
                <w:lang w:val="en-GB" w:eastAsia="en-GB"/>
              </w:rPr>
              <w:t xml:space="preserve"> 256</w:t>
            </w:r>
            <w:r w:rsidR="00CF6BFC"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6</w:t>
            </w:r>
          </w:p>
        </w:tc>
        <w:tc>
          <w:tcPr>
            <w:tcW w:w="720" w:type="dxa"/>
          </w:tcPr>
          <w:p w14:paraId="343239F9" w14:textId="77777777" w:rsidR="0055130D" w:rsidRPr="00C20E79" w:rsidRDefault="0055130D" w:rsidP="005513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5E6D8A2" w14:textId="77777777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2" w:type="dxa"/>
          </w:tcPr>
          <w:p w14:paraId="041163CC" w14:textId="77777777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2A2E2B47" w14:textId="77777777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3" w:type="dxa"/>
          </w:tcPr>
          <w:p w14:paraId="678330F1" w14:textId="77777777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</w:tcPr>
          <w:p w14:paraId="400A472A" w14:textId="4D1987FF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1E930B9C" w14:textId="652E65F5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</w:tcPr>
          <w:p w14:paraId="1A9CF83A" w14:textId="77777777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25C716C" w14:textId="77777777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</w:tcPr>
          <w:p w14:paraId="1029F0D6" w14:textId="77777777" w:rsidR="0055130D" w:rsidRPr="00C20E79" w:rsidRDefault="0055130D" w:rsidP="0055130D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</w:p>
        </w:tc>
      </w:tr>
      <w:tr w:rsidR="00E758A0" w:rsidRPr="00F746CD" w14:paraId="2BAD1239" w14:textId="7BDE5EAC" w:rsidTr="00E758A0">
        <w:tc>
          <w:tcPr>
            <w:tcW w:w="2430" w:type="dxa"/>
            <w:hideMark/>
          </w:tcPr>
          <w:p w14:paraId="4DC56F37" w14:textId="77777777" w:rsidR="00E758A0" w:rsidRPr="00C20E79" w:rsidRDefault="00E758A0" w:rsidP="00E758A0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  <w:hideMark/>
          </w:tcPr>
          <w:p w14:paraId="2A48667A" w14:textId="77777777" w:rsidR="00E758A0" w:rsidRPr="00C20E79" w:rsidRDefault="00E758A0" w:rsidP="00E7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</w:tcPr>
          <w:p w14:paraId="36901376" w14:textId="5BD05C60" w:rsidR="00E758A0" w:rsidRPr="00C20E79" w:rsidRDefault="00E758A0" w:rsidP="008B4E1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cs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659,817</w:t>
            </w:r>
          </w:p>
        </w:tc>
        <w:tc>
          <w:tcPr>
            <w:tcW w:w="262" w:type="dxa"/>
          </w:tcPr>
          <w:p w14:paraId="50477819" w14:textId="77777777" w:rsidR="00E758A0" w:rsidRPr="00C20E79" w:rsidRDefault="00E758A0" w:rsidP="00E758A0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60D735F1" w14:textId="6374A8F0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6,598,167</w:t>
            </w:r>
          </w:p>
        </w:tc>
        <w:tc>
          <w:tcPr>
            <w:tcW w:w="273" w:type="dxa"/>
          </w:tcPr>
          <w:p w14:paraId="2806B26B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</w:tcPr>
          <w:p w14:paraId="3B51E17D" w14:textId="0D81E5C5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3A399F9F" w14:textId="27747FA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3A8AC310" w14:textId="4B585D3B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US" w:eastAsia="en-GB"/>
              </w:rPr>
              <w:t>5</w:t>
            </w: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,822,917</w:t>
            </w:r>
          </w:p>
        </w:tc>
        <w:tc>
          <w:tcPr>
            <w:tcW w:w="261" w:type="dxa"/>
          </w:tcPr>
          <w:p w14:paraId="2C74E991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1CE2F588" w14:textId="17FD6FC9" w:rsidR="00E758A0" w:rsidRPr="00C20E79" w:rsidRDefault="00E758A0" w:rsidP="00E758A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E758A0" w:rsidRPr="00F746CD" w14:paraId="33B6AFE2" w14:textId="7808BCDA" w:rsidTr="00E758A0">
        <w:tc>
          <w:tcPr>
            <w:tcW w:w="2430" w:type="dxa"/>
          </w:tcPr>
          <w:p w14:paraId="01F4C56B" w14:textId="21338D24" w:rsidR="00E758A0" w:rsidRPr="00C20E79" w:rsidRDefault="00E758A0" w:rsidP="00E758A0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720" w:type="dxa"/>
          </w:tcPr>
          <w:p w14:paraId="264652E5" w14:textId="77777777" w:rsidR="00E758A0" w:rsidRPr="00C20E79" w:rsidRDefault="00E758A0" w:rsidP="00E7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C20E79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  <w:lang w:eastAsia="en-GB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E6D76F" w14:textId="70B63334" w:rsidR="00E758A0" w:rsidRPr="00C20E79" w:rsidRDefault="00E758A0" w:rsidP="008B4E1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(74,750)</w:t>
            </w:r>
          </w:p>
        </w:tc>
        <w:tc>
          <w:tcPr>
            <w:tcW w:w="262" w:type="dxa"/>
          </w:tcPr>
          <w:p w14:paraId="1CE3AFAB" w14:textId="77777777" w:rsidR="00E758A0" w:rsidRPr="00C20E79" w:rsidRDefault="00E758A0" w:rsidP="00E758A0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5D6EDCA" w14:textId="18D75325" w:rsidR="00E758A0" w:rsidRPr="00C20E79" w:rsidRDefault="00E758A0" w:rsidP="00B17CE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 xml:space="preserve">(747,500) </w:t>
            </w:r>
          </w:p>
        </w:tc>
        <w:tc>
          <w:tcPr>
            <w:tcW w:w="273" w:type="dxa"/>
          </w:tcPr>
          <w:p w14:paraId="588752C4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DB4884F" w14:textId="4ECD952E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4FFF05D5" w14:textId="3454A116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387D61" w14:textId="3234A727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B67577E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241F022" w14:textId="28FD531E" w:rsidR="00E758A0" w:rsidRPr="00C20E79" w:rsidRDefault="00E758A0" w:rsidP="00E758A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</w:tr>
      <w:tr w:rsidR="00E758A0" w:rsidRPr="00F746CD" w14:paraId="46B6B4FA" w14:textId="77777777" w:rsidTr="00E758A0">
        <w:tc>
          <w:tcPr>
            <w:tcW w:w="2430" w:type="dxa"/>
          </w:tcPr>
          <w:p w14:paraId="1442179B" w14:textId="77777777" w:rsidR="00E758A0" w:rsidRPr="00C20E79" w:rsidRDefault="00E758A0" w:rsidP="00E758A0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46906243" w14:textId="4ABFD148" w:rsidR="00E758A0" w:rsidRPr="00C20E79" w:rsidRDefault="00E758A0" w:rsidP="00E7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C20E79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166CB9" w14:textId="793E13A8" w:rsidR="00E758A0" w:rsidRPr="00C20E79" w:rsidRDefault="00E758A0" w:rsidP="008B4E1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7355BA83" w14:textId="77777777" w:rsidR="00E758A0" w:rsidRPr="00C20E79" w:rsidRDefault="00E758A0" w:rsidP="00E758A0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AE13478" w14:textId="5D85156E" w:rsidR="00E758A0" w:rsidRPr="00C20E79" w:rsidRDefault="00E758A0" w:rsidP="00B17CE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6CA6A340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FD1CF47" w14:textId="55941179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3F09A88A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93967D" w14:textId="2C6F3A1B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690129E0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CB068F0" w14:textId="4214EDE8" w:rsidR="00E758A0" w:rsidRPr="00C20E79" w:rsidRDefault="00E758A0" w:rsidP="00E758A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E758A0" w:rsidRPr="00F746CD" w14:paraId="28564988" w14:textId="77777777" w:rsidTr="00E758A0">
        <w:tc>
          <w:tcPr>
            <w:tcW w:w="2430" w:type="dxa"/>
          </w:tcPr>
          <w:p w14:paraId="372D6A81" w14:textId="3BCC8E4C" w:rsidR="00E758A0" w:rsidRPr="00C20E79" w:rsidRDefault="00E758A0" w:rsidP="00E758A0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การเปลี่ยนแปลงมูลค่าต่อหุ้น</w:t>
            </w:r>
          </w:p>
        </w:tc>
        <w:tc>
          <w:tcPr>
            <w:tcW w:w="720" w:type="dxa"/>
          </w:tcPr>
          <w:p w14:paraId="645B9E58" w14:textId="317BDCF7" w:rsidR="00E758A0" w:rsidRPr="00C20E79" w:rsidRDefault="00E758A0" w:rsidP="00E7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C20E79">
              <w:rPr>
                <w:rFonts w:ascii="Angsana New" w:hAnsi="Angsana New" w:cs="Angsana New" w:hint="cs"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D67AC0" w14:textId="37F7BDCA" w:rsidR="00E758A0" w:rsidRPr="00C20E79" w:rsidRDefault="00E758A0" w:rsidP="008B4E1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242FD6FE" w14:textId="77777777" w:rsidR="00E758A0" w:rsidRPr="00C20E79" w:rsidRDefault="00E758A0" w:rsidP="00E758A0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A578D70" w14:textId="44DA0835" w:rsidR="00E758A0" w:rsidRPr="00C20E79" w:rsidRDefault="00E758A0" w:rsidP="00B17CE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</w:tcPr>
          <w:p w14:paraId="6BD9E03F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07CB392" w14:textId="3B21077C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6B01A40E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FF99E2" w14:textId="7B79A933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0BF430D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47C1C4C" w14:textId="196A7879" w:rsidR="00E758A0" w:rsidRPr="00C20E79" w:rsidRDefault="00E758A0" w:rsidP="00E758A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</w:tr>
      <w:tr w:rsidR="00E758A0" w:rsidRPr="00F746CD" w14:paraId="2124C848" w14:textId="77777777" w:rsidTr="00E758A0">
        <w:tc>
          <w:tcPr>
            <w:tcW w:w="2430" w:type="dxa"/>
          </w:tcPr>
          <w:p w14:paraId="37BA0A5C" w14:textId="77777777" w:rsidR="00E758A0" w:rsidRPr="00C20E79" w:rsidRDefault="00E758A0" w:rsidP="00E758A0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772C4628" w14:textId="77D8C406" w:rsidR="00E758A0" w:rsidRPr="00C20E79" w:rsidRDefault="00E758A0" w:rsidP="00E7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C20E79">
              <w:rPr>
                <w:rFonts w:ascii="Angsana New" w:hAnsi="Angsana New" w:cs="Angsana New" w:hint="cs"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8C6B75" w14:textId="19CA8361" w:rsidR="00E758A0" w:rsidRPr="00C20E79" w:rsidRDefault="00E758A0" w:rsidP="008B4E1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1,170,134</w:t>
            </w:r>
          </w:p>
        </w:tc>
        <w:tc>
          <w:tcPr>
            <w:tcW w:w="262" w:type="dxa"/>
          </w:tcPr>
          <w:p w14:paraId="3E035C51" w14:textId="77777777" w:rsidR="00E758A0" w:rsidRPr="00C20E79" w:rsidRDefault="00E758A0" w:rsidP="00E758A0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1F97029" w14:textId="091EE806" w:rsidR="00E758A0" w:rsidRPr="00C20E79" w:rsidRDefault="00E758A0" w:rsidP="00B17CE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79509B79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4697535" w14:textId="01B7E21C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1,164,584</w:t>
            </w:r>
          </w:p>
        </w:tc>
        <w:tc>
          <w:tcPr>
            <w:tcW w:w="270" w:type="dxa"/>
          </w:tcPr>
          <w:p w14:paraId="7CC23CA8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9DE108" w14:textId="0669FAEE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3DCECE3E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1CAEE4D" w14:textId="2ACC3D21" w:rsidR="00E758A0" w:rsidRPr="00C20E79" w:rsidRDefault="00E758A0" w:rsidP="00E758A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E758A0" w:rsidRPr="00F746CD" w14:paraId="3530AE60" w14:textId="387347B6" w:rsidTr="00901B79">
        <w:tc>
          <w:tcPr>
            <w:tcW w:w="2430" w:type="dxa"/>
          </w:tcPr>
          <w:p w14:paraId="0C4F4564" w14:textId="596EFE99" w:rsidR="00E758A0" w:rsidRPr="00C20E79" w:rsidRDefault="00E758A0" w:rsidP="00E758A0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5825B63D" w14:textId="722C5B96" w:rsidR="00E758A0" w:rsidRPr="00C20E79" w:rsidRDefault="00E758A0" w:rsidP="00E7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C20E79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CD22BE" w14:textId="7851DC17" w:rsidR="00E758A0" w:rsidRPr="008B4E15" w:rsidRDefault="00E758A0" w:rsidP="008B4E1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64,705</w:t>
            </w:r>
          </w:p>
        </w:tc>
        <w:tc>
          <w:tcPr>
            <w:tcW w:w="262" w:type="dxa"/>
          </w:tcPr>
          <w:p w14:paraId="0DBAB209" w14:textId="77777777" w:rsidR="00E758A0" w:rsidRPr="00C20E79" w:rsidRDefault="00E758A0" w:rsidP="00E758A0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E4CC308" w14:textId="77754963" w:rsidR="00E758A0" w:rsidRPr="00B17CE2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323,529</w:t>
            </w:r>
          </w:p>
        </w:tc>
        <w:tc>
          <w:tcPr>
            <w:tcW w:w="273" w:type="dxa"/>
          </w:tcPr>
          <w:p w14:paraId="71E2F9D9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B97E1E9" w14:textId="6DE9FE9F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7CC266A8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93204" w14:textId="211641E0" w:rsidR="00E758A0" w:rsidRPr="00C20E79" w:rsidRDefault="00E758A0" w:rsidP="00E758A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25F2BED8" w14:textId="77777777" w:rsidR="00E758A0" w:rsidRPr="00C20E79" w:rsidRDefault="00E758A0" w:rsidP="00E758A0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992D0E2" w14:textId="249C73E1" w:rsidR="00E758A0" w:rsidRPr="00C20E79" w:rsidRDefault="00E758A0" w:rsidP="00E758A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lang w:val="en-US" w:eastAsia="en-GB"/>
              </w:rPr>
              <w:t>-</w:t>
            </w:r>
          </w:p>
        </w:tc>
      </w:tr>
      <w:tr w:rsidR="006F505F" w:rsidRPr="00F746CD" w14:paraId="56205E88" w14:textId="65CD33D2" w:rsidTr="006F505F">
        <w:tc>
          <w:tcPr>
            <w:tcW w:w="2430" w:type="dxa"/>
          </w:tcPr>
          <w:p w14:paraId="1FACA128" w14:textId="7B792E26" w:rsidR="006F505F" w:rsidRPr="00C20E79" w:rsidRDefault="006F505F" w:rsidP="006F505F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 w:eastAsia="en-GB"/>
              </w:rPr>
              <w:t xml:space="preserve"> 31 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 w:eastAsia="en-GB"/>
              </w:rPr>
              <w:t xml:space="preserve"> 256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6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และ </w:t>
            </w:r>
          </w:p>
          <w:p w14:paraId="0286354A" w14:textId="6FDB0371" w:rsidR="006F505F" w:rsidRPr="00C20E79" w:rsidRDefault="006F505F" w:rsidP="006F505F">
            <w:pPr>
              <w:tabs>
                <w:tab w:val="clear" w:pos="227"/>
                <w:tab w:val="left" w:pos="372"/>
              </w:tabs>
              <w:ind w:hanging="20"/>
              <w:jc w:val="both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 w:eastAsia="en-GB"/>
              </w:rPr>
              <w:t xml:space="preserve">1 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 w:eastAsia="en-GB"/>
              </w:rPr>
              <w:t xml:space="preserve"> 256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71B71698" w14:textId="77777777" w:rsidR="006F505F" w:rsidRPr="00C20E79" w:rsidRDefault="006F505F" w:rsidP="006F50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AC6B3" w14:textId="1B09955F" w:rsidR="006F505F" w:rsidRPr="00C20E79" w:rsidRDefault="006F505F" w:rsidP="008B4E1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62" w:type="dxa"/>
            <w:vAlign w:val="bottom"/>
          </w:tcPr>
          <w:p w14:paraId="24D586CA" w14:textId="77777777" w:rsidR="006F505F" w:rsidRPr="00C20E79" w:rsidRDefault="006F505F" w:rsidP="006F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rFonts w:ascii="Angsana New" w:hAnsi="Angsana New" w:cs="Angsan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0AAFB" w14:textId="62DB8852" w:rsidR="006F505F" w:rsidRPr="00C20E79" w:rsidRDefault="006F505F" w:rsidP="006F505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5CEBCCB" w14:textId="77777777" w:rsidR="006F505F" w:rsidRPr="00C20E79" w:rsidRDefault="006F505F" w:rsidP="006F505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737F9" w14:textId="34B019D3" w:rsidR="006F505F" w:rsidRPr="00C20E79" w:rsidRDefault="006F505F" w:rsidP="006F505F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C4CDA5" w14:textId="7BF2E9FB" w:rsidR="006F505F" w:rsidRPr="00C20E79" w:rsidRDefault="006F505F" w:rsidP="006F505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06D01" w14:textId="66826D83" w:rsidR="006F505F" w:rsidRPr="00C20E79" w:rsidRDefault="006F505F" w:rsidP="006F505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A5C7EE7" w14:textId="77777777" w:rsidR="006F505F" w:rsidRPr="00C20E79" w:rsidRDefault="006F505F" w:rsidP="006F505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9EF4F" w14:textId="7FAB37A3" w:rsidR="006F505F" w:rsidRPr="00C20E79" w:rsidRDefault="006F505F" w:rsidP="006F505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</w:tr>
      <w:tr w:rsidR="006F505F" w:rsidRPr="00F746CD" w14:paraId="2474B496" w14:textId="17AFFD44" w:rsidTr="006D2D82">
        <w:tc>
          <w:tcPr>
            <w:tcW w:w="2430" w:type="dxa"/>
          </w:tcPr>
          <w:p w14:paraId="32D75C3A" w14:textId="77777777" w:rsidR="006F505F" w:rsidRPr="00C20E79" w:rsidRDefault="006F505F" w:rsidP="006F505F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0AF9E83A" w14:textId="79386829" w:rsidR="006F505F" w:rsidRPr="00C20E79" w:rsidRDefault="00526BD0" w:rsidP="006F50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4EB3AA" w14:textId="76E2B51A" w:rsidR="006F505F" w:rsidRPr="008B4E15" w:rsidRDefault="006F505F" w:rsidP="008B4E15">
            <w:pPr>
              <w:pStyle w:val="acctfourfigures"/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234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839</w:t>
            </w:r>
          </w:p>
        </w:tc>
        <w:tc>
          <w:tcPr>
            <w:tcW w:w="262" w:type="dxa"/>
            <w:vAlign w:val="bottom"/>
          </w:tcPr>
          <w:p w14:paraId="564F5C3F" w14:textId="77777777" w:rsidR="006F505F" w:rsidRPr="00C20E79" w:rsidRDefault="006F505F" w:rsidP="006F505F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D92AE69" w14:textId="724A8FCB" w:rsidR="006F505F" w:rsidRPr="00B17CE2" w:rsidRDefault="006F505F" w:rsidP="00B17CE2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6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174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7278A563" w14:textId="77777777" w:rsidR="006F505F" w:rsidRPr="00C20E79" w:rsidRDefault="006F505F" w:rsidP="006F505F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3F8825F9" w14:textId="317B4792" w:rsidR="006F505F" w:rsidRPr="00C20E79" w:rsidRDefault="006F505F" w:rsidP="006F505F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164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881E59" w14:textId="08585381" w:rsidR="006F505F" w:rsidRPr="00C20E79" w:rsidRDefault="006F505F" w:rsidP="006F505F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D4F5A0" w14:textId="61758A5F" w:rsidR="006F505F" w:rsidRPr="00C20E79" w:rsidRDefault="006F505F" w:rsidP="006F505F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106C0B9" w14:textId="77777777" w:rsidR="006F505F" w:rsidRPr="00C20E79" w:rsidRDefault="006F505F" w:rsidP="006F505F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593DEDC" w14:textId="754A52A6" w:rsidR="006F505F" w:rsidRPr="00C20E79" w:rsidRDefault="006F505F" w:rsidP="006F505F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  <w:tr w:rsidR="00D72337" w:rsidRPr="00F746CD" w14:paraId="683EB609" w14:textId="77777777" w:rsidTr="006F6AE0">
        <w:tc>
          <w:tcPr>
            <w:tcW w:w="2430" w:type="dxa"/>
          </w:tcPr>
          <w:p w14:paraId="33046B18" w14:textId="055C2B01" w:rsidR="00D72337" w:rsidRPr="00C20E79" w:rsidRDefault="00D72337" w:rsidP="00D72337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4B8D3C6D" w14:textId="3B571922" w:rsidR="00D72337" w:rsidRPr="006D2D82" w:rsidRDefault="00D72337" w:rsidP="00D72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eastAsia="en-GB"/>
              </w:rPr>
            </w:pPr>
            <w:r w:rsidRPr="006D2D82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cs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4541118" w14:textId="084F27FB" w:rsidR="00D72337" w:rsidRPr="00C20E79" w:rsidRDefault="00D72337" w:rsidP="00D72337">
            <w:pPr>
              <w:pStyle w:val="acctfourfigures"/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282083FC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743238" w14:textId="5609608F" w:rsidR="00D72337" w:rsidRPr="00D72337" w:rsidRDefault="00D72337" w:rsidP="00D72337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  <w:r w:rsidRPr="00D72337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3EB72F63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14A1C6C8" w14:textId="7D9E0E9C" w:rsidR="00D72337" w:rsidRPr="005320DA" w:rsidRDefault="005320DA" w:rsidP="00D7233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64,705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39AA9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60FB1F" w14:textId="4C7796B9" w:rsidR="00D72337" w:rsidRPr="005320DA" w:rsidRDefault="005320DA" w:rsidP="00D72337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323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,529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28E90CE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7255FFAE" w14:textId="68886D6D" w:rsidR="00D72337" w:rsidRPr="005320DA" w:rsidRDefault="005320DA" w:rsidP="00D72337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GB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,511,335</w:t>
            </w:r>
          </w:p>
        </w:tc>
      </w:tr>
      <w:tr w:rsidR="00D72337" w:rsidRPr="00F746CD" w14:paraId="303CEB73" w14:textId="58BCA813" w:rsidTr="00E21800">
        <w:tc>
          <w:tcPr>
            <w:tcW w:w="2430" w:type="dxa"/>
          </w:tcPr>
          <w:p w14:paraId="1FBE35C8" w14:textId="4C5E4CEC" w:rsidR="00D72337" w:rsidRPr="00C20E79" w:rsidRDefault="00D72337" w:rsidP="00D72337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ณ </w:t>
            </w:r>
            <w:r w:rsidRPr="00C20E79">
              <w:rPr>
                <w:rFonts w:ascii="Angsana New" w:eastAsia="AngsanaNew" w:hAnsi="Angsana New" w:cs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31 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GB" w:eastAsia="en-GB"/>
              </w:rPr>
              <w:t>256</w:t>
            </w: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5F21F9B8" w14:textId="77777777" w:rsidR="00D72337" w:rsidRPr="00C20E79" w:rsidRDefault="00D72337" w:rsidP="00D72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575ED4C" w14:textId="77777777" w:rsidR="00D72337" w:rsidRPr="008B4E15" w:rsidRDefault="00D72337" w:rsidP="00D72337">
            <w:pPr>
              <w:pStyle w:val="acctfourfigures"/>
              <w:spacing w:line="240" w:lineRule="atLeast"/>
              <w:ind w:right="-198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62" w:type="dxa"/>
          </w:tcPr>
          <w:p w14:paraId="081D5434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68340F54" w14:textId="77777777" w:rsidR="00D72337" w:rsidRPr="00B17CE2" w:rsidRDefault="00D72337" w:rsidP="00D72337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7E15A6BC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2B960C99" w14:textId="275EE220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4A91A" w14:textId="3E21A3CF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F30B148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A4B3519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5888C408" w14:textId="77777777" w:rsidR="00D72337" w:rsidRPr="00C20E79" w:rsidRDefault="00D72337" w:rsidP="00D72337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</w:tr>
      <w:tr w:rsidR="005320DA" w:rsidRPr="00F746CD" w14:paraId="75F85A0A" w14:textId="4E4E2A74" w:rsidTr="003A5F5B">
        <w:tc>
          <w:tcPr>
            <w:tcW w:w="2430" w:type="dxa"/>
          </w:tcPr>
          <w:p w14:paraId="14C097EB" w14:textId="46F1B189" w:rsidR="005320DA" w:rsidRPr="00C20E79" w:rsidRDefault="005320DA" w:rsidP="005320DA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20E7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3B90D609" w14:textId="1A3FCC61" w:rsidR="005320DA" w:rsidRPr="00C20E79" w:rsidRDefault="005320DA" w:rsidP="005320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eastAsia="en-GB"/>
              </w:rPr>
            </w:pPr>
            <w:r w:rsidRPr="00C20E79">
              <w:rPr>
                <w:rFonts w:ascii="Angsana New" w:hAnsi="Angsana New" w:cs="Angsana New" w:hint="cs"/>
                <w:b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6FD93A" w14:textId="67E4EE3B" w:rsidR="005320DA" w:rsidRPr="008B4E15" w:rsidRDefault="005320DA" w:rsidP="005320DA">
            <w:pPr>
              <w:pStyle w:val="acctfourfigures"/>
              <w:spacing w:line="240" w:lineRule="atLeast"/>
              <w:ind w:right="-198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234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8B4E1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839</w:t>
            </w:r>
          </w:p>
        </w:tc>
        <w:tc>
          <w:tcPr>
            <w:tcW w:w="262" w:type="dxa"/>
            <w:vAlign w:val="bottom"/>
          </w:tcPr>
          <w:p w14:paraId="63ED520C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71773E" w14:textId="54943343" w:rsidR="005320DA" w:rsidRPr="00B17CE2" w:rsidRDefault="005320DA" w:rsidP="005320DA">
            <w:pPr>
              <w:pStyle w:val="acctfourfigures"/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6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174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B17C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728E016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bottom w:val="double" w:sz="4" w:space="0" w:color="auto"/>
              <w:right w:val="nil"/>
            </w:tcBorders>
          </w:tcPr>
          <w:p w14:paraId="0BD0525F" w14:textId="16B0F9D5" w:rsidR="005320DA" w:rsidRPr="005320DA" w:rsidRDefault="005320DA" w:rsidP="005320D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,229,289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68D6D9" w14:textId="7402003E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0ABE87B" w14:textId="15904F6E" w:rsidR="005320DA" w:rsidRPr="005320DA" w:rsidRDefault="005320DA" w:rsidP="005320DA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,146,446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23DD9E5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</w:tcPr>
          <w:p w14:paraId="27BF8793" w14:textId="4D8E4A8A" w:rsidR="005320DA" w:rsidRPr="005320DA" w:rsidRDefault="005320DA" w:rsidP="005320DA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eastAsia="en-GB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,279,574</w:t>
            </w:r>
          </w:p>
        </w:tc>
      </w:tr>
      <w:tr w:rsidR="005320DA" w:rsidRPr="00F746CD" w14:paraId="6710928E" w14:textId="77777777" w:rsidTr="00E21800">
        <w:tc>
          <w:tcPr>
            <w:tcW w:w="2430" w:type="dxa"/>
          </w:tcPr>
          <w:p w14:paraId="3A0677E5" w14:textId="77777777" w:rsidR="005320DA" w:rsidRPr="00C20E79" w:rsidRDefault="005320DA" w:rsidP="005320DA">
            <w:pPr>
              <w:tabs>
                <w:tab w:val="clear" w:pos="227"/>
                <w:tab w:val="left" w:pos="372"/>
              </w:tabs>
              <w:ind w:firstLine="86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25326056" w14:textId="77777777" w:rsidR="005320DA" w:rsidRPr="00C20E79" w:rsidRDefault="005320DA" w:rsidP="005320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8A69C69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62" w:type="dxa"/>
          </w:tcPr>
          <w:p w14:paraId="4ACB2177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</w:tcPr>
          <w:p w14:paraId="6DCFAA58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2C6E32F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right w:val="nil"/>
            </w:tcBorders>
          </w:tcPr>
          <w:p w14:paraId="33066D99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75329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662E17CB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153C707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</w:tcPr>
          <w:p w14:paraId="560709D2" w14:textId="77777777" w:rsidR="005320DA" w:rsidRPr="00C20E79" w:rsidRDefault="005320DA" w:rsidP="005320DA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</w:tr>
    </w:tbl>
    <w:p w14:paraId="506DDF7F" w14:textId="77777777" w:rsidR="00E42236" w:rsidRPr="00E758A0" w:rsidRDefault="00E42236" w:rsidP="00E7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Theme="majorBidi" w:hAnsiTheme="majorBidi" w:cstheme="majorBidi"/>
          <w:sz w:val="32"/>
          <w:szCs w:val="32"/>
          <w:highlight w:val="yellow"/>
        </w:rPr>
      </w:pPr>
    </w:p>
    <w:p w14:paraId="2970C021" w14:textId="7A41E074" w:rsidR="006B37A0" w:rsidRPr="00E063BC" w:rsidRDefault="006B37A0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063B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การเสนอขาย</w:t>
      </w:r>
      <w:r w:rsidR="00E063BC" w:rsidRPr="00E063B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หุ้นแก่ประชาชนทั่วไปเป็นครั้งแรก</w:t>
      </w:r>
    </w:p>
    <w:p w14:paraId="178889AE" w14:textId="77777777" w:rsidR="006B37A0" w:rsidRDefault="006B37A0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6E434" w14:textId="1DFDA8D7" w:rsidR="00024C6D" w:rsidRDefault="00AA79DD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0A506E" w:rsidRPr="008111A5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F6083A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B12814" w:rsidRPr="00F608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6B55" w:rsidRPr="008111A5">
        <w:rPr>
          <w:rFonts w:asciiTheme="majorBidi" w:hAnsiTheme="majorBidi" w:cstheme="majorBidi"/>
          <w:sz w:val="28"/>
          <w:szCs w:val="28"/>
        </w:rPr>
        <w:t>256</w:t>
      </w:r>
      <w:r w:rsidR="00A74016" w:rsidRPr="008111A5">
        <w:rPr>
          <w:rFonts w:asciiTheme="majorBidi" w:hAnsiTheme="majorBidi" w:cstheme="majorBidi"/>
          <w:sz w:val="28"/>
          <w:szCs w:val="28"/>
        </w:rPr>
        <w:t>7</w:t>
      </w:r>
      <w:r w:rsidR="00B12814" w:rsidRPr="00811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62FC" w:rsidRPr="008111A5"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B12814" w:rsidRPr="008111A5">
        <w:rPr>
          <w:rFonts w:asciiTheme="majorBidi" w:hAnsiTheme="majorBidi" w:cstheme="majorBidi" w:hint="cs"/>
          <w:sz w:val="28"/>
          <w:szCs w:val="28"/>
          <w:cs/>
        </w:rPr>
        <w:t>ได้เสนอขายหุ้นสามัญแก่ประชาชนทั่วไปเป็นครั้งแรก</w:t>
      </w:r>
      <w:r w:rsidR="000A1293" w:rsidRPr="008111A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F6083A">
        <w:rPr>
          <w:rFonts w:asciiTheme="majorBidi" w:hAnsiTheme="majorBidi" w:cstheme="majorBidi"/>
          <w:sz w:val="28"/>
          <w:szCs w:val="28"/>
        </w:rPr>
        <w:t>64.</w:t>
      </w:r>
      <w:r w:rsidR="00312CC2" w:rsidRPr="00F6083A">
        <w:rPr>
          <w:rFonts w:asciiTheme="majorBidi" w:hAnsiTheme="majorBidi" w:cstheme="majorBidi"/>
          <w:sz w:val="28"/>
          <w:szCs w:val="28"/>
        </w:rPr>
        <w:t>7</w:t>
      </w:r>
      <w:r w:rsidR="000A1293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0A1293" w:rsidRPr="008111A5">
        <w:rPr>
          <w:rFonts w:asciiTheme="majorBidi" w:hAnsiTheme="majorBidi" w:cstheme="majorBidi" w:hint="cs"/>
          <w:sz w:val="28"/>
          <w:szCs w:val="28"/>
          <w:cs/>
        </w:rPr>
        <w:t>ล้านหุ้น โดย</w:t>
      </w:r>
      <w:r w:rsidR="00445655" w:rsidRPr="008111A5">
        <w:rPr>
          <w:rFonts w:asciiTheme="majorBidi" w:hAnsiTheme="majorBidi" w:cstheme="majorBidi" w:hint="cs"/>
          <w:sz w:val="28"/>
          <w:szCs w:val="28"/>
          <w:cs/>
        </w:rPr>
        <w:t>เสนอขาย</w:t>
      </w:r>
      <w:r w:rsidR="00780A10" w:rsidRPr="008111A5">
        <w:rPr>
          <w:rFonts w:asciiTheme="majorBidi" w:hAnsiTheme="majorBidi" w:cstheme="majorBidi" w:hint="cs"/>
          <w:sz w:val="28"/>
          <w:szCs w:val="28"/>
          <w:cs/>
        </w:rPr>
        <w:t xml:space="preserve">ในราคาหุ้นละ </w:t>
      </w:r>
      <w:r w:rsidR="00A74016" w:rsidRPr="00F6083A">
        <w:rPr>
          <w:rFonts w:asciiTheme="majorBidi" w:hAnsiTheme="majorBidi" w:cstheme="majorBidi"/>
          <w:sz w:val="28"/>
          <w:szCs w:val="28"/>
        </w:rPr>
        <w:t>29</w:t>
      </w:r>
      <w:r w:rsidR="00780A10" w:rsidRPr="008111A5">
        <w:rPr>
          <w:rFonts w:asciiTheme="majorBidi" w:hAnsiTheme="majorBidi" w:cstheme="majorBidi" w:hint="cs"/>
          <w:sz w:val="28"/>
          <w:szCs w:val="28"/>
          <w:cs/>
        </w:rPr>
        <w:t xml:space="preserve"> บาท (มูลค่าที่ตราไว้ </w:t>
      </w:r>
      <w:r w:rsidR="00780A10" w:rsidRPr="00F6083A">
        <w:rPr>
          <w:rFonts w:asciiTheme="majorBidi" w:hAnsiTheme="majorBidi" w:cstheme="majorBidi"/>
          <w:sz w:val="28"/>
          <w:szCs w:val="28"/>
        </w:rPr>
        <w:t>5</w:t>
      </w:r>
      <w:r w:rsidR="00780A10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780A10" w:rsidRPr="008111A5">
        <w:rPr>
          <w:rFonts w:asciiTheme="majorBidi" w:hAnsiTheme="majorBidi" w:cstheme="majorBidi" w:hint="cs"/>
          <w:sz w:val="28"/>
          <w:szCs w:val="28"/>
          <w:cs/>
        </w:rPr>
        <w:t>บาท และส่วนเกิน</w:t>
      </w:r>
      <w:r w:rsidR="00155BDE" w:rsidRPr="008111A5">
        <w:rPr>
          <w:rFonts w:asciiTheme="majorBidi" w:hAnsiTheme="majorBidi" w:cstheme="majorBidi" w:hint="cs"/>
          <w:sz w:val="28"/>
          <w:szCs w:val="28"/>
          <w:cs/>
        </w:rPr>
        <w:t xml:space="preserve">มูลค่าหุ้นสามัญ </w:t>
      </w:r>
      <w:r w:rsidR="00AD059F" w:rsidRPr="00F6083A">
        <w:rPr>
          <w:rFonts w:asciiTheme="majorBidi" w:hAnsiTheme="majorBidi" w:cstheme="majorBidi"/>
          <w:sz w:val="28"/>
          <w:szCs w:val="28"/>
        </w:rPr>
        <w:t>24</w:t>
      </w:r>
      <w:r w:rsidR="00155BDE" w:rsidRPr="008111A5">
        <w:rPr>
          <w:rFonts w:asciiTheme="majorBidi" w:hAnsiTheme="majorBidi" w:cstheme="majorBidi" w:hint="cs"/>
          <w:sz w:val="28"/>
          <w:szCs w:val="28"/>
          <w:cs/>
        </w:rPr>
        <w:t xml:space="preserve"> บาท) </w:t>
      </w:r>
      <w:r w:rsidR="003B62FC" w:rsidRPr="008111A5"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155BDE" w:rsidRPr="008111A5">
        <w:rPr>
          <w:rFonts w:asciiTheme="majorBidi" w:hAnsiTheme="majorBidi" w:cstheme="majorBidi" w:hint="cs"/>
          <w:sz w:val="28"/>
          <w:szCs w:val="28"/>
          <w:cs/>
        </w:rPr>
        <w:t>ได้รับเงินจากการขายหุ้น</w:t>
      </w:r>
      <w:r w:rsidR="001359BE" w:rsidRPr="008111A5">
        <w:rPr>
          <w:rFonts w:asciiTheme="majorBidi" w:hAnsiTheme="majorBidi" w:cstheme="majorBidi" w:hint="cs"/>
          <w:sz w:val="28"/>
          <w:szCs w:val="28"/>
          <w:cs/>
        </w:rPr>
        <w:t xml:space="preserve">สามัญที่ออกเป็นจำนวนเงินรวม </w:t>
      </w:r>
      <w:r w:rsidR="004B1AB1" w:rsidRPr="00F6083A">
        <w:rPr>
          <w:rFonts w:asciiTheme="majorBidi" w:hAnsiTheme="majorBidi" w:cstheme="majorBidi"/>
          <w:sz w:val="28"/>
          <w:szCs w:val="28"/>
        </w:rPr>
        <w:t>1,</w:t>
      </w:r>
      <w:r w:rsidR="00BE433F" w:rsidRPr="00F6083A">
        <w:rPr>
          <w:rFonts w:asciiTheme="majorBidi" w:hAnsiTheme="majorBidi" w:cstheme="majorBidi"/>
          <w:sz w:val="28"/>
          <w:szCs w:val="28"/>
        </w:rPr>
        <w:t>876.5</w:t>
      </w:r>
      <w:r w:rsidR="001359BE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1359BE" w:rsidRPr="008111A5">
        <w:rPr>
          <w:rFonts w:asciiTheme="majorBidi" w:hAnsiTheme="majorBidi" w:cstheme="majorBidi" w:hint="cs"/>
          <w:sz w:val="28"/>
          <w:szCs w:val="28"/>
          <w:cs/>
        </w:rPr>
        <w:t>ล้านบาท ทั้งนี้</w:t>
      </w:r>
      <w:r w:rsidR="003B62FC" w:rsidRPr="008111A5"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5607B6" w:rsidRPr="008111A5">
        <w:rPr>
          <w:rFonts w:asciiTheme="majorBidi" w:hAnsiTheme="majorBidi" w:cstheme="majorBidi" w:hint="cs"/>
          <w:sz w:val="28"/>
          <w:szCs w:val="28"/>
          <w:cs/>
        </w:rPr>
        <w:t>ได้จดทะเบียนเพิ่มทุนที่</w:t>
      </w:r>
      <w:r w:rsidR="00B231FB" w:rsidRPr="008111A5">
        <w:rPr>
          <w:rFonts w:asciiTheme="majorBidi" w:hAnsiTheme="majorBidi" w:cstheme="majorBidi" w:hint="cs"/>
          <w:sz w:val="28"/>
          <w:szCs w:val="28"/>
          <w:cs/>
        </w:rPr>
        <w:t>ออกและ</w:t>
      </w:r>
      <w:r w:rsidR="005607B6" w:rsidRPr="008111A5">
        <w:rPr>
          <w:rFonts w:asciiTheme="majorBidi" w:hAnsiTheme="majorBidi" w:cstheme="majorBidi" w:hint="cs"/>
          <w:sz w:val="28"/>
          <w:szCs w:val="28"/>
          <w:cs/>
        </w:rPr>
        <w:t>ชำระแล้วกับกระทรวงพาณิชย์เมื่อวันที่</w:t>
      </w:r>
      <w:r w:rsidR="005D735A" w:rsidRPr="00811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B1AB1" w:rsidRPr="00F6083A">
        <w:rPr>
          <w:rFonts w:asciiTheme="majorBidi" w:hAnsiTheme="majorBidi" w:cstheme="majorBidi"/>
          <w:sz w:val="28"/>
          <w:szCs w:val="28"/>
        </w:rPr>
        <w:t>7</w:t>
      </w:r>
      <w:r w:rsidR="002224BF" w:rsidRPr="00F6083A">
        <w:rPr>
          <w:rFonts w:asciiTheme="majorBidi" w:hAnsiTheme="majorBidi" w:cstheme="majorBidi"/>
          <w:sz w:val="28"/>
          <w:szCs w:val="28"/>
        </w:rPr>
        <w:t xml:space="preserve"> </w:t>
      </w:r>
      <w:r w:rsidR="002224BF" w:rsidRPr="00F6083A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AD059F" w:rsidRPr="00F6083A">
        <w:rPr>
          <w:rFonts w:asciiTheme="majorBidi" w:hAnsiTheme="majorBidi" w:cstheme="majorBidi"/>
          <w:sz w:val="28"/>
          <w:szCs w:val="28"/>
        </w:rPr>
        <w:t>2567</w:t>
      </w:r>
      <w:r w:rsidR="002224BF" w:rsidRPr="00811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0DE8" w:rsidRPr="008111A5">
        <w:rPr>
          <w:rFonts w:asciiTheme="majorBidi" w:hAnsiTheme="majorBidi" w:cstheme="majorBidi" w:hint="cs"/>
          <w:sz w:val="28"/>
          <w:szCs w:val="28"/>
          <w:cs/>
        </w:rPr>
        <w:t>และหุ้นของ</w:t>
      </w:r>
      <w:r w:rsidR="003B62FC" w:rsidRPr="008111A5"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C20DE8" w:rsidRPr="008111A5">
        <w:rPr>
          <w:rFonts w:asciiTheme="majorBidi" w:hAnsiTheme="majorBidi" w:cstheme="majorBidi" w:hint="cs"/>
          <w:sz w:val="28"/>
          <w:szCs w:val="28"/>
          <w:cs/>
        </w:rPr>
        <w:t>เริ่มการซื้อขายในตลาด</w:t>
      </w:r>
      <w:r w:rsidR="00991BC6" w:rsidRPr="008111A5">
        <w:rPr>
          <w:rFonts w:asciiTheme="majorBidi" w:hAnsiTheme="majorBidi" w:cstheme="majorBidi" w:hint="cs"/>
          <w:sz w:val="28"/>
          <w:szCs w:val="28"/>
          <w:cs/>
        </w:rPr>
        <w:t xml:space="preserve">หลักทรัพย์แห่งประเทศไทย </w:t>
      </w:r>
      <w:r w:rsidR="00991BC6" w:rsidRPr="008111A5">
        <w:rPr>
          <w:rFonts w:asciiTheme="majorBidi" w:hAnsiTheme="majorBidi" w:cstheme="majorBidi"/>
          <w:sz w:val="28"/>
          <w:szCs w:val="28"/>
        </w:rPr>
        <w:t xml:space="preserve">(SET) </w:t>
      </w:r>
      <w:r w:rsidR="00991BC6" w:rsidRPr="008111A5">
        <w:rPr>
          <w:rFonts w:asciiTheme="majorBidi" w:hAnsiTheme="majorBidi" w:cstheme="majorBidi" w:hint="cs"/>
          <w:sz w:val="28"/>
          <w:szCs w:val="28"/>
          <w:cs/>
        </w:rPr>
        <w:t xml:space="preserve">ในวันที่ </w:t>
      </w:r>
      <w:r w:rsidR="007D374C" w:rsidRPr="008111A5">
        <w:rPr>
          <w:rFonts w:asciiTheme="majorBidi" w:hAnsiTheme="majorBidi" w:cstheme="majorBidi"/>
          <w:sz w:val="28"/>
          <w:szCs w:val="28"/>
          <w:cs/>
        </w:rPr>
        <w:br/>
      </w:r>
      <w:r w:rsidR="00AD059F" w:rsidRPr="00F6083A">
        <w:rPr>
          <w:rFonts w:asciiTheme="majorBidi" w:hAnsiTheme="majorBidi" w:cstheme="majorBidi"/>
          <w:sz w:val="28"/>
          <w:szCs w:val="28"/>
        </w:rPr>
        <w:t>9</w:t>
      </w:r>
      <w:r w:rsidR="00991BC6" w:rsidRPr="00F6083A">
        <w:rPr>
          <w:rFonts w:asciiTheme="majorBidi" w:hAnsiTheme="majorBidi" w:cstheme="majorBidi"/>
          <w:sz w:val="28"/>
          <w:szCs w:val="28"/>
          <w:cs/>
        </w:rPr>
        <w:t xml:space="preserve"> ก</w:t>
      </w:r>
      <w:r w:rsidR="00D80CC1" w:rsidRPr="00F6083A">
        <w:rPr>
          <w:rFonts w:asciiTheme="majorBidi" w:hAnsiTheme="majorBidi" w:cstheme="majorBidi"/>
          <w:sz w:val="28"/>
          <w:szCs w:val="28"/>
          <w:cs/>
        </w:rPr>
        <w:t xml:space="preserve">ุมภาพันธ์ </w:t>
      </w:r>
      <w:r w:rsidR="00AD059F" w:rsidRPr="00F6083A">
        <w:rPr>
          <w:rFonts w:asciiTheme="majorBidi" w:hAnsiTheme="majorBidi" w:cstheme="majorBidi"/>
          <w:sz w:val="28"/>
          <w:szCs w:val="28"/>
        </w:rPr>
        <w:t>2567</w:t>
      </w:r>
      <w:r w:rsidR="00D80CC1" w:rsidRPr="008111A5">
        <w:rPr>
          <w:rFonts w:asciiTheme="majorBidi" w:hAnsiTheme="majorBidi" w:cstheme="majorBidi" w:hint="cs"/>
          <w:sz w:val="28"/>
          <w:szCs w:val="28"/>
          <w:cs/>
        </w:rPr>
        <w:t xml:space="preserve"> ค่าใช้จ่าย</w:t>
      </w:r>
      <w:r w:rsidR="00E061E9" w:rsidRPr="008111A5">
        <w:rPr>
          <w:rFonts w:asciiTheme="majorBidi" w:hAnsiTheme="majorBidi" w:cstheme="majorBidi" w:hint="cs"/>
          <w:sz w:val="28"/>
          <w:szCs w:val="28"/>
          <w:cs/>
        </w:rPr>
        <w:t xml:space="preserve">ที่เกี่ยวข้องโดยตรงกับการเสนอขายหุ้นจำนวน </w:t>
      </w:r>
      <w:r w:rsidR="004B1AB1" w:rsidRPr="00F6083A">
        <w:rPr>
          <w:rFonts w:asciiTheme="majorBidi" w:hAnsiTheme="majorBidi" w:cstheme="majorBidi"/>
          <w:sz w:val="28"/>
          <w:szCs w:val="28"/>
        </w:rPr>
        <w:t>41</w:t>
      </w:r>
      <w:r w:rsidR="00BE433F" w:rsidRPr="00F6083A">
        <w:rPr>
          <w:rFonts w:asciiTheme="majorBidi" w:hAnsiTheme="majorBidi" w:cstheme="majorBidi"/>
          <w:sz w:val="28"/>
          <w:szCs w:val="28"/>
          <w:cs/>
        </w:rPr>
        <w:t>.6</w:t>
      </w:r>
      <w:r w:rsidR="00E061E9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E061E9" w:rsidRPr="008111A5">
        <w:rPr>
          <w:rFonts w:asciiTheme="majorBidi" w:hAnsiTheme="majorBidi" w:cstheme="majorBidi" w:hint="cs"/>
          <w:sz w:val="28"/>
          <w:szCs w:val="28"/>
          <w:cs/>
        </w:rPr>
        <w:t>ล้านบาท แสดงหักจากส่วนเกินมูลค่าหุ้น</w:t>
      </w:r>
      <w:r w:rsidR="00E94DFD" w:rsidRPr="008111A5">
        <w:rPr>
          <w:rFonts w:asciiTheme="majorBidi" w:hAnsiTheme="majorBidi" w:cstheme="majorBidi" w:hint="cs"/>
          <w:sz w:val="28"/>
          <w:szCs w:val="28"/>
          <w:cs/>
        </w:rPr>
        <w:t>ที่ได้รับจากการเสนอขายหุ้นแก่ผู้ลงทุน ทำให้ส่วนเกินมูลค</w:t>
      </w:r>
      <w:r w:rsidR="003B62FC" w:rsidRPr="008111A5">
        <w:rPr>
          <w:rFonts w:asciiTheme="majorBidi" w:hAnsiTheme="majorBidi" w:cstheme="majorBidi" w:hint="cs"/>
          <w:sz w:val="28"/>
          <w:szCs w:val="28"/>
          <w:cs/>
        </w:rPr>
        <w:t>่า</w:t>
      </w:r>
      <w:r w:rsidR="00E94DFD" w:rsidRPr="008111A5">
        <w:rPr>
          <w:rFonts w:asciiTheme="majorBidi" w:hAnsiTheme="majorBidi" w:cstheme="majorBidi" w:hint="cs"/>
          <w:sz w:val="28"/>
          <w:szCs w:val="28"/>
          <w:cs/>
        </w:rPr>
        <w:t>หุ้นมีจำนวน</w:t>
      </w:r>
      <w:r w:rsidR="00312CC2" w:rsidRPr="008111A5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507C0F" w:rsidRPr="008111A5">
        <w:rPr>
          <w:rFonts w:asciiTheme="majorBidi" w:hAnsiTheme="majorBidi" w:cstheme="majorBidi" w:hint="cs"/>
          <w:sz w:val="28"/>
          <w:szCs w:val="28"/>
          <w:cs/>
        </w:rPr>
        <w:t>สุทธิ</w:t>
      </w:r>
      <w:r w:rsidR="006F61CB" w:rsidRPr="00811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B1AB1" w:rsidRPr="00F6083A">
        <w:rPr>
          <w:rFonts w:asciiTheme="majorBidi" w:hAnsiTheme="majorBidi" w:cstheme="majorBidi"/>
          <w:sz w:val="28"/>
          <w:szCs w:val="28"/>
        </w:rPr>
        <w:t>1,</w:t>
      </w:r>
      <w:r w:rsidR="00BE433F" w:rsidRPr="00F6083A">
        <w:rPr>
          <w:rFonts w:asciiTheme="majorBidi" w:hAnsiTheme="majorBidi" w:cstheme="majorBidi"/>
          <w:sz w:val="28"/>
          <w:szCs w:val="28"/>
        </w:rPr>
        <w:t>511.3</w:t>
      </w:r>
      <w:r w:rsidR="006F61CB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6F61CB" w:rsidRPr="008111A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6F61CB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5913FEE8" w14:textId="77777777" w:rsidR="006F61CB" w:rsidRDefault="006F61CB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2D17D" w14:textId="33B7AADF" w:rsidR="00B2657B" w:rsidRPr="004462FD" w:rsidRDefault="00B2657B" w:rsidP="00B2657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4462FD">
        <w:rPr>
          <w:rFonts w:asciiTheme="majorBidi" w:hAnsiTheme="majorBidi" w:cs="Angsana New" w:hint="cs"/>
          <w:sz w:val="28"/>
          <w:szCs w:val="28"/>
          <w:u w:val="none"/>
          <w:cs/>
        </w:rPr>
        <w:t>การจ่ายโดยใช้หุ้นเป็นเกณฑ์</w:t>
      </w:r>
    </w:p>
    <w:p w14:paraId="6BB2A261" w14:textId="4075E1F9" w:rsidR="00F0264A" w:rsidRDefault="00F0264A" w:rsidP="00152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39E90865" w14:textId="2742F12F" w:rsidR="000F4859" w:rsidRDefault="00E00116" w:rsidP="00152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111A5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918A3" w:rsidRPr="00F6083A">
        <w:rPr>
          <w:rFonts w:asciiTheme="majorBidi" w:hAnsiTheme="majorBidi" w:cstheme="majorBidi"/>
          <w:sz w:val="28"/>
          <w:szCs w:val="28"/>
        </w:rPr>
        <w:t>29</w:t>
      </w:r>
      <w:r w:rsidRPr="00F6083A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918A3" w:rsidRPr="00F6083A">
        <w:rPr>
          <w:rFonts w:asciiTheme="majorBidi" w:hAnsiTheme="majorBidi" w:cstheme="majorBidi"/>
          <w:sz w:val="28"/>
          <w:szCs w:val="28"/>
        </w:rPr>
        <w:t>2567</w:t>
      </w:r>
      <w:r w:rsidRPr="00811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6F3B" w:rsidRPr="008111A5">
        <w:rPr>
          <w:rFonts w:asciiTheme="majorBidi" w:hAnsiTheme="majorBidi" w:cstheme="majorBidi" w:hint="cs"/>
          <w:sz w:val="28"/>
          <w:szCs w:val="28"/>
          <w:cs/>
        </w:rPr>
        <w:t>สิทธิซื้อหุ้นของธนาคาร</w:t>
      </w:r>
      <w:r w:rsidR="000636E5" w:rsidRPr="008111A5">
        <w:rPr>
          <w:rFonts w:asciiTheme="majorBidi" w:hAnsiTheme="majorBidi" w:cstheme="majorBidi" w:hint="cs"/>
          <w:sz w:val="28"/>
          <w:szCs w:val="28"/>
          <w:cs/>
        </w:rPr>
        <w:t>ตามข้อตกลงการจ่ายโดยใช้หุ้นเป็นเกณฑ์</w:t>
      </w:r>
      <w:r w:rsidR="000D6F3B" w:rsidRPr="008111A5">
        <w:rPr>
          <w:rFonts w:asciiTheme="majorBidi" w:hAnsiTheme="majorBidi" w:cstheme="majorBidi" w:hint="cs"/>
          <w:sz w:val="28"/>
          <w:szCs w:val="28"/>
          <w:cs/>
        </w:rPr>
        <w:t xml:space="preserve">โครงการ </w:t>
      </w:r>
      <w:r w:rsidR="000D6F3B" w:rsidRPr="008111A5">
        <w:rPr>
          <w:rFonts w:asciiTheme="majorBidi" w:hAnsiTheme="majorBidi" w:cstheme="majorBidi"/>
          <w:sz w:val="28"/>
          <w:szCs w:val="28"/>
        </w:rPr>
        <w:t xml:space="preserve">Management Stock Option Program </w:t>
      </w:r>
      <w:r w:rsidR="000D6F3B" w:rsidRPr="008111A5">
        <w:rPr>
          <w:rFonts w:asciiTheme="majorBidi" w:hAnsiTheme="majorBidi" w:cstheme="majorBidi" w:hint="cs"/>
          <w:sz w:val="28"/>
          <w:szCs w:val="28"/>
          <w:cs/>
        </w:rPr>
        <w:t>ที่ได้รับอนุม</w:t>
      </w:r>
      <w:r w:rsidR="00CE64BC" w:rsidRPr="008111A5">
        <w:rPr>
          <w:rFonts w:asciiTheme="majorBidi" w:hAnsiTheme="majorBidi" w:cstheme="majorBidi" w:hint="cs"/>
          <w:sz w:val="28"/>
          <w:szCs w:val="28"/>
          <w:cs/>
        </w:rPr>
        <w:t>ั</w:t>
      </w:r>
      <w:r w:rsidR="000D6F3B" w:rsidRPr="008111A5">
        <w:rPr>
          <w:rFonts w:asciiTheme="majorBidi" w:hAnsiTheme="majorBidi" w:cstheme="majorBidi" w:hint="cs"/>
          <w:sz w:val="28"/>
          <w:szCs w:val="28"/>
          <w:cs/>
        </w:rPr>
        <w:t xml:space="preserve">ติในการประชุมวิสามัญผู้ถือหุ้นของธนาคาร เมื่อวันที่ </w:t>
      </w:r>
      <w:r w:rsidR="004918A3" w:rsidRPr="008111A5">
        <w:rPr>
          <w:rFonts w:asciiTheme="majorBidi" w:hAnsiTheme="majorBidi" w:cstheme="majorBidi"/>
          <w:sz w:val="28"/>
          <w:szCs w:val="28"/>
        </w:rPr>
        <w:t>7</w:t>
      </w:r>
      <w:r w:rsidR="000D6F3B" w:rsidRPr="008111A5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4918A3" w:rsidRPr="008111A5">
        <w:rPr>
          <w:rFonts w:asciiTheme="majorBidi" w:hAnsiTheme="majorBidi" w:cstheme="majorBidi"/>
          <w:sz w:val="28"/>
          <w:szCs w:val="28"/>
        </w:rPr>
        <w:t>2565</w:t>
      </w:r>
      <w:r w:rsidR="000D6F3B" w:rsidRPr="00811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62C45" w:rsidRPr="008111A5">
        <w:rPr>
          <w:rFonts w:asciiTheme="majorBidi" w:hAnsiTheme="majorBidi" w:cstheme="majorBidi" w:hint="cs"/>
          <w:sz w:val="28"/>
          <w:szCs w:val="28"/>
          <w:cs/>
        </w:rPr>
        <w:t xml:space="preserve">จำนวนรวมทั้งสิ้น </w:t>
      </w:r>
      <w:r w:rsidR="00826421" w:rsidRPr="008111A5">
        <w:rPr>
          <w:rFonts w:asciiTheme="majorBidi" w:hAnsiTheme="majorBidi" w:cstheme="majorBidi"/>
          <w:sz w:val="28"/>
          <w:szCs w:val="28"/>
        </w:rPr>
        <w:t>2.775</w:t>
      </w:r>
      <w:r w:rsidR="00A62C45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A62C45" w:rsidRPr="008111A5">
        <w:rPr>
          <w:rFonts w:asciiTheme="majorBidi" w:hAnsiTheme="majorBidi" w:cstheme="majorBidi" w:hint="cs"/>
          <w:sz w:val="28"/>
          <w:szCs w:val="28"/>
          <w:cs/>
        </w:rPr>
        <w:t xml:space="preserve">ล้านหน่วย ถูกใช้สิทธิจำนวน </w:t>
      </w:r>
      <w:r w:rsidR="00826421" w:rsidRPr="008111A5">
        <w:rPr>
          <w:rFonts w:asciiTheme="majorBidi" w:hAnsiTheme="majorBidi" w:cstheme="majorBidi"/>
          <w:sz w:val="28"/>
          <w:szCs w:val="28"/>
        </w:rPr>
        <w:t>0.5</w:t>
      </w:r>
      <w:r w:rsidR="00A62C45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FA5408" w:rsidRPr="008111A5">
        <w:rPr>
          <w:rFonts w:asciiTheme="majorBidi" w:hAnsiTheme="majorBidi" w:cstheme="majorBidi" w:hint="cs"/>
          <w:sz w:val="28"/>
          <w:szCs w:val="28"/>
          <w:cs/>
        </w:rPr>
        <w:t>ล้านหน่วย</w:t>
      </w:r>
      <w:r w:rsidR="00826421" w:rsidRPr="008111A5">
        <w:rPr>
          <w:rFonts w:asciiTheme="majorBidi" w:hAnsiTheme="majorBidi" w:cstheme="majorBidi"/>
          <w:sz w:val="28"/>
          <w:szCs w:val="28"/>
        </w:rPr>
        <w:t xml:space="preserve"> </w:t>
      </w:r>
      <w:r w:rsidR="00826421" w:rsidRPr="008111A5">
        <w:rPr>
          <w:rFonts w:asciiTheme="majorBidi" w:hAnsiTheme="majorBidi" w:cstheme="majorBidi" w:hint="cs"/>
          <w:sz w:val="28"/>
          <w:szCs w:val="28"/>
          <w:cs/>
        </w:rPr>
        <w:t xml:space="preserve">ในราคาหน่วยละ </w:t>
      </w:r>
      <w:r w:rsidR="00826421" w:rsidRPr="008111A5">
        <w:rPr>
          <w:rFonts w:asciiTheme="majorBidi" w:hAnsiTheme="majorBidi" w:cstheme="majorBidi"/>
          <w:sz w:val="28"/>
          <w:szCs w:val="28"/>
        </w:rPr>
        <w:t xml:space="preserve">23.25 </w:t>
      </w:r>
      <w:r w:rsidR="00826421" w:rsidRPr="008111A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FA5408" w:rsidRPr="008111A5">
        <w:rPr>
          <w:rFonts w:asciiTheme="majorBidi" w:hAnsiTheme="majorBidi" w:cstheme="majorBidi" w:hint="cs"/>
          <w:sz w:val="28"/>
          <w:szCs w:val="28"/>
          <w:cs/>
        </w:rPr>
        <w:t xml:space="preserve"> ตามข้อกำหนดและเงื่อนไขของสิทธิ</w:t>
      </w:r>
      <w:r w:rsidR="00B37F4F" w:rsidRPr="008111A5">
        <w:rPr>
          <w:rFonts w:asciiTheme="majorBidi" w:hAnsiTheme="majorBidi" w:cstheme="majorBidi" w:hint="cs"/>
          <w:sz w:val="28"/>
          <w:szCs w:val="28"/>
          <w:cs/>
        </w:rPr>
        <w:t xml:space="preserve">ซื้อหุ้นดังกล่าว </w:t>
      </w:r>
      <w:r w:rsidR="003952FF" w:rsidRPr="008111A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D91742" w:rsidRPr="008111A5"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3952FF" w:rsidRPr="008111A5">
        <w:rPr>
          <w:rFonts w:asciiTheme="majorBidi" w:hAnsiTheme="majorBidi" w:cstheme="majorBidi" w:hint="cs"/>
          <w:sz w:val="28"/>
          <w:szCs w:val="28"/>
          <w:cs/>
        </w:rPr>
        <w:t xml:space="preserve">ได้รับชำระค่าหุ้นจำนวน </w:t>
      </w:r>
      <w:r w:rsidR="003952FF" w:rsidRPr="008111A5">
        <w:rPr>
          <w:rFonts w:asciiTheme="majorBidi" w:hAnsiTheme="majorBidi" w:cstheme="majorBidi"/>
          <w:sz w:val="28"/>
          <w:szCs w:val="28"/>
        </w:rPr>
        <w:t xml:space="preserve">11.6 </w:t>
      </w:r>
      <w:r w:rsidR="003952FF" w:rsidRPr="008111A5">
        <w:rPr>
          <w:rFonts w:asciiTheme="majorBidi" w:hAnsiTheme="majorBidi" w:cstheme="majorBidi" w:hint="cs"/>
          <w:sz w:val="28"/>
          <w:szCs w:val="28"/>
          <w:cs/>
        </w:rPr>
        <w:t>ล้านบาท และธนาคาร</w:t>
      </w:r>
      <w:r w:rsidR="00D91742" w:rsidRPr="008111A5">
        <w:rPr>
          <w:rFonts w:asciiTheme="majorBidi" w:hAnsiTheme="majorBidi" w:cstheme="majorBidi" w:hint="cs"/>
          <w:sz w:val="28"/>
          <w:szCs w:val="28"/>
          <w:cs/>
        </w:rPr>
        <w:t>ได้จดทะเบียนเปลี่ยนแปลงทุนที่ออกและ</w:t>
      </w:r>
      <w:r w:rsidR="000735BF" w:rsidRPr="008111A5">
        <w:rPr>
          <w:rFonts w:asciiTheme="majorBidi" w:hAnsiTheme="majorBidi" w:cstheme="majorBidi"/>
          <w:sz w:val="28"/>
          <w:szCs w:val="28"/>
          <w:cs/>
        </w:rPr>
        <w:br/>
      </w:r>
      <w:r w:rsidR="00D91742" w:rsidRPr="008111A5">
        <w:rPr>
          <w:rFonts w:asciiTheme="majorBidi" w:hAnsiTheme="majorBidi" w:cstheme="majorBidi" w:hint="cs"/>
          <w:sz w:val="28"/>
          <w:szCs w:val="28"/>
          <w:cs/>
        </w:rPr>
        <w:t>ชำระแล้วกับกระทรวงพาณิชย์เมื่อวันที่</w:t>
      </w:r>
      <w:r w:rsidR="003A2150" w:rsidRPr="00811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B1AB1" w:rsidRPr="00F6083A">
        <w:rPr>
          <w:rFonts w:asciiTheme="majorBidi" w:hAnsiTheme="majorBidi" w:cstheme="majorBidi"/>
          <w:sz w:val="28"/>
          <w:szCs w:val="28"/>
        </w:rPr>
        <w:t>1</w:t>
      </w:r>
      <w:r w:rsidR="003A2150" w:rsidRPr="00F6083A">
        <w:rPr>
          <w:rFonts w:asciiTheme="majorBidi" w:hAnsiTheme="majorBidi" w:cstheme="majorBidi"/>
          <w:sz w:val="28"/>
          <w:szCs w:val="28"/>
        </w:rPr>
        <w:t xml:space="preserve"> </w:t>
      </w:r>
      <w:r w:rsidR="003A2150" w:rsidRPr="00F6083A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3A2150" w:rsidRPr="00F6083A">
        <w:rPr>
          <w:rFonts w:asciiTheme="majorBidi" w:hAnsiTheme="majorBidi" w:cstheme="majorBidi"/>
          <w:sz w:val="28"/>
          <w:szCs w:val="28"/>
        </w:rPr>
        <w:t>2567</w:t>
      </w:r>
      <w:r w:rsidR="003A2150">
        <w:rPr>
          <w:rFonts w:asciiTheme="majorBidi" w:hAnsiTheme="majorBidi" w:cstheme="majorBidi"/>
          <w:sz w:val="28"/>
          <w:szCs w:val="28"/>
        </w:rPr>
        <w:t xml:space="preserve"> </w:t>
      </w:r>
      <w:r w:rsidR="003A2150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ตามที่กล่าวในหมายเหตุข้อ </w:t>
      </w:r>
      <w:r w:rsidR="003A2150">
        <w:rPr>
          <w:rFonts w:asciiTheme="majorBidi" w:hAnsiTheme="majorBidi" w:cstheme="majorBidi"/>
          <w:sz w:val="28"/>
          <w:szCs w:val="28"/>
        </w:rPr>
        <w:t>1</w:t>
      </w:r>
      <w:r w:rsidR="00F214A8">
        <w:rPr>
          <w:rFonts w:asciiTheme="majorBidi" w:hAnsiTheme="majorBidi" w:cstheme="majorBidi"/>
          <w:sz w:val="28"/>
          <w:szCs w:val="28"/>
        </w:rPr>
        <w:t>7</w:t>
      </w:r>
    </w:p>
    <w:p w14:paraId="3F8D0874" w14:textId="5888D8DA" w:rsidR="00F175F0" w:rsidRDefault="00F175F0" w:rsidP="00152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F175F0">
        <w:rPr>
          <w:rFonts w:asciiTheme="majorBidi" w:hAnsiTheme="majorBidi" w:cs="Angsana New" w:hint="cs"/>
          <w:sz w:val="28"/>
          <w:szCs w:val="28"/>
          <w:cs/>
        </w:rPr>
        <w:t>รายการเคลื่อนไหวของจำนวนสิทธิซื้อหุ้นที่คงเหลือ</w:t>
      </w:r>
      <w:r w:rsidRPr="00F175F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175F0">
        <w:rPr>
          <w:rFonts w:asciiTheme="majorBidi" w:hAnsiTheme="majorBidi" w:cs="Angsana New" w:hint="cs"/>
          <w:sz w:val="28"/>
          <w:szCs w:val="28"/>
          <w:cs/>
        </w:rPr>
        <w:t>และราคาใช้สิทธิที่เกี่ยวข้องแสดงได้ดังนี้</w:t>
      </w:r>
    </w:p>
    <w:p w14:paraId="6E507EAC" w14:textId="77777777" w:rsidR="00F175F0" w:rsidRDefault="00F175F0" w:rsidP="00152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W w:w="92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931"/>
        <w:gridCol w:w="1620"/>
        <w:gridCol w:w="270"/>
        <w:gridCol w:w="1440"/>
      </w:tblGrid>
      <w:tr w:rsidR="00892566" w:rsidRPr="00211B04" w14:paraId="45968027" w14:textId="77777777" w:rsidTr="00784B1A">
        <w:trPr>
          <w:trHeight w:val="83"/>
        </w:trPr>
        <w:tc>
          <w:tcPr>
            <w:tcW w:w="5931" w:type="dxa"/>
            <w:vAlign w:val="bottom"/>
          </w:tcPr>
          <w:p w14:paraId="2D5B4222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104EC0B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ราคาใช้สิทธิ</w:t>
            </w:r>
          </w:p>
        </w:tc>
        <w:tc>
          <w:tcPr>
            <w:tcW w:w="270" w:type="dxa"/>
          </w:tcPr>
          <w:p w14:paraId="54E025BB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145891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จำนวนหน่วย</w:t>
            </w:r>
          </w:p>
        </w:tc>
      </w:tr>
      <w:tr w:rsidR="00892566" w:rsidRPr="00211B04" w14:paraId="34BEBB84" w14:textId="77777777" w:rsidTr="00784B1A">
        <w:trPr>
          <w:trHeight w:val="137"/>
        </w:trPr>
        <w:tc>
          <w:tcPr>
            <w:tcW w:w="5931" w:type="dxa"/>
            <w:vAlign w:val="bottom"/>
          </w:tcPr>
          <w:p w14:paraId="39BF2AF7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5E0148D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211B0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(</w:t>
            </w:r>
            <w:r w:rsidRPr="00211B0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 / หน่วย</w:t>
            </w:r>
            <w:r w:rsidRPr="00211B0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308168B9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F9B52A7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211B0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(</w:t>
            </w:r>
            <w:r w:rsidRPr="00211B0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พันหน่วย</w:t>
            </w:r>
            <w:r w:rsidRPr="00211B04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</w:tr>
      <w:tr w:rsidR="00892566" w:rsidRPr="00211B04" w14:paraId="5D6249DB" w14:textId="77777777" w:rsidTr="00B55D44">
        <w:trPr>
          <w:trHeight w:val="137"/>
        </w:trPr>
        <w:tc>
          <w:tcPr>
            <w:tcW w:w="5931" w:type="dxa"/>
            <w:vAlign w:val="bottom"/>
          </w:tcPr>
          <w:p w14:paraId="142C91B2" w14:textId="4F9AE772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</w:t>
            </w:r>
            <w:r w:rsidRP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0CDE0BDF" w14:textId="5F6CCD18" w:rsidR="00892566" w:rsidRPr="00211B04" w:rsidRDefault="00211B04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23.25</w:t>
            </w:r>
          </w:p>
        </w:tc>
        <w:tc>
          <w:tcPr>
            <w:tcW w:w="270" w:type="dxa"/>
          </w:tcPr>
          <w:p w14:paraId="3D7A11F3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0F6A00" w14:textId="2DA2C750" w:rsidR="00892566" w:rsidRPr="00211B04" w:rsidRDefault="00211B04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2,775</w:t>
            </w:r>
          </w:p>
        </w:tc>
      </w:tr>
      <w:tr w:rsidR="00892566" w:rsidRPr="00211B04" w14:paraId="7C59554D" w14:textId="77777777" w:rsidTr="00B55D44">
        <w:trPr>
          <w:trHeight w:val="137"/>
        </w:trPr>
        <w:tc>
          <w:tcPr>
            <w:tcW w:w="5931" w:type="dxa"/>
            <w:vAlign w:val="bottom"/>
          </w:tcPr>
          <w:p w14:paraId="1B8B6248" w14:textId="1E5F4549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และ 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4D463681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23.25</w:t>
            </w:r>
          </w:p>
        </w:tc>
        <w:tc>
          <w:tcPr>
            <w:tcW w:w="270" w:type="dxa"/>
          </w:tcPr>
          <w:p w14:paraId="19A5BE3E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02007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2,775</w:t>
            </w:r>
          </w:p>
        </w:tc>
      </w:tr>
      <w:tr w:rsidR="00211B04" w:rsidRPr="00211B04" w14:paraId="358A2348" w14:textId="77777777" w:rsidTr="00B55D44">
        <w:trPr>
          <w:trHeight w:val="137"/>
        </w:trPr>
        <w:tc>
          <w:tcPr>
            <w:tcW w:w="5931" w:type="dxa"/>
            <w:vAlign w:val="bottom"/>
          </w:tcPr>
          <w:p w14:paraId="398261F5" w14:textId="318E0BAD" w:rsidR="00211B04" w:rsidRPr="00211B04" w:rsidRDefault="00211B04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การใช้สิทธิซื้อหุ้น</w:t>
            </w:r>
          </w:p>
        </w:tc>
        <w:tc>
          <w:tcPr>
            <w:tcW w:w="1620" w:type="dxa"/>
            <w:vAlign w:val="bottom"/>
          </w:tcPr>
          <w:p w14:paraId="59F4BE55" w14:textId="57C04D58" w:rsidR="00211B04" w:rsidRPr="00211B04" w:rsidRDefault="00211B04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23.25</w:t>
            </w:r>
          </w:p>
        </w:tc>
        <w:tc>
          <w:tcPr>
            <w:tcW w:w="270" w:type="dxa"/>
          </w:tcPr>
          <w:p w14:paraId="1D36BAEB" w14:textId="77777777" w:rsidR="00211B04" w:rsidRPr="00211B04" w:rsidRDefault="00211B04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D7C65" w14:textId="1BFF24A5" w:rsidR="00211B04" w:rsidRPr="00211B04" w:rsidRDefault="00211B04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211B0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(500)</w:t>
            </w:r>
          </w:p>
        </w:tc>
      </w:tr>
      <w:tr w:rsidR="00892566" w:rsidRPr="00211B04" w14:paraId="39307637" w14:textId="77777777" w:rsidTr="00B55D44">
        <w:trPr>
          <w:trHeight w:val="137"/>
        </w:trPr>
        <w:tc>
          <w:tcPr>
            <w:tcW w:w="5931" w:type="dxa"/>
            <w:vAlign w:val="bottom"/>
          </w:tcPr>
          <w:p w14:paraId="0A2A63FC" w14:textId="31AB1286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5212B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1B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11B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174A7B83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23.25</w:t>
            </w:r>
          </w:p>
        </w:tc>
        <w:tc>
          <w:tcPr>
            <w:tcW w:w="270" w:type="dxa"/>
          </w:tcPr>
          <w:p w14:paraId="1F711693" w14:textId="77777777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BD1E7" w14:textId="26E001ED" w:rsidR="00892566" w:rsidRPr="00211B04" w:rsidRDefault="00892566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2,</w:t>
            </w:r>
            <w:r w:rsid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211B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</w:p>
        </w:tc>
      </w:tr>
    </w:tbl>
    <w:p w14:paraId="1333FA05" w14:textId="77777777" w:rsidR="00892566" w:rsidRPr="004B7221" w:rsidRDefault="00892566" w:rsidP="00892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20A26852" w14:textId="5EE3B7AE" w:rsidR="004B7221" w:rsidRPr="004B7221" w:rsidRDefault="004B7221" w:rsidP="004B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4B7221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ณ วันที่ </w:t>
      </w:r>
      <w:bookmarkStart w:id="5" w:name="_Hlk72162322"/>
      <w:r w:rsidRPr="004B722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31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มีนาคม 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2567 </w:t>
      </w:r>
      <w:r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และ 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>31</w:t>
      </w:r>
      <w:r w:rsidR="00E129BC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 xml:space="preserve"> 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ธันวาคม 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2566 </w:t>
      </w:r>
      <w:bookmarkEnd w:id="5"/>
      <w:r w:rsidRPr="004B7221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สิทธิซื้อหุ้นคงเหลือมีวันหมดอายุการใช้สิทธิ และราคาใช้สิทธิดังนี้</w:t>
      </w:r>
    </w:p>
    <w:p w14:paraId="1188C305" w14:textId="77777777" w:rsidR="004B7221" w:rsidRPr="004B7221" w:rsidRDefault="004B7221" w:rsidP="004B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tbl>
      <w:tblPr>
        <w:tblW w:w="920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19"/>
        <w:gridCol w:w="1381"/>
        <w:gridCol w:w="267"/>
        <w:gridCol w:w="1353"/>
        <w:gridCol w:w="267"/>
        <w:gridCol w:w="1421"/>
      </w:tblGrid>
      <w:tr w:rsidR="004B7221" w:rsidRPr="004B7221" w14:paraId="27787E2F" w14:textId="77777777" w:rsidTr="00784B1A">
        <w:trPr>
          <w:trHeight w:val="137"/>
        </w:trPr>
        <w:tc>
          <w:tcPr>
            <w:tcW w:w="4519" w:type="dxa"/>
            <w:vAlign w:val="bottom"/>
          </w:tcPr>
          <w:p w14:paraId="46AE5741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29563A8C" w14:textId="766B09D0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7" w:type="dxa"/>
            <w:vAlign w:val="bottom"/>
          </w:tcPr>
          <w:p w14:paraId="6C10CFD8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5C027A24" w14:textId="1B37C0C2" w:rsidR="004B7221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67" w:type="dxa"/>
            <w:vAlign w:val="bottom"/>
          </w:tcPr>
          <w:p w14:paraId="6614ADD6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25DE720" w14:textId="2C8B4C25" w:rsidR="004B7221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E420BA" w:rsidRPr="004B7221" w14:paraId="5BACCB90" w14:textId="77777777" w:rsidTr="00784B1A">
        <w:trPr>
          <w:trHeight w:val="137"/>
        </w:trPr>
        <w:tc>
          <w:tcPr>
            <w:tcW w:w="4519" w:type="dxa"/>
            <w:vAlign w:val="bottom"/>
          </w:tcPr>
          <w:p w14:paraId="4004CA35" w14:textId="77777777" w:rsidR="00E420BA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12CE2B39" w14:textId="03645E09" w:rsidR="00E420BA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0A5CE6A1" w14:textId="77777777" w:rsidR="00E420BA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29085574" w14:textId="336D38BE" w:rsidR="00E420BA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7" w:type="dxa"/>
            <w:vAlign w:val="bottom"/>
          </w:tcPr>
          <w:p w14:paraId="3FC30800" w14:textId="77777777" w:rsidR="00E420BA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3816BF11" w14:textId="1DACAEAC" w:rsidR="00E420BA" w:rsidRPr="004B7221" w:rsidRDefault="00E420BA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4B7221" w:rsidRPr="004B7221" w14:paraId="587B5200" w14:textId="77777777" w:rsidTr="00784B1A">
        <w:trPr>
          <w:trHeight w:val="137"/>
        </w:trPr>
        <w:tc>
          <w:tcPr>
            <w:tcW w:w="4519" w:type="dxa"/>
            <w:vAlign w:val="bottom"/>
          </w:tcPr>
          <w:p w14:paraId="548D9675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56D1E7FC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6" w:right="-11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(</w:t>
            </w: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บาท </w:t>
            </w: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 xml:space="preserve">/ </w:t>
            </w: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4DBD9473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3041" w:type="dxa"/>
            <w:gridSpan w:val="3"/>
            <w:vAlign w:val="bottom"/>
          </w:tcPr>
          <w:p w14:paraId="7CF4DAD0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(</w:t>
            </w: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พันหน่วย</w:t>
            </w:r>
            <w:r w:rsidRPr="004B7221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  <w:t>)</w:t>
            </w:r>
          </w:p>
        </w:tc>
      </w:tr>
      <w:tr w:rsidR="004B7221" w:rsidRPr="004B7221" w14:paraId="618DADBC" w14:textId="77777777" w:rsidTr="00784B1A">
        <w:trPr>
          <w:trHeight w:val="137"/>
        </w:trPr>
        <w:tc>
          <w:tcPr>
            <w:tcW w:w="4519" w:type="dxa"/>
            <w:vAlign w:val="bottom"/>
          </w:tcPr>
          <w:p w14:paraId="0E05AE55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วันหมดอายุการใช้สิทธิ </w:t>
            </w:r>
          </w:p>
        </w:tc>
        <w:tc>
          <w:tcPr>
            <w:tcW w:w="1381" w:type="dxa"/>
            <w:vAlign w:val="bottom"/>
          </w:tcPr>
          <w:p w14:paraId="0AFDAEAD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122D460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703A432F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60" w:lineRule="atLeas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63059E3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7F51E07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60" w:lineRule="atLeas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4B7221" w:rsidRPr="004B7221" w14:paraId="1398E9E6" w14:textId="77777777" w:rsidTr="00784B1A">
        <w:trPr>
          <w:trHeight w:val="137"/>
        </w:trPr>
        <w:tc>
          <w:tcPr>
            <w:tcW w:w="4519" w:type="dxa"/>
            <w:vAlign w:val="bottom"/>
          </w:tcPr>
          <w:p w14:paraId="134EF22C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1" w:type="dxa"/>
            <w:vAlign w:val="bottom"/>
          </w:tcPr>
          <w:p w14:paraId="56AD3289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  <w:t>23.25</w:t>
            </w:r>
          </w:p>
        </w:tc>
        <w:tc>
          <w:tcPr>
            <w:tcW w:w="267" w:type="dxa"/>
            <w:vAlign w:val="bottom"/>
          </w:tcPr>
          <w:p w14:paraId="4D78A695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289B82CA" w14:textId="2D847841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</w:t>
            </w:r>
            <w:r w:rsidR="00E420B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</w:t>
            </w: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67" w:type="dxa"/>
            <w:vAlign w:val="bottom"/>
          </w:tcPr>
          <w:p w14:paraId="70F53EFF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B7E9EA5" w14:textId="77777777" w:rsidR="004B7221" w:rsidRPr="004B7221" w:rsidRDefault="004B7221" w:rsidP="00784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60" w:lineRule="atLeast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4B722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2,775</w:t>
            </w:r>
          </w:p>
        </w:tc>
      </w:tr>
    </w:tbl>
    <w:p w14:paraId="6C51DABE" w14:textId="77777777" w:rsidR="004B7221" w:rsidRPr="004B7221" w:rsidRDefault="004B7221" w:rsidP="004B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GB"/>
        </w:rPr>
      </w:pPr>
    </w:p>
    <w:p w14:paraId="1B41A216" w14:textId="4E2B70F0" w:rsidR="004B7221" w:rsidRPr="004B7221" w:rsidRDefault="004B7221" w:rsidP="004B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</w:pPr>
      <w:r w:rsidRPr="004B7221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ณ วันที่ 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31 </w:t>
      </w:r>
      <w:r w:rsidR="00E420BA">
        <w:rPr>
          <w:rFonts w:asciiTheme="majorBidi" w:eastAsia="Times New Roman" w:hAnsiTheme="majorBidi" w:cstheme="majorBidi" w:hint="cs"/>
          <w:color w:val="000000"/>
          <w:sz w:val="28"/>
          <w:szCs w:val="28"/>
          <w:cs/>
        </w:rPr>
        <w:t>มีนาคม</w:t>
      </w:r>
      <w:r w:rsidR="00E420BA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2567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4B7221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สิทธิซื้อหุ้นสามัญจำนวน 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</w:rPr>
        <w:t>2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.</w:t>
      </w:r>
      <w:r w:rsidR="00E420BA">
        <w:rPr>
          <w:rFonts w:asciiTheme="majorBidi" w:eastAsia="Times New Roman" w:hAnsiTheme="majorBidi" w:cstheme="majorBidi"/>
          <w:color w:val="000000"/>
          <w:sz w:val="28"/>
          <w:szCs w:val="28"/>
        </w:rPr>
        <w:t>2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</w:rPr>
        <w:t>75</w:t>
      </w:r>
      <w:r w:rsidRPr="004B7221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 xml:space="preserve"> ล้</w:t>
      </w:r>
      <w:r w:rsidRPr="004B7221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านหน่วย</w:t>
      </w:r>
      <w:r w:rsidR="00E420BA">
        <w:rPr>
          <w:rFonts w:asciiTheme="majorBidi" w:eastAsia="Times New Roman" w:hAnsiTheme="majorBidi" w:cstheme="majorBidi"/>
          <w:sz w:val="28"/>
          <w:szCs w:val="28"/>
          <w:lang w:val="en-GB"/>
        </w:rPr>
        <w:t xml:space="preserve"> </w:t>
      </w:r>
      <w:r w:rsidR="00E420BA" w:rsidRPr="004B035F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(31 </w:t>
      </w:r>
      <w:r w:rsidR="00E420BA" w:rsidRPr="004B035F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E420BA" w:rsidRPr="004B035F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2566: 2.775 </w:t>
      </w:r>
      <w:r w:rsidR="00E420BA" w:rsidRPr="004B035F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ล้านหน่วย</w:t>
      </w:r>
      <w:r w:rsidR="00E420BA" w:rsidRPr="004B035F">
        <w:rPr>
          <w:rFonts w:asciiTheme="majorBidi" w:eastAsia="Times New Roman" w:hAnsiTheme="majorBidi" w:cstheme="majorBidi"/>
          <w:i/>
          <w:iCs/>
          <w:sz w:val="28"/>
          <w:szCs w:val="28"/>
        </w:rPr>
        <w:t>)</w:t>
      </w:r>
      <w:r w:rsidRPr="004B7221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 มีอายุคงเหลือ </w:t>
      </w:r>
      <w:r w:rsidR="005320DA" w:rsidRPr="00F6083A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0.</w:t>
      </w:r>
      <w:r w:rsidR="008209C5">
        <w:rPr>
          <w:rFonts w:asciiTheme="majorBidi" w:eastAsia="Times New Roman" w:hAnsiTheme="majorBidi" w:cstheme="majorBidi"/>
          <w:color w:val="000000"/>
          <w:sz w:val="28"/>
          <w:szCs w:val="28"/>
        </w:rPr>
        <w:t>69</w:t>
      </w:r>
      <w:r w:rsidR="005320DA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4B7221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 xml:space="preserve">ปี </w:t>
      </w:r>
      <w:r w:rsidRPr="004B7221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GB"/>
        </w:rPr>
        <w:t>(</w:t>
      </w:r>
      <w:r w:rsidR="004B035F">
        <w:rPr>
          <w:rFonts w:asciiTheme="majorBidi" w:eastAsia="Times New Roman" w:hAnsiTheme="majorBidi" w:cstheme="majorBidi"/>
          <w:i/>
          <w:iCs/>
          <w:sz w:val="28"/>
          <w:szCs w:val="28"/>
          <w:lang w:val="en-GB"/>
        </w:rPr>
        <w:t xml:space="preserve">31 </w:t>
      </w:r>
      <w:r w:rsidR="004B035F">
        <w:rPr>
          <w:rFonts w:asciiTheme="majorBidi" w:eastAsia="Times New Roman" w:hAnsiTheme="majorBidi" w:cstheme="majorBidi" w:hint="cs"/>
          <w:i/>
          <w:iCs/>
          <w:sz w:val="28"/>
          <w:szCs w:val="28"/>
          <w:cs/>
          <w:lang w:val="en-GB"/>
        </w:rPr>
        <w:t xml:space="preserve">ธันวาคม </w:t>
      </w:r>
      <w:r w:rsidRPr="004B7221">
        <w:rPr>
          <w:rFonts w:asciiTheme="majorBidi" w:eastAsia="Times New Roman" w:hAnsiTheme="majorBidi" w:cstheme="majorBidi"/>
          <w:i/>
          <w:iCs/>
          <w:sz w:val="28"/>
          <w:szCs w:val="28"/>
        </w:rPr>
        <w:t>256</w:t>
      </w:r>
      <w:r w:rsidR="004B035F">
        <w:rPr>
          <w:rFonts w:asciiTheme="majorBidi" w:eastAsia="Times New Roman" w:hAnsiTheme="majorBidi" w:cstheme="majorBidi"/>
          <w:i/>
          <w:iCs/>
          <w:sz w:val="28"/>
          <w:szCs w:val="28"/>
        </w:rPr>
        <w:t>6</w:t>
      </w:r>
      <w:r w:rsidRPr="004B7221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: </w:t>
      </w:r>
      <w:r w:rsidR="004B035F">
        <w:rPr>
          <w:rFonts w:asciiTheme="majorBidi" w:eastAsia="Times New Roman" w:hAnsiTheme="majorBidi" w:cstheme="majorBidi"/>
          <w:i/>
          <w:iCs/>
          <w:sz w:val="28"/>
          <w:szCs w:val="28"/>
        </w:rPr>
        <w:t>0.94</w:t>
      </w:r>
      <w:r w:rsidRPr="004B7221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  <w:r w:rsidRPr="004B7221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ปี</w:t>
      </w:r>
      <w:r w:rsidRPr="004B7221">
        <w:rPr>
          <w:rFonts w:asciiTheme="majorBidi" w:eastAsia="Times New Roman" w:hAnsiTheme="majorBidi" w:cstheme="majorBidi"/>
          <w:i/>
          <w:iCs/>
          <w:sz w:val="28"/>
          <w:szCs w:val="28"/>
        </w:rPr>
        <w:t>)</w:t>
      </w:r>
    </w:p>
    <w:p w14:paraId="54954AD1" w14:textId="77777777" w:rsidR="00F175F0" w:rsidRDefault="00F175F0" w:rsidP="00152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E34D8" w14:textId="5A982A03" w:rsidR="00665881" w:rsidRPr="00555726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65881">
        <w:rPr>
          <w:rFonts w:asciiTheme="majorBidi" w:hAnsiTheme="majorBidi" w:cs="Angsana New" w:hint="cs"/>
          <w:sz w:val="28"/>
          <w:szCs w:val="28"/>
          <w:u w:val="none"/>
          <w:cs/>
        </w:rPr>
        <w:t>สินทรัพย์ที่มีภาระผูกพันและข้อจำกัด</w:t>
      </w:r>
    </w:p>
    <w:p w14:paraId="003188BF" w14:textId="436A643E" w:rsidR="00D72461" w:rsidRPr="00901B79" w:rsidRDefault="00D72461" w:rsidP="00C46B66">
      <w:pPr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C85F93" w:rsidRPr="00E417B0" w14:paraId="1E86CCC1" w14:textId="77777777">
        <w:tc>
          <w:tcPr>
            <w:tcW w:w="5580" w:type="dxa"/>
          </w:tcPr>
          <w:p w14:paraId="222972D6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B275223" w14:textId="77777777" w:rsidR="00C85F93" w:rsidRPr="00E417B0" w:rsidRDefault="00C85F93" w:rsidP="00E417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85F93" w:rsidRPr="00E417B0" w14:paraId="73196D5E" w14:textId="77777777">
        <w:tc>
          <w:tcPr>
            <w:tcW w:w="5580" w:type="dxa"/>
          </w:tcPr>
          <w:p w14:paraId="3469B8E5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56E6E62F" w14:textId="77777777" w:rsidR="00C85F93" w:rsidRPr="00E417B0" w:rsidRDefault="00C85F93" w:rsidP="00E417B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85F93" w:rsidRPr="00E417B0" w14:paraId="33D1984E" w14:textId="77777777">
        <w:tc>
          <w:tcPr>
            <w:tcW w:w="5580" w:type="dxa"/>
          </w:tcPr>
          <w:p w14:paraId="31859640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CE1ECB0" w14:textId="477FD21A" w:rsidR="00C85F93" w:rsidRPr="00E417B0" w:rsidRDefault="00CF6BFC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2421B2B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D190495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85F93" w:rsidRPr="00E417B0" w14:paraId="5C6950AB" w14:textId="77777777">
        <w:tc>
          <w:tcPr>
            <w:tcW w:w="5580" w:type="dxa"/>
          </w:tcPr>
          <w:p w14:paraId="0ACCA974" w14:textId="77777777" w:rsidR="00C85F93" w:rsidRPr="00E417B0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88D74B2" w14:textId="19DEFEDC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CF6BF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5C2BB4A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A97CB90" w14:textId="39681CEC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417B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CF6BF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C85F93" w:rsidRPr="00E417B0" w14:paraId="75F31578" w14:textId="77777777">
        <w:tc>
          <w:tcPr>
            <w:tcW w:w="5580" w:type="dxa"/>
            <w:hideMark/>
          </w:tcPr>
          <w:p w14:paraId="4F48858A" w14:textId="77777777" w:rsidR="00C85F93" w:rsidRPr="00E417B0" w:rsidRDefault="00C85F93" w:rsidP="00E417B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C37DBAC" w14:textId="77777777" w:rsidR="00C85F93" w:rsidRPr="00E417B0" w:rsidRDefault="00C85F93" w:rsidP="00E417B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417B0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5F93" w:rsidRPr="00E417B0" w14:paraId="5525DE53" w14:textId="77777777">
        <w:tc>
          <w:tcPr>
            <w:tcW w:w="5580" w:type="dxa"/>
            <w:hideMark/>
          </w:tcPr>
          <w:p w14:paraId="098BA172" w14:textId="77777777" w:rsidR="00C85F93" w:rsidRPr="00E417B0" w:rsidRDefault="00C85F93" w:rsidP="00E417B0">
            <w:pPr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4CBD47D6" w14:textId="77777777" w:rsidR="00C85F93" w:rsidRPr="00E417B0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9CA24" w14:textId="77777777" w:rsidR="00C85F93" w:rsidRPr="00E417B0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  <w:hideMark/>
          </w:tcPr>
          <w:p w14:paraId="1F4C820D" w14:textId="77777777" w:rsidR="00C85F93" w:rsidRPr="00E417B0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E00" w:rsidRPr="00E417B0" w14:paraId="45BF6FB5" w14:textId="77777777">
        <w:tc>
          <w:tcPr>
            <w:tcW w:w="5580" w:type="dxa"/>
            <w:hideMark/>
          </w:tcPr>
          <w:p w14:paraId="28CEF96F" w14:textId="77777777" w:rsidR="00DB4E00" w:rsidRPr="00E417B0" w:rsidRDefault="00DB4E00" w:rsidP="00DB4E00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</w:pP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  <w:t xml:space="preserve">- </w:t>
            </w: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E417B0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E417B0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2743E4A7" w14:textId="73395B70" w:rsidR="00DB4E00" w:rsidRPr="005320DA" w:rsidRDefault="005320DA" w:rsidP="00DB4E00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,003,828</w:t>
            </w:r>
            <w:r w:rsidR="00E1483E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72A79F86" w14:textId="77777777" w:rsidR="00DB4E00" w:rsidRPr="00E417B0" w:rsidRDefault="00DB4E00" w:rsidP="00DB4E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39FD51D" w14:textId="241B3F42" w:rsidR="00DB4E00" w:rsidRPr="00E417B0" w:rsidRDefault="00DB4E00" w:rsidP="00DB4E00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5594">
              <w:rPr>
                <w:rFonts w:asciiTheme="majorBidi" w:hAnsiTheme="majorBidi"/>
                <w:sz w:val="28"/>
                <w:szCs w:val="28"/>
                <w:lang w:val="en-US" w:bidi="th-TH"/>
              </w:rPr>
              <w:t>1,391,892</w:t>
            </w:r>
            <w:r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DB4E00" w:rsidRPr="00E417B0" w14:paraId="1BE30D07" w14:textId="77777777">
        <w:tc>
          <w:tcPr>
            <w:tcW w:w="5580" w:type="dxa"/>
            <w:hideMark/>
          </w:tcPr>
          <w:p w14:paraId="5991233F" w14:textId="77777777" w:rsidR="00DB4E00" w:rsidRPr="00E417B0" w:rsidRDefault="00DB4E00" w:rsidP="00DB4E0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21CA0" w14:textId="4B3ABB64" w:rsidR="00DB4E00" w:rsidRPr="00901B79" w:rsidRDefault="005320DA" w:rsidP="00DB4E00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2,003,828</w:t>
            </w:r>
          </w:p>
        </w:tc>
        <w:tc>
          <w:tcPr>
            <w:tcW w:w="270" w:type="dxa"/>
          </w:tcPr>
          <w:p w14:paraId="5C10FFD0" w14:textId="77777777" w:rsidR="00DB4E00" w:rsidRPr="00E417B0" w:rsidRDefault="00DB4E00" w:rsidP="00DB4E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2B8AA" w14:textId="47ACA2E5" w:rsidR="00DB4E00" w:rsidRPr="00E417B0" w:rsidRDefault="00DB4E00" w:rsidP="00DB4E00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15594">
              <w:rPr>
                <w:rFonts w:asciiTheme="majorBidi" w:hAnsiTheme="majorBidi"/>
                <w:b/>
                <w:bCs/>
                <w:sz w:val="28"/>
                <w:szCs w:val="28"/>
              </w:rPr>
              <w:t>1,391,892</w:t>
            </w:r>
          </w:p>
        </w:tc>
      </w:tr>
    </w:tbl>
    <w:p w14:paraId="639468A0" w14:textId="4F7EB49D" w:rsidR="00C85F93" w:rsidRPr="002130EB" w:rsidRDefault="00C85F93" w:rsidP="004961E9">
      <w:pPr>
        <w:spacing w:line="240" w:lineRule="auto"/>
        <w:ind w:right="-25"/>
        <w:jc w:val="thaiDistribute"/>
        <w:rPr>
          <w:rFonts w:asciiTheme="majorBidi" w:hAnsiTheme="majorBidi" w:cstheme="majorBidi"/>
          <w:sz w:val="16"/>
          <w:szCs w:val="16"/>
          <w:lang w:eastAsia="zh-CN"/>
        </w:rPr>
      </w:pPr>
    </w:p>
    <w:p w14:paraId="10344AE1" w14:textId="77777777" w:rsidR="00D72461" w:rsidRPr="00FC68AB" w:rsidRDefault="00D72461" w:rsidP="00E42236">
      <w:pPr>
        <w:pStyle w:val="index"/>
        <w:tabs>
          <w:tab w:val="clear" w:pos="1134"/>
        </w:tabs>
        <w:spacing w:after="0" w:line="240" w:lineRule="auto"/>
        <w:ind w:left="810" w:hanging="263"/>
        <w:jc w:val="thaiDistribute"/>
        <w:outlineLvl w:val="0"/>
        <w:rPr>
          <w:rFonts w:asciiTheme="majorBidi" w:hAnsiTheme="majorBidi" w:cstheme="majorBidi"/>
          <w:sz w:val="20"/>
          <w:lang w:eastAsia="en-GB" w:bidi="th-TH"/>
        </w:rPr>
      </w:pP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rtl/>
          <w:cs/>
          <w:lang w:eastAsia="en-GB"/>
        </w:rPr>
        <w:t>(1)</w:t>
      </w:r>
      <w:r w:rsidRPr="00FC68AB">
        <w:rPr>
          <w:rFonts w:asciiTheme="majorBidi" w:eastAsia="AngsanaNew" w:hAnsiTheme="majorBidi" w:cstheme="majorBidi"/>
          <w:spacing w:val="-4"/>
          <w:szCs w:val="22"/>
          <w:lang w:eastAsia="en-GB"/>
        </w:rPr>
        <w:tab/>
      </w:r>
      <w:r w:rsidRPr="00FC68AB">
        <w:rPr>
          <w:rFonts w:asciiTheme="majorBidi" w:hAnsiTheme="majorBidi" w:cs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412952D5" w14:textId="7398915C" w:rsidR="00DC7E2C" w:rsidRDefault="00D72461" w:rsidP="00E42236">
      <w:pPr>
        <w:pStyle w:val="index"/>
        <w:tabs>
          <w:tab w:val="clear" w:pos="1134"/>
        </w:tabs>
        <w:spacing w:after="0" w:line="240" w:lineRule="auto"/>
        <w:ind w:left="810" w:hanging="263"/>
        <w:jc w:val="thaiDistribute"/>
        <w:outlineLvl w:val="0"/>
        <w:rPr>
          <w:rFonts w:asciiTheme="majorBidi" w:hAnsiTheme="majorBidi" w:cstheme="majorBidi"/>
          <w:b/>
          <w:bCs/>
          <w:sz w:val="20"/>
          <w:lang w:val="en-US" w:eastAsia="en-GB" w:bidi="th-TH"/>
        </w:rPr>
      </w:pP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cs/>
          <w:lang w:eastAsia="en-GB" w:bidi="th-TH"/>
        </w:rPr>
        <w:t>(</w:t>
      </w: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lang w:val="en-US" w:eastAsia="en-GB" w:bidi="th-TH"/>
        </w:rPr>
        <w:t>2</w:t>
      </w:r>
      <w:r w:rsidRPr="00FC68AB">
        <w:rPr>
          <w:rFonts w:asciiTheme="majorBidi" w:eastAsia="AngsanaNew" w:hAnsiTheme="majorBidi" w:cstheme="majorBidi"/>
          <w:spacing w:val="-4"/>
          <w:sz w:val="20"/>
          <w:vertAlign w:val="superscript"/>
          <w:cs/>
          <w:lang w:val="en-US" w:eastAsia="en-GB" w:bidi="th-TH"/>
        </w:rPr>
        <w:t>)</w:t>
      </w:r>
      <w:r w:rsidRPr="00FC68AB">
        <w:rPr>
          <w:rFonts w:asciiTheme="majorBidi" w:eastAsia="AngsanaNew" w:hAnsiTheme="majorBidi" w:cstheme="majorBidi"/>
          <w:spacing w:val="-4"/>
          <w:sz w:val="20"/>
          <w:lang w:eastAsia="en-GB"/>
        </w:rPr>
        <w:tab/>
      </w:r>
      <w:r w:rsidRPr="00FC68AB">
        <w:rPr>
          <w:rFonts w:asciiTheme="majorBidi" w:hAnsiTheme="majorBidi" w:cstheme="majorBidi"/>
          <w:sz w:val="20"/>
          <w:cs/>
          <w:lang w:val="en-US" w:eastAsia="en-GB" w:bidi="th-TH"/>
        </w:rPr>
        <w:t xml:space="preserve">ณ </w:t>
      </w:r>
      <w:r w:rsidR="00F21966" w:rsidRPr="00831431">
        <w:rPr>
          <w:rFonts w:asciiTheme="majorBidi" w:hAnsiTheme="majorBidi" w:cstheme="majorBidi"/>
          <w:sz w:val="20"/>
          <w:cs/>
          <w:lang w:eastAsia="en-GB" w:bidi="th-TH"/>
        </w:rPr>
        <w:t xml:space="preserve">วันที่ </w:t>
      </w:r>
      <w:r w:rsidR="00CF6BFC">
        <w:rPr>
          <w:rFonts w:ascii="Angsana New" w:hAnsi="Angsana New" w:cs="Angsana New"/>
          <w:sz w:val="20"/>
          <w:lang w:val="en-US" w:bidi="th-TH"/>
        </w:rPr>
        <w:t xml:space="preserve">31 </w:t>
      </w:r>
      <w:r w:rsidR="00CF6BFC">
        <w:rPr>
          <w:rFonts w:ascii="Angsana New" w:hAnsi="Angsana New" w:cs="Angsana New" w:hint="cs"/>
          <w:sz w:val="20"/>
          <w:cs/>
          <w:lang w:val="en-US" w:bidi="th-TH"/>
        </w:rPr>
        <w:t xml:space="preserve">มีนาคม </w:t>
      </w:r>
      <w:r w:rsidR="00CF6BFC">
        <w:rPr>
          <w:rFonts w:ascii="Angsana New" w:hAnsi="Angsana New" w:cs="Angsana New"/>
          <w:sz w:val="20"/>
          <w:lang w:val="en-US" w:bidi="th-TH"/>
        </w:rPr>
        <w:t xml:space="preserve">2567 </w:t>
      </w:r>
      <w:r w:rsidRPr="00FC68AB">
        <w:rPr>
          <w:rFonts w:asciiTheme="majorBidi" w:hAnsiTheme="majorBidi" w:cstheme="majorBidi"/>
          <w:sz w:val="20"/>
          <w:cs/>
          <w:lang w:val="en-US" w:eastAsia="en-GB" w:bidi="th-TH"/>
        </w:rPr>
        <w:t>มูลค่าขั้นต่ำที่กลุ่มธนาคารต้องดำรงตราสารหนี้เพื่อเป็นหลักประกันบริหารสภาพคล่องมีจำนวน</w:t>
      </w:r>
      <w:r w:rsidR="005320DA">
        <w:rPr>
          <w:rFonts w:asciiTheme="majorBidi" w:hAnsiTheme="majorBidi" w:cstheme="majorBidi" w:hint="cs"/>
          <w:sz w:val="20"/>
          <w:cs/>
          <w:lang w:val="en-US" w:eastAsia="en-GB" w:bidi="th-TH"/>
        </w:rPr>
        <w:t xml:space="preserve"> </w:t>
      </w:r>
      <w:r w:rsidR="00E1483E">
        <w:rPr>
          <w:rFonts w:asciiTheme="majorBidi" w:hAnsiTheme="majorBidi" w:cstheme="majorBidi"/>
          <w:sz w:val="20"/>
          <w:lang w:val="en-US" w:eastAsia="en-GB" w:bidi="th-TH"/>
        </w:rPr>
        <w:t>8</w:t>
      </w:r>
      <w:r w:rsidR="00E1483E">
        <w:rPr>
          <w:rFonts w:ascii="Angsana New" w:hAnsi="Angsana New" w:cs="Angsana New"/>
          <w:sz w:val="20"/>
          <w:lang w:val="en-US" w:bidi="th-TH"/>
        </w:rPr>
        <w:t>61.2</w:t>
      </w:r>
      <w:r w:rsidR="000839E9" w:rsidRPr="00FC68AB">
        <w:rPr>
          <w:rFonts w:asciiTheme="majorBidi" w:hAnsiTheme="majorBidi" w:cstheme="majorBidi"/>
          <w:sz w:val="20"/>
          <w:cs/>
          <w:lang w:val="en-US" w:eastAsia="en-GB" w:bidi="th-TH"/>
        </w:rPr>
        <w:t xml:space="preserve"> </w:t>
      </w:r>
      <w:r w:rsidRPr="00FC68AB">
        <w:rPr>
          <w:rFonts w:asciiTheme="majorBidi" w:hAnsiTheme="majorBidi" w:cstheme="majorBidi"/>
          <w:sz w:val="20"/>
          <w:cs/>
          <w:lang w:val="en-US" w:eastAsia="en-GB" w:bidi="th-TH"/>
        </w:rPr>
        <w:t>ล้านบาท</w:t>
      </w:r>
      <w:r w:rsidRPr="00FC68AB">
        <w:rPr>
          <w:rFonts w:asciiTheme="majorBidi" w:hAnsiTheme="majorBidi" w:cstheme="majorBidi"/>
          <w:sz w:val="20"/>
          <w:lang w:val="en-US" w:eastAsia="en-GB" w:bidi="th-TH"/>
        </w:rPr>
        <w:t xml:space="preserve"> </w:t>
      </w:r>
      <w:r w:rsidRPr="00FC68AB">
        <w:rPr>
          <w:rFonts w:asciiTheme="majorBidi" w:hAnsiTheme="majorBidi" w:cstheme="majorBidi"/>
          <w:i/>
          <w:iCs/>
          <w:sz w:val="20"/>
          <w:lang w:eastAsia="en-GB"/>
        </w:rPr>
        <w:t>(</w:t>
      </w:r>
      <w:r w:rsidR="00E42236" w:rsidRPr="00FC68AB">
        <w:rPr>
          <w:rFonts w:asciiTheme="majorBidi" w:eastAsia="AngsanaNew" w:hAnsiTheme="majorBidi" w:cstheme="majorBidi"/>
          <w:i/>
          <w:iCs/>
          <w:spacing w:val="-4"/>
          <w:sz w:val="20"/>
          <w:lang w:eastAsia="en-GB"/>
        </w:rPr>
        <w:t xml:space="preserve">31 </w:t>
      </w:r>
      <w:r w:rsidR="00E42236" w:rsidRPr="00FC68AB">
        <w:rPr>
          <w:rFonts w:asciiTheme="majorBidi" w:eastAsia="AngsanaNew" w:hAnsiTheme="majorBidi" w:cstheme="majorBidi"/>
          <w:i/>
          <w:iCs/>
          <w:spacing w:val="-4"/>
          <w:sz w:val="20"/>
          <w:cs/>
          <w:lang w:eastAsia="en-GB" w:bidi="th-TH"/>
        </w:rPr>
        <w:t>ธันวาคม</w:t>
      </w:r>
      <w:r w:rsidR="00E42236" w:rsidRPr="00FC68AB">
        <w:rPr>
          <w:rFonts w:asciiTheme="majorBidi" w:eastAsia="AngsanaNew" w:hAnsiTheme="majorBidi" w:cstheme="majorBidi"/>
          <w:i/>
          <w:iCs/>
          <w:spacing w:val="-4"/>
          <w:sz w:val="20"/>
          <w:lang w:eastAsia="en-GB"/>
        </w:rPr>
        <w:t xml:space="preserve"> 256</w:t>
      </w:r>
      <w:r w:rsidR="00CF6BFC">
        <w:rPr>
          <w:rFonts w:asciiTheme="majorBidi" w:hAnsiTheme="majorBidi" w:cstheme="majorBidi"/>
          <w:i/>
          <w:iCs/>
          <w:sz w:val="20"/>
          <w:lang w:eastAsia="en-GB"/>
        </w:rPr>
        <w:t>6</w:t>
      </w:r>
      <w:r w:rsidRPr="00FC68AB">
        <w:rPr>
          <w:rFonts w:asciiTheme="majorBidi" w:hAnsiTheme="majorBidi" w:cstheme="majorBidi"/>
          <w:i/>
          <w:iCs/>
          <w:sz w:val="20"/>
          <w:lang w:eastAsia="en-GB"/>
        </w:rPr>
        <w:t>:</w:t>
      </w:r>
      <w:r w:rsidR="00290577" w:rsidRPr="00FC68AB">
        <w:rPr>
          <w:rFonts w:asciiTheme="majorBidi" w:hAnsiTheme="majorBidi" w:cstheme="majorBidi"/>
          <w:i/>
          <w:iCs/>
          <w:sz w:val="20"/>
          <w:lang w:val="en-US" w:eastAsia="en-GB" w:bidi="th-TH"/>
        </w:rPr>
        <w:t xml:space="preserve"> </w:t>
      </w:r>
      <w:r w:rsidR="00DB4E00">
        <w:rPr>
          <w:rFonts w:asciiTheme="majorBidi" w:hAnsiTheme="majorBidi" w:cstheme="majorBidi"/>
          <w:i/>
          <w:iCs/>
          <w:sz w:val="20"/>
          <w:lang w:val="en-US" w:eastAsia="en-GB" w:bidi="th-TH"/>
        </w:rPr>
        <w:t xml:space="preserve">875.5 </w:t>
      </w:r>
      <w:r w:rsidRPr="00FC68AB">
        <w:rPr>
          <w:rFonts w:asciiTheme="majorBidi" w:hAnsiTheme="majorBidi" w:cstheme="majorBidi"/>
          <w:i/>
          <w:iCs/>
          <w:sz w:val="20"/>
          <w:cs/>
          <w:lang w:eastAsia="en-GB" w:bidi="th-TH"/>
        </w:rPr>
        <w:t>ล้านบาท</w:t>
      </w:r>
      <w:r w:rsidRPr="00FC68AB">
        <w:rPr>
          <w:rFonts w:asciiTheme="majorBidi" w:hAnsiTheme="majorBidi" w:cstheme="majorBidi"/>
          <w:i/>
          <w:iCs/>
          <w:sz w:val="20"/>
          <w:lang w:eastAsia="en-GB"/>
        </w:rPr>
        <w:t>)</w:t>
      </w:r>
      <w:r w:rsidRPr="00FC68AB">
        <w:rPr>
          <w:rFonts w:asciiTheme="majorBidi" w:hAnsiTheme="majorBidi" w:cstheme="majorBidi"/>
          <w:b/>
          <w:bCs/>
          <w:sz w:val="20"/>
          <w:lang w:val="en-US" w:eastAsia="en-GB" w:bidi="th-TH"/>
        </w:rPr>
        <w:t xml:space="preserve"> </w:t>
      </w:r>
    </w:p>
    <w:p w14:paraId="5E848C92" w14:textId="7E7F0E8B" w:rsidR="00D16B3A" w:rsidRPr="00F6083A" w:rsidRDefault="00D16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New" w:hAnsiTheme="majorBidi" w:cstheme="majorBidi"/>
          <w:spacing w:val="-4"/>
          <w:sz w:val="20"/>
          <w:szCs w:val="20"/>
          <w:vertAlign w:val="superscript"/>
          <w:cs/>
          <w:lang w:eastAsia="en-GB"/>
        </w:rPr>
      </w:pPr>
    </w:p>
    <w:p w14:paraId="0E21C69F" w14:textId="1771D4F8" w:rsidR="00665881" w:rsidRPr="00E563AC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E563AC">
        <w:rPr>
          <w:rFonts w:asciiTheme="majorBidi" w:hAnsiTheme="majorBidi" w:cs="Angsana New" w:hint="cs"/>
          <w:sz w:val="28"/>
          <w:szCs w:val="28"/>
          <w:u w:val="none"/>
          <w:cs/>
        </w:rPr>
        <w:t>หนี้สินที่อาจเกิดขึ้นในภายหน้า</w:t>
      </w:r>
    </w:p>
    <w:p w14:paraId="0FFF34E3" w14:textId="1C718AB1" w:rsidR="00D72461" w:rsidRPr="00E563AC" w:rsidRDefault="00D7246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C85F93" w:rsidRPr="00E563AC" w14:paraId="4547DD52" w14:textId="77777777">
        <w:tc>
          <w:tcPr>
            <w:tcW w:w="3339" w:type="dxa"/>
            <w:shd w:val="clear" w:color="auto" w:fill="auto"/>
            <w:vAlign w:val="bottom"/>
          </w:tcPr>
          <w:p w14:paraId="3994A7D5" w14:textId="77777777" w:rsidR="00C85F93" w:rsidRPr="00E563AC" w:rsidRDefault="00C85F93" w:rsidP="00E417B0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16F7765D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E849B6A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304AEBE1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3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F6BFC" w:rsidRPr="00E563AC" w14:paraId="72CA66C2" w14:textId="77777777">
        <w:tc>
          <w:tcPr>
            <w:tcW w:w="3339" w:type="dxa"/>
            <w:shd w:val="clear" w:color="auto" w:fill="auto"/>
            <w:vAlign w:val="bottom"/>
          </w:tcPr>
          <w:p w14:paraId="710270AC" w14:textId="77777777" w:rsidR="00CF6BFC" w:rsidRPr="00E563AC" w:rsidRDefault="00CF6BFC" w:rsidP="00CF6BFC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5A9672E" w14:textId="74BB61D4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63AC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bottom"/>
          </w:tcPr>
          <w:p w14:paraId="4EE80A61" w14:textId="7777777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6E30DB2" w14:textId="7BCBD61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0" w:type="dxa"/>
          </w:tcPr>
          <w:p w14:paraId="3F913311" w14:textId="7777777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4060DF01" w14:textId="7685852C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63AC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bottom"/>
          </w:tcPr>
          <w:p w14:paraId="5F57FC4F" w14:textId="7777777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D773F76" w14:textId="37FF1A38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F6BFC" w:rsidRPr="00E563AC" w14:paraId="61C4ACAD" w14:textId="77777777">
        <w:tc>
          <w:tcPr>
            <w:tcW w:w="3339" w:type="dxa"/>
            <w:shd w:val="clear" w:color="auto" w:fill="auto"/>
            <w:vAlign w:val="bottom"/>
          </w:tcPr>
          <w:p w14:paraId="59D518F6" w14:textId="77777777" w:rsidR="00CF6BFC" w:rsidRPr="00E563AC" w:rsidRDefault="00CF6BFC" w:rsidP="00CF6BFC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F2B7234" w14:textId="3B474D50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bottom"/>
          </w:tcPr>
          <w:p w14:paraId="20C910C1" w14:textId="7777777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C948A1D" w14:textId="4696AE0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0" w:type="dxa"/>
          </w:tcPr>
          <w:p w14:paraId="498357BF" w14:textId="7777777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4ECA12BA" w14:textId="4A046933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bottom"/>
          </w:tcPr>
          <w:p w14:paraId="393D4954" w14:textId="77777777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F32FA99" w14:textId="300E77E9" w:rsidR="00CF6BFC" w:rsidRPr="00E563AC" w:rsidRDefault="00CF6BFC" w:rsidP="00CF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E563A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C85F93" w:rsidRPr="00E563AC" w14:paraId="2A811ED2" w14:textId="77777777">
        <w:tc>
          <w:tcPr>
            <w:tcW w:w="3339" w:type="dxa"/>
            <w:shd w:val="clear" w:color="auto" w:fill="auto"/>
            <w:vAlign w:val="bottom"/>
          </w:tcPr>
          <w:p w14:paraId="512154AB" w14:textId="77777777" w:rsidR="00C85F93" w:rsidRPr="00E563AC" w:rsidRDefault="00C85F93" w:rsidP="00E417B0">
            <w:pPr>
              <w:pStyle w:val="PlainText"/>
              <w:tabs>
                <w:tab w:val="decimal" w:pos="680"/>
              </w:tabs>
              <w:ind w:left="-115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06BA0C93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63AC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563AC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563AC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5F93" w:rsidRPr="00E563AC" w14:paraId="2B29C2EF" w14:textId="77777777">
        <w:tc>
          <w:tcPr>
            <w:tcW w:w="3339" w:type="dxa"/>
            <w:shd w:val="clear" w:color="auto" w:fill="auto"/>
            <w:vAlign w:val="bottom"/>
          </w:tcPr>
          <w:p w14:paraId="368839B4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563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1A78F2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499EAB7D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725B080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2BF11364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A81A497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A9416B6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E38267F" w14:textId="77777777" w:rsidR="00C85F93" w:rsidRPr="00E563AC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5335" w:rsidRPr="00E563AC" w14:paraId="1D964656" w14:textId="77777777" w:rsidTr="003779E9">
        <w:tc>
          <w:tcPr>
            <w:tcW w:w="3339" w:type="dxa"/>
            <w:shd w:val="clear" w:color="auto" w:fill="auto"/>
            <w:vAlign w:val="bottom"/>
          </w:tcPr>
          <w:p w14:paraId="7C281AC5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63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E563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97F081" w14:textId="784D5972" w:rsidR="00675335" w:rsidRPr="00E563AC" w:rsidRDefault="00E9232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92325">
              <w:rPr>
                <w:rFonts w:ascii="Angsana New" w:hAnsi="Angsana New" w:cs="Angsana New"/>
                <w:sz w:val="28"/>
                <w:szCs w:val="28"/>
              </w:rPr>
              <w:t>3,001,465</w:t>
            </w:r>
          </w:p>
        </w:tc>
        <w:tc>
          <w:tcPr>
            <w:tcW w:w="279" w:type="dxa"/>
            <w:shd w:val="clear" w:color="auto" w:fill="auto"/>
          </w:tcPr>
          <w:p w14:paraId="44F23EEF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C6527E6" w14:textId="5E9CAE3B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563AC">
              <w:rPr>
                <w:rFonts w:ascii="Angsana New" w:hAnsi="Angsana New" w:cs="Angsana New" w:hint="cs"/>
                <w:sz w:val="28"/>
                <w:szCs w:val="28"/>
              </w:rPr>
              <w:t xml:space="preserve"> 2,037,236</w:t>
            </w:r>
          </w:p>
        </w:tc>
        <w:tc>
          <w:tcPr>
            <w:tcW w:w="280" w:type="dxa"/>
            <w:shd w:val="clear" w:color="auto" w:fill="auto"/>
          </w:tcPr>
          <w:p w14:paraId="6FB86A8F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0DCDF25" w14:textId="5858E068" w:rsidR="00675335" w:rsidRPr="00E563AC" w:rsidRDefault="00E9232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92325">
              <w:rPr>
                <w:rFonts w:ascii="Angsana New" w:hAnsi="Angsana New" w:cs="Angsana New"/>
                <w:sz w:val="28"/>
                <w:szCs w:val="28"/>
              </w:rPr>
              <w:t>3,001,465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4695733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8430150" w14:textId="72D2ED6D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563AC">
              <w:rPr>
                <w:rFonts w:ascii="Angsana New" w:hAnsi="Angsana New" w:cs="Angsana New" w:hint="cs"/>
                <w:sz w:val="28"/>
                <w:szCs w:val="28"/>
              </w:rPr>
              <w:t xml:space="preserve"> 2,037,236</w:t>
            </w:r>
          </w:p>
        </w:tc>
      </w:tr>
      <w:tr w:rsidR="00675335" w:rsidRPr="00E563AC" w14:paraId="5BAA516B" w14:textId="77777777">
        <w:tc>
          <w:tcPr>
            <w:tcW w:w="3339" w:type="dxa"/>
            <w:shd w:val="clear" w:color="auto" w:fill="auto"/>
            <w:vAlign w:val="bottom"/>
          </w:tcPr>
          <w:p w14:paraId="291516C7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63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E563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2917995A" w14:textId="47E53D27" w:rsidR="00675335" w:rsidRPr="00E563AC" w:rsidRDefault="00E9232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92325">
              <w:rPr>
                <w:rFonts w:ascii="Angsana New" w:hAnsi="Angsana New" w:cs="Angsana New"/>
                <w:sz w:val="28"/>
                <w:szCs w:val="28"/>
              </w:rPr>
              <w:t>155,292</w:t>
            </w:r>
          </w:p>
        </w:tc>
        <w:tc>
          <w:tcPr>
            <w:tcW w:w="279" w:type="dxa"/>
            <w:shd w:val="clear" w:color="auto" w:fill="auto"/>
          </w:tcPr>
          <w:p w14:paraId="0962C8FF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DC59410" w14:textId="3BD4EE9E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563AC">
              <w:rPr>
                <w:rFonts w:ascii="Angsana New" w:hAnsi="Angsana New" w:cs="Angsana New" w:hint="cs"/>
                <w:sz w:val="28"/>
                <w:szCs w:val="28"/>
              </w:rPr>
              <w:t xml:space="preserve"> 148,328</w:t>
            </w:r>
          </w:p>
        </w:tc>
        <w:tc>
          <w:tcPr>
            <w:tcW w:w="280" w:type="dxa"/>
            <w:shd w:val="clear" w:color="auto" w:fill="auto"/>
          </w:tcPr>
          <w:p w14:paraId="0FCDF0D9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6A9D6FCC" w14:textId="1EAD0414" w:rsidR="00675335" w:rsidRPr="00E563AC" w:rsidRDefault="00E9232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92325">
              <w:rPr>
                <w:rFonts w:ascii="Angsana New" w:hAnsi="Angsana New" w:cs="Angsana New"/>
                <w:sz w:val="28"/>
                <w:szCs w:val="28"/>
              </w:rPr>
              <w:t>155,292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D6E371" w14:textId="77777777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32E022F8" w14:textId="20EB5A1F" w:rsidR="00675335" w:rsidRPr="00E563AC" w:rsidRDefault="00675335" w:rsidP="00675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E563AC">
              <w:rPr>
                <w:rFonts w:ascii="Angsana New" w:hAnsi="Angsana New" w:cs="Angsana New" w:hint="cs"/>
                <w:sz w:val="28"/>
                <w:szCs w:val="28"/>
              </w:rPr>
              <w:t xml:space="preserve"> 148,328</w:t>
            </w:r>
          </w:p>
        </w:tc>
      </w:tr>
      <w:tr w:rsidR="00E563AC" w:rsidRPr="00E563AC" w14:paraId="7B419DBC" w14:textId="77777777" w:rsidTr="00B86142">
        <w:tc>
          <w:tcPr>
            <w:tcW w:w="3339" w:type="dxa"/>
            <w:shd w:val="clear" w:color="auto" w:fill="auto"/>
            <w:vAlign w:val="bottom"/>
          </w:tcPr>
          <w:p w14:paraId="2323E57A" w14:textId="69769966" w:rsidR="00E563AC" w:rsidRPr="00E563AC" w:rsidRDefault="00E563AC" w:rsidP="007E1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hanging="435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563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วงเงิน</w:t>
            </w:r>
            <w:r w:rsidR="007E1B23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ที่ยังไม่ได้เบิกใช้ของสินเชื่อที่</w:t>
            </w:r>
            <w:r w:rsidR="007E1B2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="007E1B23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ไม่สามารถยกเลิกได้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747B2" w14:textId="3F0D5F06" w:rsidR="00E563AC" w:rsidRPr="00E563AC" w:rsidRDefault="00227FB3" w:rsidP="00B8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142,303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4F6515B" w14:textId="77777777" w:rsidR="00E563AC" w:rsidRPr="00E563AC" w:rsidRDefault="00E563AC" w:rsidP="00B8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89BD3CA" w14:textId="399C948C" w:rsidR="00E563AC" w:rsidRPr="00E563AC" w:rsidRDefault="000C0B1C" w:rsidP="00B8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154,339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D18F462" w14:textId="77777777" w:rsidR="00E563AC" w:rsidRPr="00E563AC" w:rsidRDefault="00E563AC" w:rsidP="00B8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163FACB" w14:textId="7F033288" w:rsidR="00E563AC" w:rsidRPr="00E563AC" w:rsidRDefault="0036789D" w:rsidP="00B8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142,303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398F126" w14:textId="77777777" w:rsidR="00E563AC" w:rsidRPr="00E563AC" w:rsidRDefault="00E563AC" w:rsidP="00B8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D680982" w14:textId="24743157" w:rsidR="00E563AC" w:rsidRPr="00E563AC" w:rsidRDefault="00FC6DE7" w:rsidP="00B8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154,339</w:t>
            </w:r>
          </w:p>
        </w:tc>
      </w:tr>
      <w:tr w:rsidR="00E563AC" w:rsidRPr="00E563AC" w14:paraId="6736CDFB" w14:textId="77777777" w:rsidTr="00901B79">
        <w:tc>
          <w:tcPr>
            <w:tcW w:w="3339" w:type="dxa"/>
            <w:shd w:val="clear" w:color="auto" w:fill="auto"/>
            <w:vAlign w:val="bottom"/>
          </w:tcPr>
          <w:p w14:paraId="30026118" w14:textId="7777777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E563AC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-   </w:t>
            </w:r>
            <w:r w:rsidRPr="00E563AC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6653ACC9" w14:textId="38B684F1" w:rsidR="00E563AC" w:rsidRPr="00E563AC" w:rsidRDefault="00CC5588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53C1">
              <w:rPr>
                <w:rFonts w:asciiTheme="majorBidi" w:hAnsiTheme="majorBidi" w:cstheme="majorBidi"/>
                <w:sz w:val="28"/>
                <w:szCs w:val="28"/>
              </w:rPr>
              <w:t>31,462</w:t>
            </w:r>
          </w:p>
        </w:tc>
        <w:tc>
          <w:tcPr>
            <w:tcW w:w="279" w:type="dxa"/>
            <w:shd w:val="clear" w:color="auto" w:fill="auto"/>
          </w:tcPr>
          <w:p w14:paraId="33187768" w14:textId="7777777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CA9A932" w14:textId="02649022" w:rsidR="00E563AC" w:rsidRPr="00E563AC" w:rsidRDefault="000C0B1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336,629</w:t>
            </w:r>
          </w:p>
        </w:tc>
        <w:tc>
          <w:tcPr>
            <w:tcW w:w="280" w:type="dxa"/>
            <w:shd w:val="clear" w:color="auto" w:fill="auto"/>
          </w:tcPr>
          <w:p w14:paraId="23CCC9E5" w14:textId="7777777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26A0ACC" w14:textId="4D16DD01" w:rsidR="00E563AC" w:rsidRPr="00E563AC" w:rsidRDefault="00FB53C1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301,604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2CD4DB" w14:textId="7777777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7EE9780" w14:textId="7848A520" w:rsidR="00E563AC" w:rsidRPr="00E563AC" w:rsidRDefault="00FC6DE7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307,718</w:t>
            </w:r>
          </w:p>
        </w:tc>
      </w:tr>
      <w:tr w:rsidR="00E563AC" w:rsidRPr="00E417B0" w14:paraId="339E864C" w14:textId="77777777" w:rsidTr="00675335">
        <w:tc>
          <w:tcPr>
            <w:tcW w:w="3339" w:type="dxa"/>
            <w:shd w:val="clear" w:color="auto" w:fill="auto"/>
            <w:vAlign w:val="bottom"/>
          </w:tcPr>
          <w:p w14:paraId="5307B336" w14:textId="77777777" w:rsidR="00E563AC" w:rsidRPr="00E563AC" w:rsidRDefault="00E563AC" w:rsidP="00E563AC">
            <w:pPr>
              <w:spacing w:line="240" w:lineRule="auto"/>
              <w:ind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3A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72FB73" w14:textId="012945D6" w:rsidR="00E563AC" w:rsidRPr="00E563AC" w:rsidRDefault="00CC5588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</w:t>
            </w:r>
            <w:r w:rsidR="00FB53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30,522</w:t>
            </w:r>
          </w:p>
        </w:tc>
        <w:tc>
          <w:tcPr>
            <w:tcW w:w="279" w:type="dxa"/>
            <w:shd w:val="clear" w:color="auto" w:fill="auto"/>
          </w:tcPr>
          <w:p w14:paraId="7B256D00" w14:textId="7777777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D38D5D" w14:textId="5CFCB96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C0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,676,532</w:t>
            </w:r>
          </w:p>
        </w:tc>
        <w:tc>
          <w:tcPr>
            <w:tcW w:w="280" w:type="dxa"/>
            <w:shd w:val="clear" w:color="auto" w:fill="auto"/>
          </w:tcPr>
          <w:p w14:paraId="7FE30611" w14:textId="7777777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6CBFD9" w14:textId="2768C762" w:rsidR="00E563AC" w:rsidRPr="00E563AC" w:rsidRDefault="00CC28A0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FB53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600,664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E08C378" w14:textId="77777777" w:rsidR="00E563AC" w:rsidRPr="00E563AC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3FB20D" w14:textId="468B20AB" w:rsidR="00E563AC" w:rsidRPr="00E417B0" w:rsidRDefault="00E563AC" w:rsidP="00E5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63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FC6D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647,621</w:t>
            </w:r>
          </w:p>
        </w:tc>
      </w:tr>
    </w:tbl>
    <w:p w14:paraId="77DAE830" w14:textId="0A5E5F9E" w:rsidR="006928A8" w:rsidRDefault="0069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4B85DE1" w14:textId="298FB42E" w:rsidR="00801FE5" w:rsidRPr="00987AE0" w:rsidRDefault="00801FE5" w:rsidP="00801FE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987AE0">
        <w:rPr>
          <w:rFonts w:asciiTheme="majorBidi" w:hAnsiTheme="majorBidi" w:cstheme="majorBidi" w:hint="cs"/>
          <w:sz w:val="28"/>
          <w:szCs w:val="28"/>
          <w:u w:val="none"/>
          <w:cs/>
        </w:rPr>
        <w:t>บุคคลหรือกิจการที่เกี่ยวข้องกัน</w:t>
      </w:r>
    </w:p>
    <w:bookmarkEnd w:id="4"/>
    <w:p w14:paraId="3D287B74" w14:textId="6D788F99" w:rsidR="00DC2374" w:rsidRPr="00FB7486" w:rsidRDefault="00DC2374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A5907D0" w14:textId="5F9689D2" w:rsidR="00FB7486" w:rsidRDefault="00B940BF" w:rsidP="00236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987AE0">
        <w:rPr>
          <w:rFonts w:asciiTheme="majorBidi" w:hAnsiTheme="majorBidi" w:cstheme="majorBidi" w:hint="cs"/>
          <w:b/>
          <w:sz w:val="28"/>
          <w:szCs w:val="28"/>
          <w:cs/>
        </w:rPr>
        <w:t>กลุ่มธนาคารไม่มีการเปลี่ยนแปลงที่มีนัยสำคัญในความสัมพันธ์</w:t>
      </w:r>
      <w:r w:rsidR="00987AE0" w:rsidRPr="00987AE0">
        <w:rPr>
          <w:rFonts w:asciiTheme="majorBidi" w:hAnsiTheme="majorBidi" w:cstheme="majorBidi" w:hint="cs"/>
          <w:b/>
          <w:sz w:val="28"/>
          <w:szCs w:val="28"/>
          <w:cs/>
        </w:rPr>
        <w:t>กับบุคคลหรือกิจการที่เกี่ยวข้องกัน</w:t>
      </w:r>
      <w:r w:rsidR="00236ABF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C461A8">
        <w:rPr>
          <w:rFonts w:asciiTheme="majorBidi" w:hAnsiTheme="majorBidi" w:cstheme="majorBidi" w:hint="cs"/>
          <w:sz w:val="28"/>
          <w:szCs w:val="28"/>
          <w:cs/>
        </w:rPr>
        <w:t>นโยบายการกำหนดราคา</w:t>
      </w:r>
      <w:r w:rsidR="00594504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ในระหว่างงวดสามเดือนสิ้นสุดวันที่ </w:t>
      </w:r>
      <w:r w:rsidR="00594504">
        <w:rPr>
          <w:rFonts w:asciiTheme="majorBidi" w:hAnsiTheme="majorBidi" w:cstheme="majorBidi"/>
          <w:sz w:val="28"/>
          <w:szCs w:val="28"/>
        </w:rPr>
        <w:t xml:space="preserve">31 </w:t>
      </w:r>
      <w:r w:rsidR="0059450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94504">
        <w:rPr>
          <w:rFonts w:asciiTheme="majorBidi" w:hAnsiTheme="majorBidi" w:cstheme="majorBidi"/>
          <w:sz w:val="28"/>
          <w:szCs w:val="28"/>
        </w:rPr>
        <w:t>2567</w:t>
      </w:r>
    </w:p>
    <w:p w14:paraId="595D2A14" w14:textId="7BA4D540" w:rsidR="00FB7486" w:rsidRDefault="00FB7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991"/>
        <w:gridCol w:w="269"/>
        <w:gridCol w:w="1151"/>
        <w:gridCol w:w="379"/>
        <w:gridCol w:w="1100"/>
        <w:gridCol w:w="269"/>
        <w:gridCol w:w="1151"/>
      </w:tblGrid>
      <w:tr w:rsidR="003679DC" w:rsidRPr="00732BC3" w14:paraId="43B42BBB" w14:textId="77777777" w:rsidTr="00D42FAE">
        <w:trPr>
          <w:trHeight w:val="137"/>
          <w:tblHeader/>
        </w:trPr>
        <w:tc>
          <w:tcPr>
            <w:tcW w:w="3897" w:type="dxa"/>
          </w:tcPr>
          <w:p w14:paraId="4FB50D79" w14:textId="3457FC43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E2C5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1" w:type="dxa"/>
            <w:gridSpan w:val="3"/>
          </w:tcPr>
          <w:p w14:paraId="6FD2C3A1" w14:textId="4AEDC7EA" w:rsidR="003679DC" w:rsidRPr="00EE2C57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E2C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9" w:type="dxa"/>
            <w:vAlign w:val="bottom"/>
          </w:tcPr>
          <w:p w14:paraId="03A7EE2E" w14:textId="77777777" w:rsidR="003679DC" w:rsidRPr="00EE2C57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Theme="majorBid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690365" w14:textId="77777777" w:rsidR="003679DC" w:rsidRPr="00EE2C57" w:rsidRDefault="003679D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2C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A3268" w:rsidRPr="00732BC3" w14:paraId="159E1E29" w14:textId="77777777" w:rsidTr="00D42FAE">
        <w:trPr>
          <w:trHeight w:val="137"/>
          <w:tblHeader/>
        </w:trPr>
        <w:tc>
          <w:tcPr>
            <w:tcW w:w="3897" w:type="dxa"/>
          </w:tcPr>
          <w:p w14:paraId="71FE904E" w14:textId="30BC7526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2C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EE2C5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E2C5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1" w:type="dxa"/>
          </w:tcPr>
          <w:p w14:paraId="4DF2E557" w14:textId="672CB3D4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9" w:type="dxa"/>
          </w:tcPr>
          <w:p w14:paraId="7A550EBF" w14:textId="77777777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2C23B4EB" w14:textId="2B277C70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2C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379" w:type="dxa"/>
          </w:tcPr>
          <w:p w14:paraId="70E054D7" w14:textId="77777777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00" w:type="dxa"/>
          </w:tcPr>
          <w:p w14:paraId="6923A228" w14:textId="179084A3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9" w:type="dxa"/>
          </w:tcPr>
          <w:p w14:paraId="1710C1A9" w14:textId="77777777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8E21DCC" w14:textId="29EDA05B" w:rsidR="005A3268" w:rsidRPr="00EE2C57" w:rsidRDefault="005A3268" w:rsidP="005A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E2C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3679DC" w:rsidRPr="00732BC3" w14:paraId="762495C1" w14:textId="77777777" w:rsidTr="00B70F0B">
        <w:trPr>
          <w:trHeight w:val="137"/>
          <w:tblHeader/>
        </w:trPr>
        <w:tc>
          <w:tcPr>
            <w:tcW w:w="3897" w:type="dxa"/>
          </w:tcPr>
          <w:p w14:paraId="6DF7D8E4" w14:textId="77777777" w:rsidR="003679DC" w:rsidRPr="00EE2C57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14:paraId="5848A667" w14:textId="77777777" w:rsidR="003679DC" w:rsidRPr="00EE2C57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E2C57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EE2C57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EE2C57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30CD6" w:rsidRPr="00430CD6" w14:paraId="5C4EC279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A3AFE3D" w14:textId="32396B4E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 w:rsidRPr="00EE2C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991" w:type="dxa"/>
          </w:tcPr>
          <w:p w14:paraId="74385E25" w14:textId="77777777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180B88A" w14:textId="77777777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32344CCB" w14:textId="77777777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379" w:type="dxa"/>
            <w:vAlign w:val="bottom"/>
          </w:tcPr>
          <w:p w14:paraId="1B72C63D" w14:textId="77777777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1D2BD85F" w14:textId="77777777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36186F8E" w14:textId="77777777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27C7985" w14:textId="77777777" w:rsidR="00430CD6" w:rsidRPr="00EE2C57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416705" w:rsidRPr="00430CD6" w14:paraId="1E47E1FA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1D80D5A4" w14:textId="4FA881CE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EE2C57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991" w:type="dxa"/>
            <w:vAlign w:val="bottom"/>
          </w:tcPr>
          <w:p w14:paraId="7290A641" w14:textId="708CEDAF" w:rsidR="00416705" w:rsidRPr="00EE2C57" w:rsidRDefault="00FF20AF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  <w:t>54</w:t>
            </w:r>
          </w:p>
        </w:tc>
        <w:tc>
          <w:tcPr>
            <w:tcW w:w="269" w:type="dxa"/>
          </w:tcPr>
          <w:p w14:paraId="3246F5DD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6752E8A3" w14:textId="568DCBF0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60" w:lineRule="atLeast"/>
              <w:ind w:right="71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EE2C57"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  <w:t>175</w:t>
            </w:r>
          </w:p>
        </w:tc>
        <w:tc>
          <w:tcPr>
            <w:tcW w:w="379" w:type="dxa"/>
            <w:vAlign w:val="bottom"/>
          </w:tcPr>
          <w:p w14:paraId="72B3AEBF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</w:tcPr>
          <w:p w14:paraId="7243C70D" w14:textId="07686F14" w:rsidR="00416705" w:rsidRPr="00EE2C57" w:rsidRDefault="00FF20AF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54</w:t>
            </w:r>
          </w:p>
        </w:tc>
        <w:tc>
          <w:tcPr>
            <w:tcW w:w="269" w:type="dxa"/>
          </w:tcPr>
          <w:p w14:paraId="2D382CB1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5F175C96" w14:textId="1B397E30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EE2C57"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  <w:t>175</w:t>
            </w:r>
          </w:p>
        </w:tc>
      </w:tr>
      <w:tr w:rsidR="00416705" w:rsidRPr="00D5318D" w14:paraId="6002EFF9" w14:textId="77777777" w:rsidTr="00D42FAE">
        <w:trPr>
          <w:trHeight w:val="245"/>
        </w:trPr>
        <w:tc>
          <w:tcPr>
            <w:tcW w:w="3897" w:type="dxa"/>
            <w:vAlign w:val="bottom"/>
          </w:tcPr>
          <w:p w14:paraId="2D2D39CB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1" w:type="dxa"/>
            <w:vAlign w:val="bottom"/>
          </w:tcPr>
          <w:p w14:paraId="3B0EFA36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48A1BECF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0021F933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379" w:type="dxa"/>
            <w:vAlign w:val="bottom"/>
          </w:tcPr>
          <w:p w14:paraId="3261BF84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6AFD0850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0834D9BB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6E91875D" w14:textId="77777777" w:rsidR="00416705" w:rsidRPr="00BD1948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416705" w:rsidRPr="00732BC3" w14:paraId="7F298064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7492133B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E2C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991" w:type="dxa"/>
          </w:tcPr>
          <w:p w14:paraId="22F8C408" w14:textId="2E38F13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C853BA7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</w:tcPr>
          <w:p w14:paraId="5E4E39DA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379" w:type="dxa"/>
            <w:vAlign w:val="bottom"/>
          </w:tcPr>
          <w:p w14:paraId="7A0E4545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1084698C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42D1CE8A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5ED6432" w14:textId="77777777" w:rsidR="00416705" w:rsidRPr="00EE2C57" w:rsidRDefault="00416705" w:rsidP="0041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F20AF" w:rsidRPr="00732BC3" w14:paraId="16C4CCA2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762F7F4D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991" w:type="dxa"/>
          </w:tcPr>
          <w:p w14:paraId="17339A4C" w14:textId="2B2D4662" w:rsidR="00FF20AF" w:rsidRPr="00BD1948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46,189</w:t>
            </w:r>
          </w:p>
        </w:tc>
        <w:tc>
          <w:tcPr>
            <w:tcW w:w="269" w:type="dxa"/>
          </w:tcPr>
          <w:p w14:paraId="31B309B0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C8761A1" w14:textId="18D58A8F" w:rsidR="00FF20AF" w:rsidRPr="00BD1948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D1948">
              <w:rPr>
                <w:rFonts w:asciiTheme="majorBidi" w:hAnsiTheme="majorBidi" w:cstheme="majorBidi"/>
                <w:sz w:val="28"/>
                <w:szCs w:val="28"/>
              </w:rPr>
              <w:t>17,837</w:t>
            </w:r>
          </w:p>
        </w:tc>
        <w:tc>
          <w:tcPr>
            <w:tcW w:w="379" w:type="dxa"/>
            <w:vAlign w:val="bottom"/>
          </w:tcPr>
          <w:p w14:paraId="30B93C4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D4A1AA7" w14:textId="2BD7809E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46,189</w:t>
            </w:r>
          </w:p>
        </w:tc>
        <w:tc>
          <w:tcPr>
            <w:tcW w:w="269" w:type="dxa"/>
            <w:vAlign w:val="bottom"/>
          </w:tcPr>
          <w:p w14:paraId="2EED4E9D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ED9D9F" w14:textId="07AAB99A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17,837</w:t>
            </w:r>
          </w:p>
        </w:tc>
      </w:tr>
      <w:tr w:rsidR="00FF20AF" w:rsidRPr="00732BC3" w14:paraId="63C29902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16EB1D99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54DB39A4" w14:textId="02F1EE74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2,644</w:t>
            </w:r>
          </w:p>
        </w:tc>
        <w:tc>
          <w:tcPr>
            <w:tcW w:w="269" w:type="dxa"/>
          </w:tcPr>
          <w:p w14:paraId="793F3838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95CAEEA" w14:textId="533157A8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2,646</w:t>
            </w:r>
          </w:p>
        </w:tc>
        <w:tc>
          <w:tcPr>
            <w:tcW w:w="379" w:type="dxa"/>
            <w:vAlign w:val="bottom"/>
          </w:tcPr>
          <w:p w14:paraId="43AEF025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93F8A91" w14:textId="2EA12EF2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2,644</w:t>
            </w:r>
          </w:p>
        </w:tc>
        <w:tc>
          <w:tcPr>
            <w:tcW w:w="269" w:type="dxa"/>
            <w:vAlign w:val="bottom"/>
          </w:tcPr>
          <w:p w14:paraId="05B3AF53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959C40A" w14:textId="3B9F0B55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2,646</w:t>
            </w:r>
          </w:p>
        </w:tc>
      </w:tr>
      <w:tr w:rsidR="00FF20AF" w:rsidRPr="00732BC3" w14:paraId="1A4F01B7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3B74D8B7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0CAAA90B" w14:textId="66036A64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A23C631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9770C50" w14:textId="26FC9B5A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9" w:type="dxa"/>
            <w:vAlign w:val="bottom"/>
          </w:tcPr>
          <w:p w14:paraId="0720099F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31DC0D8" w14:textId="31E11B29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9" w:type="dxa"/>
            <w:vAlign w:val="bottom"/>
          </w:tcPr>
          <w:p w14:paraId="577C257D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0B71289" w14:textId="5F82932B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F20AF" w:rsidRPr="00732BC3" w14:paraId="4588A018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4018B31" w14:textId="0434F19B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2A45BC1B" w14:textId="6ACB9EB8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2,135</w:t>
            </w:r>
          </w:p>
        </w:tc>
        <w:tc>
          <w:tcPr>
            <w:tcW w:w="269" w:type="dxa"/>
          </w:tcPr>
          <w:p w14:paraId="504E217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669AE9" w14:textId="43E0A4EF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  <w:tc>
          <w:tcPr>
            <w:tcW w:w="379" w:type="dxa"/>
            <w:vAlign w:val="bottom"/>
          </w:tcPr>
          <w:p w14:paraId="5B51BDD3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9EC380B" w14:textId="671682BD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2,135</w:t>
            </w:r>
          </w:p>
        </w:tc>
        <w:tc>
          <w:tcPr>
            <w:tcW w:w="269" w:type="dxa"/>
            <w:vAlign w:val="bottom"/>
          </w:tcPr>
          <w:p w14:paraId="262EE985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0C15FE4" w14:textId="2F54C9EA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</w:tr>
      <w:tr w:rsidR="00FF20AF" w:rsidRPr="00732BC3" w14:paraId="1C32641B" w14:textId="77777777" w:rsidTr="00D42FAE">
        <w:trPr>
          <w:trHeight w:val="137"/>
        </w:trPr>
        <w:tc>
          <w:tcPr>
            <w:tcW w:w="3897" w:type="dxa"/>
          </w:tcPr>
          <w:p w14:paraId="257292B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EE2C5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991" w:type="dxa"/>
          </w:tcPr>
          <w:p w14:paraId="3773095D" w14:textId="2094D77B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69" w:type="dxa"/>
          </w:tcPr>
          <w:p w14:paraId="533B05EF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A5F70CD" w14:textId="1C244B7A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379" w:type="dxa"/>
            <w:vAlign w:val="bottom"/>
          </w:tcPr>
          <w:p w14:paraId="5A772D2E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90D2D35" w14:textId="2E1BD098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69" w:type="dxa"/>
          </w:tcPr>
          <w:p w14:paraId="798C0884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C2FADFC" w14:textId="62D2E20F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FF20AF" w:rsidRPr="00732BC3" w14:paraId="26CBDAA5" w14:textId="77777777" w:rsidTr="00D42FAE">
        <w:trPr>
          <w:trHeight w:val="137"/>
        </w:trPr>
        <w:tc>
          <w:tcPr>
            <w:tcW w:w="3897" w:type="dxa"/>
          </w:tcPr>
          <w:p w14:paraId="0060501E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09EE47C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544253D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25560C0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dxa"/>
            <w:vAlign w:val="bottom"/>
          </w:tcPr>
          <w:p w14:paraId="506DA145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8D0AB83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8507318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15C2387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0AF" w:rsidRPr="00732BC3" w14:paraId="2C407F97" w14:textId="77777777" w:rsidTr="00D42FAE">
        <w:trPr>
          <w:trHeight w:val="137"/>
        </w:trPr>
        <w:tc>
          <w:tcPr>
            <w:tcW w:w="3897" w:type="dxa"/>
          </w:tcPr>
          <w:p w14:paraId="5A767E6C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0EDCE9C0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C002F89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E2C6ADE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dxa"/>
            <w:vAlign w:val="bottom"/>
          </w:tcPr>
          <w:p w14:paraId="490CA728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5758193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7F8A84B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95CE81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0AF" w:rsidRPr="00732BC3" w14:paraId="41BA9D02" w14:textId="77777777" w:rsidTr="00D42FAE">
        <w:trPr>
          <w:trHeight w:val="137"/>
        </w:trPr>
        <w:tc>
          <w:tcPr>
            <w:tcW w:w="3897" w:type="dxa"/>
          </w:tcPr>
          <w:p w14:paraId="58A6009C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73725433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4151CE5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902341D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dxa"/>
            <w:vAlign w:val="bottom"/>
          </w:tcPr>
          <w:p w14:paraId="24961BD9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DB7091C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E53044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0798A47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0AF" w:rsidRPr="00732BC3" w14:paraId="54542EC1" w14:textId="77777777" w:rsidTr="00D42FAE">
        <w:trPr>
          <w:trHeight w:val="137"/>
        </w:trPr>
        <w:tc>
          <w:tcPr>
            <w:tcW w:w="3897" w:type="dxa"/>
          </w:tcPr>
          <w:p w14:paraId="09FF753E" w14:textId="77777777" w:rsidR="00FF20AF" w:rsidRPr="00430CD6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991" w:type="dxa"/>
            <w:vAlign w:val="bottom"/>
          </w:tcPr>
          <w:p w14:paraId="284193AE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6CB50FA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0EE6DB2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379" w:type="dxa"/>
            <w:vAlign w:val="bottom"/>
          </w:tcPr>
          <w:p w14:paraId="05F32EA4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5D510F7C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09CBF3F2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705A53F7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F20AF" w:rsidRPr="00732BC3" w14:paraId="700A0B6B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3C927E0D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5AFA8DB1" w14:textId="3C831251" w:rsidR="00FF20AF" w:rsidRPr="00A67A8E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73,863</w:t>
            </w:r>
          </w:p>
        </w:tc>
        <w:tc>
          <w:tcPr>
            <w:tcW w:w="269" w:type="dxa"/>
          </w:tcPr>
          <w:p w14:paraId="591A9864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550D0A" w14:textId="09C1A872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60,363</w:t>
            </w:r>
          </w:p>
        </w:tc>
        <w:tc>
          <w:tcPr>
            <w:tcW w:w="379" w:type="dxa"/>
            <w:vAlign w:val="bottom"/>
          </w:tcPr>
          <w:p w14:paraId="15E23B3C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307375A" w14:textId="7A5BFC18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73,863</w:t>
            </w:r>
          </w:p>
        </w:tc>
        <w:tc>
          <w:tcPr>
            <w:tcW w:w="269" w:type="dxa"/>
          </w:tcPr>
          <w:p w14:paraId="66E34744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31F829" w14:textId="0E7B8E53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60,363</w:t>
            </w:r>
          </w:p>
        </w:tc>
      </w:tr>
      <w:tr w:rsidR="00FF20AF" w:rsidRPr="00732BC3" w14:paraId="3C3828C6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4C64EF7F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5744BD11" w14:textId="0B628056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3161E87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29DE35C" w14:textId="6567C36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9" w:type="dxa"/>
            <w:vAlign w:val="bottom"/>
          </w:tcPr>
          <w:p w14:paraId="7E27EA61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C5797A6" w14:textId="39C76CFC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8,156</w:t>
            </w:r>
          </w:p>
        </w:tc>
        <w:tc>
          <w:tcPr>
            <w:tcW w:w="269" w:type="dxa"/>
          </w:tcPr>
          <w:p w14:paraId="27619CCA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6C8B0EC" w14:textId="350FD042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5,813</w:t>
            </w:r>
          </w:p>
        </w:tc>
      </w:tr>
      <w:tr w:rsidR="00FF20AF" w:rsidRPr="00732BC3" w14:paraId="4756B70F" w14:textId="77777777" w:rsidTr="00D42FAE">
        <w:trPr>
          <w:trHeight w:val="60"/>
        </w:trPr>
        <w:tc>
          <w:tcPr>
            <w:tcW w:w="3897" w:type="dxa"/>
            <w:vAlign w:val="bottom"/>
          </w:tcPr>
          <w:p w14:paraId="51810201" w14:textId="5729FE16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5D36C48A" w14:textId="5470E4B4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25,600</w:t>
            </w:r>
          </w:p>
        </w:tc>
        <w:tc>
          <w:tcPr>
            <w:tcW w:w="269" w:type="dxa"/>
          </w:tcPr>
          <w:p w14:paraId="191EDCB8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006389D" w14:textId="58C023C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28,690</w:t>
            </w:r>
          </w:p>
        </w:tc>
        <w:tc>
          <w:tcPr>
            <w:tcW w:w="379" w:type="dxa"/>
            <w:vAlign w:val="bottom"/>
          </w:tcPr>
          <w:p w14:paraId="19B6BA9A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2215813" w14:textId="203C52FE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25,600</w:t>
            </w:r>
          </w:p>
        </w:tc>
        <w:tc>
          <w:tcPr>
            <w:tcW w:w="269" w:type="dxa"/>
          </w:tcPr>
          <w:p w14:paraId="243C983C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3A90CA4" w14:textId="3AB54E79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C0B95">
              <w:rPr>
                <w:rFonts w:asciiTheme="majorBidi" w:hAnsiTheme="majorBidi" w:cstheme="majorBidi"/>
                <w:sz w:val="28"/>
                <w:szCs w:val="28"/>
              </w:rPr>
              <w:t>28,690</w:t>
            </w:r>
          </w:p>
        </w:tc>
      </w:tr>
      <w:tr w:rsidR="00FF20AF" w:rsidRPr="00430CD6" w14:paraId="44948599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4B99F3A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401E59AC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7630103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C2AAEA6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dxa"/>
            <w:vAlign w:val="bottom"/>
          </w:tcPr>
          <w:p w14:paraId="6C7AF8FC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4AEBDDA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EB63A05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FDCCC40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0AF" w:rsidRPr="00732BC3" w14:paraId="5CCE015D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10D609F7" w14:textId="5D12C52C" w:rsidR="00FF20AF" w:rsidRPr="00430CD6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รายได้จากการดำเนินงานอื่</w:t>
            </w:r>
            <w:r w:rsidRPr="00430C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 ๆ</w:t>
            </w:r>
          </w:p>
        </w:tc>
        <w:tc>
          <w:tcPr>
            <w:tcW w:w="991" w:type="dxa"/>
          </w:tcPr>
          <w:p w14:paraId="7E48F1DD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F73A0C6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1EB9E94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dxa"/>
            <w:vAlign w:val="bottom"/>
          </w:tcPr>
          <w:p w14:paraId="672F54A7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DCF700C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A0A4CFC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38241B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0AF" w:rsidRPr="00732BC3" w14:paraId="33F7FA9F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61739A7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991" w:type="dxa"/>
          </w:tcPr>
          <w:p w14:paraId="240BB8F3" w14:textId="740CD2DC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69" w:type="dxa"/>
          </w:tcPr>
          <w:p w14:paraId="70C310BA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665903B" w14:textId="5E296F92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379" w:type="dxa"/>
            <w:vAlign w:val="bottom"/>
          </w:tcPr>
          <w:p w14:paraId="015AE734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764591C" w14:textId="13272EFD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69" w:type="dxa"/>
          </w:tcPr>
          <w:p w14:paraId="7FBB48E2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EE7F6E8" w14:textId="5890437C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C0B95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FF20AF" w:rsidRPr="00732BC3" w14:paraId="1A631E00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A405EA7" w14:textId="0CCA92C8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427C144B" w14:textId="2B023F81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69" w:type="dxa"/>
          </w:tcPr>
          <w:p w14:paraId="2D23631B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19DBED4" w14:textId="76AA0B8D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379" w:type="dxa"/>
            <w:vAlign w:val="bottom"/>
          </w:tcPr>
          <w:p w14:paraId="5BAE9172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30EB8BA" w14:textId="7DA81476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69" w:type="dxa"/>
          </w:tcPr>
          <w:p w14:paraId="76D18A23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FAD675C" w14:textId="3179C97C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C0B95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FF20AF" w:rsidRPr="00732BC3" w14:paraId="524FDE4E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4B568585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514D1E66" w14:textId="11C9B8E9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941C27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B08C9A0" w14:textId="748A266B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9" w:type="dxa"/>
            <w:vAlign w:val="bottom"/>
          </w:tcPr>
          <w:p w14:paraId="2B2BE794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E5FD42F" w14:textId="1CF1F561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F7F29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269" w:type="dxa"/>
          </w:tcPr>
          <w:p w14:paraId="4D5BEA7C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5A3F87F6" w14:textId="095F5D56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C0B9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F7F2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153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C0B9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F20AF" w:rsidRPr="00732BC3" w14:paraId="303B4F20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1828C01F" w14:textId="5AF3B86B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6E5F1776" w14:textId="2A8C7094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7B3B59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269" w:type="dxa"/>
          </w:tcPr>
          <w:p w14:paraId="5113FE88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7187A35" w14:textId="68C7AA6A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7B3B5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379" w:type="dxa"/>
            <w:vAlign w:val="bottom"/>
          </w:tcPr>
          <w:p w14:paraId="5114EBB7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AA3A89E" w14:textId="60EF0EA0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38,376</w:t>
            </w:r>
          </w:p>
        </w:tc>
        <w:tc>
          <w:tcPr>
            <w:tcW w:w="269" w:type="dxa"/>
          </w:tcPr>
          <w:p w14:paraId="638886C5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7A71773" w14:textId="561A5DDB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C0B95">
              <w:rPr>
                <w:rFonts w:asciiTheme="majorBidi" w:hAnsiTheme="majorBidi" w:cstheme="majorBidi"/>
                <w:sz w:val="28"/>
                <w:szCs w:val="28"/>
              </w:rPr>
              <w:t>34,081</w:t>
            </w:r>
          </w:p>
        </w:tc>
      </w:tr>
      <w:tr w:rsidR="00FF20AF" w:rsidRPr="00430CD6" w14:paraId="25A45BD5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7F33B9B7" w14:textId="64DA3EB6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</w:tcPr>
          <w:p w14:paraId="7E6896D1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6EBB27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C0E77F2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dxa"/>
            <w:vAlign w:val="bottom"/>
          </w:tcPr>
          <w:p w14:paraId="021C6246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5F2C583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D900145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88D73E8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0AF" w:rsidRPr="00732BC3" w14:paraId="4CFF0F6E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7A027A3E" w14:textId="6872850F" w:rsidR="00FF20AF" w:rsidRPr="00430CD6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ค่าใช้จ่ายจากการดำเนินงานอื่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น ๆ</w:t>
            </w:r>
          </w:p>
        </w:tc>
        <w:tc>
          <w:tcPr>
            <w:tcW w:w="991" w:type="dxa"/>
            <w:vAlign w:val="bottom"/>
          </w:tcPr>
          <w:p w14:paraId="4C18A4E4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69" w:type="dxa"/>
          </w:tcPr>
          <w:p w14:paraId="687AAF25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459E02FF" w14:textId="77777777" w:rsidR="00FF20AF" w:rsidRPr="00901B79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379" w:type="dxa"/>
            <w:vAlign w:val="bottom"/>
          </w:tcPr>
          <w:p w14:paraId="59E5C155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00" w:type="dxa"/>
            <w:vAlign w:val="bottom"/>
          </w:tcPr>
          <w:p w14:paraId="5E36CBC5" w14:textId="77777777" w:rsidR="00FF20AF" w:rsidRPr="00901B79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7342200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2609473F" w14:textId="77777777" w:rsidR="00FF20AF" w:rsidRPr="00901B79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F20AF" w:rsidRPr="00732BC3" w14:paraId="1A5258FF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FFFDD1A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991" w:type="dxa"/>
          </w:tcPr>
          <w:p w14:paraId="45D22F19" w14:textId="5E4BACA4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69" w:type="dxa"/>
          </w:tcPr>
          <w:p w14:paraId="2B65A747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5CF166C" w14:textId="188F72A8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379" w:type="dxa"/>
            <w:vAlign w:val="bottom"/>
          </w:tcPr>
          <w:p w14:paraId="249C1FF4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4828AB7" w14:textId="0062D5BB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69" w:type="dxa"/>
          </w:tcPr>
          <w:p w14:paraId="6F10555C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0A7A42E" w14:textId="4C8F7AC4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C0B95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FF20AF" w:rsidRPr="00732BC3" w14:paraId="569AE3ED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42CF1C5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991" w:type="dxa"/>
          </w:tcPr>
          <w:p w14:paraId="2B44092E" w14:textId="4EE19DBE" w:rsidR="00FF20AF" w:rsidRPr="00732BC3" w:rsidRDefault="007B3B59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  <w:tc>
          <w:tcPr>
            <w:tcW w:w="269" w:type="dxa"/>
          </w:tcPr>
          <w:p w14:paraId="6C20F1CA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6E8C88B" w14:textId="522E5FC9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2,362</w:t>
            </w:r>
          </w:p>
        </w:tc>
        <w:tc>
          <w:tcPr>
            <w:tcW w:w="379" w:type="dxa"/>
            <w:vAlign w:val="bottom"/>
          </w:tcPr>
          <w:p w14:paraId="6B626791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92C152B" w14:textId="406D57D1" w:rsidR="00FF20AF" w:rsidRPr="007C0B95" w:rsidRDefault="007B3B59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  <w:tc>
          <w:tcPr>
            <w:tcW w:w="269" w:type="dxa"/>
          </w:tcPr>
          <w:p w14:paraId="6B34F73F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69FE29EA" w14:textId="376593BC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2,362</w:t>
            </w:r>
          </w:p>
        </w:tc>
      </w:tr>
      <w:tr w:rsidR="00FF20AF" w:rsidRPr="00732BC3" w14:paraId="0F4BB91F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0F26E6D9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91" w:type="dxa"/>
          </w:tcPr>
          <w:p w14:paraId="6272CDF3" w14:textId="06A246E9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953C92D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E59C4C0" w14:textId="581D8A2B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79" w:type="dxa"/>
            <w:vAlign w:val="bottom"/>
          </w:tcPr>
          <w:p w14:paraId="64DDC7D3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B47CDD5" w14:textId="782353BF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21,738</w:t>
            </w:r>
          </w:p>
        </w:tc>
        <w:tc>
          <w:tcPr>
            <w:tcW w:w="269" w:type="dxa"/>
          </w:tcPr>
          <w:p w14:paraId="7CB03898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F7825B8" w14:textId="4EE167AA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7C0B95">
              <w:rPr>
                <w:rFonts w:asciiTheme="majorBidi" w:hAnsiTheme="majorBidi" w:cstheme="majorBidi"/>
                <w:sz w:val="28"/>
                <w:szCs w:val="28"/>
              </w:rPr>
              <w:t>12,825</w:t>
            </w:r>
          </w:p>
        </w:tc>
      </w:tr>
      <w:tr w:rsidR="00FF20AF" w:rsidRPr="00732BC3" w14:paraId="1E295388" w14:textId="77777777" w:rsidTr="00D42FAE">
        <w:trPr>
          <w:trHeight w:val="137"/>
        </w:trPr>
        <w:tc>
          <w:tcPr>
            <w:tcW w:w="3897" w:type="dxa"/>
            <w:vAlign w:val="bottom"/>
          </w:tcPr>
          <w:p w14:paraId="6709935B" w14:textId="1F92C0F4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7566F3A1" w14:textId="5B3517DE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11,440</w:t>
            </w:r>
          </w:p>
        </w:tc>
        <w:tc>
          <w:tcPr>
            <w:tcW w:w="269" w:type="dxa"/>
          </w:tcPr>
          <w:p w14:paraId="099D6512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763B277F" w14:textId="004A7FE6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10,722</w:t>
            </w:r>
          </w:p>
        </w:tc>
        <w:tc>
          <w:tcPr>
            <w:tcW w:w="379" w:type="dxa"/>
            <w:vAlign w:val="bottom"/>
          </w:tcPr>
          <w:p w14:paraId="566729AC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EB6931C" w14:textId="73482175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11,440</w:t>
            </w:r>
          </w:p>
        </w:tc>
        <w:tc>
          <w:tcPr>
            <w:tcW w:w="269" w:type="dxa"/>
          </w:tcPr>
          <w:p w14:paraId="4D367B07" w14:textId="77777777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14:paraId="3E1A9DED" w14:textId="3852D2D4" w:rsidR="00FF20AF" w:rsidRPr="007C0B95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10,722</w:t>
            </w:r>
          </w:p>
        </w:tc>
      </w:tr>
    </w:tbl>
    <w:p w14:paraId="7E452E03" w14:textId="416B9767" w:rsidR="00D42FAE" w:rsidRDefault="00D4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061"/>
        <w:gridCol w:w="244"/>
        <w:gridCol w:w="1172"/>
        <w:gridCol w:w="266"/>
        <w:gridCol w:w="1152"/>
        <w:gridCol w:w="266"/>
        <w:gridCol w:w="1149"/>
      </w:tblGrid>
      <w:tr w:rsidR="00803970" w:rsidRPr="00E417B0" w14:paraId="0C1635FD" w14:textId="77777777" w:rsidTr="000B4E38">
        <w:trPr>
          <w:tblHeader/>
        </w:trPr>
        <w:tc>
          <w:tcPr>
            <w:tcW w:w="3897" w:type="dxa"/>
          </w:tcPr>
          <w:p w14:paraId="78F18FC9" w14:textId="168EA0E7" w:rsidR="00803970" w:rsidRPr="00BD1948" w:rsidRDefault="002F75E3" w:rsidP="00A6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D19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77" w:type="dxa"/>
            <w:gridSpan w:val="3"/>
          </w:tcPr>
          <w:p w14:paraId="6626172A" w14:textId="781C233C" w:rsidR="00803970" w:rsidRPr="00BD1948" w:rsidRDefault="00803970" w:rsidP="00A67A8E">
            <w:pPr>
              <w:spacing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/>
              </w:rPr>
            </w:pPr>
            <w:r w:rsidRPr="00BD194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14:paraId="5E539DEB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567" w:type="dxa"/>
            <w:gridSpan w:val="3"/>
            <w:vAlign w:val="bottom"/>
          </w:tcPr>
          <w:p w14:paraId="48DE1D48" w14:textId="77777777" w:rsidR="00803970" w:rsidRPr="00BD1948" w:rsidRDefault="0080397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D194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F733A" w:rsidRPr="00E417B0" w14:paraId="0A87659C" w14:textId="77777777" w:rsidTr="000B4E38">
        <w:trPr>
          <w:tblHeader/>
        </w:trPr>
        <w:tc>
          <w:tcPr>
            <w:tcW w:w="3897" w:type="dxa"/>
          </w:tcPr>
          <w:p w14:paraId="4B21F4CA" w14:textId="77777777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70B8C6F7" w14:textId="2D053E9E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EE2C5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E2C57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4" w:type="dxa"/>
            <w:vAlign w:val="bottom"/>
          </w:tcPr>
          <w:p w14:paraId="7BB5ECE9" w14:textId="77777777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D4E982A" w14:textId="5999D940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1B303DEE" w14:textId="77777777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4C48F8E" w14:textId="38D46E90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EE2C5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E2C57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6" w:type="dxa"/>
            <w:vAlign w:val="bottom"/>
          </w:tcPr>
          <w:p w14:paraId="23C407FD" w14:textId="77777777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27340BD" w14:textId="1681D985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5F733A" w:rsidRPr="00E417B0" w14:paraId="612CD370" w14:textId="77777777" w:rsidTr="000B4E38">
        <w:trPr>
          <w:tblHeader/>
        </w:trPr>
        <w:tc>
          <w:tcPr>
            <w:tcW w:w="3897" w:type="dxa"/>
          </w:tcPr>
          <w:p w14:paraId="0751C813" w14:textId="6346C480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7752F6E" w14:textId="1E456349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4" w:type="dxa"/>
            <w:vAlign w:val="bottom"/>
          </w:tcPr>
          <w:p w14:paraId="15A98773" w14:textId="77777777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3BDFD41" w14:textId="54D1492A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66" w:type="dxa"/>
          </w:tcPr>
          <w:p w14:paraId="4AA95C1D" w14:textId="77777777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E3F9289" w14:textId="3DF19CF8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66" w:type="dxa"/>
            <w:vAlign w:val="bottom"/>
          </w:tcPr>
          <w:p w14:paraId="47E56EFB" w14:textId="77777777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7DF6B86" w14:textId="51456322" w:rsidR="005F733A" w:rsidRPr="00BD1948" w:rsidRDefault="005F733A" w:rsidP="005F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BD194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803970" w:rsidRPr="00E417B0" w14:paraId="61C8E737" w14:textId="77777777" w:rsidTr="000B4E38">
        <w:trPr>
          <w:tblHeader/>
        </w:trPr>
        <w:tc>
          <w:tcPr>
            <w:tcW w:w="3897" w:type="dxa"/>
          </w:tcPr>
          <w:p w14:paraId="0FB84EC6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CB2C8AA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BD1948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BD1948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BD1948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03970" w:rsidRPr="00E417B0" w14:paraId="3782853A" w14:textId="77777777" w:rsidTr="000B4E38">
        <w:tc>
          <w:tcPr>
            <w:tcW w:w="3897" w:type="dxa"/>
            <w:vAlign w:val="bottom"/>
          </w:tcPr>
          <w:p w14:paraId="735B116D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D194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61" w:type="dxa"/>
          </w:tcPr>
          <w:p w14:paraId="07B88ABF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4DAF7683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F62511C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59CE90FD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49D1060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88A243D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  <w:vAlign w:val="bottom"/>
          </w:tcPr>
          <w:p w14:paraId="669D318B" w14:textId="77777777" w:rsidR="00803970" w:rsidRPr="00BD1948" w:rsidRDefault="0080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B07172" w:rsidRPr="00E417B0" w14:paraId="710808DA" w14:textId="77777777" w:rsidTr="00FB0FC5">
        <w:trPr>
          <w:trHeight w:val="353"/>
        </w:trPr>
        <w:tc>
          <w:tcPr>
            <w:tcW w:w="3897" w:type="dxa"/>
            <w:vAlign w:val="bottom"/>
          </w:tcPr>
          <w:p w14:paraId="253DD2D8" w14:textId="77777777" w:rsidR="00B07172" w:rsidRPr="00BD1948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BD1948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061" w:type="dxa"/>
            <w:vAlign w:val="bottom"/>
          </w:tcPr>
          <w:p w14:paraId="4FCE7AF7" w14:textId="119BD20B" w:rsidR="00B07172" w:rsidRPr="00EE2C57" w:rsidRDefault="00FF20AF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3,940</w:t>
            </w:r>
          </w:p>
        </w:tc>
        <w:tc>
          <w:tcPr>
            <w:tcW w:w="244" w:type="dxa"/>
            <w:vAlign w:val="bottom"/>
          </w:tcPr>
          <w:p w14:paraId="3F502F0C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229A69F" w14:textId="7B66A3F6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4,744</w:t>
            </w:r>
          </w:p>
        </w:tc>
        <w:tc>
          <w:tcPr>
            <w:tcW w:w="266" w:type="dxa"/>
            <w:vAlign w:val="bottom"/>
          </w:tcPr>
          <w:p w14:paraId="12E9CB46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E280809" w14:textId="358777AB" w:rsidR="00B07172" w:rsidRPr="00EE2C57" w:rsidRDefault="00FF20AF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3,940</w:t>
            </w:r>
          </w:p>
        </w:tc>
        <w:tc>
          <w:tcPr>
            <w:tcW w:w="266" w:type="dxa"/>
            <w:vAlign w:val="bottom"/>
          </w:tcPr>
          <w:p w14:paraId="50C91650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D69DB1F" w14:textId="21AEC22D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4,744</w:t>
            </w:r>
          </w:p>
        </w:tc>
      </w:tr>
      <w:tr w:rsidR="00B07172" w:rsidRPr="0002765C" w14:paraId="51F0BE17" w14:textId="77777777" w:rsidTr="000B4E38">
        <w:tc>
          <w:tcPr>
            <w:tcW w:w="3897" w:type="dxa"/>
            <w:vAlign w:val="bottom"/>
          </w:tcPr>
          <w:p w14:paraId="5C48962B" w14:textId="77777777" w:rsidR="00B07172" w:rsidRPr="00BD1948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1" w:type="dxa"/>
          </w:tcPr>
          <w:p w14:paraId="67B5DCF0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6E9E3EA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5D96419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FE1CFA0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4E6FDF9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4CAA12EC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3A4BCEE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07172" w:rsidRPr="00732BC3" w14:paraId="515A7E88" w14:textId="77777777" w:rsidTr="000B4E38">
        <w:tc>
          <w:tcPr>
            <w:tcW w:w="3897" w:type="dxa"/>
            <w:vAlign w:val="bottom"/>
          </w:tcPr>
          <w:p w14:paraId="1BB96B13" w14:textId="77777777" w:rsidR="00B07172" w:rsidRPr="00BD1948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BD194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061" w:type="dxa"/>
          </w:tcPr>
          <w:p w14:paraId="334D6EE7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CA453D5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730E9E6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A89D605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4E48A3C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1E97E28F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3DB5BB8" w14:textId="77777777" w:rsidR="00B07172" w:rsidRPr="00EE2C57" w:rsidRDefault="00B07172" w:rsidP="00B0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20AF" w:rsidRPr="00732BC3" w14:paraId="7E21FB43" w14:textId="77777777" w:rsidTr="000B4E38">
        <w:tc>
          <w:tcPr>
            <w:tcW w:w="3897" w:type="dxa"/>
            <w:vAlign w:val="bottom"/>
          </w:tcPr>
          <w:p w14:paraId="17B4F556" w14:textId="77777777" w:rsidR="00FF20AF" w:rsidRPr="00BD1948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th-TH"/>
              </w:rPr>
            </w:pPr>
            <w:r w:rsidRPr="00BD1948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061" w:type="dxa"/>
          </w:tcPr>
          <w:p w14:paraId="14349420" w14:textId="1D31DF50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244" w:type="dxa"/>
          </w:tcPr>
          <w:p w14:paraId="402345B9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436A998" w14:textId="408C804C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120</w:t>
            </w:r>
          </w:p>
        </w:tc>
        <w:tc>
          <w:tcPr>
            <w:tcW w:w="266" w:type="dxa"/>
            <w:vAlign w:val="bottom"/>
          </w:tcPr>
          <w:p w14:paraId="6014E87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D26D235" w14:textId="513C4006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266" w:type="dxa"/>
          </w:tcPr>
          <w:p w14:paraId="755AFED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EEF51CD" w14:textId="75C4CB32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120</w:t>
            </w:r>
          </w:p>
        </w:tc>
      </w:tr>
      <w:tr w:rsidR="00FF20AF" w:rsidRPr="00732BC3" w14:paraId="26C36D6D" w14:textId="77777777" w:rsidTr="000B4E38">
        <w:tc>
          <w:tcPr>
            <w:tcW w:w="3897" w:type="dxa"/>
            <w:vAlign w:val="bottom"/>
          </w:tcPr>
          <w:p w14:paraId="78B138B7" w14:textId="77777777" w:rsidR="00FF20AF" w:rsidRPr="00BD1948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BD1948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61" w:type="dxa"/>
          </w:tcPr>
          <w:p w14:paraId="41D9BC97" w14:textId="1D50C4ED" w:rsidR="00FF20AF" w:rsidRPr="00EE2C57" w:rsidDel="00F1579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244" w:type="dxa"/>
          </w:tcPr>
          <w:p w14:paraId="5924CD49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3E460F4" w14:textId="3095087D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66" w:type="dxa"/>
            <w:vAlign w:val="bottom"/>
          </w:tcPr>
          <w:p w14:paraId="1B685F03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E11BF00" w14:textId="3C61F0F6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266" w:type="dxa"/>
          </w:tcPr>
          <w:p w14:paraId="59D90C5C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6BC0973" w14:textId="47908954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FF20AF" w:rsidRPr="00732BC3" w14:paraId="58617EAE" w14:textId="77777777" w:rsidTr="000B4E38">
        <w:tc>
          <w:tcPr>
            <w:tcW w:w="3897" w:type="dxa"/>
            <w:vAlign w:val="bottom"/>
          </w:tcPr>
          <w:p w14:paraId="3249B0C3" w14:textId="77777777" w:rsidR="00FF20AF" w:rsidRPr="00BD1948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BD1948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500EEB3A" w14:textId="3E9F68CD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33,417</w:t>
            </w:r>
          </w:p>
        </w:tc>
        <w:tc>
          <w:tcPr>
            <w:tcW w:w="244" w:type="dxa"/>
          </w:tcPr>
          <w:p w14:paraId="6762E75C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852A5B6" w14:textId="0EF145EB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28,557</w:t>
            </w:r>
          </w:p>
        </w:tc>
        <w:tc>
          <w:tcPr>
            <w:tcW w:w="266" w:type="dxa"/>
            <w:vAlign w:val="bottom"/>
          </w:tcPr>
          <w:p w14:paraId="75AC2988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C22E41" w14:textId="7D62790B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33,417</w:t>
            </w:r>
          </w:p>
        </w:tc>
        <w:tc>
          <w:tcPr>
            <w:tcW w:w="266" w:type="dxa"/>
          </w:tcPr>
          <w:p w14:paraId="7C756A85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F847AA2" w14:textId="6E4A0A28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28,557</w:t>
            </w:r>
          </w:p>
        </w:tc>
      </w:tr>
      <w:tr w:rsidR="00FF20AF" w:rsidRPr="00732BC3" w14:paraId="7687392A" w14:textId="77777777" w:rsidTr="000B4E38">
        <w:tc>
          <w:tcPr>
            <w:tcW w:w="3897" w:type="dxa"/>
            <w:vAlign w:val="bottom"/>
          </w:tcPr>
          <w:p w14:paraId="2F45AD48" w14:textId="77777777" w:rsidR="00FF20AF" w:rsidRPr="00BD1948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  <w:r w:rsidRPr="00BD1948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61" w:type="dxa"/>
          </w:tcPr>
          <w:p w14:paraId="1F15755B" w14:textId="4F29643C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543E181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82EC33D" w14:textId="29749B31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6504EFE6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974243F" w14:textId="08327A29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9C0A95">
              <w:rPr>
                <w:rFonts w:ascii="Angsana New" w:hAnsi="Angsana New" w:cs="Angsana New"/>
                <w:sz w:val="28"/>
                <w:szCs w:val="28"/>
              </w:rPr>
              <w:t>2,682</w:t>
            </w:r>
          </w:p>
        </w:tc>
        <w:tc>
          <w:tcPr>
            <w:tcW w:w="266" w:type="dxa"/>
            <w:vAlign w:val="bottom"/>
          </w:tcPr>
          <w:p w14:paraId="479F489F" w14:textId="77777777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4B1DD65" w14:textId="4D93BA8B" w:rsidR="00FF20AF" w:rsidRPr="00EE2C57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EE2C57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 w:rsidR="009C0A95">
              <w:rPr>
                <w:rFonts w:ascii="Angsana New" w:hAnsi="Angsana New" w:cs="Angsana New"/>
                <w:sz w:val="28"/>
                <w:szCs w:val="28"/>
              </w:rPr>
              <w:t>6,727</w:t>
            </w:r>
          </w:p>
        </w:tc>
      </w:tr>
      <w:tr w:rsidR="00FF20AF" w:rsidRPr="00732BC3" w14:paraId="78B0EA8F" w14:textId="77777777" w:rsidTr="000B4E38">
        <w:tc>
          <w:tcPr>
            <w:tcW w:w="3897" w:type="dxa"/>
            <w:vAlign w:val="bottom"/>
          </w:tcPr>
          <w:p w14:paraId="3CA8F96B" w14:textId="07449AAD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61" w:type="dxa"/>
          </w:tcPr>
          <w:p w14:paraId="39754CC5" w14:textId="37684697" w:rsidR="00FF20AF" w:rsidRPr="00B07172" w:rsidRDefault="009C0A95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33,611</w:t>
            </w:r>
          </w:p>
        </w:tc>
        <w:tc>
          <w:tcPr>
            <w:tcW w:w="244" w:type="dxa"/>
          </w:tcPr>
          <w:p w14:paraId="640F05A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F5964BD" w14:textId="3668E327" w:rsidR="00FF20AF" w:rsidRPr="00B07172" w:rsidRDefault="009C0A95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62,003</w:t>
            </w:r>
          </w:p>
        </w:tc>
        <w:tc>
          <w:tcPr>
            <w:tcW w:w="266" w:type="dxa"/>
            <w:vAlign w:val="bottom"/>
          </w:tcPr>
          <w:p w14:paraId="137A648E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9705069" w14:textId="70DF0FE7" w:rsidR="00FF20AF" w:rsidRPr="00B07172" w:rsidRDefault="009C0A95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33,197</w:t>
            </w:r>
          </w:p>
        </w:tc>
        <w:tc>
          <w:tcPr>
            <w:tcW w:w="266" w:type="dxa"/>
          </w:tcPr>
          <w:p w14:paraId="44C9A828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744E279" w14:textId="0AABA82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61,608</w:t>
            </w:r>
          </w:p>
        </w:tc>
      </w:tr>
      <w:tr w:rsidR="00FF20AF" w:rsidRPr="00732BC3" w14:paraId="7E2B7D2F" w14:textId="77777777" w:rsidTr="000B4E38">
        <w:tc>
          <w:tcPr>
            <w:tcW w:w="3897" w:type="dxa"/>
            <w:vAlign w:val="bottom"/>
          </w:tcPr>
          <w:p w14:paraId="4B06C5BB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61" w:type="dxa"/>
          </w:tcPr>
          <w:p w14:paraId="5DDC761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DAB446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E6CA492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8F25DDE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507C58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263252A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39A368C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20AF" w:rsidRPr="00732BC3" w14:paraId="40F809EC" w14:textId="77777777" w:rsidTr="000B4E38">
        <w:tc>
          <w:tcPr>
            <w:tcW w:w="3897" w:type="dxa"/>
          </w:tcPr>
          <w:p w14:paraId="77B728C2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61" w:type="dxa"/>
          </w:tcPr>
          <w:p w14:paraId="48A3A252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489709C4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655E8635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64F8F92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6543B897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</w:tcPr>
          <w:p w14:paraId="720D7010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  <w:vAlign w:val="bottom"/>
          </w:tcPr>
          <w:p w14:paraId="089115A5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F20AF" w:rsidRPr="00732BC3" w14:paraId="10C05A9F" w14:textId="77777777" w:rsidTr="000B4E38">
        <w:tc>
          <w:tcPr>
            <w:tcW w:w="3897" w:type="dxa"/>
          </w:tcPr>
          <w:p w14:paraId="06A1784E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61" w:type="dxa"/>
          </w:tcPr>
          <w:p w14:paraId="7B910C71" w14:textId="21A3E628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3,511,684</w:t>
            </w:r>
          </w:p>
        </w:tc>
        <w:tc>
          <w:tcPr>
            <w:tcW w:w="244" w:type="dxa"/>
          </w:tcPr>
          <w:p w14:paraId="06974F8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5D2A6E9" w14:textId="23112C9C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1,534,723</w:t>
            </w:r>
          </w:p>
        </w:tc>
        <w:tc>
          <w:tcPr>
            <w:tcW w:w="266" w:type="dxa"/>
            <w:vAlign w:val="bottom"/>
          </w:tcPr>
          <w:p w14:paraId="2D5A33AE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87D5793" w14:textId="32B89FB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3,511,684</w:t>
            </w:r>
          </w:p>
        </w:tc>
        <w:tc>
          <w:tcPr>
            <w:tcW w:w="266" w:type="dxa"/>
          </w:tcPr>
          <w:p w14:paraId="7B959989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53015C8" w14:textId="5F75ECF0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1,534,723</w:t>
            </w:r>
          </w:p>
        </w:tc>
      </w:tr>
      <w:tr w:rsidR="00FF20AF" w:rsidRPr="00732BC3" w14:paraId="7C51F3D9" w14:textId="77777777" w:rsidTr="000B4E38">
        <w:tc>
          <w:tcPr>
            <w:tcW w:w="3897" w:type="dxa"/>
          </w:tcPr>
          <w:p w14:paraId="3E614BBF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61" w:type="dxa"/>
          </w:tcPr>
          <w:p w14:paraId="35A3AAE4" w14:textId="6847F46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2DFB1C3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AB363E0" w14:textId="3D366626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F0B60A5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2874C5E" w14:textId="3835177A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243,354</w:t>
            </w:r>
          </w:p>
        </w:tc>
        <w:tc>
          <w:tcPr>
            <w:tcW w:w="266" w:type="dxa"/>
          </w:tcPr>
          <w:p w14:paraId="5B89955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8338A6B" w14:textId="517F98C4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255,732</w:t>
            </w:r>
          </w:p>
        </w:tc>
      </w:tr>
      <w:tr w:rsidR="00FF20AF" w:rsidRPr="00732BC3" w14:paraId="193E67A8" w14:textId="77777777" w:rsidTr="000B4E38">
        <w:tc>
          <w:tcPr>
            <w:tcW w:w="3897" w:type="dxa"/>
            <w:vAlign w:val="bottom"/>
          </w:tcPr>
          <w:p w14:paraId="6F04C8E3" w14:textId="01BBFB6B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61" w:type="dxa"/>
          </w:tcPr>
          <w:p w14:paraId="259B8C73" w14:textId="3F7E9355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1,331,511</w:t>
            </w:r>
          </w:p>
        </w:tc>
        <w:tc>
          <w:tcPr>
            <w:tcW w:w="244" w:type="dxa"/>
          </w:tcPr>
          <w:p w14:paraId="5B67E57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BDB6106" w14:textId="57D9B24D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1,302,850</w:t>
            </w:r>
          </w:p>
        </w:tc>
        <w:tc>
          <w:tcPr>
            <w:tcW w:w="266" w:type="dxa"/>
            <w:vAlign w:val="bottom"/>
          </w:tcPr>
          <w:p w14:paraId="6A25E5A4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E7A2D6" w14:textId="7E209EF8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1,331,511</w:t>
            </w:r>
          </w:p>
        </w:tc>
        <w:tc>
          <w:tcPr>
            <w:tcW w:w="266" w:type="dxa"/>
          </w:tcPr>
          <w:p w14:paraId="335ED8E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8B4556F" w14:textId="559A29FC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1,302,850</w:t>
            </w:r>
          </w:p>
        </w:tc>
      </w:tr>
      <w:tr w:rsidR="00FF20AF" w:rsidRPr="00732BC3" w14:paraId="5F6494BD" w14:textId="77777777" w:rsidTr="000B4E38">
        <w:tc>
          <w:tcPr>
            <w:tcW w:w="3897" w:type="dxa"/>
          </w:tcPr>
          <w:p w14:paraId="0A1B53D4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061" w:type="dxa"/>
          </w:tcPr>
          <w:p w14:paraId="556B9D8B" w14:textId="75E70608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144,348</w:t>
            </w:r>
          </w:p>
        </w:tc>
        <w:tc>
          <w:tcPr>
            <w:tcW w:w="244" w:type="dxa"/>
          </w:tcPr>
          <w:p w14:paraId="1C87B9CF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DF00BA6" w14:textId="1D977C14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113,441</w:t>
            </w:r>
          </w:p>
        </w:tc>
        <w:tc>
          <w:tcPr>
            <w:tcW w:w="266" w:type="dxa"/>
            <w:vAlign w:val="bottom"/>
          </w:tcPr>
          <w:p w14:paraId="1CFBA3C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CC756F8" w14:textId="740C0300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144,348</w:t>
            </w:r>
          </w:p>
        </w:tc>
        <w:tc>
          <w:tcPr>
            <w:tcW w:w="266" w:type="dxa"/>
          </w:tcPr>
          <w:p w14:paraId="0660591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9467789" w14:textId="5CE49840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113,441</w:t>
            </w:r>
          </w:p>
        </w:tc>
      </w:tr>
      <w:tr w:rsidR="00FF20AF" w:rsidRPr="0002765C" w14:paraId="35CB6ECD" w14:textId="77777777" w:rsidTr="000B4E38">
        <w:tc>
          <w:tcPr>
            <w:tcW w:w="3897" w:type="dxa"/>
          </w:tcPr>
          <w:p w14:paraId="30AB0BED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2CF540D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57C5455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029850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C9A103F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D6E4342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A173D4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896A1D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20AF" w:rsidRPr="00732BC3" w14:paraId="2A9FD5B0" w14:textId="77777777" w:rsidTr="000B4E38">
        <w:tc>
          <w:tcPr>
            <w:tcW w:w="3897" w:type="dxa"/>
          </w:tcPr>
          <w:p w14:paraId="58668311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732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61" w:type="dxa"/>
          </w:tcPr>
          <w:p w14:paraId="6FBEFFC9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D67AF58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BE770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EE9C40C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9130582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9C71D8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6C47A9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20AF" w:rsidRPr="00732BC3" w14:paraId="16BBDAF0" w14:textId="77777777" w:rsidTr="000B4E38">
        <w:tc>
          <w:tcPr>
            <w:tcW w:w="3897" w:type="dxa"/>
            <w:vAlign w:val="bottom"/>
          </w:tcPr>
          <w:p w14:paraId="50D58AD1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2B3B5183" w14:textId="3ADF5F29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385,111</w:t>
            </w:r>
          </w:p>
        </w:tc>
        <w:tc>
          <w:tcPr>
            <w:tcW w:w="244" w:type="dxa"/>
          </w:tcPr>
          <w:p w14:paraId="1DB2E369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2CAFE4B" w14:textId="2ECEFF62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  <w:cs/>
              </w:rPr>
              <w:t>406</w:t>
            </w: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B07172">
              <w:rPr>
                <w:rFonts w:ascii="Angsana New" w:hAnsi="Angsana New" w:cs="Angsana New" w:hint="cs"/>
                <w:sz w:val="28"/>
                <w:szCs w:val="28"/>
                <w:cs/>
              </w:rPr>
              <w:t>048</w:t>
            </w:r>
          </w:p>
        </w:tc>
        <w:tc>
          <w:tcPr>
            <w:tcW w:w="266" w:type="dxa"/>
            <w:vAlign w:val="bottom"/>
          </w:tcPr>
          <w:p w14:paraId="708A8A90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DF2B851" w14:textId="27529D30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385,111</w:t>
            </w:r>
          </w:p>
        </w:tc>
        <w:tc>
          <w:tcPr>
            <w:tcW w:w="266" w:type="dxa"/>
          </w:tcPr>
          <w:p w14:paraId="3395B499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113E1BC4" w14:textId="06753DDD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406,048</w:t>
            </w:r>
          </w:p>
        </w:tc>
      </w:tr>
      <w:tr w:rsidR="00FF20AF" w:rsidRPr="0002765C" w14:paraId="6F482FFF" w14:textId="77777777" w:rsidTr="000B4E38">
        <w:tc>
          <w:tcPr>
            <w:tcW w:w="3897" w:type="dxa"/>
          </w:tcPr>
          <w:p w14:paraId="3FCAED86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1" w:type="dxa"/>
          </w:tcPr>
          <w:p w14:paraId="6706FA54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1BE61C1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FB8D88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01582584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DA3E45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37B979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773C48D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20AF" w:rsidRPr="00732BC3" w14:paraId="5921AD6E" w14:textId="77777777" w:rsidTr="000B4E38">
        <w:tc>
          <w:tcPr>
            <w:tcW w:w="3897" w:type="dxa"/>
          </w:tcPr>
          <w:p w14:paraId="3F6638D5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61" w:type="dxa"/>
          </w:tcPr>
          <w:p w14:paraId="4F9F0C22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23A15C81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006686C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84D1F76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41BCE14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</w:tcPr>
          <w:p w14:paraId="061B99A5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6BE20689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F20AF" w:rsidRPr="00732BC3" w14:paraId="158EDF03" w14:textId="77777777" w:rsidTr="000B4E38">
        <w:tc>
          <w:tcPr>
            <w:tcW w:w="3897" w:type="dxa"/>
          </w:tcPr>
          <w:p w14:paraId="7C0731F2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61" w:type="dxa"/>
          </w:tcPr>
          <w:p w14:paraId="3B13FAB7" w14:textId="26528448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2,497,838</w:t>
            </w:r>
          </w:p>
        </w:tc>
        <w:tc>
          <w:tcPr>
            <w:tcW w:w="244" w:type="dxa"/>
          </w:tcPr>
          <w:p w14:paraId="0886043E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185D761F" w14:textId="66A19BA2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2,492,838</w:t>
            </w:r>
          </w:p>
        </w:tc>
        <w:tc>
          <w:tcPr>
            <w:tcW w:w="266" w:type="dxa"/>
            <w:vAlign w:val="bottom"/>
          </w:tcPr>
          <w:p w14:paraId="5489548F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337DCEDD" w14:textId="2D015F61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2,497,838</w:t>
            </w:r>
          </w:p>
        </w:tc>
        <w:tc>
          <w:tcPr>
            <w:tcW w:w="266" w:type="dxa"/>
          </w:tcPr>
          <w:p w14:paraId="7C75B0C0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4A0AA5FE" w14:textId="05567839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2,492,838</w:t>
            </w:r>
          </w:p>
        </w:tc>
      </w:tr>
      <w:tr w:rsidR="00FF20AF" w:rsidRPr="00732BC3" w14:paraId="0B3DE9EE" w14:textId="77777777" w:rsidTr="000B4E38">
        <w:tc>
          <w:tcPr>
            <w:tcW w:w="3897" w:type="dxa"/>
          </w:tcPr>
          <w:p w14:paraId="250E327C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2CB381F6" w14:textId="46A99692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119,676</w:t>
            </w:r>
          </w:p>
        </w:tc>
        <w:tc>
          <w:tcPr>
            <w:tcW w:w="244" w:type="dxa"/>
          </w:tcPr>
          <w:p w14:paraId="7D8D75B5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36E99B90" w14:textId="2ADA1F76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118,925</w:t>
            </w:r>
          </w:p>
        </w:tc>
        <w:tc>
          <w:tcPr>
            <w:tcW w:w="266" w:type="dxa"/>
            <w:vAlign w:val="bottom"/>
          </w:tcPr>
          <w:p w14:paraId="3B01B210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</w:tcPr>
          <w:p w14:paraId="4B18E5FB" w14:textId="75BF682B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119,676</w:t>
            </w:r>
          </w:p>
        </w:tc>
        <w:tc>
          <w:tcPr>
            <w:tcW w:w="266" w:type="dxa"/>
          </w:tcPr>
          <w:p w14:paraId="153BA3AE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2C03075B" w14:textId="48AF3D4D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118,925</w:t>
            </w:r>
          </w:p>
        </w:tc>
      </w:tr>
      <w:tr w:rsidR="00FF20AF" w:rsidRPr="0002765C" w14:paraId="7F12FA4B" w14:textId="77777777" w:rsidTr="00BA1B4A">
        <w:tc>
          <w:tcPr>
            <w:tcW w:w="3897" w:type="dxa"/>
          </w:tcPr>
          <w:p w14:paraId="426A3EA9" w14:textId="77777777" w:rsidR="00FF20AF" w:rsidRPr="008F03B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0F2C020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7BC14039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3FC9B82E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38AB8A43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27E4061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</w:tcPr>
          <w:p w14:paraId="71CB0482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</w:tcPr>
          <w:p w14:paraId="1478F31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F20AF" w:rsidRPr="00732BC3" w14:paraId="6051ABB5" w14:textId="77777777" w:rsidTr="000B4E38">
        <w:tc>
          <w:tcPr>
            <w:tcW w:w="3897" w:type="dxa"/>
          </w:tcPr>
          <w:p w14:paraId="614407F5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061" w:type="dxa"/>
            <w:vAlign w:val="bottom"/>
          </w:tcPr>
          <w:p w14:paraId="09F21A33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27E3C1FD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</w:tcPr>
          <w:p w14:paraId="6795C7DF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6" w:type="dxa"/>
            <w:vAlign w:val="bottom"/>
          </w:tcPr>
          <w:p w14:paraId="7821A25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3D5E6FED" w14:textId="77777777" w:rsidR="00FF20AF" w:rsidRPr="0051342F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66" w:type="dxa"/>
          </w:tcPr>
          <w:p w14:paraId="6AF89C1B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49" w:type="dxa"/>
            <w:vAlign w:val="bottom"/>
          </w:tcPr>
          <w:p w14:paraId="5E899CCF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F20AF" w:rsidRPr="00732BC3" w14:paraId="2DC367D7" w14:textId="77777777" w:rsidTr="000B4E38">
        <w:tc>
          <w:tcPr>
            <w:tcW w:w="3897" w:type="dxa"/>
          </w:tcPr>
          <w:p w14:paraId="383517EB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61" w:type="dxa"/>
          </w:tcPr>
          <w:p w14:paraId="67E3720D" w14:textId="730245C3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47,683</w:t>
            </w:r>
          </w:p>
        </w:tc>
        <w:tc>
          <w:tcPr>
            <w:tcW w:w="244" w:type="dxa"/>
          </w:tcPr>
          <w:p w14:paraId="1B9B5B34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206A4BF" w14:textId="07DDE7C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9,657</w:t>
            </w:r>
          </w:p>
        </w:tc>
        <w:tc>
          <w:tcPr>
            <w:tcW w:w="266" w:type="dxa"/>
            <w:vAlign w:val="bottom"/>
          </w:tcPr>
          <w:p w14:paraId="43EAF878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84AFF91" w14:textId="4B1B8672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47,683</w:t>
            </w:r>
          </w:p>
        </w:tc>
        <w:tc>
          <w:tcPr>
            <w:tcW w:w="266" w:type="dxa"/>
          </w:tcPr>
          <w:p w14:paraId="603B2DB3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9550591" w14:textId="25EBC70A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9,657</w:t>
            </w:r>
          </w:p>
        </w:tc>
      </w:tr>
      <w:tr w:rsidR="00FF20AF" w:rsidRPr="00732BC3" w14:paraId="4989812A" w14:textId="77777777" w:rsidTr="000B4E38">
        <w:tc>
          <w:tcPr>
            <w:tcW w:w="3897" w:type="dxa"/>
            <w:vAlign w:val="bottom"/>
          </w:tcPr>
          <w:p w14:paraId="3C73669E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ผู้ถือหุ้นรายใหญ่</w:t>
            </w:r>
          </w:p>
        </w:tc>
        <w:tc>
          <w:tcPr>
            <w:tcW w:w="1061" w:type="dxa"/>
          </w:tcPr>
          <w:p w14:paraId="32348820" w14:textId="613F8753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A610AE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  <w:tc>
          <w:tcPr>
            <w:tcW w:w="244" w:type="dxa"/>
          </w:tcPr>
          <w:p w14:paraId="24570D77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AAC5FE7" w14:textId="2F821D69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773</w:t>
            </w:r>
          </w:p>
        </w:tc>
        <w:tc>
          <w:tcPr>
            <w:tcW w:w="266" w:type="dxa"/>
            <w:vAlign w:val="bottom"/>
          </w:tcPr>
          <w:p w14:paraId="01E7FA50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B7A76ED" w14:textId="2DAF1B1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A610AE">
              <w:rPr>
                <w:rFonts w:ascii="Angsana New" w:hAnsi="Angsana New" w:cs="Angsana New"/>
                <w:sz w:val="28"/>
                <w:szCs w:val="28"/>
              </w:rPr>
              <w:t>793</w:t>
            </w:r>
          </w:p>
        </w:tc>
        <w:tc>
          <w:tcPr>
            <w:tcW w:w="266" w:type="dxa"/>
          </w:tcPr>
          <w:p w14:paraId="64312DD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DB8E72D" w14:textId="21EA6A6C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773</w:t>
            </w:r>
          </w:p>
        </w:tc>
      </w:tr>
      <w:tr w:rsidR="00FF20AF" w:rsidRPr="00732BC3" w14:paraId="2B095DC8" w14:textId="77777777" w:rsidTr="000B4E38">
        <w:tc>
          <w:tcPr>
            <w:tcW w:w="3897" w:type="dxa"/>
          </w:tcPr>
          <w:p w14:paraId="3B2CFD9A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61" w:type="dxa"/>
          </w:tcPr>
          <w:p w14:paraId="4809D283" w14:textId="34935A9B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BDDD610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6A01EC" w14:textId="39016BFB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25D899F8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19793C4" w14:textId="3CFA9EE0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111,298</w:t>
            </w:r>
          </w:p>
        </w:tc>
        <w:tc>
          <w:tcPr>
            <w:tcW w:w="266" w:type="dxa"/>
          </w:tcPr>
          <w:p w14:paraId="2F0C836C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E1A8913" w14:textId="19BF1D2B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133,538</w:t>
            </w:r>
          </w:p>
        </w:tc>
      </w:tr>
      <w:tr w:rsidR="00FF20AF" w:rsidRPr="00732BC3" w14:paraId="254D3845" w14:textId="77777777" w:rsidTr="000B4E38">
        <w:tc>
          <w:tcPr>
            <w:tcW w:w="3897" w:type="dxa"/>
            <w:vAlign w:val="bottom"/>
          </w:tcPr>
          <w:p w14:paraId="215F8282" w14:textId="6133D44A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61" w:type="dxa"/>
          </w:tcPr>
          <w:p w14:paraId="681E83F0" w14:textId="53CEC6D3" w:rsidR="00FF20AF" w:rsidRPr="00B07172" w:rsidRDefault="00A610AE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5,654</w:t>
            </w:r>
          </w:p>
        </w:tc>
        <w:tc>
          <w:tcPr>
            <w:tcW w:w="244" w:type="dxa"/>
          </w:tcPr>
          <w:p w14:paraId="75B8740D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49016C" w14:textId="420F336C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3,944</w:t>
            </w:r>
          </w:p>
        </w:tc>
        <w:tc>
          <w:tcPr>
            <w:tcW w:w="266" w:type="dxa"/>
            <w:vAlign w:val="bottom"/>
          </w:tcPr>
          <w:p w14:paraId="4BC858E3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006CF55" w14:textId="5C348D00" w:rsidR="00FF20AF" w:rsidRPr="00B07172" w:rsidRDefault="00A610AE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5,654</w:t>
            </w:r>
          </w:p>
        </w:tc>
        <w:tc>
          <w:tcPr>
            <w:tcW w:w="266" w:type="dxa"/>
          </w:tcPr>
          <w:p w14:paraId="004CEC0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207EE49" w14:textId="3D5DBD46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3,944</w:t>
            </w:r>
          </w:p>
        </w:tc>
      </w:tr>
      <w:tr w:rsidR="00FF20AF" w:rsidRPr="00732BC3" w14:paraId="6CF3776F" w14:textId="77777777" w:rsidTr="000B4E38">
        <w:tc>
          <w:tcPr>
            <w:tcW w:w="3897" w:type="dxa"/>
          </w:tcPr>
          <w:p w14:paraId="1E747773" w14:textId="77777777" w:rsidR="00FF20AF" w:rsidRPr="00732BC3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061" w:type="dxa"/>
          </w:tcPr>
          <w:p w14:paraId="75173C15" w14:textId="5F44CCA3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519</w:t>
            </w:r>
          </w:p>
        </w:tc>
        <w:tc>
          <w:tcPr>
            <w:tcW w:w="244" w:type="dxa"/>
          </w:tcPr>
          <w:p w14:paraId="1768F282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02C28E3" w14:textId="51531514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334</w:t>
            </w:r>
          </w:p>
        </w:tc>
        <w:tc>
          <w:tcPr>
            <w:tcW w:w="266" w:type="dxa"/>
            <w:vAlign w:val="bottom"/>
          </w:tcPr>
          <w:p w14:paraId="29296721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4662E96" w14:textId="6CF2832F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519</w:t>
            </w:r>
          </w:p>
        </w:tc>
        <w:tc>
          <w:tcPr>
            <w:tcW w:w="266" w:type="dxa"/>
          </w:tcPr>
          <w:p w14:paraId="4F1602EA" w14:textId="77777777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1A7A9D5B" w14:textId="2990C3C5" w:rsidR="00FF20AF" w:rsidRPr="00B07172" w:rsidRDefault="00FF20AF" w:rsidP="00F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B07172">
              <w:rPr>
                <w:rFonts w:ascii="Angsana New" w:hAnsi="Angsana New" w:cs="Angsana New" w:hint="cs"/>
                <w:sz w:val="28"/>
                <w:szCs w:val="28"/>
              </w:rPr>
              <w:t>334</w:t>
            </w:r>
          </w:p>
        </w:tc>
      </w:tr>
    </w:tbl>
    <w:p w14:paraId="3FE1BB0B" w14:textId="77777777" w:rsidR="00423AC3" w:rsidRDefault="00423AC3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02A488" w14:textId="31B32A1E" w:rsidR="00D5318D" w:rsidRPr="005F733A" w:rsidRDefault="00D72461" w:rsidP="005F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5F733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5F733A" w:rsidRPr="005F733A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5F733A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5F733A">
        <w:rPr>
          <w:rFonts w:asciiTheme="majorBidi" w:hAnsiTheme="majorBidi" w:cstheme="majorBidi"/>
          <w:bCs/>
          <w:sz w:val="28"/>
          <w:szCs w:val="28"/>
        </w:rPr>
        <w:t xml:space="preserve">2567 </w:t>
      </w:r>
      <w:r w:rsidRPr="00732BC3">
        <w:rPr>
          <w:rFonts w:asciiTheme="majorBidi" w:hAnsiTheme="majorBidi" w:cstheme="majorBidi"/>
          <w:sz w:val="28"/>
          <w:szCs w:val="28"/>
          <w:cs/>
        </w:rPr>
        <w:t>ตราสารหนี้ที่ออกและเงินกู้ยืมของธนาคารจากบริษัทใหญ่และผู้ถือหุ้นรายใหญ่มี</w:t>
      </w:r>
      <w:r w:rsidR="00621C9D">
        <w:rPr>
          <w:rFonts w:asciiTheme="majorBidi" w:hAnsiTheme="majorBidi" w:cstheme="majorBidi" w:hint="cs"/>
          <w:sz w:val="28"/>
          <w:szCs w:val="28"/>
          <w:cs/>
        </w:rPr>
        <w:t>มู</w:t>
      </w:r>
      <w:r w:rsidR="000E4039">
        <w:rPr>
          <w:rFonts w:asciiTheme="majorBidi" w:hAnsiTheme="majorBidi" w:cstheme="majorBidi" w:hint="cs"/>
          <w:sz w:val="28"/>
          <w:szCs w:val="28"/>
          <w:cs/>
        </w:rPr>
        <w:t>ล</w:t>
      </w:r>
      <w:r w:rsidR="000A6572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6620EE">
        <w:rPr>
          <w:rFonts w:asciiTheme="majorBidi" w:hAnsiTheme="majorBidi" w:cstheme="majorBidi" w:hint="cs"/>
          <w:sz w:val="28"/>
          <w:szCs w:val="28"/>
          <w:cs/>
        </w:rPr>
        <w:t>ที่ตราไว้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F5255F" w:rsidRPr="007B2ED7">
        <w:rPr>
          <w:rFonts w:asciiTheme="majorBidi" w:hAnsiTheme="majorBidi" w:cstheme="majorBidi"/>
          <w:sz w:val="28"/>
          <w:szCs w:val="28"/>
        </w:rPr>
        <w:t>2,850</w:t>
      </w:r>
      <w:r w:rsidR="00EC245E" w:rsidRPr="007B2ED7">
        <w:rPr>
          <w:rFonts w:asciiTheme="majorBidi" w:hAnsiTheme="majorBidi" w:cstheme="majorBidi"/>
          <w:sz w:val="28"/>
          <w:szCs w:val="28"/>
        </w:rPr>
        <w:t xml:space="preserve"> </w:t>
      </w:r>
      <w:r w:rsidRPr="007B2ED7">
        <w:rPr>
          <w:rFonts w:asciiTheme="majorBidi" w:hAnsiTheme="majorBidi" w:cstheme="majorBidi"/>
          <w:sz w:val="28"/>
          <w:szCs w:val="28"/>
          <w:cs/>
        </w:rPr>
        <w:t>ล้าน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F733A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60974">
        <w:rPr>
          <w:rFonts w:asciiTheme="majorBidi" w:hAnsiTheme="majorBidi" w:cstheme="majorBidi"/>
          <w:i/>
          <w:iCs/>
          <w:sz w:val="28"/>
          <w:szCs w:val="28"/>
        </w:rPr>
        <w:t xml:space="preserve">2,850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="00B6427B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="005D28DE">
        <w:rPr>
          <w:rFonts w:asciiTheme="majorBidi" w:hAnsiTheme="majorBidi" w:cstheme="majorBidi" w:hint="cs"/>
          <w:sz w:val="28"/>
          <w:szCs w:val="28"/>
          <w:cs/>
        </w:rPr>
        <w:t>กลุ่มธนาคาร</w:t>
      </w:r>
      <w:r w:rsidR="0019372A">
        <w:rPr>
          <w:rFonts w:asciiTheme="majorBidi" w:hAnsiTheme="majorBidi" w:cstheme="majorBidi" w:hint="cs"/>
          <w:sz w:val="28"/>
          <w:szCs w:val="28"/>
          <w:cs/>
        </w:rPr>
        <w:t>ไม่มีตราสารหนี้ที่ออกและเงินกู้ยืมที่ออกใหม่</w:t>
      </w:r>
      <w:r w:rsidR="006D6216">
        <w:rPr>
          <w:rFonts w:asciiTheme="majorBidi" w:hAnsiTheme="majorBidi" w:cstheme="majorBidi"/>
          <w:sz w:val="28"/>
          <w:szCs w:val="28"/>
          <w:cs/>
        </w:rPr>
        <w:br/>
      </w:r>
      <w:r w:rsidR="0019372A">
        <w:rPr>
          <w:rFonts w:asciiTheme="majorBidi" w:hAnsiTheme="majorBidi" w:cstheme="majorBidi" w:hint="cs"/>
          <w:sz w:val="28"/>
          <w:szCs w:val="28"/>
          <w:cs/>
        </w:rPr>
        <w:t>ในระหว่างงวดสามเดือนสิ้นสุดวันที่</w:t>
      </w:r>
      <w:r w:rsidR="00221AB2" w:rsidRPr="00A67A8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1342F">
        <w:rPr>
          <w:rFonts w:asciiTheme="majorBidi" w:hAnsiTheme="majorBidi" w:cstheme="majorBidi"/>
          <w:bCs/>
          <w:sz w:val="28"/>
          <w:szCs w:val="28"/>
        </w:rPr>
        <w:t>31</w:t>
      </w:r>
      <w:r w:rsidR="005F733A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5F733A" w:rsidRPr="005F733A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5F733A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5F733A">
        <w:rPr>
          <w:rFonts w:asciiTheme="majorBidi" w:hAnsiTheme="majorBidi" w:cstheme="majorBidi"/>
          <w:bCs/>
          <w:sz w:val="28"/>
          <w:szCs w:val="28"/>
        </w:rPr>
        <w:t>2567</w:t>
      </w:r>
    </w:p>
    <w:p w14:paraId="1E960FA5" w14:textId="77777777" w:rsidR="00554E1E" w:rsidRDefault="00554E1E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position w:val="1"/>
          <w:sz w:val="28"/>
          <w:szCs w:val="28"/>
          <w:cs/>
        </w:rPr>
      </w:pPr>
    </w:p>
    <w:p w14:paraId="07921988" w14:textId="41639AAA" w:rsidR="00D72461" w:rsidRPr="00732BC3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i/>
          <w:iCs/>
          <w:sz w:val="28"/>
          <w:szCs w:val="28"/>
          <w:cs/>
        </w:rPr>
      </w:pPr>
      <w:r w:rsidRPr="00732BC3">
        <w:rPr>
          <w:rFonts w:asciiTheme="majorBidi" w:hAnsiTheme="majorBidi" w:cstheme="majorBidi"/>
          <w:bCs/>
          <w:i/>
          <w:iCs/>
          <w:sz w:val="28"/>
          <w:szCs w:val="28"/>
          <w:cs/>
        </w:rPr>
        <w:t>สัญญาสำคัญที่ทำกับกิจการที่เกี่ยวข้อง</w:t>
      </w:r>
      <w:r w:rsidRPr="00C82515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กัน</w:t>
      </w:r>
    </w:p>
    <w:p w14:paraId="0AEA36D9" w14:textId="77777777" w:rsidR="00D72461" w:rsidRPr="001A4D40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B43A309" w14:textId="25313677" w:rsidR="001D45C5" w:rsidRDefault="001D45C5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31170A">
        <w:rPr>
          <w:rFonts w:ascii="Angsana New" w:hAnsi="Angsana New" w:cs="Angsana New"/>
          <w:b/>
          <w:sz w:val="28"/>
          <w:szCs w:val="28"/>
          <w:cs/>
        </w:rPr>
        <w:t>ณ วันท</w:t>
      </w:r>
      <w:r w:rsidR="00586F4C" w:rsidRPr="0031170A">
        <w:rPr>
          <w:rFonts w:ascii="Angsana New" w:hAnsi="Angsana New" w:cs="Angsana New"/>
          <w:b/>
          <w:sz w:val="28"/>
          <w:szCs w:val="28"/>
          <w:cs/>
        </w:rPr>
        <w:t>ี่</w:t>
      </w:r>
      <w:r w:rsidR="00505C22" w:rsidRPr="0031170A">
        <w:rPr>
          <w:rFonts w:ascii="Angsana New" w:hAnsi="Angsana New" w:cs="Angsana New"/>
          <w:bCs/>
          <w:sz w:val="28"/>
          <w:szCs w:val="28"/>
        </w:rPr>
        <w:t xml:space="preserve"> </w:t>
      </w:r>
      <w:r w:rsidR="005F733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5F733A" w:rsidRPr="005F733A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5F733A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5F733A">
        <w:rPr>
          <w:rFonts w:asciiTheme="majorBidi" w:hAnsiTheme="majorBidi" w:cstheme="majorBidi"/>
          <w:bCs/>
          <w:sz w:val="28"/>
          <w:szCs w:val="28"/>
        </w:rPr>
        <w:t xml:space="preserve">2567 </w:t>
      </w:r>
      <w:r w:rsidRPr="0031170A">
        <w:rPr>
          <w:rFonts w:ascii="Angsana New" w:hAnsi="Angsana New" w:cs="Angsana New"/>
          <w:b/>
          <w:sz w:val="28"/>
          <w:szCs w:val="28"/>
          <w:cs/>
        </w:rPr>
        <w:t xml:space="preserve">ธนาคารมีสัญญาเงินให้สินเชื่อแก่ผู้บริหารสำคัญของธนาคาร วงเงินรวม </w:t>
      </w:r>
      <w:r w:rsidR="008209C5">
        <w:rPr>
          <w:rFonts w:asciiTheme="majorBidi" w:hAnsiTheme="majorBidi" w:cstheme="majorBidi"/>
          <w:bCs/>
          <w:sz w:val="28"/>
          <w:szCs w:val="28"/>
        </w:rPr>
        <w:t>15</w:t>
      </w:r>
      <w:r w:rsidR="00EC245E" w:rsidRPr="0031170A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31170A">
        <w:rPr>
          <w:rFonts w:ascii="Angsana New" w:hAnsi="Angsana New" w:cs="Angsana New"/>
          <w:b/>
          <w:sz w:val="28"/>
          <w:szCs w:val="28"/>
          <w:cs/>
        </w:rPr>
        <w:t xml:space="preserve">ล้านบาท </w:t>
      </w:r>
      <w:r w:rsidR="00CB7734" w:rsidRPr="0031170A">
        <w:rPr>
          <w:rFonts w:ascii="Angsana New" w:hAnsi="Angsana New" w:cs="Angsana New"/>
          <w:b/>
          <w:sz w:val="28"/>
          <w:szCs w:val="28"/>
          <w:cs/>
        </w:rPr>
        <w:br/>
      </w:r>
      <w:r w:rsidR="00586F4C" w:rsidRPr="0031170A">
        <w:rPr>
          <w:rFonts w:ascii="Angsana New" w:hAnsi="Angsana New" w:cs="Angsana New"/>
          <w:b/>
          <w:i/>
          <w:iCs/>
          <w:sz w:val="28"/>
          <w:szCs w:val="28"/>
          <w:cs/>
        </w:rPr>
        <w:t>(</w:t>
      </w:r>
      <w:r w:rsidR="004F4026" w:rsidRPr="0031170A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529D4"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F4026" w:rsidRPr="0031170A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="00F21966"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05C22" w:rsidRPr="0031170A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F733A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86F4C" w:rsidRPr="0031170A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4F4026"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4529" w:rsidRPr="00CF4529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7417FA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31170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1170A">
        <w:rPr>
          <w:rFonts w:ascii="Angsana New" w:hAnsi="Angsana New" w:cs="Angsana New"/>
          <w:b/>
          <w:i/>
          <w:iCs/>
          <w:sz w:val="28"/>
          <w:szCs w:val="28"/>
          <w:cs/>
        </w:rPr>
        <w:t>)</w:t>
      </w:r>
      <w:r w:rsidRPr="0031170A">
        <w:rPr>
          <w:rFonts w:ascii="Angsana New" w:hAnsi="Angsana New" w:cs="Angsana New"/>
          <w:b/>
          <w:sz w:val="28"/>
          <w:szCs w:val="28"/>
          <w:cs/>
        </w:rPr>
        <w:t xml:space="preserve"> อายุ</w:t>
      </w:r>
      <w:r w:rsidRPr="0031170A">
        <w:rPr>
          <w:rFonts w:ascii="Angsana New" w:hAnsi="Angsana New" w:cs="Angsana New"/>
          <w:sz w:val="28"/>
          <w:szCs w:val="28"/>
          <w:cs/>
        </w:rPr>
        <w:t>สัญญา</w:t>
      </w:r>
      <w:r w:rsidR="00DF444C" w:rsidRPr="0031170A">
        <w:rPr>
          <w:rFonts w:ascii="Angsana New" w:hAnsi="Angsana New" w:cs="Angsana New"/>
          <w:sz w:val="28"/>
          <w:szCs w:val="28"/>
        </w:rPr>
        <w:t xml:space="preserve"> 5</w:t>
      </w:r>
      <w:r w:rsidR="00B8279F" w:rsidRPr="0031170A">
        <w:rPr>
          <w:rFonts w:ascii="Angsana New" w:hAnsi="Angsana New" w:cs="Angsana New"/>
          <w:sz w:val="28"/>
          <w:szCs w:val="28"/>
        </w:rPr>
        <w:t xml:space="preserve"> </w:t>
      </w:r>
      <w:r w:rsidRPr="0031170A">
        <w:rPr>
          <w:rFonts w:ascii="Angsana New" w:hAnsi="Angsana New" w:cs="Angsana New"/>
          <w:b/>
          <w:sz w:val="28"/>
          <w:szCs w:val="28"/>
          <w:cs/>
        </w:rPr>
        <w:t>ปี อัตราดอกเบี้ยเป็นไปตามอัตราสวัสดิการพนักงาน ธนาคารถือที่อยู่อาศัย</w:t>
      </w:r>
      <w:r w:rsidR="008710D5">
        <w:rPr>
          <w:rFonts w:ascii="Angsana New" w:hAnsi="Angsana New" w:cs="Angsana New" w:hint="cs"/>
          <w:b/>
          <w:sz w:val="28"/>
          <w:szCs w:val="28"/>
          <w:cs/>
        </w:rPr>
        <w:t>เ</w:t>
      </w:r>
      <w:r w:rsidRPr="0031170A">
        <w:rPr>
          <w:rFonts w:ascii="Angsana New" w:hAnsi="Angsana New" w:cs="Angsana New"/>
          <w:b/>
          <w:sz w:val="28"/>
          <w:szCs w:val="28"/>
          <w:cs/>
        </w:rPr>
        <w:t>ป็นหลักประกัน</w:t>
      </w:r>
    </w:p>
    <w:p w14:paraId="00021D62" w14:textId="77777777" w:rsidR="00464667" w:rsidRPr="0031170A" w:rsidRDefault="00464667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7AF0975F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D45C5">
        <w:rPr>
          <w:rFonts w:asciiTheme="majorBidi" w:hAnsiTheme="majorBidi" w:cs="Angsana New" w:hint="cs"/>
          <w:b/>
          <w:position w:val="1"/>
          <w:sz w:val="28"/>
          <w:szCs w:val="28"/>
          <w:cs/>
        </w:rPr>
        <w:t>ธนาคาร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ให้บริการรับฝากเงินแก่บุคคลหรือกิจการที่เกี่ยวข้องกันหลายราย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อัตราดอกเบี้ยเป็นไปตามราคาที่ตกลงกันในแต่ละสัญญา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</w:p>
    <w:p w14:paraId="7AEC1CBB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7B1BD0C" w14:textId="48AB488B" w:rsidR="001D45C5" w:rsidRPr="0031170A" w:rsidRDefault="001D45C5" w:rsidP="00496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ธนาคารมีสัญญาการให้บริการเป็นตัวแทนจำหน่ายผลิตภัณฑ์ประกันชีวิต</w:t>
      </w:r>
      <w:r w:rsidR="00496925" w:rsidRPr="0031170A">
        <w:rPr>
          <w:rFonts w:asciiTheme="majorBidi" w:hAnsiTheme="majorBidi" w:cs="Angsana New" w:hint="cs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ประกันสุขภาพ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และประกันภัยกับผู้ถือหุ้</w:t>
      </w:r>
      <w:r w:rsidR="00496925" w:rsidRPr="0031170A">
        <w:rPr>
          <w:rFonts w:asciiTheme="majorBidi" w:hAnsiTheme="majorBidi" w:cs="Angsana New" w:hint="cs"/>
          <w:b/>
          <w:sz w:val="28"/>
          <w:szCs w:val="28"/>
          <w:cs/>
        </w:rPr>
        <w:t>น</w:t>
      </w:r>
      <w:r w:rsidR="00496925" w:rsidRPr="0031170A">
        <w:rPr>
          <w:rFonts w:asciiTheme="majorBidi" w:hAnsiTheme="majorBidi" w:cs="Angsana New"/>
          <w:b/>
          <w:sz w:val="28"/>
          <w:szCs w:val="28"/>
          <w:cs/>
        </w:rPr>
        <w:br/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รายใหญ่และกิจการ</w:t>
      </w:r>
      <w:r w:rsidR="00841F5D">
        <w:rPr>
          <w:rFonts w:asciiTheme="majorBidi" w:hAnsiTheme="majorBidi" w:cs="Angsana New" w:hint="cs"/>
          <w:b/>
          <w:sz w:val="28"/>
          <w:szCs w:val="28"/>
          <w:cs/>
        </w:rPr>
        <w:t>อื่น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ที่เกี่ยวข้องกัน</w:t>
      </w:r>
      <w:r w:rsidR="00841F5D">
        <w:rPr>
          <w:rFonts w:asciiTheme="majorBidi" w:hAnsiTheme="majorBidi" w:cs="Angsana New" w:hint="cs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ธนาคารจะได้รับค่านายหน้าและค่าส่งเสริมการตลาดตามอัตราที่ระบุในสัญญา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อัตราค่านายหน้าจะกำหนดเป็นรายผลิตภัณฑ์โดยไม่มีกำหนดอายุสัญญา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สัญญาการส่งเสริมการตลาดมีอายุสัญญา</w:t>
      </w:r>
      <w:r w:rsidR="00494A37" w:rsidRPr="0031170A">
        <w:rPr>
          <w:rFonts w:asciiTheme="majorBidi" w:hAnsiTheme="majorBidi" w:cs="Angsana New" w:hint="cs"/>
          <w:bCs/>
          <w:sz w:val="28"/>
          <w:szCs w:val="28"/>
          <w:cs/>
        </w:rPr>
        <w:t xml:space="preserve"> </w:t>
      </w:r>
      <w:r w:rsidR="00494A37" w:rsidRPr="0031170A">
        <w:rPr>
          <w:rFonts w:asciiTheme="majorBidi" w:hAnsiTheme="majorBidi" w:cs="Angsana New"/>
          <w:bCs/>
          <w:sz w:val="28"/>
          <w:szCs w:val="28"/>
        </w:rPr>
        <w:t xml:space="preserve">1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</w:p>
    <w:p w14:paraId="08AE5B6A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F5B41F" w14:textId="49EE0F44" w:rsidR="001D45C5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ธนาคารมีสัญญาการให้บริการกับบริษัทย่อยหลายฉบับ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ประกอบด้วยสัญญาให้บริการยืนยันตัวตนและตรวจสอบข้อเท็จจริงเกี่ยวกับลูกค้า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สัญญาจ้างประชาสัมพันธ์และแนะนำผลิตภัณฑ์บนกระเป๋าเงินอิเล็กทรอนิกส์ไมโครเพย์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A14BC9">
        <w:rPr>
          <w:rFonts w:asciiTheme="majorBidi" w:hAnsiTheme="majorBidi" w:cs="Angsana New"/>
          <w:b/>
          <w:sz w:val="28"/>
          <w:szCs w:val="28"/>
          <w:cs/>
        </w:rPr>
        <w:t>(</w:t>
      </w:r>
      <w:r w:rsidRPr="0031170A">
        <w:rPr>
          <w:rFonts w:asciiTheme="majorBidi" w:hAnsiTheme="majorBidi" w:cstheme="majorBidi"/>
          <w:bCs/>
          <w:sz w:val="28"/>
          <w:szCs w:val="28"/>
        </w:rPr>
        <w:t xml:space="preserve">Micro Pay </w:t>
      </w:r>
      <w:r w:rsidR="00DF444C" w:rsidRPr="0031170A">
        <w:rPr>
          <w:rFonts w:asciiTheme="majorBidi" w:hAnsiTheme="majorBidi" w:cstheme="majorBidi"/>
          <w:bCs/>
          <w:sz w:val="28"/>
          <w:szCs w:val="28"/>
        </w:rPr>
        <w:br/>
      </w:r>
      <w:r w:rsidRPr="0031170A">
        <w:rPr>
          <w:rFonts w:asciiTheme="majorBidi" w:hAnsiTheme="majorBidi" w:cstheme="majorBidi"/>
          <w:bCs/>
          <w:sz w:val="28"/>
          <w:szCs w:val="28"/>
        </w:rPr>
        <w:t>e-Wallet)</w:t>
      </w:r>
      <w:r w:rsidRPr="0031170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และสัญญา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theme="majorBidi"/>
          <w:bCs/>
          <w:sz w:val="28"/>
          <w:szCs w:val="28"/>
        </w:rPr>
        <w:t xml:space="preserve">Hosting Infrastructure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อายุสัญญา</w:t>
      </w:r>
      <w:r w:rsidR="007B6C15" w:rsidRPr="0031170A">
        <w:rPr>
          <w:rFonts w:asciiTheme="majorBidi" w:hAnsiTheme="majorBidi" w:cs="Angsana New"/>
          <w:b/>
          <w:sz w:val="28"/>
          <w:szCs w:val="28"/>
        </w:rPr>
        <w:t xml:space="preserve"> </w:t>
      </w:r>
      <w:r w:rsidR="007B6C15" w:rsidRPr="0031170A">
        <w:rPr>
          <w:rFonts w:asciiTheme="majorBidi" w:hAnsiTheme="majorBidi" w:cs="Angsana New"/>
          <w:bCs/>
          <w:sz w:val="28"/>
          <w:szCs w:val="28"/>
        </w:rPr>
        <w:t xml:space="preserve">2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ธนาคารจะได้รับค่าบริการตามที่ระบุในสัญญา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13A069D3" w14:textId="77777777" w:rsidR="001A2354" w:rsidRPr="0031170A" w:rsidRDefault="001A2354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6755907" w14:textId="11C73297" w:rsidR="001A2354" w:rsidRDefault="001A2354" w:rsidP="001A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ๆ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F6083A">
        <w:rPr>
          <w:rFonts w:asciiTheme="majorBidi" w:hAnsiTheme="majorBidi" w:cs="Angsana New"/>
          <w:b/>
          <w:sz w:val="28"/>
          <w:szCs w:val="28"/>
          <w:cs/>
        </w:rPr>
        <w:t>อายุสัญญา</w:t>
      </w:r>
      <w:r w:rsidRPr="00563D50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8209C5">
        <w:rPr>
          <w:rFonts w:asciiTheme="majorBidi" w:hAnsiTheme="majorBidi" w:cstheme="majorBidi"/>
          <w:bCs/>
          <w:sz w:val="28"/>
          <w:szCs w:val="28"/>
        </w:rPr>
        <w:t>12 - 14</w:t>
      </w:r>
      <w:r w:rsidR="004E7BDA" w:rsidRPr="00F6083A">
        <w:rPr>
          <w:rFonts w:asciiTheme="majorBidi" w:hAnsiTheme="majorBidi" w:cs="Angsana New"/>
          <w:b/>
          <w:sz w:val="28"/>
          <w:szCs w:val="28"/>
          <w:cs/>
        </w:rPr>
        <w:t xml:space="preserve"> เดือน</w:t>
      </w:r>
      <w:r w:rsidR="004E7BDA">
        <w:rPr>
          <w:rFonts w:asciiTheme="majorBidi" w:hAnsiTheme="majorBidi" w:cs="Angsana New" w:hint="cs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ธนาคารจะได้รับค่าบริการตามที่ระบุในสัญญา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0E40D056" w14:textId="77777777" w:rsidR="001A2354" w:rsidRPr="0031170A" w:rsidRDefault="001A2354" w:rsidP="001A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FA9AC79" w14:textId="3CD2275F" w:rsidR="001A2354" w:rsidRPr="0031170A" w:rsidRDefault="001A2354" w:rsidP="001A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(</w:t>
      </w:r>
      <w:r w:rsidRPr="0031170A">
        <w:rPr>
          <w:rFonts w:asciiTheme="majorBidi" w:hAnsiTheme="majorBidi" w:cstheme="majorBidi"/>
          <w:bCs/>
          <w:sz w:val="28"/>
          <w:szCs w:val="28"/>
        </w:rPr>
        <w:t>Micro Pay</w:t>
      </w:r>
      <w:r w:rsidRPr="0031170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413879">
        <w:rPr>
          <w:rFonts w:asciiTheme="majorBidi" w:hAnsiTheme="majorBidi" w:cstheme="majorBidi"/>
          <w:b/>
          <w:sz w:val="28"/>
          <w:szCs w:val="28"/>
        </w:rPr>
        <w:br/>
      </w:r>
      <w:r w:rsidRPr="0031170A">
        <w:rPr>
          <w:rFonts w:asciiTheme="majorBidi" w:hAnsiTheme="majorBidi" w:cstheme="majorBidi"/>
          <w:bCs/>
          <w:sz w:val="28"/>
          <w:szCs w:val="28"/>
        </w:rPr>
        <w:t>e-Wallet)</w:t>
      </w:r>
      <w:r w:rsidRPr="0031170A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จากบริษัทย่อย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อายุสัญญา</w:t>
      </w:r>
      <w:r w:rsidRPr="0031170A">
        <w:rPr>
          <w:rFonts w:asciiTheme="majorBidi" w:hAnsiTheme="majorBidi" w:cs="Angsana New"/>
          <w:bCs/>
          <w:sz w:val="28"/>
          <w:szCs w:val="28"/>
        </w:rPr>
        <w:t xml:space="preserve"> 2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ธนาคารจะจ่ายค่าบริการตามที่ระบุในสัญญา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240BCF19" w14:textId="77777777" w:rsidR="001D45C5" w:rsidRPr="0031170A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414B0A5" w14:textId="6A9D3F23" w:rsidR="001D45C5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sz w:val="28"/>
          <w:szCs w:val="28"/>
        </w:rPr>
      </w:pP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ธนาคารมีสัญญาให้เช่าพื้นที่สำนักงานกับบริษัทใหญ่และบริษัทย่อย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อายุสัญญา</w:t>
      </w:r>
      <w:r w:rsidR="007B6C15" w:rsidRPr="0031170A">
        <w:rPr>
          <w:rFonts w:asciiTheme="majorBidi" w:hAnsiTheme="majorBidi" w:cs="Angsana New"/>
          <w:bCs/>
          <w:sz w:val="28"/>
          <w:szCs w:val="28"/>
        </w:rPr>
        <w:t xml:space="preserve"> 3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ปี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ธนาคารจะได้รับค่าเช่าตามที่ระบุในสัญญา</w:t>
      </w:r>
      <w:r w:rsidRPr="0031170A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31170A">
        <w:rPr>
          <w:rFonts w:asciiTheme="majorBidi" w:hAnsiTheme="majorBidi" w:cs="Angsana New" w:hint="cs"/>
          <w:b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3095AB28" w14:textId="77777777" w:rsidR="00D003C9" w:rsidRDefault="00D003C9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sz w:val="28"/>
          <w:szCs w:val="28"/>
        </w:rPr>
      </w:pPr>
    </w:p>
    <w:p w14:paraId="73BDAC19" w14:textId="21EC7B90" w:rsidR="00D003C9" w:rsidRPr="0031170A" w:rsidRDefault="00D003C9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="Angsana New" w:hint="cs"/>
          <w:b/>
          <w:sz w:val="28"/>
          <w:szCs w:val="28"/>
          <w:cs/>
        </w:rPr>
        <w:t>ธนาคาร</w:t>
      </w:r>
      <w:r w:rsidR="00447A2E">
        <w:rPr>
          <w:rFonts w:asciiTheme="majorBidi" w:hAnsiTheme="majorBidi" w:cs="Angsana New" w:hint="cs"/>
          <w:b/>
          <w:sz w:val="28"/>
          <w:szCs w:val="28"/>
          <w:cs/>
        </w:rPr>
        <w:t>มีสัญญาเช่าพื้นที่สำนักงานกับผู้ถือหุ้นรายใหญ่</w:t>
      </w:r>
      <w:r w:rsidR="00C633E5">
        <w:rPr>
          <w:rFonts w:asciiTheme="majorBidi" w:hAnsiTheme="majorBidi" w:cs="Angsana New" w:hint="cs"/>
          <w:b/>
          <w:sz w:val="28"/>
          <w:szCs w:val="28"/>
          <w:cs/>
        </w:rPr>
        <w:t>และกิจการอื่นที่เกี่ยวข้องก</w:t>
      </w:r>
      <w:r w:rsidR="00AA1E3C">
        <w:rPr>
          <w:rFonts w:asciiTheme="majorBidi" w:hAnsiTheme="majorBidi" w:cs="Angsana New" w:hint="cs"/>
          <w:b/>
          <w:sz w:val="28"/>
          <w:szCs w:val="28"/>
          <w:cs/>
        </w:rPr>
        <w:t>ั</w:t>
      </w:r>
      <w:r w:rsidR="00C633E5">
        <w:rPr>
          <w:rFonts w:asciiTheme="majorBidi" w:hAnsiTheme="majorBidi" w:cs="Angsana New" w:hint="cs"/>
          <w:b/>
          <w:sz w:val="28"/>
          <w:szCs w:val="28"/>
          <w:cs/>
        </w:rPr>
        <w:t xml:space="preserve">น อายุสัญญา </w:t>
      </w:r>
      <w:r w:rsidR="008209C5">
        <w:rPr>
          <w:rFonts w:asciiTheme="majorBidi" w:hAnsiTheme="majorBidi" w:cstheme="majorBidi"/>
          <w:bCs/>
          <w:sz w:val="28"/>
          <w:szCs w:val="28"/>
        </w:rPr>
        <w:t>3</w:t>
      </w:r>
      <w:r w:rsidR="00C633E5">
        <w:rPr>
          <w:rFonts w:asciiTheme="majorBidi" w:hAnsiTheme="majorBidi" w:cs="Angsana New" w:hint="cs"/>
          <w:b/>
          <w:sz w:val="28"/>
          <w:szCs w:val="28"/>
          <w:cs/>
        </w:rPr>
        <w:t xml:space="preserve"> ปี ธนาคารจ่ายค่าเช่าตามที่ระบุในสัญญา ค่าเช่าจะมีการ</w:t>
      </w:r>
      <w:r w:rsidR="00AA1E3C">
        <w:rPr>
          <w:rFonts w:asciiTheme="majorBidi" w:hAnsiTheme="majorBidi" w:cs="Angsana New" w:hint="cs"/>
          <w:b/>
          <w:sz w:val="28"/>
          <w:szCs w:val="28"/>
          <w:cs/>
        </w:rPr>
        <w:t>ทบทวนทุกครั้งเมื่อครบกำหนดสัญญา</w:t>
      </w:r>
    </w:p>
    <w:p w14:paraId="01CCFBC5" w14:textId="77777777" w:rsidR="00CA3ED3" w:rsidRDefault="00CA3ED3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="Angsana New"/>
          <w:b/>
          <w:position w:val="1"/>
          <w:sz w:val="28"/>
          <w:szCs w:val="28"/>
        </w:rPr>
      </w:pPr>
    </w:p>
    <w:p w14:paraId="3D185D95" w14:textId="77777777" w:rsidR="00725BD0" w:rsidRPr="0031170A" w:rsidRDefault="00725BD0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31170A">
        <w:rPr>
          <w:rFonts w:asciiTheme="majorBidi" w:hAnsiTheme="majorBidi" w:cstheme="majorBidi"/>
          <w:bCs/>
          <w:i/>
          <w:iCs/>
          <w:sz w:val="28"/>
          <w:szCs w:val="28"/>
          <w:cs/>
        </w:rPr>
        <w:t>หนังสือคํ้าประกัน</w:t>
      </w:r>
    </w:p>
    <w:p w14:paraId="6ACAE462" w14:textId="77777777" w:rsidR="00725BD0" w:rsidRPr="0031170A" w:rsidRDefault="00725BD0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4A879D8" w14:textId="29829A4D" w:rsidR="00725BD0" w:rsidRPr="0031170A" w:rsidRDefault="00725BD0" w:rsidP="0072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1170A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5F733A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="005F733A" w:rsidRPr="005F733A">
        <w:rPr>
          <w:rFonts w:asciiTheme="majorBidi" w:hAnsiTheme="majorBidi" w:cstheme="majorBidi" w:hint="cs"/>
          <w:b/>
          <w:sz w:val="28"/>
          <w:szCs w:val="28"/>
          <w:cs/>
        </w:rPr>
        <w:t>มีนาคม</w:t>
      </w:r>
      <w:r w:rsidR="005F733A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5F733A">
        <w:rPr>
          <w:rFonts w:asciiTheme="majorBidi" w:hAnsiTheme="majorBidi" w:cstheme="majorBidi"/>
          <w:bCs/>
          <w:sz w:val="28"/>
          <w:szCs w:val="28"/>
        </w:rPr>
        <w:t xml:space="preserve">2567 </w:t>
      </w:r>
      <w:r w:rsidRPr="0031170A">
        <w:rPr>
          <w:rFonts w:asciiTheme="majorBidi" w:hAnsiTheme="majorBidi" w:cstheme="majorBidi"/>
          <w:b/>
          <w:sz w:val="28"/>
          <w:szCs w:val="28"/>
          <w:cs/>
        </w:rPr>
        <w:t>ธนาคารออกหนังสือค้ำประกันให้แก่บริษัทย่อยเป็น</w:t>
      </w:r>
      <w:r w:rsidRPr="00FF20AF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Pr="00FF20AF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34FCC" w:rsidRPr="00FF20AF">
        <w:rPr>
          <w:rFonts w:asciiTheme="majorBidi" w:hAnsiTheme="majorBidi" w:cstheme="majorBidi"/>
          <w:bCs/>
          <w:sz w:val="28"/>
          <w:szCs w:val="28"/>
        </w:rPr>
        <w:t>10.5</w:t>
      </w:r>
      <w:r w:rsidR="00EC245E" w:rsidRPr="0031170A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31170A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31170A">
        <w:rPr>
          <w:rFonts w:asciiTheme="majorBidi" w:hAnsiTheme="majorBidi" w:cstheme="majorBidi"/>
          <w:bCs/>
          <w:i/>
          <w:iCs/>
          <w:sz w:val="28"/>
          <w:szCs w:val="28"/>
        </w:rPr>
        <w:t>(31</w:t>
      </w:r>
      <w:r w:rsidRPr="0031170A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31170A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ธันวาคม </w:t>
      </w:r>
      <w:r w:rsidRPr="0031170A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5F733A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Pr="003117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: </w:t>
      </w:r>
      <w:r w:rsidR="00EE2C57" w:rsidRPr="00BD1948">
        <w:rPr>
          <w:rFonts w:asciiTheme="majorBidi" w:hAnsiTheme="majorBidi" w:cstheme="majorBidi"/>
          <w:bCs/>
          <w:i/>
          <w:iCs/>
          <w:sz w:val="28"/>
          <w:szCs w:val="28"/>
        </w:rPr>
        <w:t xml:space="preserve">10.5 </w:t>
      </w:r>
      <w:r w:rsidRPr="0031170A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</w:p>
    <w:p w14:paraId="7BF9FD15" w14:textId="77777777" w:rsidR="00DC2374" w:rsidRPr="00F6083A" w:rsidRDefault="00D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4E47267" w14:textId="640F0934" w:rsidR="00CA3ED3" w:rsidRPr="0031170A" w:rsidRDefault="00CA3ED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31170A">
        <w:rPr>
          <w:rFonts w:asciiTheme="majorBidi" w:hAnsiTheme="majorBidi" w:cs="Angsana New" w:hint="cs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2D6DA6CB" w14:textId="77777777" w:rsidR="00D72461" w:rsidRPr="0031170A" w:rsidRDefault="00D72461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8340A61" w14:textId="35B719F7" w:rsidR="007F74A5" w:rsidRPr="00E55340" w:rsidRDefault="00311A90" w:rsidP="00E55340">
      <w:pPr>
        <w:tabs>
          <w:tab w:val="clear" w:pos="454"/>
          <w:tab w:val="left" w:pos="540"/>
        </w:tabs>
        <w:spacing w:before="120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กลุ่มธนาคาร</w:t>
      </w:r>
      <w:r w:rsidR="00DE746F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ไม่มี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การจ่าย</w:t>
      </w:r>
      <w:r w:rsidR="0011165A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ผลประโยชน์อื่นแก่กรรมการและผู้บริหารนอกเหนือจากผลประโยชน์ที่พึงจ่ายตามปกติ ซึ่งได้แก่ เบี้ยประชุม</w:t>
      </w:r>
      <w:r w:rsidR="00716D88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กรรมการ บำเหน็จกรรมการ เงินเดือนและโบนัสของผู้บริหาร</w:t>
      </w:r>
    </w:p>
    <w:p w14:paraId="0F3E4E1F" w14:textId="01565629" w:rsidR="007F74A5" w:rsidRPr="00732BC3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7F74A5" w:rsidRPr="00732BC3" w:rsidSect="008579D2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FF4C281" w14:textId="77777777" w:rsidR="00A031CA" w:rsidRDefault="00A031CA" w:rsidP="00A031C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297F05">
        <w:rPr>
          <w:rFonts w:asciiTheme="majorBidi" w:hAnsiTheme="majorBidi" w:cs="Angsana New" w:hint="cs"/>
          <w:sz w:val="28"/>
          <w:szCs w:val="28"/>
          <w:u w:val="none"/>
          <w:cs/>
        </w:rPr>
        <w:t>ส่วนงานดำเนินงาน</w:t>
      </w:r>
    </w:p>
    <w:p w14:paraId="07737596" w14:textId="77777777" w:rsidR="00A031CA" w:rsidRPr="00A031CA" w:rsidRDefault="00A031CA" w:rsidP="00A031CA"/>
    <w:p w14:paraId="2A998693" w14:textId="77777777" w:rsidR="00E55340" w:rsidRDefault="00E55340" w:rsidP="00E55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297F05">
        <w:rPr>
          <w:rFonts w:asciiTheme="majorBidi" w:hAnsiTheme="majorBidi" w:cs="Angsana New" w:hint="cs"/>
          <w:sz w:val="28"/>
          <w:szCs w:val="28"/>
          <w:cs/>
        </w:rPr>
        <w:t>ในระหว่างงวด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สามเดือนสิ้นสุดวันที่ </w:t>
      </w:r>
      <w:r>
        <w:rPr>
          <w:rFonts w:asciiTheme="majorBidi" w:hAnsiTheme="majorBidi" w:cs="Angsana New"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="Angsana New"/>
          <w:sz w:val="28"/>
          <w:szCs w:val="28"/>
        </w:rPr>
        <w:t xml:space="preserve">2567 </w:t>
      </w:r>
      <w:r>
        <w:rPr>
          <w:rFonts w:asciiTheme="majorBidi" w:hAnsiTheme="majorBidi" w:cs="Angsana New" w:hint="cs"/>
          <w:sz w:val="28"/>
          <w:szCs w:val="28"/>
          <w:cs/>
        </w:rPr>
        <w:t>กลุ่มธนาคารไม่มีการเปลี่ยนแปลงโครงสร้างของส่วนงานดำเนินงานที่รายงาน</w:t>
      </w:r>
    </w:p>
    <w:tbl>
      <w:tblPr>
        <w:tblpPr w:leftFromText="180" w:rightFromText="180" w:vertAnchor="page" w:horzAnchor="margin" w:tblpY="3637"/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E55340" w:rsidRPr="00732BC3" w14:paraId="1465539D" w14:textId="77777777" w:rsidTr="00E55340">
        <w:trPr>
          <w:cantSplit/>
        </w:trPr>
        <w:tc>
          <w:tcPr>
            <w:tcW w:w="4410" w:type="dxa"/>
          </w:tcPr>
          <w:p w14:paraId="21AC503F" w14:textId="77777777" w:rsidR="00E55340" w:rsidRPr="00732BC3" w:rsidRDefault="00E55340" w:rsidP="00E5534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6A8F3EB3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55340" w:rsidRPr="00732BC3" w14:paraId="4223928C" w14:textId="77777777" w:rsidTr="00E55340">
        <w:trPr>
          <w:cantSplit/>
        </w:trPr>
        <w:tc>
          <w:tcPr>
            <w:tcW w:w="4410" w:type="dxa"/>
          </w:tcPr>
          <w:p w14:paraId="0E4567CF" w14:textId="77777777" w:rsidR="00E55340" w:rsidRPr="00732BC3" w:rsidRDefault="00E55340" w:rsidP="00E55340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17AC2567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E55340" w:rsidRPr="00732BC3" w14:paraId="577022EF" w14:textId="77777777" w:rsidTr="00E55340">
        <w:trPr>
          <w:cantSplit/>
          <w:trHeight w:val="344"/>
        </w:trPr>
        <w:tc>
          <w:tcPr>
            <w:tcW w:w="4410" w:type="dxa"/>
            <w:vAlign w:val="bottom"/>
          </w:tcPr>
          <w:p w14:paraId="69B9CC30" w14:textId="77777777" w:rsidR="00E55340" w:rsidRPr="00732BC3" w:rsidRDefault="00E55340" w:rsidP="00E55340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7DB4AA5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W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52CB636C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20B03" w14:textId="77777777" w:rsidR="00E55340" w:rsidRPr="00732BC3" w:rsidRDefault="00E55340" w:rsidP="00E55340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4C5D57B1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3FA06D4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19E4D194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7A48D714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5340" w:rsidRPr="00732BC3" w14:paraId="76435494" w14:textId="77777777" w:rsidTr="00E55340">
        <w:trPr>
          <w:cantSplit/>
          <w:trHeight w:val="721"/>
        </w:trPr>
        <w:tc>
          <w:tcPr>
            <w:tcW w:w="4410" w:type="dxa"/>
          </w:tcPr>
          <w:p w14:paraId="03F910A8" w14:textId="77777777" w:rsidR="00E55340" w:rsidRPr="00732BC3" w:rsidRDefault="00E55340" w:rsidP="00E5534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500AABE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05A2E6DC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F435D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E481E88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FC7EF6A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438B590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E9A191E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8C2A2DC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EEC1A3" w14:textId="77777777" w:rsidR="00E55340" w:rsidRPr="00732BC3" w:rsidRDefault="00E55340" w:rsidP="00E55340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2B8783D3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08D907ED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911D383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0BEBF5DA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55340" w:rsidRPr="00732BC3" w14:paraId="4AE7DBB1" w14:textId="77777777" w:rsidTr="00E55340">
        <w:trPr>
          <w:cantSplit/>
          <w:trHeight w:val="432"/>
        </w:trPr>
        <w:tc>
          <w:tcPr>
            <w:tcW w:w="4410" w:type="dxa"/>
          </w:tcPr>
          <w:p w14:paraId="1010AE4D" w14:textId="77777777" w:rsidR="00E55340" w:rsidRPr="00732BC3" w:rsidRDefault="00E55340" w:rsidP="00E5534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6AFB6F40" w14:textId="77777777" w:rsidR="00E55340" w:rsidRPr="00732BC3" w:rsidRDefault="00E55340" w:rsidP="00E553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732B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32BC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31258" w:rsidRPr="00732BC3" w14:paraId="317DEF18" w14:textId="77777777" w:rsidTr="00E55340">
        <w:trPr>
          <w:cantSplit/>
          <w:trHeight w:val="317"/>
        </w:trPr>
        <w:tc>
          <w:tcPr>
            <w:tcW w:w="4410" w:type="dxa"/>
            <w:vAlign w:val="center"/>
          </w:tcPr>
          <w:p w14:paraId="3BE3EF71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3265893C" w14:textId="11C75336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46</w:t>
            </w:r>
          </w:p>
        </w:tc>
        <w:tc>
          <w:tcPr>
            <w:tcW w:w="183" w:type="dxa"/>
            <w:vAlign w:val="bottom"/>
          </w:tcPr>
          <w:p w14:paraId="7C4E8BB3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C52481D" w14:textId="578F59D8" w:rsidR="00E31258" w:rsidRPr="00E31258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965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,045</w:t>
            </w:r>
          </w:p>
        </w:tc>
        <w:tc>
          <w:tcPr>
            <w:tcW w:w="183" w:type="dxa"/>
            <w:vAlign w:val="bottom"/>
          </w:tcPr>
          <w:p w14:paraId="2BA56491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0FD50A" w14:textId="084CF95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41,54</w:t>
            </w:r>
            <w:r w:rsidR="0016436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3" w:type="dxa"/>
            <w:vAlign w:val="bottom"/>
          </w:tcPr>
          <w:p w14:paraId="116C8341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F404F3" w14:textId="648583C2" w:rsidR="00E31258" w:rsidRPr="00732BC3" w:rsidRDefault="003A6C30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337,666</w:t>
            </w:r>
          </w:p>
        </w:tc>
        <w:tc>
          <w:tcPr>
            <w:tcW w:w="183" w:type="dxa"/>
            <w:vAlign w:val="bottom"/>
          </w:tcPr>
          <w:p w14:paraId="4E6E8876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75FAD3" w14:textId="711C8470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3A6C3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44,258</w:t>
            </w:r>
          </w:p>
        </w:tc>
        <w:tc>
          <w:tcPr>
            <w:tcW w:w="180" w:type="dxa"/>
            <w:vAlign w:val="bottom"/>
          </w:tcPr>
          <w:p w14:paraId="26242FF8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51033A" w14:textId="5834026C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F5AE03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F217478" w14:textId="6E11AA28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A6C30">
              <w:rPr>
                <w:rFonts w:asciiTheme="majorBidi" w:hAnsiTheme="majorBidi" w:cstheme="majorBidi"/>
                <w:sz w:val="28"/>
                <w:szCs w:val="28"/>
              </w:rPr>
              <w:t>544,304</w:t>
            </w:r>
          </w:p>
        </w:tc>
      </w:tr>
      <w:tr w:rsidR="00E31258" w:rsidRPr="00732BC3" w14:paraId="48B60002" w14:textId="77777777" w:rsidTr="00E55340">
        <w:trPr>
          <w:cantSplit/>
          <w:trHeight w:val="317"/>
        </w:trPr>
        <w:tc>
          <w:tcPr>
            <w:tcW w:w="4410" w:type="dxa"/>
            <w:vAlign w:val="center"/>
          </w:tcPr>
          <w:p w14:paraId="474A3AD8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5C0431E" w14:textId="7DB78CCD" w:rsidR="00E31258" w:rsidRPr="00E31258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14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,441</w:t>
            </w:r>
          </w:p>
        </w:tc>
        <w:tc>
          <w:tcPr>
            <w:tcW w:w="183" w:type="dxa"/>
            <w:vAlign w:val="bottom"/>
          </w:tcPr>
          <w:p w14:paraId="3BDB96C9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2348265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37B53AD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45FEC6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4BAD1F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F3D6B22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243CE45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4CFB85" w14:textId="36B9A8E8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74A7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3A59D79C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B161A7" w14:textId="0B91A72C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,2</w:t>
            </w:r>
            <w:r w:rsidR="00E74A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6FBFF4F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6C7E6A04" w14:textId="6ACBB091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9,610</w:t>
            </w:r>
          </w:p>
        </w:tc>
      </w:tr>
      <w:tr w:rsidR="00E31258" w:rsidRPr="00732BC3" w14:paraId="213D51AD" w14:textId="77777777" w:rsidTr="00E55340">
        <w:trPr>
          <w:cantSplit/>
          <w:trHeight w:val="302"/>
        </w:trPr>
        <w:tc>
          <w:tcPr>
            <w:tcW w:w="4410" w:type="dxa"/>
          </w:tcPr>
          <w:p w14:paraId="092B1D94" w14:textId="77777777" w:rsidR="00E31258" w:rsidRPr="00732BC3" w:rsidRDefault="00E31258" w:rsidP="00E31258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61A69DE" w14:textId="2D78334C" w:rsidR="00E31258" w:rsidRPr="00E31258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,487</w:t>
            </w:r>
          </w:p>
        </w:tc>
        <w:tc>
          <w:tcPr>
            <w:tcW w:w="183" w:type="dxa"/>
            <w:vAlign w:val="bottom"/>
          </w:tcPr>
          <w:p w14:paraId="4E5C3ED7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E3AC1A" w14:textId="77777777" w:rsidR="00E31258" w:rsidRPr="005F733A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04E2DCD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3FC879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3FA89E0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D880787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695A5E1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09686D" w14:textId="06CFA8B0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3A6C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50,667</w:t>
            </w:r>
          </w:p>
        </w:tc>
        <w:tc>
          <w:tcPr>
            <w:tcW w:w="180" w:type="dxa"/>
            <w:vAlign w:val="bottom"/>
          </w:tcPr>
          <w:p w14:paraId="41F80693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20FB3C" w14:textId="6787151E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E74A7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40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5311BB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4DBD9C0" w14:textId="44420E0B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CC41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63,914</w:t>
            </w:r>
          </w:p>
        </w:tc>
      </w:tr>
      <w:tr w:rsidR="00E31258" w:rsidRPr="00732BC3" w14:paraId="2C6173F7" w14:textId="77777777" w:rsidTr="00E55340">
        <w:trPr>
          <w:cantSplit/>
          <w:trHeight w:val="302"/>
        </w:trPr>
        <w:tc>
          <w:tcPr>
            <w:tcW w:w="4410" w:type="dxa"/>
          </w:tcPr>
          <w:p w14:paraId="487329CC" w14:textId="77777777" w:rsidR="00E31258" w:rsidRPr="00732BC3" w:rsidRDefault="00E31258" w:rsidP="00E31258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51749AF" w14:textId="35219649" w:rsidR="00E31258" w:rsidRPr="0017126E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8,86</w:t>
            </w:r>
            <w:r w:rsidR="0016436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6972787E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7856345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33E44AF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6DD8F4C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CF000B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41A7FD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D66528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F39DFA" w14:textId="648F43A3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3A6C30">
              <w:rPr>
                <w:rFonts w:asciiTheme="majorBidi" w:hAnsiTheme="majorBidi" w:cs="Angsana New"/>
                <w:sz w:val="28"/>
                <w:szCs w:val="28"/>
                <w:lang w:bidi="th-TH"/>
              </w:rPr>
              <w:t>339,955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1004FC5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010B24" w14:textId="6722AB3D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71</w:t>
            </w:r>
            <w:r w:rsidR="00B91C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7151DFF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602CA922" w14:textId="17566590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4172">
              <w:rPr>
                <w:rFonts w:asciiTheme="majorBidi" w:hAnsiTheme="majorBidi" w:cstheme="majorBidi"/>
                <w:sz w:val="28"/>
                <w:szCs w:val="28"/>
              </w:rPr>
              <w:t>1,358,111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1258" w:rsidRPr="00732BC3" w14:paraId="62418835" w14:textId="77777777" w:rsidTr="00E55340">
        <w:trPr>
          <w:cantSplit/>
          <w:trHeight w:val="302"/>
        </w:trPr>
        <w:tc>
          <w:tcPr>
            <w:tcW w:w="4410" w:type="dxa"/>
          </w:tcPr>
          <w:p w14:paraId="31AA92D0" w14:textId="77777777" w:rsidR="00E31258" w:rsidRPr="00732BC3" w:rsidRDefault="00E31258" w:rsidP="00E31258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7CF055C" w14:textId="68830B12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4,38</w:t>
            </w:r>
            <w:r w:rsidR="001643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C0D856B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C44266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340571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C19758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0D7D5E6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35A49B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F8B628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71134C" w14:textId="064C8F81" w:rsidR="00E31258" w:rsidRPr="00E31258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,210,71</w:t>
            </w:r>
            <w:r w:rsidR="00E74A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FFDFA56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79AA21" w14:textId="4229F2CC" w:rsidR="00E31258" w:rsidRPr="00E31258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(52</w:t>
            </w:r>
            <w:r w:rsidR="00B91C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809B9D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13DEB7E5" w14:textId="5E545905" w:rsidR="00E31258" w:rsidRPr="00E31258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2,205,80</w:t>
            </w:r>
            <w:r w:rsidR="00B91C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31258" w:rsidRPr="00732BC3" w14:paraId="751A80F6" w14:textId="77777777" w:rsidTr="00E55340">
        <w:trPr>
          <w:cantSplit/>
          <w:trHeight w:val="302"/>
        </w:trPr>
        <w:tc>
          <w:tcPr>
            <w:tcW w:w="4410" w:type="dxa"/>
          </w:tcPr>
          <w:p w14:paraId="0713460E" w14:textId="77777777" w:rsidR="00E31258" w:rsidRPr="00732BC3" w:rsidRDefault="00E31258" w:rsidP="00E31258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97330AD" w14:textId="1FBF483A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31F090F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AB3E5E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8485A5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08018D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5306CAB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DC5ABEB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361415E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159BAC" w14:textId="126D249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1,643,012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901FE3C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831B17" w14:textId="7C4D4612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B30C48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BEB1893" w14:textId="2C705A29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1,643,012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1258" w:rsidRPr="00732BC3" w14:paraId="57663BAA" w14:textId="77777777" w:rsidTr="00E55340">
        <w:trPr>
          <w:cantSplit/>
          <w:trHeight w:val="302"/>
        </w:trPr>
        <w:tc>
          <w:tcPr>
            <w:tcW w:w="4410" w:type="dxa"/>
          </w:tcPr>
          <w:p w14:paraId="14D25B1A" w14:textId="77777777" w:rsidR="00E31258" w:rsidRPr="00732BC3" w:rsidRDefault="00E31258" w:rsidP="00E31258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DA020" w14:textId="64E7F7A5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,38</w:t>
            </w:r>
            <w:r w:rsidR="0016436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0F4E7DA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E6F9C8A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D54E33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25BBF2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A7D5FB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FC8D852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1FAF56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63F25" w14:textId="3214652F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567,</w:t>
            </w:r>
            <w:r w:rsidR="00130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80" w:type="dxa"/>
            <w:vAlign w:val="bottom"/>
          </w:tcPr>
          <w:p w14:paraId="00016488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A7312" w14:textId="2165BD37" w:rsidR="00E31258" w:rsidRPr="00732BC3" w:rsidRDefault="003A0B0B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(52</w:t>
            </w:r>
            <w:r w:rsidR="00B91CA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9D6631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5660F50" w14:textId="5718B222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562,79</w:t>
            </w:r>
            <w:r w:rsidR="00840D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E31258" w:rsidRPr="00732BC3" w14:paraId="387FDACA" w14:textId="77777777" w:rsidTr="00E55340">
        <w:trPr>
          <w:cantSplit/>
          <w:trHeight w:val="302"/>
        </w:trPr>
        <w:tc>
          <w:tcPr>
            <w:tcW w:w="4410" w:type="dxa"/>
          </w:tcPr>
          <w:p w14:paraId="080BCD2A" w14:textId="77777777" w:rsidR="00E31258" w:rsidRPr="00732BC3" w:rsidRDefault="00E31258" w:rsidP="00E31258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7CA8705" w14:textId="77777777" w:rsidR="00E31258" w:rsidRPr="00A67A8E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FAA9E96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92BD2F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705BA4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0785274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3002EF7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9169944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3028FE3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456A433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E5FCDD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4228DF1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AC205A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726219AC" w14:textId="3497E732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113,208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31258" w:rsidRPr="00732BC3" w14:paraId="7329D7FF" w14:textId="77777777" w:rsidTr="00E55340">
        <w:trPr>
          <w:cantSplit/>
          <w:trHeight w:val="302"/>
        </w:trPr>
        <w:tc>
          <w:tcPr>
            <w:tcW w:w="4410" w:type="dxa"/>
          </w:tcPr>
          <w:p w14:paraId="1BF9423D" w14:textId="77777777" w:rsidR="00E31258" w:rsidRPr="00732BC3" w:rsidRDefault="00E31258" w:rsidP="00E31258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ุทธิ</w:t>
            </w:r>
          </w:p>
        </w:tc>
        <w:tc>
          <w:tcPr>
            <w:tcW w:w="1257" w:type="dxa"/>
            <w:vAlign w:val="bottom"/>
          </w:tcPr>
          <w:p w14:paraId="446EE33E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10AD7E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3DCB129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854B6F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ABBD7C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9127EB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EB5558A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D9F49A6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D9602F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4BE715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ECDBB6" w14:textId="77777777" w:rsidR="00E31258" w:rsidRPr="00732BC3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B588BD" w14:textId="77777777" w:rsidR="00E31258" w:rsidRPr="00732BC3" w:rsidRDefault="00E31258" w:rsidP="00E31258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BC0A3" w14:textId="6976A34E" w:rsidR="00E31258" w:rsidRPr="00E31258" w:rsidRDefault="00E31258" w:rsidP="00E31258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449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,58</w:t>
            </w:r>
            <w:r w:rsidR="00840D37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</w:tr>
    </w:tbl>
    <w:p w14:paraId="446CAF2A" w14:textId="61C0D482" w:rsidR="00E417B0" w:rsidRPr="008F03B2" w:rsidRDefault="00E417B0">
      <w:pPr>
        <w:rPr>
          <w:rFonts w:cs="Angsana New"/>
          <w:szCs w:val="22"/>
        </w:rPr>
      </w:pPr>
      <w:r>
        <w:br w:type="page"/>
      </w:r>
    </w:p>
    <w:tbl>
      <w:tblPr>
        <w:tblW w:w="149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3"/>
        <w:gridCol w:w="1258"/>
        <w:gridCol w:w="184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F21966" w14:paraId="53EFBAD0" w14:textId="77777777" w:rsidTr="00F21966">
        <w:trPr>
          <w:cantSplit/>
        </w:trPr>
        <w:tc>
          <w:tcPr>
            <w:tcW w:w="4683" w:type="dxa"/>
          </w:tcPr>
          <w:p w14:paraId="58CA52A6" w14:textId="77777777" w:rsidR="00F21966" w:rsidRPr="00A67A8E" w:rsidRDefault="00F21966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7" w:type="dxa"/>
            <w:gridSpan w:val="13"/>
            <w:vAlign w:val="center"/>
            <w:hideMark/>
          </w:tcPr>
          <w:p w14:paraId="64D17E8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1966" w14:paraId="598CFB3B" w14:textId="77777777" w:rsidTr="00F21966">
        <w:trPr>
          <w:cantSplit/>
        </w:trPr>
        <w:tc>
          <w:tcPr>
            <w:tcW w:w="4683" w:type="dxa"/>
            <w:hideMark/>
          </w:tcPr>
          <w:p w14:paraId="2EDE9920" w14:textId="2FED130A" w:rsidR="00F21966" w:rsidRPr="00522B51" w:rsidRDefault="005F733A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61B6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257" w:type="dxa"/>
            <w:gridSpan w:val="13"/>
            <w:vAlign w:val="center"/>
            <w:hideMark/>
          </w:tcPr>
          <w:p w14:paraId="2CA5391E" w14:textId="1B5D5AE9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5F733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F21966" w14:paraId="08F2F88A" w14:textId="77777777" w:rsidTr="00F21966">
        <w:trPr>
          <w:cantSplit/>
          <w:trHeight w:val="344"/>
        </w:trPr>
        <w:tc>
          <w:tcPr>
            <w:tcW w:w="4683" w:type="dxa"/>
            <w:vAlign w:val="bottom"/>
          </w:tcPr>
          <w:p w14:paraId="108EDD47" w14:textId="77777777" w:rsidR="00F21966" w:rsidRPr="00A67A8E" w:rsidRDefault="00F21966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Merge w:val="restart"/>
            <w:vAlign w:val="bottom"/>
            <w:hideMark/>
          </w:tcPr>
          <w:p w14:paraId="53CBB44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A67A8E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A67A8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4" w:type="dxa"/>
            <w:vAlign w:val="bottom"/>
          </w:tcPr>
          <w:p w14:paraId="48CFC63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C4DB" w14:textId="77777777" w:rsidR="00F21966" w:rsidRPr="00A67A8E" w:rsidRDefault="00F21966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53D3EB16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03EE898E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711FC8E7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5" w:type="dxa"/>
            <w:vMerge w:val="restart"/>
            <w:vAlign w:val="bottom"/>
            <w:hideMark/>
          </w:tcPr>
          <w:p w14:paraId="6B6B2839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21966" w14:paraId="352BDCDD" w14:textId="77777777" w:rsidTr="00F21966">
        <w:trPr>
          <w:cantSplit/>
          <w:trHeight w:val="721"/>
        </w:trPr>
        <w:tc>
          <w:tcPr>
            <w:tcW w:w="4683" w:type="dxa"/>
          </w:tcPr>
          <w:p w14:paraId="6C3573E9" w14:textId="77777777" w:rsidR="00F21966" w:rsidRPr="00A67A8E" w:rsidRDefault="00F21966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59ACB12C" w14:textId="77777777" w:rsidR="00F21966" w:rsidRPr="00A67A8E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center"/>
          </w:tcPr>
          <w:p w14:paraId="5115C4D1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2C6BFA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73EC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70DDF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F4B7C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FF91DD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B9F82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72F800" w14:textId="77777777" w:rsidR="00F21966" w:rsidRPr="00A67A8E" w:rsidRDefault="00F21966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A67A8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BA0CD33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22ECF605" w14:textId="77777777" w:rsidR="00F21966" w:rsidRPr="00A67A8E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77A6E525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vAlign w:val="center"/>
            <w:hideMark/>
          </w:tcPr>
          <w:p w14:paraId="58B1B9A5" w14:textId="77777777" w:rsidR="00F21966" w:rsidRPr="00A67A8E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</w:tr>
      <w:tr w:rsidR="00F21966" w14:paraId="65A05DEC" w14:textId="77777777" w:rsidTr="00F21966">
        <w:trPr>
          <w:cantSplit/>
          <w:trHeight w:val="432"/>
        </w:trPr>
        <w:tc>
          <w:tcPr>
            <w:tcW w:w="4683" w:type="dxa"/>
          </w:tcPr>
          <w:p w14:paraId="6EC4CFAB" w14:textId="77777777" w:rsidR="00F21966" w:rsidRPr="00A67A8E" w:rsidRDefault="00F21966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7" w:type="dxa"/>
            <w:gridSpan w:val="13"/>
            <w:vAlign w:val="center"/>
            <w:hideMark/>
          </w:tcPr>
          <w:p w14:paraId="0F5FB49B" w14:textId="77777777" w:rsidR="00F21966" w:rsidRPr="00A67A8E" w:rsidRDefault="00F2196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A67A8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67A8E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750B3" w14:paraId="31B3241A" w14:textId="77777777" w:rsidTr="005F733A">
        <w:trPr>
          <w:cantSplit/>
          <w:trHeight w:val="317"/>
        </w:trPr>
        <w:tc>
          <w:tcPr>
            <w:tcW w:w="4683" w:type="dxa"/>
            <w:vAlign w:val="center"/>
            <w:hideMark/>
          </w:tcPr>
          <w:p w14:paraId="544008BD" w14:textId="77777777" w:rsidR="009750B3" w:rsidRPr="00A67A8E" w:rsidRDefault="009750B3" w:rsidP="009750B3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8" w:type="dxa"/>
            <w:vAlign w:val="bottom"/>
          </w:tcPr>
          <w:p w14:paraId="379C2AFA" w14:textId="79D4A290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84" w:type="dxa"/>
            <w:vAlign w:val="bottom"/>
          </w:tcPr>
          <w:p w14:paraId="7D299D5F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873C93" w14:textId="6D6D685E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732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967</w:t>
            </w:r>
          </w:p>
        </w:tc>
        <w:tc>
          <w:tcPr>
            <w:tcW w:w="183" w:type="dxa"/>
            <w:vAlign w:val="bottom"/>
          </w:tcPr>
          <w:p w14:paraId="1F2B9F02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77FCDC4" w14:textId="1949DA4F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206,205</w:t>
            </w:r>
          </w:p>
        </w:tc>
        <w:tc>
          <w:tcPr>
            <w:tcW w:w="183" w:type="dxa"/>
            <w:vAlign w:val="bottom"/>
          </w:tcPr>
          <w:p w14:paraId="2D05C154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D68749" w14:textId="4148BB6D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104,676</w:t>
            </w:r>
          </w:p>
        </w:tc>
        <w:tc>
          <w:tcPr>
            <w:tcW w:w="183" w:type="dxa"/>
            <w:vAlign w:val="bottom"/>
          </w:tcPr>
          <w:p w14:paraId="5110D835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43372F" w14:textId="531872BD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043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848</w:t>
            </w:r>
          </w:p>
        </w:tc>
        <w:tc>
          <w:tcPr>
            <w:tcW w:w="180" w:type="dxa"/>
            <w:vAlign w:val="bottom"/>
          </w:tcPr>
          <w:p w14:paraId="43A8B5F4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92E1A" w14:textId="65D99F46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4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4A7AD5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656F99F" w14:textId="70E99C49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3,043,887</w:t>
            </w:r>
          </w:p>
        </w:tc>
      </w:tr>
      <w:tr w:rsidR="009750B3" w14:paraId="45DCD05C" w14:textId="77777777" w:rsidTr="005F733A">
        <w:trPr>
          <w:cantSplit/>
          <w:trHeight w:val="317"/>
        </w:trPr>
        <w:tc>
          <w:tcPr>
            <w:tcW w:w="4683" w:type="dxa"/>
            <w:vAlign w:val="center"/>
            <w:hideMark/>
          </w:tcPr>
          <w:p w14:paraId="407CBD08" w14:textId="7B3BDB59" w:rsidR="009750B3" w:rsidRPr="00A67A8E" w:rsidRDefault="009750B3" w:rsidP="009750B3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CAF9B" w14:textId="1E4B1D51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353</w:t>
            </w:r>
          </w:p>
        </w:tc>
        <w:tc>
          <w:tcPr>
            <w:tcW w:w="184" w:type="dxa"/>
            <w:vAlign w:val="bottom"/>
          </w:tcPr>
          <w:p w14:paraId="40997CAA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5057CE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454FB4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20F8C5F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890C81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B16B3B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66BA361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79E1F" w14:textId="4D1D96BA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6,421</w:t>
            </w:r>
          </w:p>
        </w:tc>
        <w:tc>
          <w:tcPr>
            <w:tcW w:w="180" w:type="dxa"/>
            <w:vAlign w:val="bottom"/>
          </w:tcPr>
          <w:p w14:paraId="7429FBF3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3A0AD" w14:textId="032C414E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(1,18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B27C904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772D2" w14:textId="53D1F7BF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12,592</w:t>
            </w:r>
          </w:p>
        </w:tc>
      </w:tr>
      <w:tr w:rsidR="009750B3" w14:paraId="5C28C26E" w14:textId="77777777" w:rsidTr="005F733A">
        <w:trPr>
          <w:cantSplit/>
          <w:trHeight w:val="302"/>
        </w:trPr>
        <w:tc>
          <w:tcPr>
            <w:tcW w:w="4683" w:type="dxa"/>
            <w:hideMark/>
          </w:tcPr>
          <w:p w14:paraId="43322CBE" w14:textId="77777777" w:rsidR="009750B3" w:rsidRPr="00A67A8E" w:rsidRDefault="009750B3" w:rsidP="009750B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B4E43" w14:textId="42B0624D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392</w:t>
            </w:r>
          </w:p>
        </w:tc>
        <w:tc>
          <w:tcPr>
            <w:tcW w:w="184" w:type="dxa"/>
            <w:vAlign w:val="bottom"/>
          </w:tcPr>
          <w:p w14:paraId="3C2646FE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37E526C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02CAC09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D0B4F5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BACCC2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24DF955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62F6F6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92757" w14:textId="391A2CE3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3,050,269</w:t>
            </w:r>
          </w:p>
        </w:tc>
        <w:tc>
          <w:tcPr>
            <w:tcW w:w="180" w:type="dxa"/>
            <w:vAlign w:val="bottom"/>
          </w:tcPr>
          <w:p w14:paraId="2B5704A1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96E07" w14:textId="3C38CA6B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18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DEDEB5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28944" w14:textId="69BA4F6C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3,056,479</w:t>
            </w:r>
          </w:p>
        </w:tc>
      </w:tr>
      <w:tr w:rsidR="009750B3" w14:paraId="289E9CA2" w14:textId="77777777" w:rsidTr="005F733A">
        <w:trPr>
          <w:cantSplit/>
          <w:trHeight w:val="302"/>
        </w:trPr>
        <w:tc>
          <w:tcPr>
            <w:tcW w:w="4683" w:type="dxa"/>
            <w:hideMark/>
          </w:tcPr>
          <w:p w14:paraId="22B7CFCD" w14:textId="77777777" w:rsidR="009750B3" w:rsidRPr="00A67A8E" w:rsidRDefault="009750B3" w:rsidP="009750B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BBD26" w14:textId="03B7EE75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(14,238)</w:t>
            </w:r>
          </w:p>
        </w:tc>
        <w:tc>
          <w:tcPr>
            <w:tcW w:w="184" w:type="dxa"/>
            <w:vAlign w:val="bottom"/>
          </w:tcPr>
          <w:p w14:paraId="57840DD4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013729C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5207B87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A2FAE01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2333A32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4C4BA9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3FF4E69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FFEF1" w14:textId="1EF5A7F6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="00D531F3">
              <w:rPr>
                <w:rFonts w:asciiTheme="majorBidi" w:hAnsiTheme="majorBidi" w:cs="Angsana New"/>
                <w:sz w:val="28"/>
                <w:szCs w:val="28"/>
                <w:lang w:bidi="th-TH"/>
              </w:rPr>
              <w:t>09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531F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942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94337F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88812" w14:textId="48EE0423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  <w:tc>
          <w:tcPr>
            <w:tcW w:w="180" w:type="dxa"/>
            <w:vAlign w:val="bottom"/>
          </w:tcPr>
          <w:p w14:paraId="7FD8FAD1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B33CA" w14:textId="1F5175C2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(1,1</w:t>
            </w:r>
            <w:r w:rsidR="00D531F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12E2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50B3" w14:paraId="7C9F983D" w14:textId="77777777" w:rsidTr="005F733A">
        <w:trPr>
          <w:cantSplit/>
          <w:trHeight w:val="302"/>
        </w:trPr>
        <w:tc>
          <w:tcPr>
            <w:tcW w:w="4683" w:type="dxa"/>
            <w:hideMark/>
          </w:tcPr>
          <w:p w14:paraId="67EBBAEE" w14:textId="77777777" w:rsidR="009750B3" w:rsidRPr="00A67A8E" w:rsidRDefault="009750B3" w:rsidP="009750B3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F329F" w14:textId="4243A0BF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(6,846)</w:t>
            </w:r>
          </w:p>
        </w:tc>
        <w:tc>
          <w:tcPr>
            <w:tcW w:w="184" w:type="dxa"/>
            <w:vAlign w:val="bottom"/>
          </w:tcPr>
          <w:p w14:paraId="19F5E8C3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9EF4301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EA3FC0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9C800B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9E8F0EC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86F8026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89419A8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126D" w14:textId="357867B5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</w:t>
            </w:r>
            <w:r w:rsidR="00C2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180" w:type="dxa"/>
            <w:vAlign w:val="bottom"/>
          </w:tcPr>
          <w:p w14:paraId="1534DBFB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7F3BE" w14:textId="70EF449D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087E8569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D0C843" w14:textId="1BEE9E09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</w:t>
            </w:r>
            <w:r w:rsidR="00C2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</w:tr>
      <w:tr w:rsidR="009750B3" w14:paraId="6431EA58" w14:textId="77777777" w:rsidTr="005F733A">
        <w:trPr>
          <w:cantSplit/>
          <w:trHeight w:val="302"/>
        </w:trPr>
        <w:tc>
          <w:tcPr>
            <w:tcW w:w="4683" w:type="dxa"/>
            <w:hideMark/>
          </w:tcPr>
          <w:p w14:paraId="11A05D91" w14:textId="77777777" w:rsidR="009750B3" w:rsidRPr="00A67A8E" w:rsidRDefault="009750B3" w:rsidP="009750B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322B76" w14:textId="377A999A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FBA3904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62A1E8E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8E2E7BA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0C8F9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8AE2B5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82802F6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2065C9B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B537D" w14:textId="04B1E586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1B1F8A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1F8A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Pr="002F36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85ED08F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3C8E1" w14:textId="00C5B279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4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EE2BC9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2CC3B" w14:textId="31A0654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(7</w:t>
            </w:r>
            <w:r w:rsidR="001B1F8A">
              <w:rPr>
                <w:rFonts w:asciiTheme="majorBidi" w:hAnsiTheme="majorBidi" w:cs="Angsana New"/>
                <w:sz w:val="28"/>
                <w:szCs w:val="28"/>
                <w:lang w:bidi="th-TH"/>
              </w:rPr>
              <w:t>74</w:t>
            </w:r>
            <w:r w:rsidRPr="002F36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B1F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740</w:t>
            </w:r>
            <w:r w:rsidRPr="002F36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750B3" w14:paraId="4C53953E" w14:textId="77777777" w:rsidTr="005F733A">
        <w:trPr>
          <w:cantSplit/>
          <w:trHeight w:val="302"/>
        </w:trPr>
        <w:tc>
          <w:tcPr>
            <w:tcW w:w="4683" w:type="dxa"/>
            <w:hideMark/>
          </w:tcPr>
          <w:p w14:paraId="69F815EC" w14:textId="77777777" w:rsidR="009750B3" w:rsidRPr="00A67A8E" w:rsidRDefault="009750B3" w:rsidP="009750B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6DE469" w14:textId="75637718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(6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846)</w:t>
            </w:r>
          </w:p>
        </w:tc>
        <w:tc>
          <w:tcPr>
            <w:tcW w:w="184" w:type="dxa"/>
            <w:vAlign w:val="bottom"/>
          </w:tcPr>
          <w:p w14:paraId="2BE07CA4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E1A7A04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C7CE82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44A3002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D20B451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AB23702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F50850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CD4EF" w14:textId="65CD792D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1,165,587</w:t>
            </w:r>
          </w:p>
        </w:tc>
        <w:tc>
          <w:tcPr>
            <w:tcW w:w="180" w:type="dxa"/>
            <w:vAlign w:val="bottom"/>
          </w:tcPr>
          <w:p w14:paraId="6E918F91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D9719" w14:textId="16AE907D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2DA89CE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550A4" w14:textId="41E9B66B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1,158,751</w:t>
            </w:r>
          </w:p>
        </w:tc>
      </w:tr>
      <w:tr w:rsidR="009750B3" w14:paraId="72DC1E42" w14:textId="77777777" w:rsidTr="005F733A">
        <w:trPr>
          <w:cantSplit/>
          <w:trHeight w:val="302"/>
        </w:trPr>
        <w:tc>
          <w:tcPr>
            <w:tcW w:w="4683" w:type="dxa"/>
            <w:hideMark/>
          </w:tcPr>
          <w:p w14:paraId="3D915A6B" w14:textId="77777777" w:rsidR="009750B3" w:rsidRPr="00A67A8E" w:rsidRDefault="009750B3" w:rsidP="009750B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468E1F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9C6E72C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E9F4765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F82C150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63EE8D0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7649BA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F7606E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73B192D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41BC8D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EB219A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74C325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6F571B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D7988" w14:textId="3E080AC0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36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(231,892)</w:t>
            </w:r>
          </w:p>
        </w:tc>
      </w:tr>
      <w:tr w:rsidR="009750B3" w14:paraId="438ECD7A" w14:textId="77777777" w:rsidTr="005F733A">
        <w:trPr>
          <w:cantSplit/>
          <w:trHeight w:val="302"/>
        </w:trPr>
        <w:tc>
          <w:tcPr>
            <w:tcW w:w="4683" w:type="dxa"/>
            <w:hideMark/>
          </w:tcPr>
          <w:p w14:paraId="0181D19A" w14:textId="77777777" w:rsidR="009750B3" w:rsidRPr="00A67A8E" w:rsidRDefault="009750B3" w:rsidP="009750B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258" w:type="dxa"/>
            <w:vAlign w:val="bottom"/>
          </w:tcPr>
          <w:p w14:paraId="6C52ABBA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A92F3E9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2A401E5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E97645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6B2B3B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D663B12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5F4E3B3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D032C7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38D3BC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1FAC2A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1C8B11" w14:textId="77777777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0FF3C7" w14:textId="77777777" w:rsidR="009750B3" w:rsidRPr="002F360A" w:rsidRDefault="009750B3" w:rsidP="009750B3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7E2A6" w14:textId="55914675" w:rsidR="009750B3" w:rsidRPr="002F360A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926</w:t>
            </w:r>
            <w:r w:rsidRPr="002F360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</w:t>
            </w:r>
            <w:r w:rsidRPr="002F360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59</w:t>
            </w:r>
          </w:p>
        </w:tc>
      </w:tr>
    </w:tbl>
    <w:p w14:paraId="39B737E6" w14:textId="44E85190" w:rsidR="00FD4EC8" w:rsidRPr="00E417B0" w:rsidRDefault="00FD4EC8">
      <w:pPr>
        <w:rPr>
          <w:rFonts w:asciiTheme="majorBidi" w:hAnsiTheme="majorBidi" w:cstheme="majorBidi"/>
          <w:sz w:val="28"/>
          <w:szCs w:val="28"/>
        </w:rPr>
      </w:pPr>
    </w:p>
    <w:p w14:paraId="632CE570" w14:textId="459D7DAB" w:rsidR="00A57559" w:rsidRPr="00732BC3" w:rsidRDefault="0026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  <w:cs/>
        </w:rPr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62881" w:rsidRPr="00662881" w14:paraId="2BF1C743" w14:textId="77777777" w:rsidTr="00662881">
        <w:trPr>
          <w:cantSplit/>
        </w:trPr>
        <w:tc>
          <w:tcPr>
            <w:tcW w:w="4410" w:type="dxa"/>
          </w:tcPr>
          <w:p w14:paraId="593F9776" w14:textId="77777777" w:rsidR="00662881" w:rsidRPr="00520903" w:rsidRDefault="00662881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77A26461" w14:textId="4E9F321C" w:rsidR="00662881" w:rsidRPr="00520903" w:rsidRDefault="00662881" w:rsidP="00A67A8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2090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62881" w:rsidRPr="00662881" w14:paraId="18AF863D" w14:textId="77777777" w:rsidTr="00662881">
        <w:trPr>
          <w:cantSplit/>
          <w:trHeight w:val="344"/>
        </w:trPr>
        <w:tc>
          <w:tcPr>
            <w:tcW w:w="4410" w:type="dxa"/>
            <w:vAlign w:val="bottom"/>
          </w:tcPr>
          <w:p w14:paraId="75763013" w14:textId="77777777" w:rsidR="00662881" w:rsidRPr="00520903" w:rsidRDefault="00662881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521F47D5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52090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52090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151384D5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99AD" w14:textId="77777777" w:rsidR="00662881" w:rsidRPr="00520903" w:rsidRDefault="00662881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0BA34177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11132DE0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7D3B455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7FB9DF11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2881" w:rsidRPr="00662881" w14:paraId="00292CC9" w14:textId="77777777" w:rsidTr="00662881">
        <w:trPr>
          <w:cantSplit/>
          <w:trHeight w:val="721"/>
        </w:trPr>
        <w:tc>
          <w:tcPr>
            <w:tcW w:w="4410" w:type="dxa"/>
          </w:tcPr>
          <w:p w14:paraId="20BD9DC4" w14:textId="77777777" w:rsidR="00662881" w:rsidRPr="00520903" w:rsidRDefault="00662881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255A263F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0E7A01A7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1112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5209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001E297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35E88DC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52090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7CB516C4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A375BE8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8CDB31D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5D4597" w14:textId="77777777" w:rsidR="00662881" w:rsidRPr="00520903" w:rsidRDefault="00662881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5209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13437478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1DD7E56E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E896B86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78EEE737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62881" w:rsidRPr="00662881" w14:paraId="317A4387" w14:textId="77777777" w:rsidTr="00662881">
        <w:trPr>
          <w:cantSplit/>
          <w:trHeight w:val="218"/>
        </w:trPr>
        <w:tc>
          <w:tcPr>
            <w:tcW w:w="4410" w:type="dxa"/>
          </w:tcPr>
          <w:p w14:paraId="46A7BB9D" w14:textId="77777777" w:rsidR="00662881" w:rsidRPr="00520903" w:rsidRDefault="00662881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209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2BD55067" w14:textId="77777777" w:rsidR="00662881" w:rsidRPr="00520903" w:rsidRDefault="00662881" w:rsidP="00B159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 w:bidi="th-TH"/>
              </w:rPr>
            </w:pPr>
            <w:r w:rsidRPr="0052090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5209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20903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62881" w:rsidRPr="00662881" w14:paraId="36D1DCD0" w14:textId="77777777" w:rsidTr="00662881">
        <w:trPr>
          <w:cantSplit/>
          <w:trHeight w:val="302"/>
        </w:trPr>
        <w:tc>
          <w:tcPr>
            <w:tcW w:w="4410" w:type="dxa"/>
          </w:tcPr>
          <w:p w14:paraId="3A7D7027" w14:textId="35003B14" w:rsidR="00662881" w:rsidRPr="00520903" w:rsidRDefault="002F360A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0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F733A" w:rsidRPr="005209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F21966" w:rsidRPr="0052090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62881" w:rsidRPr="00520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6B404E" w:rsidRPr="00520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F733A" w:rsidRPr="00520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57" w:type="dxa"/>
            <w:vAlign w:val="bottom"/>
          </w:tcPr>
          <w:p w14:paraId="79446766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3FAF16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62CC2B9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3703FA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FA086AE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5B9A99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46D42C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54667BC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689A4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DB1319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787A9A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043B97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B6EDAF0" w14:textId="77777777" w:rsidR="00662881" w:rsidRPr="00520903" w:rsidRDefault="00662881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3F0" w:rsidRPr="00662881" w14:paraId="398601BD" w14:textId="77777777" w:rsidTr="00662881">
        <w:trPr>
          <w:cantSplit/>
          <w:trHeight w:val="302"/>
        </w:trPr>
        <w:tc>
          <w:tcPr>
            <w:tcW w:w="4410" w:type="dxa"/>
          </w:tcPr>
          <w:p w14:paraId="2C10F72C" w14:textId="77777777" w:rsidR="008633F0" w:rsidRPr="00520903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2090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  <w:r w:rsidRPr="005209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090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  <w:vAlign w:val="bottom"/>
          </w:tcPr>
          <w:p w14:paraId="21E72422" w14:textId="65AA4203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B61FB54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F38A3A" w14:textId="0A74C774" w:rsidR="008633F0" w:rsidRPr="00E31258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,989,077</w:t>
            </w:r>
          </w:p>
        </w:tc>
        <w:tc>
          <w:tcPr>
            <w:tcW w:w="183" w:type="dxa"/>
            <w:vAlign w:val="bottom"/>
          </w:tcPr>
          <w:p w14:paraId="720A9C33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C173529" w14:textId="215CB843" w:rsidR="008633F0" w:rsidRPr="00E31258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,839,334</w:t>
            </w:r>
          </w:p>
        </w:tc>
        <w:tc>
          <w:tcPr>
            <w:tcW w:w="183" w:type="dxa"/>
            <w:vAlign w:val="bottom"/>
          </w:tcPr>
          <w:p w14:paraId="415F1746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0CA6CD" w14:textId="715A2065" w:rsidR="008633F0" w:rsidRPr="00E31258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,785,16</w:t>
            </w:r>
            <w:r w:rsidR="002C55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18680687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CF2CDA" w14:textId="2999A719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147,613,57</w:t>
            </w:r>
            <w:r w:rsidR="00CD367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4BF88FCB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B14E78" w14:textId="06498EFA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21BFE67" w14:textId="125D5905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6FB80B9" w14:textId="06AC2CD9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147,613,57</w:t>
            </w:r>
            <w:r w:rsidR="00CD367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633F0" w:rsidRPr="00662881" w14:paraId="60372B2D" w14:textId="77777777" w:rsidTr="00901B79">
        <w:trPr>
          <w:cantSplit/>
          <w:trHeight w:val="302"/>
        </w:trPr>
        <w:tc>
          <w:tcPr>
            <w:tcW w:w="4410" w:type="dxa"/>
          </w:tcPr>
          <w:p w14:paraId="64FD82E7" w14:textId="77777777" w:rsidR="008633F0" w:rsidRPr="00520903" w:rsidRDefault="008633F0" w:rsidP="008633F0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6C93D08D" w14:textId="7CCA481E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,987</w:t>
            </w:r>
          </w:p>
        </w:tc>
        <w:tc>
          <w:tcPr>
            <w:tcW w:w="183" w:type="dxa"/>
            <w:vAlign w:val="bottom"/>
          </w:tcPr>
          <w:p w14:paraId="7DB49BFE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4D15956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E5CE7AC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308A81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3E2240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B4AB3E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1A59FE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FB3166" w14:textId="594DDFF9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174,575,365</w:t>
            </w:r>
          </w:p>
        </w:tc>
        <w:tc>
          <w:tcPr>
            <w:tcW w:w="180" w:type="dxa"/>
            <w:vAlign w:val="bottom"/>
          </w:tcPr>
          <w:p w14:paraId="62A304D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FED1BB" w14:textId="592FB5E7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(655,295)</w:t>
            </w:r>
          </w:p>
        </w:tc>
        <w:tc>
          <w:tcPr>
            <w:tcW w:w="180" w:type="dxa"/>
            <w:vAlign w:val="bottom"/>
          </w:tcPr>
          <w:p w14:paraId="24C0A9E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E43F5BE" w14:textId="7C0F8276" w:rsidR="008633F0" w:rsidRPr="00F6083A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174,225,057</w:t>
            </w:r>
          </w:p>
        </w:tc>
      </w:tr>
      <w:tr w:rsidR="008633F0" w:rsidRPr="00662881" w14:paraId="05F76F43" w14:textId="77777777" w:rsidTr="00901B79">
        <w:trPr>
          <w:cantSplit/>
          <w:trHeight w:val="74"/>
        </w:trPr>
        <w:tc>
          <w:tcPr>
            <w:tcW w:w="4410" w:type="dxa"/>
            <w:vAlign w:val="bottom"/>
          </w:tcPr>
          <w:p w14:paraId="3F803D2E" w14:textId="77777777" w:rsidR="008633F0" w:rsidRPr="00520903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09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35B7F3C4" w14:textId="16412E3E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124,32</w:t>
            </w:r>
            <w:r w:rsidR="002C55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  <w:vAlign w:val="bottom"/>
          </w:tcPr>
          <w:p w14:paraId="6D0F68D0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34DFC3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78FA68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2B34F6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9B8F4A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0D5067D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66C5F2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C4BB44" w14:textId="5D97B6D8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154,577,33</w:t>
            </w:r>
            <w:r w:rsidR="00CD367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5250FE30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34533A" w14:textId="7DC52781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(305,419)</w:t>
            </w:r>
          </w:p>
        </w:tc>
        <w:tc>
          <w:tcPr>
            <w:tcW w:w="180" w:type="dxa"/>
            <w:vAlign w:val="bottom"/>
          </w:tcPr>
          <w:p w14:paraId="5A699F1A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10989C8" w14:textId="1058CEAB" w:rsidR="008633F0" w:rsidRPr="00520903" w:rsidRDefault="00E31258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154,396,237</w:t>
            </w:r>
          </w:p>
        </w:tc>
      </w:tr>
      <w:tr w:rsidR="008633F0" w:rsidRPr="00662881" w14:paraId="47F28B93" w14:textId="77777777" w:rsidTr="00662881">
        <w:trPr>
          <w:cantSplit/>
          <w:trHeight w:val="302"/>
        </w:trPr>
        <w:tc>
          <w:tcPr>
            <w:tcW w:w="4410" w:type="dxa"/>
          </w:tcPr>
          <w:p w14:paraId="00741A43" w14:textId="77777777" w:rsidR="008633F0" w:rsidRPr="00520903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0120234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8F72C32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675CBB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5D4602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253668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925FC2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E7046DB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5B0DE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326383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2082B0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427B92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8B5D85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708F63B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3F0" w:rsidRPr="00662881" w14:paraId="2598CBE3" w14:textId="77777777" w:rsidTr="00662881">
        <w:trPr>
          <w:cantSplit/>
          <w:trHeight w:val="302"/>
        </w:trPr>
        <w:tc>
          <w:tcPr>
            <w:tcW w:w="4410" w:type="dxa"/>
          </w:tcPr>
          <w:p w14:paraId="3EE1638A" w14:textId="472AC3AE" w:rsidR="008633F0" w:rsidRPr="00520903" w:rsidRDefault="008633F0" w:rsidP="008633F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09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0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F733A" w:rsidRPr="005209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57" w:type="dxa"/>
            <w:vAlign w:val="bottom"/>
          </w:tcPr>
          <w:p w14:paraId="67B47681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3316B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FFC55BB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E71D78D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067165D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DD1B4F7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1856FF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CE6ACC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E3FF30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C17733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6EA86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5FDEFC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8FA4E41" w14:textId="77777777" w:rsidR="008633F0" w:rsidRPr="00520903" w:rsidRDefault="008633F0" w:rsidP="008633F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50B3" w:rsidRPr="00662881" w14:paraId="48E59F37" w14:textId="77777777" w:rsidTr="005B5088">
        <w:trPr>
          <w:cantSplit/>
          <w:trHeight w:val="302"/>
        </w:trPr>
        <w:tc>
          <w:tcPr>
            <w:tcW w:w="4410" w:type="dxa"/>
          </w:tcPr>
          <w:p w14:paraId="71D286BF" w14:textId="77777777" w:rsidR="009750B3" w:rsidRPr="00520903" w:rsidRDefault="009750B3" w:rsidP="009750B3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2090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  <w:r w:rsidRPr="005209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090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348851F0" w14:textId="32A0D440" w:rsidR="009750B3" w:rsidRPr="00520903" w:rsidRDefault="009750B3" w:rsidP="00AE3D5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903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6CBC2419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8C1D0F7" w14:textId="5EFB7B4E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  <w:lang w:val="en-US"/>
              </w:rPr>
              <w:t>119,079,610</w:t>
            </w:r>
          </w:p>
        </w:tc>
        <w:tc>
          <w:tcPr>
            <w:tcW w:w="183" w:type="dxa"/>
            <w:vAlign w:val="bottom"/>
          </w:tcPr>
          <w:p w14:paraId="0E7A4D34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F08395" w14:textId="70B65A4A" w:rsidR="009750B3" w:rsidRPr="00EC5C07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inorBidi"/>
                <w:sz w:val="28"/>
                <w:szCs w:val="35"/>
                <w:cs/>
                <w:lang w:bidi="th-TH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22,061,229</w:t>
            </w:r>
          </w:p>
        </w:tc>
        <w:tc>
          <w:tcPr>
            <w:tcW w:w="183" w:type="dxa"/>
            <w:vAlign w:val="bottom"/>
          </w:tcPr>
          <w:p w14:paraId="19F4ADBE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BA17DB" w14:textId="1EB2CBDC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3,015,698</w:t>
            </w:r>
          </w:p>
        </w:tc>
        <w:tc>
          <w:tcPr>
            <w:tcW w:w="183" w:type="dxa"/>
            <w:vAlign w:val="bottom"/>
          </w:tcPr>
          <w:p w14:paraId="3032117D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D5B597" w14:textId="4C437DE1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144,156,537</w:t>
            </w:r>
          </w:p>
        </w:tc>
        <w:tc>
          <w:tcPr>
            <w:tcW w:w="180" w:type="dxa"/>
            <w:vAlign w:val="bottom"/>
          </w:tcPr>
          <w:p w14:paraId="20A418C8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57699A" w14:textId="5440FB1A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7B1494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2D17796" w14:textId="5BEDF088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144,156,537</w:t>
            </w:r>
          </w:p>
        </w:tc>
      </w:tr>
      <w:tr w:rsidR="009750B3" w:rsidRPr="00662881" w14:paraId="1DEF7316" w14:textId="77777777" w:rsidTr="005B5088">
        <w:trPr>
          <w:cantSplit/>
          <w:trHeight w:val="302"/>
        </w:trPr>
        <w:tc>
          <w:tcPr>
            <w:tcW w:w="4410" w:type="dxa"/>
          </w:tcPr>
          <w:p w14:paraId="2C19E623" w14:textId="77777777" w:rsidR="009750B3" w:rsidRPr="00520903" w:rsidRDefault="009750B3" w:rsidP="009750B3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789E886E" w14:textId="52317450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  <w:lang w:val="en-US"/>
              </w:rPr>
              <w:t xml:space="preserve">324,045 </w:t>
            </w:r>
          </w:p>
        </w:tc>
        <w:tc>
          <w:tcPr>
            <w:tcW w:w="183" w:type="dxa"/>
            <w:vAlign w:val="bottom"/>
          </w:tcPr>
          <w:p w14:paraId="74E4DB3E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BBE053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997AEF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F0E1829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AC1C7F8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213E4C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5FD534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8325CD" w14:textId="4E47F1E9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163,795,369</w:t>
            </w:r>
          </w:p>
        </w:tc>
        <w:tc>
          <w:tcPr>
            <w:tcW w:w="180" w:type="dxa"/>
            <w:vAlign w:val="bottom"/>
          </w:tcPr>
          <w:p w14:paraId="264DF141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2D24E8" w14:textId="3918511C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(</w:t>
            </w:r>
            <w:r w:rsidRPr="00520903">
              <w:rPr>
                <w:rFonts w:asciiTheme="majorBidi" w:hAnsiTheme="majorBidi"/>
                <w:sz w:val="28"/>
                <w:szCs w:val="28"/>
                <w:lang w:bidi="th-TH"/>
              </w:rPr>
              <w:t>675</w:t>
            </w:r>
            <w:r w:rsidRPr="00520903">
              <w:rPr>
                <w:rFonts w:asciiTheme="majorBidi" w:hAnsiTheme="majorBidi"/>
                <w:sz w:val="28"/>
                <w:szCs w:val="28"/>
              </w:rPr>
              <w:t>,</w:t>
            </w:r>
            <w:r w:rsidRPr="00520903">
              <w:rPr>
                <w:rFonts w:asciiTheme="majorBidi" w:hAnsiTheme="majorBidi"/>
                <w:sz w:val="28"/>
                <w:szCs w:val="28"/>
                <w:lang w:bidi="th-TH"/>
              </w:rPr>
              <w:t>082</w:t>
            </w:r>
            <w:r w:rsidRPr="0052090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9ED870A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68624B4B" w14:textId="74EC745D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163,444,332</w:t>
            </w:r>
          </w:p>
        </w:tc>
      </w:tr>
      <w:tr w:rsidR="009750B3" w:rsidRPr="00662881" w14:paraId="476A6D94" w14:textId="77777777" w:rsidTr="005B5088">
        <w:trPr>
          <w:cantSplit/>
          <w:trHeight w:val="302"/>
        </w:trPr>
        <w:tc>
          <w:tcPr>
            <w:tcW w:w="4410" w:type="dxa"/>
            <w:vAlign w:val="bottom"/>
          </w:tcPr>
          <w:p w14:paraId="061EC99E" w14:textId="77777777" w:rsidR="009750B3" w:rsidRPr="00520903" w:rsidRDefault="009750B3" w:rsidP="009750B3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090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662975D5" w14:textId="2E3901C8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  <w:lang w:val="en-US"/>
              </w:rPr>
              <w:t xml:space="preserve">138,924 </w:t>
            </w:r>
          </w:p>
        </w:tc>
        <w:tc>
          <w:tcPr>
            <w:tcW w:w="183" w:type="dxa"/>
            <w:vAlign w:val="bottom"/>
          </w:tcPr>
          <w:p w14:paraId="5F9A5880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F420476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2B1F42A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FF0CC2B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D57074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47DC06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5D08967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34093C" w14:textId="5C062202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146,125,906</w:t>
            </w:r>
          </w:p>
        </w:tc>
        <w:tc>
          <w:tcPr>
            <w:tcW w:w="180" w:type="dxa"/>
            <w:vAlign w:val="bottom"/>
          </w:tcPr>
          <w:p w14:paraId="23533451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0AC218" w14:textId="72538416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(</w:t>
            </w:r>
            <w:r w:rsidRPr="00520903">
              <w:rPr>
                <w:rFonts w:asciiTheme="majorBidi" w:hAnsiTheme="majorBidi"/>
                <w:sz w:val="28"/>
                <w:szCs w:val="28"/>
                <w:lang w:bidi="th-TH"/>
              </w:rPr>
              <w:t>325</w:t>
            </w:r>
            <w:r w:rsidRPr="00520903">
              <w:rPr>
                <w:rFonts w:asciiTheme="majorBidi" w:hAnsiTheme="majorBidi"/>
                <w:sz w:val="28"/>
                <w:szCs w:val="28"/>
              </w:rPr>
              <w:t>,</w:t>
            </w:r>
            <w:r w:rsidRPr="00520903">
              <w:rPr>
                <w:rFonts w:asciiTheme="majorBidi" w:hAnsiTheme="majorBidi"/>
                <w:sz w:val="28"/>
                <w:szCs w:val="28"/>
                <w:lang w:bidi="th-TH"/>
              </w:rPr>
              <w:t>628</w:t>
            </w:r>
            <w:r w:rsidRPr="00520903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9C4F52D" w14:textId="77777777" w:rsidR="009750B3" w:rsidRPr="00520903" w:rsidRDefault="009750B3" w:rsidP="009750B3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3FE8CC0" w14:textId="08FF2646" w:rsidR="009750B3" w:rsidRPr="00520903" w:rsidRDefault="009750B3" w:rsidP="009750B3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20903">
              <w:rPr>
                <w:rFonts w:asciiTheme="majorBidi" w:hAnsiTheme="majorBidi"/>
                <w:sz w:val="28"/>
                <w:szCs w:val="28"/>
              </w:rPr>
              <w:t>145,939,202</w:t>
            </w:r>
          </w:p>
        </w:tc>
      </w:tr>
    </w:tbl>
    <w:p w14:paraId="58CC1690" w14:textId="6554D872" w:rsidR="00FD4EC8" w:rsidRPr="002A4B64" w:rsidRDefault="00FD4EC8">
      <w:pPr>
        <w:rPr>
          <w:rFonts w:asciiTheme="majorBidi" w:hAnsiTheme="majorBidi" w:cstheme="majorBidi"/>
          <w:sz w:val="28"/>
          <w:szCs w:val="28"/>
        </w:rPr>
      </w:pPr>
    </w:p>
    <w:p w14:paraId="7947802F" w14:textId="77777777" w:rsidR="00E42236" w:rsidRPr="00732BC3" w:rsidRDefault="00E42236" w:rsidP="00542743">
      <w:pPr>
        <w:tabs>
          <w:tab w:val="left" w:pos="540"/>
        </w:tabs>
        <w:ind w:firstLine="630"/>
        <w:rPr>
          <w:rFonts w:asciiTheme="majorBidi" w:hAnsiTheme="majorBidi" w:cstheme="majorBidi"/>
          <w:sz w:val="22"/>
          <w:szCs w:val="22"/>
          <w:cs/>
        </w:rPr>
      </w:pPr>
      <w:r w:rsidRPr="00732BC3">
        <w:rPr>
          <w:rFonts w:asciiTheme="majorBidi" w:hAnsiTheme="majorBidi" w:cstheme="majorBidi"/>
          <w:sz w:val="22"/>
          <w:szCs w:val="22"/>
          <w:vertAlign w:val="superscript"/>
        </w:rPr>
        <w:t>(1)</w:t>
      </w:r>
      <w:r w:rsidRPr="00732BC3">
        <w:rPr>
          <w:rFonts w:asciiTheme="majorBidi" w:hAnsiTheme="majorBidi" w:cstheme="majorBidi"/>
          <w:sz w:val="22"/>
          <w:szCs w:val="22"/>
        </w:rPr>
        <w:t xml:space="preserve"> </w:t>
      </w:r>
      <w:r w:rsidRPr="00732BC3">
        <w:rPr>
          <w:rFonts w:asciiTheme="majorBidi" w:hAnsiTheme="majorBidi" w:cstheme="majorBidi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4E6A9A07" w14:textId="240CE06E" w:rsidR="00D72461" w:rsidRPr="00732BC3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  <w:sectPr w:rsidR="00D72461" w:rsidRPr="00732BC3" w:rsidSect="00DD0135">
          <w:headerReference w:type="first" r:id="rId21"/>
          <w:footerReference w:type="first" r:id="rId22"/>
          <w:type w:val="nextColumn"/>
          <w:pgSz w:w="16838" w:h="11906" w:orient="landscape" w:code="9"/>
          <w:pgMar w:top="691" w:right="1152" w:bottom="576" w:left="1152" w:header="720" w:footer="720" w:gutter="0"/>
          <w:pgNumType w:start="36"/>
          <w:cols w:space="720"/>
          <w:titlePg/>
          <w:docGrid w:linePitch="245"/>
        </w:sectPr>
      </w:pPr>
    </w:p>
    <w:p w14:paraId="61AA7DD0" w14:textId="24B5A0D5" w:rsidR="00D52B77" w:rsidRPr="00A67A8E" w:rsidRDefault="00D52B77" w:rsidP="00D52B7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A67A8E">
        <w:rPr>
          <w:rFonts w:asciiTheme="majorBidi" w:hAnsiTheme="majorBidi" w:cstheme="majorBidi"/>
          <w:sz w:val="28"/>
          <w:szCs w:val="28"/>
          <w:u w:val="none"/>
          <w:cs/>
        </w:rPr>
        <w:t>กำไรต่อหุ้น</w:t>
      </w:r>
    </w:p>
    <w:p w14:paraId="4DCFED27" w14:textId="1BABF467" w:rsidR="007C1228" w:rsidRPr="00E417B0" w:rsidRDefault="007C1228" w:rsidP="00A67A8E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28"/>
        <w:gridCol w:w="256"/>
        <w:gridCol w:w="1079"/>
      </w:tblGrid>
      <w:tr w:rsidR="007601B5" w:rsidRPr="00E417B0" w14:paraId="330956F2" w14:textId="77777777" w:rsidTr="00901B79">
        <w:trPr>
          <w:tblHeader/>
        </w:trPr>
        <w:tc>
          <w:tcPr>
            <w:tcW w:w="3960" w:type="dxa"/>
          </w:tcPr>
          <w:p w14:paraId="5C68DC0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CE6012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4876B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43FF4510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DA6701" w:rsidRPr="00E417B0" w14:paraId="6C47A14D" w14:textId="77777777" w:rsidTr="00901B79">
        <w:trPr>
          <w:tblHeader/>
        </w:trPr>
        <w:tc>
          <w:tcPr>
            <w:tcW w:w="3960" w:type="dxa"/>
          </w:tcPr>
          <w:p w14:paraId="08595D7B" w14:textId="64E73CF0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AE3D5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vAlign w:val="center"/>
          </w:tcPr>
          <w:p w14:paraId="6763E9CF" w14:textId="7778E14D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7F0D97E4" w14:textId="77777777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7890308" w14:textId="7F603F0B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E4637D3" w14:textId="77777777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16D88567" w14:textId="1A4C51C0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6" w:type="dxa"/>
            <w:vAlign w:val="center"/>
          </w:tcPr>
          <w:p w14:paraId="0B827BB1" w14:textId="77777777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27CFDC6A" w14:textId="1022563C" w:rsidR="00DA6701" w:rsidRPr="00E417B0" w:rsidRDefault="00DA6701" w:rsidP="00DA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1103D" w:rsidRPr="00E417B0" w14:paraId="266E9A48" w14:textId="77777777" w:rsidTr="00901B79">
        <w:trPr>
          <w:tblHeader/>
        </w:trPr>
        <w:tc>
          <w:tcPr>
            <w:tcW w:w="3960" w:type="dxa"/>
          </w:tcPr>
          <w:p w14:paraId="1303FC2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253" w:type="dxa"/>
            <w:gridSpan w:val="7"/>
          </w:tcPr>
          <w:p w14:paraId="1AED8E0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7771" w:rsidRPr="00E417B0" w14:paraId="6334F25D" w14:textId="77777777" w:rsidTr="00901B79">
        <w:tc>
          <w:tcPr>
            <w:tcW w:w="3960" w:type="dxa"/>
          </w:tcPr>
          <w:p w14:paraId="7C2179AB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กำไรที่เป็นส่วนของผู้ถือหุ้นสามัญของธนาคาร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(ขั้นพื้นฐานและปรับลด)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459A32" w14:textId="204E70C2" w:rsidR="00E47771" w:rsidRPr="00E417B0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2E1E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49,583</w:t>
            </w:r>
          </w:p>
        </w:tc>
        <w:tc>
          <w:tcPr>
            <w:tcW w:w="270" w:type="dxa"/>
          </w:tcPr>
          <w:p w14:paraId="28393A6B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2F4F0" w14:textId="13B2D0F2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926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,859</w:t>
            </w:r>
          </w:p>
        </w:tc>
        <w:tc>
          <w:tcPr>
            <w:tcW w:w="270" w:type="dxa"/>
          </w:tcPr>
          <w:p w14:paraId="58FB5B66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3DEE4B72" w14:textId="7C4898B7" w:rsidR="00E47771" w:rsidRPr="00901B79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2E1E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="000F43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,465</w:t>
            </w:r>
          </w:p>
        </w:tc>
        <w:tc>
          <w:tcPr>
            <w:tcW w:w="256" w:type="dxa"/>
          </w:tcPr>
          <w:p w14:paraId="79D123C3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755D764" w14:textId="4EAF5E83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01B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933,66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E47771" w:rsidRPr="00E417B0" w14:paraId="17CCEFB6" w14:textId="77777777" w:rsidTr="00901B79">
        <w:tc>
          <w:tcPr>
            <w:tcW w:w="3960" w:type="dxa"/>
          </w:tcPr>
          <w:p w14:paraId="0142CE3A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AEE44E2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8CB0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30140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A866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6F03B13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9174900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D588402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771" w:rsidRPr="00E417B0" w14:paraId="5686E5B0" w14:textId="77777777" w:rsidTr="00901B79">
        <w:tc>
          <w:tcPr>
            <w:tcW w:w="3960" w:type="dxa"/>
          </w:tcPr>
          <w:p w14:paraId="2C14C853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3455DC43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FD473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61F02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08AC3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B681834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3757A06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D73131" w14:textId="77777777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771" w:rsidRPr="00E417B0" w14:paraId="63A960A5" w14:textId="77777777" w:rsidTr="00901B79">
        <w:tc>
          <w:tcPr>
            <w:tcW w:w="3960" w:type="dxa"/>
          </w:tcPr>
          <w:p w14:paraId="10267652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E95D20D" w14:textId="36E73624" w:rsidR="00E47771" w:rsidRPr="00E417B0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1,164,583</w:t>
            </w:r>
          </w:p>
        </w:tc>
        <w:tc>
          <w:tcPr>
            <w:tcW w:w="270" w:type="dxa"/>
          </w:tcPr>
          <w:p w14:paraId="44A80148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4608B6" w14:textId="4E068E35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1,164,583</w:t>
            </w:r>
          </w:p>
        </w:tc>
        <w:tc>
          <w:tcPr>
            <w:tcW w:w="270" w:type="dxa"/>
          </w:tcPr>
          <w:p w14:paraId="25C91AFD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F1D32E7" w14:textId="5F14E3F5" w:rsidR="00E47771" w:rsidRPr="00E417B0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1,164,583</w:t>
            </w:r>
          </w:p>
        </w:tc>
        <w:tc>
          <w:tcPr>
            <w:tcW w:w="256" w:type="dxa"/>
          </w:tcPr>
          <w:p w14:paraId="0E369D57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3EC8C7" w14:textId="38C9AE9E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1,164,583</w:t>
            </w:r>
          </w:p>
        </w:tc>
      </w:tr>
      <w:tr w:rsidR="00E47771" w:rsidRPr="00E417B0" w14:paraId="7BFC9AEA" w14:textId="77777777" w:rsidTr="007601B5">
        <w:tc>
          <w:tcPr>
            <w:tcW w:w="3960" w:type="dxa"/>
          </w:tcPr>
          <w:p w14:paraId="1811A8AA" w14:textId="6F1DA081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="00577F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เพิ่มหุ้นสามัญ</w:t>
            </w:r>
          </w:p>
        </w:tc>
        <w:tc>
          <w:tcPr>
            <w:tcW w:w="1170" w:type="dxa"/>
            <w:vAlign w:val="bottom"/>
          </w:tcPr>
          <w:p w14:paraId="788036E1" w14:textId="0E7A3ADF" w:rsidR="00E47771" w:rsidRPr="005320DA" w:rsidRDefault="002E1EB9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46,930</w:t>
            </w:r>
          </w:p>
        </w:tc>
        <w:tc>
          <w:tcPr>
            <w:tcW w:w="270" w:type="dxa"/>
          </w:tcPr>
          <w:p w14:paraId="69C64D9F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9CBE93" w14:textId="6C8A6D3B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80A3B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DBD6AF4" w14:textId="3784F5E6" w:rsidR="00E47771" w:rsidRPr="00E417B0" w:rsidRDefault="000F43B0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46,930</w:t>
            </w:r>
          </w:p>
        </w:tc>
        <w:tc>
          <w:tcPr>
            <w:tcW w:w="256" w:type="dxa"/>
          </w:tcPr>
          <w:p w14:paraId="36BCCD3C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41A524A" w14:textId="2C3CB3DF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7771" w:rsidRPr="00E417B0" w14:paraId="12A42EC2" w14:textId="77777777" w:rsidTr="00901B79">
        <w:tc>
          <w:tcPr>
            <w:tcW w:w="3960" w:type="dxa"/>
          </w:tcPr>
          <w:p w14:paraId="4B295B42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0C9ED79C" w14:textId="5ECF809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C22CFA" w14:textId="02DA3CE5" w:rsidR="00E47771" w:rsidRPr="007F1D55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2E1E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11,513</w:t>
            </w:r>
          </w:p>
        </w:tc>
        <w:tc>
          <w:tcPr>
            <w:tcW w:w="270" w:type="dxa"/>
          </w:tcPr>
          <w:p w14:paraId="68443A3A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AA0E2" w14:textId="158D5271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,164,583</w:t>
            </w:r>
          </w:p>
        </w:tc>
        <w:tc>
          <w:tcPr>
            <w:tcW w:w="270" w:type="dxa"/>
          </w:tcPr>
          <w:p w14:paraId="277AC177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B5CB106" w14:textId="095EDA7D" w:rsidR="00E47771" w:rsidRPr="007F1D55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0F43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211,513</w:t>
            </w:r>
          </w:p>
        </w:tc>
        <w:tc>
          <w:tcPr>
            <w:tcW w:w="256" w:type="dxa"/>
          </w:tcPr>
          <w:p w14:paraId="1DFFEEE6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E7CBE79" w14:textId="2FCD4F00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,164,583</w:t>
            </w:r>
          </w:p>
        </w:tc>
      </w:tr>
      <w:tr w:rsidR="00E47771" w:rsidRPr="00E417B0" w14:paraId="4F0B3A20" w14:textId="77777777" w:rsidTr="00901B79">
        <w:tc>
          <w:tcPr>
            <w:tcW w:w="3960" w:type="dxa"/>
            <w:shd w:val="clear" w:color="auto" w:fill="auto"/>
          </w:tcPr>
          <w:p w14:paraId="073A5D6F" w14:textId="00E94DD1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กระทบจากการออกใบสำคัญแสดงสิทธิ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</w:t>
            </w:r>
          </w:p>
          <w:p w14:paraId="651F234B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ซื้อหุ้นสามัญ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99E862" w14:textId="4C7D0DD3" w:rsidR="00E47771" w:rsidRPr="00A67A8E" w:rsidRDefault="002E1EB9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3,262</w:t>
            </w:r>
          </w:p>
        </w:tc>
        <w:tc>
          <w:tcPr>
            <w:tcW w:w="270" w:type="dxa"/>
          </w:tcPr>
          <w:p w14:paraId="0974E646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2C9D8" w14:textId="4DCEA1EB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40,938</w:t>
            </w:r>
          </w:p>
        </w:tc>
        <w:tc>
          <w:tcPr>
            <w:tcW w:w="270" w:type="dxa"/>
          </w:tcPr>
          <w:p w14:paraId="39F64912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85E1D11" w14:textId="2A8BF2A1" w:rsidR="00E47771" w:rsidRPr="00E417B0" w:rsidRDefault="000F43B0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3,262</w:t>
            </w:r>
          </w:p>
        </w:tc>
        <w:tc>
          <w:tcPr>
            <w:tcW w:w="256" w:type="dxa"/>
          </w:tcPr>
          <w:p w14:paraId="0D8DF3BD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9CC55FB" w14:textId="60386C72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40,938</w:t>
            </w:r>
          </w:p>
        </w:tc>
      </w:tr>
      <w:tr w:rsidR="00E47771" w:rsidRPr="00E417B0" w14:paraId="48D1AD2B" w14:textId="77777777" w:rsidTr="00901B79">
        <w:tc>
          <w:tcPr>
            <w:tcW w:w="3960" w:type="dxa"/>
          </w:tcPr>
          <w:p w14:paraId="6A997049" w14:textId="60BC6B60" w:rsidR="00E47771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โดยวิธีถัวเฉลี่ยถ่วงน้ำหนัก </w:t>
            </w:r>
          </w:p>
          <w:p w14:paraId="7CC1C373" w14:textId="72118340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0D36" w14:textId="55E7E740" w:rsidR="00E47771" w:rsidRPr="00BC38A2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,214,</w:t>
            </w:r>
            <w:r w:rsidR="002E1E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775</w:t>
            </w:r>
          </w:p>
        </w:tc>
        <w:tc>
          <w:tcPr>
            <w:tcW w:w="270" w:type="dxa"/>
          </w:tcPr>
          <w:p w14:paraId="6F2BA2F6" w14:textId="77777777" w:rsidR="00E47771" w:rsidRPr="00BC38A2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7A91B" w14:textId="0B268513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,205,521</w:t>
            </w:r>
          </w:p>
        </w:tc>
        <w:tc>
          <w:tcPr>
            <w:tcW w:w="270" w:type="dxa"/>
          </w:tcPr>
          <w:p w14:paraId="3EBF66D2" w14:textId="77777777" w:rsidR="00E47771" w:rsidRPr="00BC38A2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8636D" w14:textId="3C9F5725" w:rsidR="00E47771" w:rsidRPr="005320DA" w:rsidRDefault="005320DA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,214,</w:t>
            </w:r>
            <w:r w:rsidR="000F43B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775</w:t>
            </w:r>
          </w:p>
        </w:tc>
        <w:tc>
          <w:tcPr>
            <w:tcW w:w="256" w:type="dxa"/>
          </w:tcPr>
          <w:p w14:paraId="3B6B1DF8" w14:textId="77777777" w:rsidR="00E47771" w:rsidRPr="00BC38A2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996FA" w14:textId="6FA52F72" w:rsidR="00E47771" w:rsidRPr="00E417B0" w:rsidRDefault="00E47771" w:rsidP="00E4777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,205,521</w:t>
            </w:r>
          </w:p>
        </w:tc>
      </w:tr>
      <w:tr w:rsidR="00E47771" w:rsidRPr="00E417B0" w14:paraId="36C9DCE4" w14:textId="77777777" w:rsidTr="00901B79">
        <w:tc>
          <w:tcPr>
            <w:tcW w:w="3960" w:type="dxa"/>
          </w:tcPr>
          <w:p w14:paraId="2EED14E0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46AF70" w14:textId="77777777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C54244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8BF7BA" w14:textId="77777777" w:rsidR="00E47771" w:rsidRPr="00BD1948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AB9048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60CB01C8" w14:textId="77777777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7103783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42E7EF8" w14:textId="77777777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771" w:rsidRPr="00E417B0" w14:paraId="09B5253E" w14:textId="77777777" w:rsidTr="00901B79">
        <w:tc>
          <w:tcPr>
            <w:tcW w:w="3960" w:type="dxa"/>
          </w:tcPr>
          <w:p w14:paraId="792BE6C6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4132DE" w14:textId="0D481CC1" w:rsidR="00E47771" w:rsidRPr="00B91A86" w:rsidRDefault="005320DA" w:rsidP="00E4777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  <w:tc>
          <w:tcPr>
            <w:tcW w:w="270" w:type="dxa"/>
          </w:tcPr>
          <w:p w14:paraId="744928B7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ABEBEB" w14:textId="5FCBCF11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0.80</w:t>
            </w:r>
          </w:p>
        </w:tc>
        <w:tc>
          <w:tcPr>
            <w:tcW w:w="270" w:type="dxa"/>
          </w:tcPr>
          <w:p w14:paraId="1F865E88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0E537D0" w14:textId="27E9D2C9" w:rsidR="00E47771" w:rsidRPr="00E417B0" w:rsidRDefault="005320DA" w:rsidP="00E4777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  <w:tc>
          <w:tcPr>
            <w:tcW w:w="256" w:type="dxa"/>
          </w:tcPr>
          <w:p w14:paraId="749AE713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59FACCD" w14:textId="2F1A270B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0.80</w:t>
            </w:r>
          </w:p>
        </w:tc>
      </w:tr>
      <w:tr w:rsidR="00E47771" w:rsidRPr="00E417B0" w14:paraId="0A8D2104" w14:textId="77777777" w:rsidTr="00901B79">
        <w:trPr>
          <w:trHeight w:val="197"/>
        </w:trPr>
        <w:tc>
          <w:tcPr>
            <w:tcW w:w="3960" w:type="dxa"/>
          </w:tcPr>
          <w:p w14:paraId="05627D3D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6B4C1A" w14:textId="77777777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34B19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74ED20" w14:textId="77777777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9C5CE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50E6603A" w14:textId="77777777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" w:type="dxa"/>
          </w:tcPr>
          <w:p w14:paraId="31067C98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E69FCB" w14:textId="77777777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7771" w:rsidRPr="00E417B0" w14:paraId="28B7F3F1" w14:textId="77777777" w:rsidTr="00901B79">
        <w:tc>
          <w:tcPr>
            <w:tcW w:w="3960" w:type="dxa"/>
          </w:tcPr>
          <w:p w14:paraId="63384A01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7BE102" w14:textId="38F847DE" w:rsidR="00E47771" w:rsidRPr="00E417B0" w:rsidRDefault="005320DA" w:rsidP="00E4777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  <w:tc>
          <w:tcPr>
            <w:tcW w:w="270" w:type="dxa"/>
          </w:tcPr>
          <w:p w14:paraId="0873B8A3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7EED74" w14:textId="28D39C9D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0.77</w:t>
            </w:r>
          </w:p>
        </w:tc>
        <w:tc>
          <w:tcPr>
            <w:tcW w:w="270" w:type="dxa"/>
          </w:tcPr>
          <w:p w14:paraId="52684EDF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6A6AD5D" w14:textId="50483944" w:rsidR="00E47771" w:rsidRPr="00E417B0" w:rsidRDefault="005320DA" w:rsidP="00E47771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  <w:tc>
          <w:tcPr>
            <w:tcW w:w="256" w:type="dxa"/>
          </w:tcPr>
          <w:p w14:paraId="43556EEC" w14:textId="77777777" w:rsidR="00E47771" w:rsidRPr="00E417B0" w:rsidRDefault="00E47771" w:rsidP="00E4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F8D3F08" w14:textId="1958A9F0" w:rsidR="00E47771" w:rsidRPr="00E417B0" w:rsidRDefault="00E47771" w:rsidP="00E47771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0.77</w:t>
            </w:r>
          </w:p>
        </w:tc>
      </w:tr>
    </w:tbl>
    <w:p w14:paraId="2ECBD2F5" w14:textId="17AB954F" w:rsidR="0001103D" w:rsidRDefault="0001103D">
      <w:pPr>
        <w:rPr>
          <w:rFonts w:asciiTheme="majorBidi" w:hAnsiTheme="majorBidi" w:cstheme="majorBidi"/>
          <w:sz w:val="28"/>
          <w:szCs w:val="28"/>
        </w:rPr>
      </w:pPr>
    </w:p>
    <w:p w14:paraId="7BA76B45" w14:textId="55A723E7" w:rsidR="004B6A0C" w:rsidRDefault="004B6A0C" w:rsidP="00D72DC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>
        <w:rPr>
          <w:rFonts w:asciiTheme="majorBidi" w:eastAsia="AngsanaNew" w:hAnsiTheme="majorBidi" w:cstheme="majorBidi" w:hint="cs"/>
          <w:sz w:val="28"/>
          <w:szCs w:val="28"/>
          <w:u w:val="none"/>
          <w:cs/>
          <w:lang w:eastAsia="en-GB"/>
        </w:rPr>
        <w:t>การจัดประเภทรายการใหม่</w:t>
      </w:r>
    </w:p>
    <w:p w14:paraId="5C0B4C5D" w14:textId="77777777" w:rsidR="004B6A0C" w:rsidRPr="004B6A0C" w:rsidRDefault="004B6A0C" w:rsidP="004B6A0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CAA9AB" w14:textId="37E73356" w:rsidR="003E4279" w:rsidRDefault="004B6A0C" w:rsidP="004B6A0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รายการบางรายการในงบการเงินระหว่างกาลแบบย่อสำหรับงวดสามเดือนสิ้นสุดวันที่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</w:t>
      </w:r>
      <w:r w:rsidR="005424A6">
        <w:rPr>
          <w:rFonts w:asciiTheme="majorBidi" w:hAnsiTheme="majorBidi" w:cstheme="majorBidi"/>
          <w:sz w:val="28"/>
          <w:szCs w:val="28"/>
        </w:rPr>
        <w:t xml:space="preserve">6 </w:t>
      </w:r>
      <w:r w:rsidR="005424A6">
        <w:rPr>
          <w:rFonts w:asciiTheme="majorBidi" w:hAnsiTheme="majorBidi" w:cstheme="majorBidi" w:hint="cs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แบบย่อสำหรับงวดสามเดือนสิ้นสุดวันที่ </w:t>
      </w:r>
      <w:r w:rsidR="005424A6">
        <w:rPr>
          <w:rFonts w:asciiTheme="majorBidi" w:hAnsiTheme="majorBidi" w:cstheme="majorBidi"/>
          <w:sz w:val="28"/>
          <w:szCs w:val="28"/>
        </w:rPr>
        <w:t xml:space="preserve">31 </w:t>
      </w:r>
      <w:r w:rsidR="005424A6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5424A6">
        <w:rPr>
          <w:rFonts w:asciiTheme="majorBidi" w:hAnsiTheme="majorBidi" w:cstheme="majorBidi"/>
          <w:sz w:val="28"/>
          <w:szCs w:val="28"/>
        </w:rPr>
        <w:t xml:space="preserve">2567 </w:t>
      </w:r>
      <w:r w:rsidR="005424A6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3BA93087" w14:textId="77777777" w:rsidR="003E4279" w:rsidRDefault="003E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3E4279" w:rsidRPr="004962AD" w14:paraId="511E4FC3" w14:textId="77777777" w:rsidTr="00835E6B">
        <w:trPr>
          <w:cantSplit/>
        </w:trPr>
        <w:tc>
          <w:tcPr>
            <w:tcW w:w="4950" w:type="dxa"/>
          </w:tcPr>
          <w:p w14:paraId="20CC34A4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550C3A1D" w14:textId="77777777" w:rsidR="003E4279" w:rsidRPr="004962AD" w:rsidRDefault="003E4279" w:rsidP="00835E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งบการเงินรวม</w:t>
            </w:r>
          </w:p>
        </w:tc>
      </w:tr>
      <w:tr w:rsidR="003E4279" w:rsidRPr="004962AD" w14:paraId="619F304B" w14:textId="77777777" w:rsidTr="00835E6B">
        <w:trPr>
          <w:cantSplit/>
        </w:trPr>
        <w:tc>
          <w:tcPr>
            <w:tcW w:w="4950" w:type="dxa"/>
          </w:tcPr>
          <w:p w14:paraId="12E6D4E4" w14:textId="77777777" w:rsidR="003E4279" w:rsidRPr="00901B79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01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1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01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383" w:type="dxa"/>
            <w:gridSpan w:val="3"/>
          </w:tcPr>
          <w:p w14:paraId="3C81FBA1" w14:textId="13B6C204" w:rsidR="003E4279" w:rsidRPr="004962AD" w:rsidRDefault="003E4279" w:rsidP="00835E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 w:rsidRPr="004962AD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</w:t>
            </w:r>
            <w:r w:rsidR="00B13CBA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6</w:t>
            </w:r>
          </w:p>
        </w:tc>
      </w:tr>
      <w:tr w:rsidR="003E4279" w:rsidRPr="004962AD" w14:paraId="584D3611" w14:textId="77777777" w:rsidTr="00835E6B">
        <w:trPr>
          <w:cantSplit/>
        </w:trPr>
        <w:tc>
          <w:tcPr>
            <w:tcW w:w="4950" w:type="dxa"/>
          </w:tcPr>
          <w:p w14:paraId="330CA129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068F7BAA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4987CD19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79D41597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3E4279" w:rsidRPr="004962AD" w14:paraId="554E273B" w14:textId="77777777" w:rsidTr="00835E6B">
        <w:trPr>
          <w:cantSplit/>
        </w:trPr>
        <w:tc>
          <w:tcPr>
            <w:tcW w:w="4950" w:type="dxa"/>
          </w:tcPr>
          <w:p w14:paraId="25201FE4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C742F04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703C8757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5D20FB1B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3E4279" w:rsidRPr="004962AD" w14:paraId="7F950520" w14:textId="77777777" w:rsidTr="00835E6B">
        <w:trPr>
          <w:cantSplit/>
        </w:trPr>
        <w:tc>
          <w:tcPr>
            <w:tcW w:w="4950" w:type="dxa"/>
          </w:tcPr>
          <w:p w14:paraId="3243D5E8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6F71E617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3E4279" w:rsidRPr="004962AD" w14:paraId="5A987EA1" w14:textId="77777777" w:rsidTr="00835E6B">
        <w:trPr>
          <w:cantSplit/>
        </w:trPr>
        <w:tc>
          <w:tcPr>
            <w:tcW w:w="4950" w:type="dxa"/>
          </w:tcPr>
          <w:p w14:paraId="12F297BC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7FB3CB8E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2F94F2A2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002D07FF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3E4279" w:rsidRPr="00901B79" w14:paraId="7AB663EC" w14:textId="77777777" w:rsidTr="00835E6B">
        <w:trPr>
          <w:cantSplit/>
        </w:trPr>
        <w:tc>
          <w:tcPr>
            <w:tcW w:w="4950" w:type="dxa"/>
          </w:tcPr>
          <w:p w14:paraId="53D18A1D" w14:textId="5FDCA489" w:rsidR="003E4279" w:rsidRPr="00901B79" w:rsidRDefault="008B6EF2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cs/>
                <w:lang w:val="en-GB"/>
              </w:rPr>
            </w:pPr>
            <w:r w:rsidRPr="008B6EF2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</w:t>
            </w:r>
            <w:r w:rsidR="003E4279" w:rsidRPr="008B6EF2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จากการดำเนินงานอื่น</w:t>
            </w:r>
            <w:r w:rsidR="003E4279" w:rsidRPr="008B6EF2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</w:t>
            </w:r>
            <w:r w:rsidR="003E4279" w:rsidRPr="008B6EF2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  <w:r w:rsidR="00351B57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- </w:t>
            </w:r>
            <w:r w:rsidR="00351B57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461" w:type="dxa"/>
            <w:vAlign w:val="bottom"/>
          </w:tcPr>
          <w:p w14:paraId="28AC5B32" w14:textId="73EC8881" w:rsidR="003E4279" w:rsidRPr="00901B79" w:rsidRDefault="00DE4798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1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97,772</w:t>
            </w:r>
          </w:p>
        </w:tc>
        <w:tc>
          <w:tcPr>
            <w:tcW w:w="1461" w:type="dxa"/>
            <w:vAlign w:val="bottom"/>
          </w:tcPr>
          <w:p w14:paraId="77334CC6" w14:textId="1A4FD583" w:rsidR="003E4279" w:rsidRPr="00901B79" w:rsidRDefault="00AE459A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(20,889)</w:t>
            </w:r>
          </w:p>
        </w:tc>
        <w:tc>
          <w:tcPr>
            <w:tcW w:w="1461" w:type="dxa"/>
            <w:vAlign w:val="bottom"/>
          </w:tcPr>
          <w:p w14:paraId="0615504E" w14:textId="5DD499A3" w:rsidR="003E4279" w:rsidRPr="00901B79" w:rsidRDefault="003B1387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jc w:val="both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76,883</w:t>
            </w:r>
          </w:p>
        </w:tc>
      </w:tr>
      <w:tr w:rsidR="003E4279" w:rsidRPr="00901B79" w14:paraId="0E9B24D0" w14:textId="77777777" w:rsidTr="00835E6B">
        <w:trPr>
          <w:cantSplit/>
        </w:trPr>
        <w:tc>
          <w:tcPr>
            <w:tcW w:w="4950" w:type="dxa"/>
          </w:tcPr>
          <w:p w14:paraId="42245FA7" w14:textId="77777777" w:rsidR="003E4279" w:rsidRPr="00901B79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08765A85" w14:textId="78DD04DF" w:rsidR="003E4279" w:rsidRPr="00901B79" w:rsidRDefault="003B1387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753,851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3F7B536B" w14:textId="36D142C1" w:rsidR="003E4279" w:rsidRPr="00901B79" w:rsidRDefault="00AE459A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20,889</w:t>
            </w:r>
          </w:p>
        </w:tc>
        <w:tc>
          <w:tcPr>
            <w:tcW w:w="1461" w:type="dxa"/>
            <w:vAlign w:val="bottom"/>
          </w:tcPr>
          <w:p w14:paraId="793C0510" w14:textId="1B2428F2" w:rsidR="003E4279" w:rsidRPr="00901B79" w:rsidRDefault="003B1387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774,740</w:t>
            </w:r>
          </w:p>
        </w:tc>
      </w:tr>
      <w:tr w:rsidR="003E4279" w:rsidRPr="004962AD" w14:paraId="6BA82539" w14:textId="77777777" w:rsidTr="00835E6B">
        <w:trPr>
          <w:cantSplit/>
        </w:trPr>
        <w:tc>
          <w:tcPr>
            <w:tcW w:w="4950" w:type="dxa"/>
          </w:tcPr>
          <w:p w14:paraId="70DFE58C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8762F95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C4D8E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78082609" w14:textId="77777777" w:rsidR="003E4279" w:rsidRPr="004962AD" w:rsidRDefault="003E4279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302AAB6C" w14:textId="77777777" w:rsidR="00834535" w:rsidRPr="004962AD" w:rsidRDefault="00834535" w:rsidP="0083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rPr>
          <w:rFonts w:ascii="Angsana New" w:hAnsi="Angsana New" w:cs="Angsana New"/>
          <w:position w:val="1"/>
          <w:sz w:val="28"/>
          <w:szCs w:val="28"/>
          <w:cs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834535" w:rsidRPr="004962AD" w14:paraId="24A343F7" w14:textId="77777777" w:rsidTr="00835E6B">
        <w:trPr>
          <w:cantSplit/>
        </w:trPr>
        <w:tc>
          <w:tcPr>
            <w:tcW w:w="4950" w:type="dxa"/>
          </w:tcPr>
          <w:p w14:paraId="6FFF1005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27167C17" w14:textId="77777777" w:rsidR="00834535" w:rsidRPr="004962AD" w:rsidRDefault="00834535" w:rsidP="00835E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/>
                <w:b/>
                <w:bCs/>
                <w:position w:val="1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34535" w:rsidRPr="004962AD" w14:paraId="38FE6DD5" w14:textId="77777777" w:rsidTr="00835E6B">
        <w:trPr>
          <w:cantSplit/>
        </w:trPr>
        <w:tc>
          <w:tcPr>
            <w:tcW w:w="4950" w:type="dxa"/>
          </w:tcPr>
          <w:p w14:paraId="26732AC1" w14:textId="77777777" w:rsidR="00834535" w:rsidRPr="00B33AD7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  <w:r w:rsidRPr="00901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1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01B7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383" w:type="dxa"/>
            <w:gridSpan w:val="3"/>
          </w:tcPr>
          <w:p w14:paraId="2B3C07A7" w14:textId="11E23DA6" w:rsidR="00834535" w:rsidRPr="004962AD" w:rsidRDefault="00834535" w:rsidP="00835E6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</w:pPr>
            <w:r w:rsidRPr="004962AD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256</w:t>
            </w:r>
            <w:r w:rsidR="00B13CBA">
              <w:rPr>
                <w:rFonts w:ascii="Angsana New" w:hAnsi="Angsana New" w:cs="Angsana New"/>
                <w:spacing w:val="-6"/>
                <w:position w:val="1"/>
                <w:sz w:val="28"/>
                <w:szCs w:val="28"/>
              </w:rPr>
              <w:t>6</w:t>
            </w:r>
          </w:p>
        </w:tc>
      </w:tr>
      <w:tr w:rsidR="00834535" w:rsidRPr="004962AD" w14:paraId="50970E75" w14:textId="77777777" w:rsidTr="00835E6B">
        <w:trPr>
          <w:cantSplit/>
        </w:trPr>
        <w:tc>
          <w:tcPr>
            <w:tcW w:w="4950" w:type="dxa"/>
          </w:tcPr>
          <w:p w14:paraId="13C847E4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057AC28F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1869B6D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34057645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หลังจัด</w:t>
            </w:r>
          </w:p>
        </w:tc>
      </w:tr>
      <w:tr w:rsidR="00834535" w:rsidRPr="004962AD" w14:paraId="3F71905A" w14:textId="77777777" w:rsidTr="00835E6B">
        <w:trPr>
          <w:cantSplit/>
        </w:trPr>
        <w:tc>
          <w:tcPr>
            <w:tcW w:w="4950" w:type="dxa"/>
          </w:tcPr>
          <w:p w14:paraId="4E126CBA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3E20DB0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0233E4EB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rtl/>
                <w:cs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1BE1C5E5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/>
              </w:rPr>
            </w:pPr>
            <w:r w:rsidRPr="004962AD">
              <w:rPr>
                <w:rFonts w:ascii="Angsana New" w:eastAsia="Times New Roman" w:hAnsi="Angsana New" w:cs="Angsana New" w:hint="cs"/>
                <w:position w:val="1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834535" w:rsidRPr="004962AD" w14:paraId="048A7DFC" w14:textId="77777777" w:rsidTr="00835E6B">
        <w:trPr>
          <w:cantSplit/>
        </w:trPr>
        <w:tc>
          <w:tcPr>
            <w:tcW w:w="4950" w:type="dxa"/>
          </w:tcPr>
          <w:p w14:paraId="02BB92FB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position w:val="1"/>
                <w:sz w:val="28"/>
                <w:szCs w:val="28"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71026931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(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cs/>
                <w:lang w:eastAsia="th-TH"/>
              </w:rPr>
              <w:t>พันบาท</w:t>
            </w:r>
            <w:r w:rsidRPr="004962AD">
              <w:rPr>
                <w:rFonts w:ascii="Angsana New" w:hAnsi="Angsana New" w:cs="Angsana New"/>
                <w:i/>
                <w:iCs/>
                <w:snapToGrid w:val="0"/>
                <w:position w:val="1"/>
                <w:sz w:val="28"/>
                <w:szCs w:val="28"/>
                <w:lang w:eastAsia="th-TH"/>
              </w:rPr>
              <w:t>)</w:t>
            </w:r>
          </w:p>
        </w:tc>
      </w:tr>
      <w:tr w:rsidR="00834535" w:rsidRPr="004962AD" w14:paraId="23C0EE5E" w14:textId="77777777" w:rsidTr="00835E6B">
        <w:trPr>
          <w:cantSplit/>
        </w:trPr>
        <w:tc>
          <w:tcPr>
            <w:tcW w:w="4950" w:type="dxa"/>
          </w:tcPr>
          <w:p w14:paraId="500FD66E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</w:pPr>
            <w:r w:rsidRPr="004962A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position w:val="1"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0AA22869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09F4ED95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44B31C4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</w:p>
        </w:tc>
      </w:tr>
      <w:tr w:rsidR="00834535" w:rsidRPr="004962AD" w14:paraId="58DF1311" w14:textId="77777777" w:rsidTr="00835E6B">
        <w:trPr>
          <w:cantSplit/>
        </w:trPr>
        <w:tc>
          <w:tcPr>
            <w:tcW w:w="4950" w:type="dxa"/>
          </w:tcPr>
          <w:p w14:paraId="4FDFDD93" w14:textId="04EB6AC2" w:rsidR="00834535" w:rsidRPr="004962AD" w:rsidRDefault="008B6EF2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  <w:r w:rsidRPr="008B6EF2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ค่าใช้จ่ายจากการดำเนินงานอื่น</w:t>
            </w:r>
            <w:r w:rsidRPr="008B6EF2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</w:t>
            </w:r>
            <w:r w:rsidRPr="008B6EF2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ๆ</w:t>
            </w:r>
            <w:r w:rsidR="009846B3">
              <w:rPr>
                <w:rFonts w:ascii="Angsana New" w:eastAsia="Times New Roman" w:hAnsi="Angsana New" w:cs="Angsana New"/>
                <w:color w:val="000000"/>
                <w:position w:val="1"/>
                <w:sz w:val="28"/>
                <w:szCs w:val="28"/>
                <w:lang w:val="en-GB"/>
              </w:rPr>
              <w:t xml:space="preserve"> - </w:t>
            </w:r>
            <w:r w:rsidR="009846B3"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อื่น ๆ</w:t>
            </w:r>
          </w:p>
        </w:tc>
        <w:tc>
          <w:tcPr>
            <w:tcW w:w="1461" w:type="dxa"/>
            <w:vAlign w:val="bottom"/>
          </w:tcPr>
          <w:p w14:paraId="5A442BD0" w14:textId="678599C5" w:rsidR="00834535" w:rsidRPr="00901B79" w:rsidRDefault="00DE4798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1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93,623</w:t>
            </w:r>
          </w:p>
        </w:tc>
        <w:tc>
          <w:tcPr>
            <w:tcW w:w="1461" w:type="dxa"/>
            <w:vAlign w:val="bottom"/>
          </w:tcPr>
          <w:p w14:paraId="0451BB7C" w14:textId="7D95560D" w:rsidR="00834535" w:rsidRPr="00901B79" w:rsidRDefault="00AE459A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(20,889)</w:t>
            </w:r>
          </w:p>
        </w:tc>
        <w:tc>
          <w:tcPr>
            <w:tcW w:w="1461" w:type="dxa"/>
            <w:vAlign w:val="bottom"/>
          </w:tcPr>
          <w:p w14:paraId="4E922D42" w14:textId="66EE364F" w:rsidR="00834535" w:rsidRPr="00901B79" w:rsidRDefault="00DF6D30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72,734</w:t>
            </w:r>
          </w:p>
        </w:tc>
      </w:tr>
      <w:tr w:rsidR="00834535" w:rsidRPr="004962AD" w14:paraId="69724B62" w14:textId="77777777" w:rsidTr="00835E6B">
        <w:trPr>
          <w:cantSplit/>
        </w:trPr>
        <w:tc>
          <w:tcPr>
            <w:tcW w:w="4950" w:type="dxa"/>
          </w:tcPr>
          <w:p w14:paraId="00EB6811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position w:val="1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62041570" w14:textId="1E21336B" w:rsidR="00834535" w:rsidRPr="00901B79" w:rsidRDefault="003B1387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bidi="ar-SA"/>
              </w:rPr>
              <w:t>753,851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51B74B8B" w14:textId="3870EBD1" w:rsidR="00834535" w:rsidRPr="00901B79" w:rsidRDefault="00AE459A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  <w:lang w:val="en-GB" w:bidi="ar-SA"/>
              </w:rPr>
              <w:t>20,889</w:t>
            </w:r>
          </w:p>
        </w:tc>
        <w:tc>
          <w:tcPr>
            <w:tcW w:w="1461" w:type="dxa"/>
            <w:vAlign w:val="bottom"/>
          </w:tcPr>
          <w:p w14:paraId="7FDA0156" w14:textId="4B2B6372" w:rsidR="00834535" w:rsidRPr="00901B79" w:rsidRDefault="00DF6D30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bCs/>
                <w:position w:val="1"/>
                <w:sz w:val="28"/>
                <w:szCs w:val="28"/>
              </w:rPr>
              <w:t>774,740</w:t>
            </w:r>
          </w:p>
        </w:tc>
      </w:tr>
      <w:tr w:rsidR="00834535" w:rsidRPr="004962AD" w14:paraId="73E45666" w14:textId="77777777" w:rsidTr="00835E6B">
        <w:trPr>
          <w:cantSplit/>
        </w:trPr>
        <w:tc>
          <w:tcPr>
            <w:tcW w:w="4950" w:type="dxa"/>
          </w:tcPr>
          <w:p w14:paraId="60C2D447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position w:val="1"/>
                <w:sz w:val="28"/>
                <w:szCs w:val="28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2D56944A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B552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</w:pPr>
            <w:r w:rsidRPr="004962AD"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70CFEDD7" w14:textId="77777777" w:rsidR="00834535" w:rsidRPr="004962AD" w:rsidRDefault="00834535" w:rsidP="00835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ascii="Angsana New" w:eastAsia="Times New Roman" w:hAnsi="Angsana New" w:cs="Angsana New"/>
                <w:b/>
                <w:position w:val="1"/>
                <w:sz w:val="28"/>
                <w:szCs w:val="28"/>
              </w:rPr>
            </w:pPr>
          </w:p>
        </w:tc>
      </w:tr>
    </w:tbl>
    <w:p w14:paraId="192FF2D6" w14:textId="77777777" w:rsidR="004B6A0C" w:rsidRPr="004B6A0C" w:rsidRDefault="004B6A0C" w:rsidP="004B6A0C">
      <w:pPr>
        <w:rPr>
          <w:rFonts w:cstheme="minorBidi"/>
          <w:lang w:eastAsia="en-GB"/>
        </w:rPr>
      </w:pPr>
    </w:p>
    <w:p w14:paraId="321F21CC" w14:textId="2EE0A85B" w:rsidR="00D72DCB" w:rsidRPr="00A67A8E" w:rsidRDefault="00D72DCB" w:rsidP="00D72DC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เหตุการณ์</w:t>
      </w:r>
      <w:r w:rsidR="00B229DF">
        <w:rPr>
          <w:rFonts w:asciiTheme="majorBidi" w:hAnsiTheme="majorBidi" w:cstheme="majorBidi" w:hint="cs"/>
          <w:sz w:val="28"/>
          <w:szCs w:val="28"/>
          <w:u w:val="none"/>
          <w:cs/>
        </w:rPr>
        <w:t>ภายหลังรอบระยะเวลารายงาน</w:t>
      </w:r>
    </w:p>
    <w:p w14:paraId="43ACC459" w14:textId="77777777" w:rsidR="00B229DF" w:rsidRPr="00B229DF" w:rsidRDefault="00B229DF" w:rsidP="00B229DF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6CBA7" w14:textId="47DEF890" w:rsidR="00CA4A7C" w:rsidRDefault="00B229DF" w:rsidP="00C767D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วั</w:t>
      </w:r>
      <w:r w:rsidRPr="00C61EA7">
        <w:rPr>
          <w:rFonts w:asciiTheme="majorBidi" w:hAnsiTheme="majorBidi" w:cstheme="majorBidi" w:hint="cs"/>
          <w:sz w:val="28"/>
          <w:szCs w:val="28"/>
          <w:cs/>
        </w:rPr>
        <w:t xml:space="preserve">นที่ </w:t>
      </w:r>
      <w:r w:rsidR="008209C5">
        <w:rPr>
          <w:rFonts w:asciiTheme="majorBidi" w:hAnsiTheme="majorBidi" w:cstheme="majorBidi"/>
          <w:bCs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B12A50">
        <w:rPr>
          <w:rFonts w:asciiTheme="majorBidi" w:hAnsiTheme="majorBidi" w:cstheme="majorBidi" w:hint="cs"/>
          <w:sz w:val="28"/>
          <w:szCs w:val="28"/>
          <w:cs/>
        </w:rPr>
        <w:t xml:space="preserve">ได้จดทะเบียนเปลี่ยนแปลงทุนที่ออกและชำระแล้วกับกระทรวงพาณิชย์ </w:t>
      </w:r>
      <w:r w:rsidR="00597885">
        <w:rPr>
          <w:rFonts w:asciiTheme="majorBidi" w:hAnsiTheme="majorBidi" w:cstheme="majorBidi" w:hint="cs"/>
          <w:sz w:val="28"/>
          <w:szCs w:val="28"/>
          <w:cs/>
        </w:rPr>
        <w:t>โดยทุนที่ออกและชำระแล้วเพิ่มขึ้นจำนวน</w:t>
      </w:r>
      <w:r w:rsidR="00A30787">
        <w:rPr>
          <w:rFonts w:asciiTheme="majorBidi" w:hAnsiTheme="majorBidi" w:cstheme="majorBidi"/>
          <w:sz w:val="28"/>
          <w:szCs w:val="28"/>
        </w:rPr>
        <w:t xml:space="preserve"> 5 </w:t>
      </w:r>
      <w:r w:rsidR="00A30787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0D59A9">
        <w:rPr>
          <w:rFonts w:asciiTheme="majorBidi" w:hAnsiTheme="majorBidi" w:cstheme="majorBidi" w:hint="cs"/>
          <w:sz w:val="28"/>
          <w:szCs w:val="28"/>
          <w:cs/>
        </w:rPr>
        <w:t xml:space="preserve"> (จำนวน </w:t>
      </w:r>
      <w:r w:rsidR="000D59A9">
        <w:rPr>
          <w:rFonts w:asciiTheme="majorBidi" w:hAnsiTheme="majorBidi" w:cstheme="majorBidi"/>
          <w:sz w:val="28"/>
          <w:szCs w:val="28"/>
        </w:rPr>
        <w:t xml:space="preserve">1 </w:t>
      </w:r>
      <w:r w:rsidR="000D59A9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0D59A9">
        <w:rPr>
          <w:rFonts w:asciiTheme="majorBidi" w:hAnsiTheme="majorBidi" w:cstheme="majorBidi"/>
          <w:sz w:val="28"/>
          <w:szCs w:val="28"/>
        </w:rPr>
        <w:t xml:space="preserve">5 </w:t>
      </w:r>
      <w:r w:rsidR="000D59A9">
        <w:rPr>
          <w:rFonts w:asciiTheme="majorBidi" w:hAnsiTheme="majorBidi" w:cstheme="majorBidi" w:hint="cs"/>
          <w:sz w:val="28"/>
          <w:szCs w:val="28"/>
          <w:cs/>
        </w:rPr>
        <w:t xml:space="preserve">บาท) </w:t>
      </w:r>
      <w:r w:rsidR="000F4097">
        <w:rPr>
          <w:rFonts w:asciiTheme="majorBidi" w:hAnsiTheme="majorBidi" w:cstheme="majorBidi" w:hint="cs"/>
          <w:sz w:val="28"/>
          <w:szCs w:val="28"/>
          <w:cs/>
        </w:rPr>
        <w:t xml:space="preserve">จากทุนที่ออกและชำระแล้วเดิม </w:t>
      </w:r>
      <w:r w:rsidR="000F4097">
        <w:rPr>
          <w:rFonts w:asciiTheme="majorBidi" w:hAnsiTheme="majorBidi" w:cstheme="majorBidi"/>
          <w:sz w:val="28"/>
          <w:szCs w:val="28"/>
        </w:rPr>
        <w:t xml:space="preserve">6,146.45 </w:t>
      </w:r>
      <w:r w:rsidR="000F4097">
        <w:rPr>
          <w:rFonts w:asciiTheme="majorBidi" w:hAnsiTheme="majorBidi" w:cstheme="majorBidi" w:hint="cs"/>
          <w:sz w:val="28"/>
          <w:szCs w:val="28"/>
          <w:cs/>
        </w:rPr>
        <w:t xml:space="preserve">ล้านบาท (จำนวน </w:t>
      </w:r>
      <w:r w:rsidR="000F4097">
        <w:rPr>
          <w:rFonts w:asciiTheme="majorBidi" w:hAnsiTheme="majorBidi" w:cstheme="majorBidi"/>
          <w:sz w:val="28"/>
          <w:szCs w:val="28"/>
        </w:rPr>
        <w:t xml:space="preserve">1,229.29 </w:t>
      </w:r>
      <w:r w:rsidR="000F409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0F4097">
        <w:rPr>
          <w:rFonts w:asciiTheme="majorBidi" w:hAnsiTheme="majorBidi" w:cstheme="majorBidi"/>
          <w:sz w:val="28"/>
          <w:szCs w:val="28"/>
        </w:rPr>
        <w:t xml:space="preserve">5 </w:t>
      </w:r>
      <w:r w:rsidR="000F4097">
        <w:rPr>
          <w:rFonts w:asciiTheme="majorBidi" w:hAnsiTheme="majorBidi" w:cstheme="majorBidi" w:hint="cs"/>
          <w:sz w:val="28"/>
          <w:szCs w:val="28"/>
          <w:cs/>
        </w:rPr>
        <w:t>บาท)</w:t>
      </w:r>
      <w:r w:rsidR="001D04A8">
        <w:rPr>
          <w:rFonts w:asciiTheme="majorBidi" w:hAnsiTheme="majorBidi" w:cstheme="majorBidi" w:hint="cs"/>
          <w:sz w:val="28"/>
          <w:szCs w:val="28"/>
          <w:cs/>
        </w:rPr>
        <w:t xml:space="preserve"> เป็นทุนที่ออกและชำระแล้วใหม่จำนวน </w:t>
      </w:r>
      <w:r w:rsidR="001D04A8">
        <w:rPr>
          <w:rFonts w:asciiTheme="majorBidi" w:hAnsiTheme="majorBidi" w:cstheme="majorBidi"/>
          <w:sz w:val="28"/>
          <w:szCs w:val="28"/>
        </w:rPr>
        <w:t>6,1</w:t>
      </w:r>
      <w:r w:rsidR="00870144">
        <w:rPr>
          <w:rFonts w:asciiTheme="majorBidi" w:hAnsiTheme="majorBidi" w:cstheme="majorBidi"/>
          <w:sz w:val="28"/>
          <w:szCs w:val="28"/>
        </w:rPr>
        <w:t>51</w:t>
      </w:r>
      <w:r w:rsidR="001D04A8">
        <w:rPr>
          <w:rFonts w:asciiTheme="majorBidi" w:hAnsiTheme="majorBidi" w:cstheme="majorBidi"/>
          <w:sz w:val="28"/>
          <w:szCs w:val="28"/>
        </w:rPr>
        <w:t xml:space="preserve">.45 </w:t>
      </w:r>
      <w:r w:rsidR="001D04A8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1D04A8">
        <w:rPr>
          <w:rFonts w:asciiTheme="majorBidi" w:hAnsiTheme="majorBidi" w:cstheme="majorBidi"/>
          <w:sz w:val="28"/>
          <w:szCs w:val="28"/>
        </w:rPr>
        <w:t>(</w:t>
      </w:r>
      <w:r w:rsidR="001D04A8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1D04A8">
        <w:rPr>
          <w:rFonts w:asciiTheme="majorBidi" w:hAnsiTheme="majorBidi" w:cstheme="majorBidi"/>
          <w:sz w:val="28"/>
          <w:szCs w:val="28"/>
        </w:rPr>
        <w:t>1,230</w:t>
      </w:r>
      <w:r w:rsidR="00D42AA7">
        <w:rPr>
          <w:rFonts w:asciiTheme="majorBidi" w:hAnsiTheme="majorBidi" w:cstheme="majorBidi"/>
          <w:sz w:val="28"/>
          <w:szCs w:val="28"/>
        </w:rPr>
        <w:t xml:space="preserve">.29 </w:t>
      </w:r>
      <w:r w:rsidR="00D42AA7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มูลค่าหุ้นละ </w:t>
      </w:r>
      <w:r w:rsidR="00D42AA7">
        <w:rPr>
          <w:rFonts w:asciiTheme="majorBidi" w:hAnsiTheme="majorBidi" w:cstheme="majorBidi"/>
          <w:sz w:val="28"/>
          <w:szCs w:val="28"/>
        </w:rPr>
        <w:t xml:space="preserve">5 </w:t>
      </w:r>
      <w:r w:rsidR="00D42AA7">
        <w:rPr>
          <w:rFonts w:asciiTheme="majorBidi" w:hAnsiTheme="majorBidi" w:cstheme="majorBidi" w:hint="cs"/>
          <w:sz w:val="28"/>
          <w:szCs w:val="28"/>
          <w:cs/>
        </w:rPr>
        <w:t xml:space="preserve">บาท) จากการใช้สิทธิซื้อหุ้นเมื่อวันที่ </w:t>
      </w:r>
      <w:r w:rsidR="00D42AA7">
        <w:rPr>
          <w:rFonts w:asciiTheme="majorBidi" w:hAnsiTheme="majorBidi" w:cstheme="majorBidi"/>
          <w:sz w:val="28"/>
          <w:szCs w:val="28"/>
        </w:rPr>
        <w:t xml:space="preserve">29 </w:t>
      </w:r>
      <w:r w:rsidR="00D42AA7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42AA7">
        <w:rPr>
          <w:rFonts w:asciiTheme="majorBidi" w:hAnsiTheme="majorBidi" w:cstheme="majorBidi"/>
          <w:sz w:val="28"/>
          <w:szCs w:val="28"/>
        </w:rPr>
        <w:t xml:space="preserve">2567 </w:t>
      </w:r>
      <w:r w:rsidR="001F5A64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ตามที่กล่าวในหมายเหตุข้อ </w:t>
      </w:r>
      <w:r w:rsidR="001F5A64">
        <w:rPr>
          <w:rFonts w:asciiTheme="majorBidi" w:hAnsiTheme="majorBidi" w:cstheme="majorBidi"/>
          <w:sz w:val="28"/>
          <w:szCs w:val="28"/>
        </w:rPr>
        <w:t>9</w:t>
      </w:r>
    </w:p>
    <w:sectPr w:rsidR="00CA4A7C" w:rsidSect="008579D2">
      <w:headerReference w:type="default" r:id="rId23"/>
      <w:footerReference w:type="default" r:id="rId24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EC015" w14:textId="77777777" w:rsidR="00361658" w:rsidRDefault="00361658">
      <w:r>
        <w:separator/>
      </w:r>
    </w:p>
  </w:endnote>
  <w:endnote w:type="continuationSeparator" w:id="0">
    <w:p w14:paraId="3F1222C2" w14:textId="77777777" w:rsidR="00361658" w:rsidRDefault="00361658">
      <w:r>
        <w:continuationSeparator/>
      </w:r>
    </w:p>
  </w:endnote>
  <w:endnote w:type="continuationNotice" w:id="1">
    <w:p w14:paraId="7AB4EBF2" w14:textId="77777777" w:rsidR="00361658" w:rsidRDefault="003616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3276706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4776D9" w14:textId="6795BB3B" w:rsidR="005137CE" w:rsidRPr="000A4192" w:rsidRDefault="005137C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0A419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A419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0A419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D6B19">
          <w:rPr>
            <w:rFonts w:asciiTheme="majorBidi" w:hAnsiTheme="majorBidi" w:cstheme="majorBidi"/>
            <w:noProof/>
            <w:sz w:val="28"/>
            <w:szCs w:val="28"/>
          </w:rPr>
          <w:t>17</w:t>
        </w:r>
        <w:r w:rsidRPr="000A419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2A59" w14:textId="64A1FAB2" w:rsidR="005137CE" w:rsidRPr="000F64E7" w:rsidRDefault="00DD013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9291958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137CE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5137CE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5137CE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D6B19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5137CE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6297" w14:textId="77777777" w:rsidR="008579D2" w:rsidRPr="000F64E7" w:rsidRDefault="00DD013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7996469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2913" w14:textId="77777777" w:rsidR="008579D2" w:rsidRPr="000F64E7" w:rsidRDefault="00DD013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8104464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B304" w14:textId="77777777" w:rsidR="008579D2" w:rsidRPr="000F64E7" w:rsidRDefault="00DD0135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12889614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579D2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579D2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579D2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="008579D2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1634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F4FBCC2" w14:textId="08C2FBE8" w:rsidR="00DD0135" w:rsidRPr="00DD0135" w:rsidRDefault="00DD0135" w:rsidP="00DD01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01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01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01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01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01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6B78F581" w:rsidR="005137CE" w:rsidRPr="004961E9" w:rsidRDefault="005137CE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9D6B19">
      <w:rPr>
        <w:rFonts w:asciiTheme="majorBidi" w:hAnsiTheme="majorBidi" w:cstheme="majorBidi"/>
        <w:noProof/>
        <w:sz w:val="28"/>
        <w:szCs w:val="28"/>
      </w:rPr>
      <w:t>44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934AD" w14:textId="77777777" w:rsidR="00361658" w:rsidRDefault="00361658">
      <w:r>
        <w:separator/>
      </w:r>
    </w:p>
  </w:footnote>
  <w:footnote w:type="continuationSeparator" w:id="0">
    <w:p w14:paraId="70B10A7B" w14:textId="77777777" w:rsidR="00361658" w:rsidRDefault="00361658">
      <w:r>
        <w:continuationSeparator/>
      </w:r>
    </w:p>
  </w:footnote>
  <w:footnote w:type="continuationNotice" w:id="1">
    <w:p w14:paraId="4453B198" w14:textId="77777777" w:rsidR="00361658" w:rsidRDefault="003616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05F71" w14:textId="77777777" w:rsidR="00975FA9" w:rsidRDefault="005137CE" w:rsidP="008314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05217A2E" w14:textId="77777777" w:rsidR="005137CE" w:rsidRPr="00831431" w:rsidRDefault="005137CE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E58B2DE" w14:textId="2BF2771D" w:rsidR="005137CE" w:rsidRPr="00831431" w:rsidRDefault="005137CE" w:rsidP="000F6531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>สำหรับงวดสามเดือน</w:t>
    </w:r>
    <w:r w:rsidR="00BF12A8"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สิ้นสุดวันที่ </w:t>
    </w:r>
    <w:r w:rsidR="0021407C"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="0021407C"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="0021407C" w:rsidRPr="0021407C">
      <w:rPr>
        <w:rFonts w:asciiTheme="majorBidi" w:hAnsiTheme="majorBidi" w:cstheme="majorBidi"/>
        <w:bCs/>
        <w:sz w:val="30"/>
        <w:szCs w:val="30"/>
        <w:lang w:val="en-US" w:bidi="th-TH"/>
      </w:rPr>
      <w:t>2567</w:t>
    </w:r>
    <w:r w:rsid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4405AFA8" w14:textId="77777777" w:rsidR="005137CE" w:rsidRPr="00135AA3" w:rsidRDefault="005137CE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797" w14:textId="46072B9D" w:rsidR="002B4147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</w:t>
    </w:r>
    <w:r w:rsidRPr="00831431">
      <w:rPr>
        <w:rFonts w:ascii="Angsana New" w:hAnsi="Angsana New" w:cs="Angsana New"/>
        <w:b/>
        <w:bCs/>
        <w:sz w:val="30"/>
        <w:szCs w:val="30"/>
        <w:cs/>
      </w:rPr>
      <w:t>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62714216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288B80C" w14:textId="4D37649A" w:rsidR="00AD5FA7" w:rsidRPr="00831431" w:rsidRDefault="00AD5FA7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4C1B81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="004C1B81" w:rsidRPr="004C1B81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="004C1B81" w:rsidRPr="004C1B8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="004C1B81" w:rsidRPr="004C1B81">
      <w:rPr>
        <w:rFonts w:asciiTheme="majorBidi" w:hAnsiTheme="majorBidi" w:cstheme="majorBidi"/>
        <w:bCs/>
        <w:sz w:val="30"/>
        <w:szCs w:val="30"/>
        <w:lang w:val="en-US" w:bidi="th-TH"/>
      </w:rPr>
      <w:t>2567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(ไม่ได้ตรวจสอบ)</w:t>
    </w:r>
  </w:p>
  <w:p w14:paraId="01704388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8D4E" w14:textId="77777777" w:rsidR="00110D15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</w:t>
    </w:r>
    <w:r w:rsidRPr="00831431">
      <w:rPr>
        <w:rFonts w:ascii="Angsana New" w:hAnsi="Angsana New" w:cs="Angsana New"/>
        <w:b/>
        <w:bCs/>
        <w:sz w:val="30"/>
        <w:szCs w:val="30"/>
        <w:cs/>
      </w:rPr>
      <w:t>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B9D5239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6822DB" w14:textId="41D0C48D" w:rsidR="008579D2" w:rsidRPr="00831431" w:rsidRDefault="004C1B81" w:rsidP="000F6531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4C1B81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4C1B8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>2567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 w:rsidR="00AD5FA7"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2F0E16B5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ED24" w14:textId="7EA01728" w:rsidR="002B4147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</w:t>
    </w:r>
    <w:r w:rsidRPr="00831431">
      <w:rPr>
        <w:rFonts w:ascii="Angsana New" w:hAnsi="Angsana New" w:cs="Angsana New"/>
        <w:b/>
        <w:bCs/>
        <w:sz w:val="30"/>
        <w:szCs w:val="30"/>
        <w:cs/>
      </w:rPr>
      <w:t>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0627FBBB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918D1FB" w14:textId="5E85F5AA" w:rsidR="00AD5FA7" w:rsidRPr="00831431" w:rsidRDefault="009A712E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4C1B81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4C1B8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>2567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 w:rsidR="00AD5FA7"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25D3F601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9A201" w14:textId="77777777" w:rsidR="00110D15" w:rsidRDefault="008579D2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</w:t>
    </w:r>
    <w:r w:rsidRPr="00831431">
      <w:rPr>
        <w:rFonts w:ascii="Angsana New" w:hAnsi="Angsana New" w:cs="Angsana New"/>
        <w:b/>
        <w:bCs/>
        <w:sz w:val="30"/>
        <w:szCs w:val="30"/>
        <w:cs/>
      </w:rPr>
      <w:t>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3C6B58BA" w14:textId="77777777" w:rsidR="008579D2" w:rsidRPr="00831431" w:rsidRDefault="008579D2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2FDD74" w14:textId="38E6FE1C" w:rsidR="00AD5FA7" w:rsidRPr="00831431" w:rsidRDefault="00CF0B12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4C1B81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4C1B8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>2567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 w:rsidR="00AD5FA7"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5ABDD06A" w14:textId="77777777" w:rsidR="008579D2" w:rsidRPr="00135AA3" w:rsidRDefault="008579D2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B79C" w14:textId="182C96A9" w:rsidR="002B4147" w:rsidRDefault="005137CE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</w:t>
    </w:r>
    <w:r w:rsidRPr="00831431">
      <w:rPr>
        <w:rFonts w:ascii="Angsana New" w:hAnsi="Angsana New" w:cs="Angsana New"/>
        <w:b/>
        <w:bCs/>
        <w:sz w:val="30"/>
        <w:szCs w:val="30"/>
        <w:cs/>
      </w:rPr>
      <w:t>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F0D4579" w14:textId="77777777" w:rsidR="005137CE" w:rsidRPr="00831431" w:rsidRDefault="005137CE" w:rsidP="006429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1831CE3" w14:textId="3D5A56EF" w:rsidR="00AD5FA7" w:rsidRPr="00831431" w:rsidRDefault="005F733A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4C1B81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4C1B8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>2567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 w:rsidR="00AD5FA7"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453634DD" w14:textId="77777777" w:rsidR="005137CE" w:rsidRPr="00135AA3" w:rsidRDefault="005137CE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ACCEB" w14:textId="77777777" w:rsidR="00A12937" w:rsidRDefault="005137CE" w:rsidP="00963E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 w:rsidR="00963ED4"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5B1AD18B" w14:textId="77777777" w:rsidR="005137CE" w:rsidRPr="00831431" w:rsidRDefault="005137CE" w:rsidP="006429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F13790D" w14:textId="4C5BB52F" w:rsidR="00AD5FA7" w:rsidRPr="00831431" w:rsidRDefault="00DA6701" w:rsidP="00AD5FA7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4C1B81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4C1B8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4C1B81">
      <w:rPr>
        <w:rFonts w:asciiTheme="majorBidi" w:hAnsiTheme="majorBidi" w:cstheme="majorBidi"/>
        <w:bCs/>
        <w:sz w:val="30"/>
        <w:szCs w:val="30"/>
        <w:lang w:val="en-US" w:bidi="th-TH"/>
      </w:rPr>
      <w:t>2567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 w:rsidR="00AD5FA7"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07FFCFE8" w14:textId="77777777" w:rsidR="005137CE" w:rsidRPr="002321E9" w:rsidRDefault="005137CE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402942686">
    <w:abstractNumId w:val="0"/>
  </w:num>
  <w:num w:numId="2" w16cid:durableId="789129501">
    <w:abstractNumId w:val="5"/>
  </w:num>
  <w:num w:numId="3" w16cid:durableId="1773357202">
    <w:abstractNumId w:val="14"/>
  </w:num>
  <w:num w:numId="4" w16cid:durableId="520977273">
    <w:abstractNumId w:val="0"/>
  </w:num>
  <w:num w:numId="5" w16cid:durableId="915823734">
    <w:abstractNumId w:val="0"/>
  </w:num>
  <w:num w:numId="6" w16cid:durableId="173034748">
    <w:abstractNumId w:val="3"/>
  </w:num>
  <w:num w:numId="7" w16cid:durableId="361785815">
    <w:abstractNumId w:val="7"/>
  </w:num>
  <w:num w:numId="8" w16cid:durableId="597173233">
    <w:abstractNumId w:val="19"/>
  </w:num>
  <w:num w:numId="9" w16cid:durableId="594170376">
    <w:abstractNumId w:val="18"/>
  </w:num>
  <w:num w:numId="10" w16cid:durableId="2001955677">
    <w:abstractNumId w:val="12"/>
  </w:num>
  <w:num w:numId="11" w16cid:durableId="644579135">
    <w:abstractNumId w:val="1"/>
  </w:num>
  <w:num w:numId="12" w16cid:durableId="181435949">
    <w:abstractNumId w:val="6"/>
  </w:num>
  <w:num w:numId="13" w16cid:durableId="472020647">
    <w:abstractNumId w:val="0"/>
  </w:num>
  <w:num w:numId="14" w16cid:durableId="314116172">
    <w:abstractNumId w:val="4"/>
  </w:num>
  <w:num w:numId="15" w16cid:durableId="819805390">
    <w:abstractNumId w:val="16"/>
  </w:num>
  <w:num w:numId="16" w16cid:durableId="295648677">
    <w:abstractNumId w:val="8"/>
  </w:num>
  <w:num w:numId="17" w16cid:durableId="1639190890">
    <w:abstractNumId w:val="11"/>
  </w:num>
  <w:num w:numId="18" w16cid:durableId="1920361352">
    <w:abstractNumId w:val="10"/>
  </w:num>
  <w:num w:numId="19" w16cid:durableId="84301134">
    <w:abstractNumId w:val="15"/>
  </w:num>
  <w:num w:numId="20" w16cid:durableId="716927058">
    <w:abstractNumId w:val="13"/>
  </w:num>
  <w:num w:numId="21" w16cid:durableId="1239444698">
    <w:abstractNumId w:val="9"/>
  </w:num>
  <w:num w:numId="22" w16cid:durableId="305088282">
    <w:abstractNumId w:val="17"/>
  </w:num>
  <w:num w:numId="23" w16cid:durableId="47036942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40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CBA"/>
    <w:rsid w:val="00010DF6"/>
    <w:rsid w:val="0001103D"/>
    <w:rsid w:val="000112EE"/>
    <w:rsid w:val="000115FA"/>
    <w:rsid w:val="000115FB"/>
    <w:rsid w:val="0001192B"/>
    <w:rsid w:val="0001193B"/>
    <w:rsid w:val="00011F66"/>
    <w:rsid w:val="00011F81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4E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C6D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25E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50C"/>
    <w:rsid w:val="000307FB"/>
    <w:rsid w:val="00030AB6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872"/>
    <w:rsid w:val="00044BD7"/>
    <w:rsid w:val="00044DAA"/>
    <w:rsid w:val="00044E56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868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C18"/>
    <w:rsid w:val="00062D07"/>
    <w:rsid w:val="00062ECA"/>
    <w:rsid w:val="00062F38"/>
    <w:rsid w:val="0006324D"/>
    <w:rsid w:val="000632B1"/>
    <w:rsid w:val="000632F6"/>
    <w:rsid w:val="000636E5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5BF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16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87E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8D5"/>
    <w:rsid w:val="00084A47"/>
    <w:rsid w:val="00084E43"/>
    <w:rsid w:val="00084E93"/>
    <w:rsid w:val="00085178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C1"/>
    <w:rsid w:val="000900BA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55E"/>
    <w:rsid w:val="00096797"/>
    <w:rsid w:val="000967D6"/>
    <w:rsid w:val="000968CC"/>
    <w:rsid w:val="00096A7A"/>
    <w:rsid w:val="00096A8E"/>
    <w:rsid w:val="00096F12"/>
    <w:rsid w:val="00096F65"/>
    <w:rsid w:val="00097067"/>
    <w:rsid w:val="000970FD"/>
    <w:rsid w:val="00097201"/>
    <w:rsid w:val="00097659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93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4114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06E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564"/>
    <w:rsid w:val="000B2675"/>
    <w:rsid w:val="000B268E"/>
    <w:rsid w:val="000B280A"/>
    <w:rsid w:val="000B287F"/>
    <w:rsid w:val="000B2DA6"/>
    <w:rsid w:val="000B2F43"/>
    <w:rsid w:val="000B33C5"/>
    <w:rsid w:val="000B33FE"/>
    <w:rsid w:val="000B349C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1C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FB7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8FD"/>
    <w:rsid w:val="000D0A36"/>
    <w:rsid w:val="000D0A7A"/>
    <w:rsid w:val="000D0AE2"/>
    <w:rsid w:val="000D0CDC"/>
    <w:rsid w:val="000D0FED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29"/>
    <w:rsid w:val="000D30D7"/>
    <w:rsid w:val="000D31A0"/>
    <w:rsid w:val="000D31E5"/>
    <w:rsid w:val="000D3327"/>
    <w:rsid w:val="000D346B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9A9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3B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B7"/>
    <w:rsid w:val="000E430F"/>
    <w:rsid w:val="000E44BF"/>
    <w:rsid w:val="000E45A7"/>
    <w:rsid w:val="000E45AB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217"/>
    <w:rsid w:val="000F0232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E2"/>
    <w:rsid w:val="000F3869"/>
    <w:rsid w:val="000F3B1D"/>
    <w:rsid w:val="000F3BAD"/>
    <w:rsid w:val="000F3C79"/>
    <w:rsid w:val="000F3F65"/>
    <w:rsid w:val="000F4097"/>
    <w:rsid w:val="000F412F"/>
    <w:rsid w:val="000F43B0"/>
    <w:rsid w:val="000F4524"/>
    <w:rsid w:val="000F456B"/>
    <w:rsid w:val="000F466D"/>
    <w:rsid w:val="000F4859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179"/>
    <w:rsid w:val="00102474"/>
    <w:rsid w:val="0010284B"/>
    <w:rsid w:val="001028C1"/>
    <w:rsid w:val="00102BA0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65A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088"/>
    <w:rsid w:val="00117577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2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4"/>
    <w:rsid w:val="001257C6"/>
    <w:rsid w:val="00125877"/>
    <w:rsid w:val="001263D6"/>
    <w:rsid w:val="001265B4"/>
    <w:rsid w:val="001267B2"/>
    <w:rsid w:val="00126C46"/>
    <w:rsid w:val="00126C48"/>
    <w:rsid w:val="00126E8B"/>
    <w:rsid w:val="0012709C"/>
    <w:rsid w:val="001271B4"/>
    <w:rsid w:val="001271B5"/>
    <w:rsid w:val="00127422"/>
    <w:rsid w:val="0012750F"/>
    <w:rsid w:val="0012761C"/>
    <w:rsid w:val="0012795F"/>
    <w:rsid w:val="00127973"/>
    <w:rsid w:val="00127B3E"/>
    <w:rsid w:val="0013011B"/>
    <w:rsid w:val="00130545"/>
    <w:rsid w:val="00130588"/>
    <w:rsid w:val="001305BB"/>
    <w:rsid w:val="00130600"/>
    <w:rsid w:val="0013064C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9BE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11CF"/>
    <w:rsid w:val="001414A3"/>
    <w:rsid w:val="001418E0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F8"/>
    <w:rsid w:val="00150BD1"/>
    <w:rsid w:val="0015162A"/>
    <w:rsid w:val="00151AD7"/>
    <w:rsid w:val="00151CA8"/>
    <w:rsid w:val="00151EDF"/>
    <w:rsid w:val="001520E7"/>
    <w:rsid w:val="001525D0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BDE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852"/>
    <w:rsid w:val="001639BA"/>
    <w:rsid w:val="00163C0C"/>
    <w:rsid w:val="00163CFD"/>
    <w:rsid w:val="00163FB1"/>
    <w:rsid w:val="001642CD"/>
    <w:rsid w:val="0016436F"/>
    <w:rsid w:val="00164464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3F0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D99"/>
    <w:rsid w:val="00182E7A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72A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354"/>
    <w:rsid w:val="001A2547"/>
    <w:rsid w:val="001A269D"/>
    <w:rsid w:val="001A2830"/>
    <w:rsid w:val="001A290E"/>
    <w:rsid w:val="001A2944"/>
    <w:rsid w:val="001A2AC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D40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C47"/>
    <w:rsid w:val="001A7D18"/>
    <w:rsid w:val="001A7F7C"/>
    <w:rsid w:val="001B025A"/>
    <w:rsid w:val="001B0394"/>
    <w:rsid w:val="001B0471"/>
    <w:rsid w:val="001B0809"/>
    <w:rsid w:val="001B087C"/>
    <w:rsid w:val="001B0CF7"/>
    <w:rsid w:val="001B0E0D"/>
    <w:rsid w:val="001B0F87"/>
    <w:rsid w:val="001B1007"/>
    <w:rsid w:val="001B124F"/>
    <w:rsid w:val="001B127F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8A"/>
    <w:rsid w:val="001B1FB2"/>
    <w:rsid w:val="001B22BF"/>
    <w:rsid w:val="001B2450"/>
    <w:rsid w:val="001B24DE"/>
    <w:rsid w:val="001B27CE"/>
    <w:rsid w:val="001B28B1"/>
    <w:rsid w:val="001B2937"/>
    <w:rsid w:val="001B2B88"/>
    <w:rsid w:val="001B2CD4"/>
    <w:rsid w:val="001B3051"/>
    <w:rsid w:val="001B33F9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9B6"/>
    <w:rsid w:val="001C1A2B"/>
    <w:rsid w:val="001C1A36"/>
    <w:rsid w:val="001C1AB9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4A8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78"/>
    <w:rsid w:val="001D2C80"/>
    <w:rsid w:val="001D2E8E"/>
    <w:rsid w:val="001D2FEC"/>
    <w:rsid w:val="001D302B"/>
    <w:rsid w:val="001D3319"/>
    <w:rsid w:val="001D38AB"/>
    <w:rsid w:val="001D396A"/>
    <w:rsid w:val="001D3BFB"/>
    <w:rsid w:val="001D3DA4"/>
    <w:rsid w:val="001D3DFA"/>
    <w:rsid w:val="001D4174"/>
    <w:rsid w:val="001D4343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77E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4C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40DC"/>
    <w:rsid w:val="001F44EE"/>
    <w:rsid w:val="001F48BE"/>
    <w:rsid w:val="001F4954"/>
    <w:rsid w:val="001F49FE"/>
    <w:rsid w:val="001F4F5E"/>
    <w:rsid w:val="001F5143"/>
    <w:rsid w:val="001F51B1"/>
    <w:rsid w:val="001F53DF"/>
    <w:rsid w:val="001F5479"/>
    <w:rsid w:val="001F568E"/>
    <w:rsid w:val="001F5A64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B04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7C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7BB"/>
    <w:rsid w:val="00216936"/>
    <w:rsid w:val="00216ADD"/>
    <w:rsid w:val="00216BFB"/>
    <w:rsid w:val="00217196"/>
    <w:rsid w:val="002171F5"/>
    <w:rsid w:val="00217246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0C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4BF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35F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27FB3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43"/>
    <w:rsid w:val="00231920"/>
    <w:rsid w:val="00231A7F"/>
    <w:rsid w:val="00231C4B"/>
    <w:rsid w:val="00231EE0"/>
    <w:rsid w:val="00231EE7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ABF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14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B7E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92B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C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732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97F05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7C0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E1"/>
    <w:rsid w:val="002B3EC7"/>
    <w:rsid w:val="002B3FF8"/>
    <w:rsid w:val="002B4147"/>
    <w:rsid w:val="002B41AE"/>
    <w:rsid w:val="002B41D6"/>
    <w:rsid w:val="002B428F"/>
    <w:rsid w:val="002B42FB"/>
    <w:rsid w:val="002B434E"/>
    <w:rsid w:val="002B4F5D"/>
    <w:rsid w:val="002B5026"/>
    <w:rsid w:val="002B5240"/>
    <w:rsid w:val="002B52E6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A"/>
    <w:rsid w:val="002B750B"/>
    <w:rsid w:val="002B75DA"/>
    <w:rsid w:val="002B7981"/>
    <w:rsid w:val="002B79BA"/>
    <w:rsid w:val="002B79C8"/>
    <w:rsid w:val="002B7C5A"/>
    <w:rsid w:val="002B7D88"/>
    <w:rsid w:val="002B7F9D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C07"/>
    <w:rsid w:val="002C4417"/>
    <w:rsid w:val="002C461D"/>
    <w:rsid w:val="002C4AF6"/>
    <w:rsid w:val="002C519B"/>
    <w:rsid w:val="002C55B6"/>
    <w:rsid w:val="002C578A"/>
    <w:rsid w:val="002C57C6"/>
    <w:rsid w:val="002C583E"/>
    <w:rsid w:val="002C5901"/>
    <w:rsid w:val="002C5A42"/>
    <w:rsid w:val="002C5BC6"/>
    <w:rsid w:val="002C60A7"/>
    <w:rsid w:val="002C6A9F"/>
    <w:rsid w:val="002C6D19"/>
    <w:rsid w:val="002C7217"/>
    <w:rsid w:val="002C7275"/>
    <w:rsid w:val="002C7387"/>
    <w:rsid w:val="002C748E"/>
    <w:rsid w:val="002C756E"/>
    <w:rsid w:val="002C7739"/>
    <w:rsid w:val="002C790A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1EB9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62B"/>
    <w:rsid w:val="002E6768"/>
    <w:rsid w:val="002E69EB"/>
    <w:rsid w:val="002E6C5F"/>
    <w:rsid w:val="002E6C8E"/>
    <w:rsid w:val="002E6CAB"/>
    <w:rsid w:val="002E6F62"/>
    <w:rsid w:val="002E724A"/>
    <w:rsid w:val="002E729E"/>
    <w:rsid w:val="002E7319"/>
    <w:rsid w:val="002E7852"/>
    <w:rsid w:val="002E78EC"/>
    <w:rsid w:val="002E7AF2"/>
    <w:rsid w:val="002E7B7D"/>
    <w:rsid w:val="002E7CDA"/>
    <w:rsid w:val="002E7D2E"/>
    <w:rsid w:val="002E7D70"/>
    <w:rsid w:val="002E7FE1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60A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2BE"/>
    <w:rsid w:val="0030136B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BAD"/>
    <w:rsid w:val="00302CD7"/>
    <w:rsid w:val="00302E76"/>
    <w:rsid w:val="00302E85"/>
    <w:rsid w:val="00302EE6"/>
    <w:rsid w:val="00303169"/>
    <w:rsid w:val="00303409"/>
    <w:rsid w:val="003034E8"/>
    <w:rsid w:val="003035D9"/>
    <w:rsid w:val="0030381C"/>
    <w:rsid w:val="003038B0"/>
    <w:rsid w:val="00303D44"/>
    <w:rsid w:val="00303DFD"/>
    <w:rsid w:val="00303E39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F4"/>
    <w:rsid w:val="00310FAB"/>
    <w:rsid w:val="003110A2"/>
    <w:rsid w:val="0031116E"/>
    <w:rsid w:val="00311393"/>
    <w:rsid w:val="0031155B"/>
    <w:rsid w:val="0031170A"/>
    <w:rsid w:val="00311792"/>
    <w:rsid w:val="00311A90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C2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415"/>
    <w:rsid w:val="00321578"/>
    <w:rsid w:val="00321924"/>
    <w:rsid w:val="00321D0C"/>
    <w:rsid w:val="00321D5C"/>
    <w:rsid w:val="003220A7"/>
    <w:rsid w:val="003223CA"/>
    <w:rsid w:val="003225FC"/>
    <w:rsid w:val="00322774"/>
    <w:rsid w:val="0032287A"/>
    <w:rsid w:val="003228CC"/>
    <w:rsid w:val="003228D5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C4A"/>
    <w:rsid w:val="0032715F"/>
    <w:rsid w:val="0032750D"/>
    <w:rsid w:val="00327557"/>
    <w:rsid w:val="003275CF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D2E"/>
    <w:rsid w:val="00332D4C"/>
    <w:rsid w:val="003330F5"/>
    <w:rsid w:val="00333399"/>
    <w:rsid w:val="00333482"/>
    <w:rsid w:val="0033375E"/>
    <w:rsid w:val="003339A2"/>
    <w:rsid w:val="00333AC4"/>
    <w:rsid w:val="00333BFF"/>
    <w:rsid w:val="00333CEF"/>
    <w:rsid w:val="00333E34"/>
    <w:rsid w:val="00333FC8"/>
    <w:rsid w:val="00334040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7"/>
    <w:rsid w:val="00336D07"/>
    <w:rsid w:val="00336D2D"/>
    <w:rsid w:val="00337129"/>
    <w:rsid w:val="003373F4"/>
    <w:rsid w:val="0033781D"/>
    <w:rsid w:val="003378CB"/>
    <w:rsid w:val="00337A7E"/>
    <w:rsid w:val="00337D25"/>
    <w:rsid w:val="00337E50"/>
    <w:rsid w:val="00340073"/>
    <w:rsid w:val="00340176"/>
    <w:rsid w:val="00340217"/>
    <w:rsid w:val="00340273"/>
    <w:rsid w:val="00340488"/>
    <w:rsid w:val="003404DA"/>
    <w:rsid w:val="003405C6"/>
    <w:rsid w:val="003405EF"/>
    <w:rsid w:val="003407C2"/>
    <w:rsid w:val="00340829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BA3"/>
    <w:rsid w:val="00344E37"/>
    <w:rsid w:val="0034504C"/>
    <w:rsid w:val="00345232"/>
    <w:rsid w:val="00345374"/>
    <w:rsid w:val="00345388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B57"/>
    <w:rsid w:val="00351D9F"/>
    <w:rsid w:val="00351DC7"/>
    <w:rsid w:val="00351E44"/>
    <w:rsid w:val="0035226E"/>
    <w:rsid w:val="003522B5"/>
    <w:rsid w:val="00352377"/>
    <w:rsid w:val="0035250D"/>
    <w:rsid w:val="0035261F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806"/>
    <w:rsid w:val="00360B28"/>
    <w:rsid w:val="00360CFD"/>
    <w:rsid w:val="003610A2"/>
    <w:rsid w:val="003612F9"/>
    <w:rsid w:val="00361401"/>
    <w:rsid w:val="0036147B"/>
    <w:rsid w:val="003614E0"/>
    <w:rsid w:val="00361530"/>
    <w:rsid w:val="0036157A"/>
    <w:rsid w:val="00361658"/>
    <w:rsid w:val="00361694"/>
    <w:rsid w:val="00361737"/>
    <w:rsid w:val="003617C6"/>
    <w:rsid w:val="00361892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CBC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1F"/>
    <w:rsid w:val="0036782B"/>
    <w:rsid w:val="0036784A"/>
    <w:rsid w:val="0036789D"/>
    <w:rsid w:val="003679C8"/>
    <w:rsid w:val="003679DC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68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2F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69F"/>
    <w:rsid w:val="003A0904"/>
    <w:rsid w:val="003A0941"/>
    <w:rsid w:val="003A0B0B"/>
    <w:rsid w:val="003A0B4F"/>
    <w:rsid w:val="003A0DB1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150"/>
    <w:rsid w:val="003A22FF"/>
    <w:rsid w:val="003A24E7"/>
    <w:rsid w:val="003A2785"/>
    <w:rsid w:val="003A2800"/>
    <w:rsid w:val="003A2A67"/>
    <w:rsid w:val="003A2E84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C30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387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F0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2FC"/>
    <w:rsid w:val="003B654B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4B2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59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034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A32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79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2E9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526"/>
    <w:rsid w:val="003F06E0"/>
    <w:rsid w:val="003F076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698"/>
    <w:rsid w:val="003F691F"/>
    <w:rsid w:val="003F69E9"/>
    <w:rsid w:val="003F6B7A"/>
    <w:rsid w:val="003F6C6A"/>
    <w:rsid w:val="003F6F38"/>
    <w:rsid w:val="003F7044"/>
    <w:rsid w:val="003F717C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3F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597"/>
    <w:rsid w:val="00413666"/>
    <w:rsid w:val="00413792"/>
    <w:rsid w:val="00413879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AEF"/>
    <w:rsid w:val="00415BA7"/>
    <w:rsid w:val="00415DFA"/>
    <w:rsid w:val="00415E3E"/>
    <w:rsid w:val="00415F38"/>
    <w:rsid w:val="004161FE"/>
    <w:rsid w:val="004162A3"/>
    <w:rsid w:val="004162EB"/>
    <w:rsid w:val="0041648E"/>
    <w:rsid w:val="0041650A"/>
    <w:rsid w:val="00416705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DB3"/>
    <w:rsid w:val="00417F29"/>
    <w:rsid w:val="004200EC"/>
    <w:rsid w:val="00420121"/>
    <w:rsid w:val="00420591"/>
    <w:rsid w:val="0042064A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340"/>
    <w:rsid w:val="0042148C"/>
    <w:rsid w:val="004214E6"/>
    <w:rsid w:val="00421508"/>
    <w:rsid w:val="00421814"/>
    <w:rsid w:val="00421BC5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8A7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87C"/>
    <w:rsid w:val="00425A7C"/>
    <w:rsid w:val="00425D0A"/>
    <w:rsid w:val="004260FC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59"/>
    <w:rsid w:val="0043526D"/>
    <w:rsid w:val="00435500"/>
    <w:rsid w:val="00435736"/>
    <w:rsid w:val="00435A45"/>
    <w:rsid w:val="00435ABA"/>
    <w:rsid w:val="00435C4D"/>
    <w:rsid w:val="00435DC0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E59"/>
    <w:rsid w:val="00443030"/>
    <w:rsid w:val="0044312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5BE"/>
    <w:rsid w:val="00445655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2AE"/>
    <w:rsid w:val="004462FD"/>
    <w:rsid w:val="004464BE"/>
    <w:rsid w:val="00446639"/>
    <w:rsid w:val="0044665B"/>
    <w:rsid w:val="004467D2"/>
    <w:rsid w:val="00446AB0"/>
    <w:rsid w:val="00447212"/>
    <w:rsid w:val="0044723A"/>
    <w:rsid w:val="004473D6"/>
    <w:rsid w:val="004474F9"/>
    <w:rsid w:val="00447A2E"/>
    <w:rsid w:val="00447BB8"/>
    <w:rsid w:val="00447BE7"/>
    <w:rsid w:val="00447D24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571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7F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667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76"/>
    <w:rsid w:val="004847B0"/>
    <w:rsid w:val="00484883"/>
    <w:rsid w:val="00484AB6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E19"/>
    <w:rsid w:val="004871E9"/>
    <w:rsid w:val="004873C5"/>
    <w:rsid w:val="00487699"/>
    <w:rsid w:val="004878AA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A3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1FF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D8"/>
    <w:rsid w:val="004A195A"/>
    <w:rsid w:val="004A1A83"/>
    <w:rsid w:val="004A1D46"/>
    <w:rsid w:val="004A1D57"/>
    <w:rsid w:val="004A1E39"/>
    <w:rsid w:val="004A2022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586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A40"/>
    <w:rsid w:val="004A7B84"/>
    <w:rsid w:val="004A7BAF"/>
    <w:rsid w:val="004A7D06"/>
    <w:rsid w:val="004A7DCA"/>
    <w:rsid w:val="004A7EC2"/>
    <w:rsid w:val="004B035F"/>
    <w:rsid w:val="004B051F"/>
    <w:rsid w:val="004B076E"/>
    <w:rsid w:val="004B0A87"/>
    <w:rsid w:val="004B0A8F"/>
    <w:rsid w:val="004B0B2C"/>
    <w:rsid w:val="004B0B42"/>
    <w:rsid w:val="004B0CFB"/>
    <w:rsid w:val="004B1A85"/>
    <w:rsid w:val="004B1A95"/>
    <w:rsid w:val="004B1AB1"/>
    <w:rsid w:val="004B1BB0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A0C"/>
    <w:rsid w:val="004B6B1D"/>
    <w:rsid w:val="004B6BB8"/>
    <w:rsid w:val="004B6C07"/>
    <w:rsid w:val="004B6C51"/>
    <w:rsid w:val="004B6DD6"/>
    <w:rsid w:val="004B7221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A9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B81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0C2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4CA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21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FA0"/>
    <w:rsid w:val="004D44FB"/>
    <w:rsid w:val="004D45DF"/>
    <w:rsid w:val="004D478A"/>
    <w:rsid w:val="004D4C0F"/>
    <w:rsid w:val="004D4D61"/>
    <w:rsid w:val="004D5277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4E1"/>
    <w:rsid w:val="004E085B"/>
    <w:rsid w:val="004E095C"/>
    <w:rsid w:val="004E0BCD"/>
    <w:rsid w:val="004E0C72"/>
    <w:rsid w:val="004E0CBC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BDA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9E9"/>
    <w:rsid w:val="004F5BC9"/>
    <w:rsid w:val="004F5C60"/>
    <w:rsid w:val="004F5C8C"/>
    <w:rsid w:val="004F5D9B"/>
    <w:rsid w:val="004F5FF7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6AB"/>
    <w:rsid w:val="005046E1"/>
    <w:rsid w:val="005047C9"/>
    <w:rsid w:val="005048E0"/>
    <w:rsid w:val="00504AEF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37"/>
    <w:rsid w:val="00505F51"/>
    <w:rsid w:val="00506248"/>
    <w:rsid w:val="0050643C"/>
    <w:rsid w:val="00506504"/>
    <w:rsid w:val="005067AF"/>
    <w:rsid w:val="00506A5E"/>
    <w:rsid w:val="00506AE7"/>
    <w:rsid w:val="00506CE5"/>
    <w:rsid w:val="00506D70"/>
    <w:rsid w:val="00506F6F"/>
    <w:rsid w:val="005070F2"/>
    <w:rsid w:val="005071A6"/>
    <w:rsid w:val="005071CB"/>
    <w:rsid w:val="0050744D"/>
    <w:rsid w:val="00507586"/>
    <w:rsid w:val="005076D8"/>
    <w:rsid w:val="00507C0F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70C"/>
    <w:rsid w:val="00511AD8"/>
    <w:rsid w:val="00511C00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42F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888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200AE"/>
    <w:rsid w:val="00520213"/>
    <w:rsid w:val="005207D0"/>
    <w:rsid w:val="00520831"/>
    <w:rsid w:val="00520903"/>
    <w:rsid w:val="00520D97"/>
    <w:rsid w:val="00521054"/>
    <w:rsid w:val="005212B9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90A"/>
    <w:rsid w:val="00523BAD"/>
    <w:rsid w:val="00523C3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891"/>
    <w:rsid w:val="00526B34"/>
    <w:rsid w:val="00526BD0"/>
    <w:rsid w:val="00526E2F"/>
    <w:rsid w:val="00527023"/>
    <w:rsid w:val="0052719F"/>
    <w:rsid w:val="00527ED9"/>
    <w:rsid w:val="00527FD6"/>
    <w:rsid w:val="00530411"/>
    <w:rsid w:val="00530BAE"/>
    <w:rsid w:val="00530DC1"/>
    <w:rsid w:val="00530FAC"/>
    <w:rsid w:val="00530FE7"/>
    <w:rsid w:val="00531173"/>
    <w:rsid w:val="0053154E"/>
    <w:rsid w:val="00531665"/>
    <w:rsid w:val="0053191E"/>
    <w:rsid w:val="005319A3"/>
    <w:rsid w:val="005319C4"/>
    <w:rsid w:val="005319FF"/>
    <w:rsid w:val="00531A02"/>
    <w:rsid w:val="00531AFB"/>
    <w:rsid w:val="00531D37"/>
    <w:rsid w:val="005320DA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D02"/>
    <w:rsid w:val="00540F4E"/>
    <w:rsid w:val="00540FCA"/>
    <w:rsid w:val="00541294"/>
    <w:rsid w:val="00541375"/>
    <w:rsid w:val="005413D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4A6"/>
    <w:rsid w:val="00542549"/>
    <w:rsid w:val="005425D6"/>
    <w:rsid w:val="00542627"/>
    <w:rsid w:val="00542743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6"/>
    <w:rsid w:val="005607BF"/>
    <w:rsid w:val="00560974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C21"/>
    <w:rsid w:val="00563D50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D2A"/>
    <w:rsid w:val="00572F22"/>
    <w:rsid w:val="00572F97"/>
    <w:rsid w:val="00573139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642"/>
    <w:rsid w:val="00575839"/>
    <w:rsid w:val="0057590C"/>
    <w:rsid w:val="00575EAE"/>
    <w:rsid w:val="00575EE3"/>
    <w:rsid w:val="00576104"/>
    <w:rsid w:val="005761C9"/>
    <w:rsid w:val="005764CC"/>
    <w:rsid w:val="005765C2"/>
    <w:rsid w:val="00576964"/>
    <w:rsid w:val="00576A1B"/>
    <w:rsid w:val="00576A47"/>
    <w:rsid w:val="00576C31"/>
    <w:rsid w:val="00576DD3"/>
    <w:rsid w:val="00576E93"/>
    <w:rsid w:val="00577076"/>
    <w:rsid w:val="0057726D"/>
    <w:rsid w:val="00577291"/>
    <w:rsid w:val="00577331"/>
    <w:rsid w:val="00577417"/>
    <w:rsid w:val="005774E2"/>
    <w:rsid w:val="00577536"/>
    <w:rsid w:val="00577578"/>
    <w:rsid w:val="00577AA0"/>
    <w:rsid w:val="00577B93"/>
    <w:rsid w:val="00577DE1"/>
    <w:rsid w:val="00577F80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6F8"/>
    <w:rsid w:val="00585841"/>
    <w:rsid w:val="00585A2B"/>
    <w:rsid w:val="00585B65"/>
    <w:rsid w:val="00585B84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214"/>
    <w:rsid w:val="00594504"/>
    <w:rsid w:val="00594570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85"/>
    <w:rsid w:val="005978E5"/>
    <w:rsid w:val="00597985"/>
    <w:rsid w:val="00597A95"/>
    <w:rsid w:val="00597D00"/>
    <w:rsid w:val="00597F53"/>
    <w:rsid w:val="005A06BD"/>
    <w:rsid w:val="005A0990"/>
    <w:rsid w:val="005A0B15"/>
    <w:rsid w:val="005A125B"/>
    <w:rsid w:val="005A1437"/>
    <w:rsid w:val="005A153F"/>
    <w:rsid w:val="005A1978"/>
    <w:rsid w:val="005A1999"/>
    <w:rsid w:val="005A1B8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268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45A"/>
    <w:rsid w:val="005B293A"/>
    <w:rsid w:val="005B294D"/>
    <w:rsid w:val="005B2A16"/>
    <w:rsid w:val="005B2B4D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8A5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C28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8D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607"/>
    <w:rsid w:val="005D68B5"/>
    <w:rsid w:val="005D6B8D"/>
    <w:rsid w:val="005D6DEE"/>
    <w:rsid w:val="005D735A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6A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1F"/>
    <w:rsid w:val="005F00A9"/>
    <w:rsid w:val="005F0689"/>
    <w:rsid w:val="005F075B"/>
    <w:rsid w:val="005F0C42"/>
    <w:rsid w:val="005F0C98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C9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C14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6BEF"/>
    <w:rsid w:val="005F6D9E"/>
    <w:rsid w:val="005F7038"/>
    <w:rsid w:val="005F70A6"/>
    <w:rsid w:val="005F7141"/>
    <w:rsid w:val="005F733A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357"/>
    <w:rsid w:val="00600367"/>
    <w:rsid w:val="00600698"/>
    <w:rsid w:val="00600AE5"/>
    <w:rsid w:val="00600BDC"/>
    <w:rsid w:val="00600CD3"/>
    <w:rsid w:val="00600EF6"/>
    <w:rsid w:val="00600FD2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1BC"/>
    <w:rsid w:val="00604343"/>
    <w:rsid w:val="0060460B"/>
    <w:rsid w:val="00604695"/>
    <w:rsid w:val="00604977"/>
    <w:rsid w:val="00604A28"/>
    <w:rsid w:val="00604A60"/>
    <w:rsid w:val="00604B79"/>
    <w:rsid w:val="00604C6C"/>
    <w:rsid w:val="00604EF7"/>
    <w:rsid w:val="00604FE8"/>
    <w:rsid w:val="00605220"/>
    <w:rsid w:val="006054BB"/>
    <w:rsid w:val="006055A7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10F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73"/>
    <w:rsid w:val="006238B1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CAA"/>
    <w:rsid w:val="00632FF1"/>
    <w:rsid w:val="00633588"/>
    <w:rsid w:val="00633590"/>
    <w:rsid w:val="00633839"/>
    <w:rsid w:val="00633859"/>
    <w:rsid w:val="00633864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734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CDD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F52"/>
    <w:rsid w:val="00657F55"/>
    <w:rsid w:val="00657F84"/>
    <w:rsid w:val="0066007E"/>
    <w:rsid w:val="006604D5"/>
    <w:rsid w:val="006605CB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4B7"/>
    <w:rsid w:val="0066560B"/>
    <w:rsid w:val="00665659"/>
    <w:rsid w:val="006656A0"/>
    <w:rsid w:val="006656DA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35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AE7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858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B4"/>
    <w:rsid w:val="00692EC8"/>
    <w:rsid w:val="00693147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7A0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A44"/>
    <w:rsid w:val="006C1C84"/>
    <w:rsid w:val="006C1D4A"/>
    <w:rsid w:val="006C1D76"/>
    <w:rsid w:val="006C1ECE"/>
    <w:rsid w:val="006C2077"/>
    <w:rsid w:val="006C231B"/>
    <w:rsid w:val="006C2465"/>
    <w:rsid w:val="006C24FA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549"/>
    <w:rsid w:val="006C672E"/>
    <w:rsid w:val="006C6AD9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629"/>
    <w:rsid w:val="006D17AE"/>
    <w:rsid w:val="006D1BA6"/>
    <w:rsid w:val="006D1D2F"/>
    <w:rsid w:val="006D1E9D"/>
    <w:rsid w:val="006D1EE7"/>
    <w:rsid w:val="006D1FD0"/>
    <w:rsid w:val="006D2009"/>
    <w:rsid w:val="006D2018"/>
    <w:rsid w:val="006D21E5"/>
    <w:rsid w:val="006D22C6"/>
    <w:rsid w:val="006D25B9"/>
    <w:rsid w:val="006D2602"/>
    <w:rsid w:val="006D26F0"/>
    <w:rsid w:val="006D2AF3"/>
    <w:rsid w:val="006D2BEB"/>
    <w:rsid w:val="006D2C41"/>
    <w:rsid w:val="006D2D82"/>
    <w:rsid w:val="006D2E0A"/>
    <w:rsid w:val="006D2E72"/>
    <w:rsid w:val="006D3009"/>
    <w:rsid w:val="006D3037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216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3DE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267"/>
    <w:rsid w:val="006E58A7"/>
    <w:rsid w:val="006E5B39"/>
    <w:rsid w:val="006E5BA1"/>
    <w:rsid w:val="006E5C1C"/>
    <w:rsid w:val="006E5CD9"/>
    <w:rsid w:val="006E5E7B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48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05F"/>
    <w:rsid w:val="006F514E"/>
    <w:rsid w:val="006F5506"/>
    <w:rsid w:val="006F55D6"/>
    <w:rsid w:val="006F5C45"/>
    <w:rsid w:val="006F5D30"/>
    <w:rsid w:val="006F5D80"/>
    <w:rsid w:val="006F5F6A"/>
    <w:rsid w:val="006F60D4"/>
    <w:rsid w:val="006F61CB"/>
    <w:rsid w:val="006F626A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335"/>
    <w:rsid w:val="006F748B"/>
    <w:rsid w:val="006F75FC"/>
    <w:rsid w:val="006F7A1B"/>
    <w:rsid w:val="006F7F29"/>
    <w:rsid w:val="0070021B"/>
    <w:rsid w:val="0070080E"/>
    <w:rsid w:val="00700A28"/>
    <w:rsid w:val="00700BF4"/>
    <w:rsid w:val="007015DC"/>
    <w:rsid w:val="0070189C"/>
    <w:rsid w:val="007018FD"/>
    <w:rsid w:val="00701C8E"/>
    <w:rsid w:val="00702307"/>
    <w:rsid w:val="007024AC"/>
    <w:rsid w:val="00702997"/>
    <w:rsid w:val="00702A9F"/>
    <w:rsid w:val="00702B78"/>
    <w:rsid w:val="00703290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6F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88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4FCC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7FA"/>
    <w:rsid w:val="007419DE"/>
    <w:rsid w:val="00741A34"/>
    <w:rsid w:val="00741A62"/>
    <w:rsid w:val="00741BE9"/>
    <w:rsid w:val="00741D8F"/>
    <w:rsid w:val="007420E6"/>
    <w:rsid w:val="0074217E"/>
    <w:rsid w:val="0074264A"/>
    <w:rsid w:val="007426DA"/>
    <w:rsid w:val="00742C89"/>
    <w:rsid w:val="00742D0D"/>
    <w:rsid w:val="0074334F"/>
    <w:rsid w:val="0074335D"/>
    <w:rsid w:val="00743517"/>
    <w:rsid w:val="007436C9"/>
    <w:rsid w:val="007436EF"/>
    <w:rsid w:val="00743ABB"/>
    <w:rsid w:val="00743C8F"/>
    <w:rsid w:val="00744097"/>
    <w:rsid w:val="0074414F"/>
    <w:rsid w:val="0074447A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83B"/>
    <w:rsid w:val="00754AD9"/>
    <w:rsid w:val="00754CA1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1A2"/>
    <w:rsid w:val="007601B5"/>
    <w:rsid w:val="007607C0"/>
    <w:rsid w:val="007609C2"/>
    <w:rsid w:val="00760C3B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8DB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1C91"/>
    <w:rsid w:val="00772168"/>
    <w:rsid w:val="007721DE"/>
    <w:rsid w:val="007722BE"/>
    <w:rsid w:val="007722DE"/>
    <w:rsid w:val="0077230B"/>
    <w:rsid w:val="007723ED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D43"/>
    <w:rsid w:val="00776E11"/>
    <w:rsid w:val="00776F14"/>
    <w:rsid w:val="0077702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10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765"/>
    <w:rsid w:val="00781B1E"/>
    <w:rsid w:val="00781B30"/>
    <w:rsid w:val="00781B55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55B8"/>
    <w:rsid w:val="00785703"/>
    <w:rsid w:val="007857CA"/>
    <w:rsid w:val="00785C0F"/>
    <w:rsid w:val="00785F85"/>
    <w:rsid w:val="00785FD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301C"/>
    <w:rsid w:val="007931C8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585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ED7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B59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8"/>
    <w:rsid w:val="007C0279"/>
    <w:rsid w:val="007C030A"/>
    <w:rsid w:val="007C031C"/>
    <w:rsid w:val="007C03D1"/>
    <w:rsid w:val="007C062B"/>
    <w:rsid w:val="007C0AAC"/>
    <w:rsid w:val="007C0B95"/>
    <w:rsid w:val="007C1228"/>
    <w:rsid w:val="007C1364"/>
    <w:rsid w:val="007C14D5"/>
    <w:rsid w:val="007C14FF"/>
    <w:rsid w:val="007C162A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46B"/>
    <w:rsid w:val="007C448F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2D7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3E0"/>
    <w:rsid w:val="007D374C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C49"/>
    <w:rsid w:val="007E0CD3"/>
    <w:rsid w:val="007E0E6D"/>
    <w:rsid w:val="007E1331"/>
    <w:rsid w:val="007E13C3"/>
    <w:rsid w:val="007E16C2"/>
    <w:rsid w:val="007E19F7"/>
    <w:rsid w:val="007E1B23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2DC"/>
    <w:rsid w:val="007E23EA"/>
    <w:rsid w:val="007E2609"/>
    <w:rsid w:val="007E292E"/>
    <w:rsid w:val="007E2B25"/>
    <w:rsid w:val="007E2B63"/>
    <w:rsid w:val="007E2C1C"/>
    <w:rsid w:val="007E2E6C"/>
    <w:rsid w:val="007E2EB7"/>
    <w:rsid w:val="007E2F24"/>
    <w:rsid w:val="007E314C"/>
    <w:rsid w:val="007E3175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00A"/>
    <w:rsid w:val="007E73A8"/>
    <w:rsid w:val="007E7484"/>
    <w:rsid w:val="007E7559"/>
    <w:rsid w:val="007E79C6"/>
    <w:rsid w:val="007E7BEA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A77"/>
    <w:rsid w:val="007F3B74"/>
    <w:rsid w:val="007F3C05"/>
    <w:rsid w:val="007F3EB1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D19"/>
    <w:rsid w:val="00804E07"/>
    <w:rsid w:val="008051D1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1A5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0CE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9C5"/>
    <w:rsid w:val="00820A69"/>
    <w:rsid w:val="00820CEE"/>
    <w:rsid w:val="00820E9A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1D72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2CE"/>
    <w:rsid w:val="00826421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35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0D37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67D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144"/>
    <w:rsid w:val="00870444"/>
    <w:rsid w:val="0087056E"/>
    <w:rsid w:val="0087099E"/>
    <w:rsid w:val="00870A30"/>
    <w:rsid w:val="00870DA6"/>
    <w:rsid w:val="00870ED7"/>
    <w:rsid w:val="008710D5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4FEC"/>
    <w:rsid w:val="008751EB"/>
    <w:rsid w:val="008752E1"/>
    <w:rsid w:val="008753BF"/>
    <w:rsid w:val="0087541D"/>
    <w:rsid w:val="00875A1F"/>
    <w:rsid w:val="00875CDB"/>
    <w:rsid w:val="00875E6E"/>
    <w:rsid w:val="00876119"/>
    <w:rsid w:val="0087613F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AF"/>
    <w:rsid w:val="00880F3D"/>
    <w:rsid w:val="00881001"/>
    <w:rsid w:val="00881211"/>
    <w:rsid w:val="008813D1"/>
    <w:rsid w:val="0088150D"/>
    <w:rsid w:val="008815B5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AA2"/>
    <w:rsid w:val="00882C1F"/>
    <w:rsid w:val="00882CD4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4CFA"/>
    <w:rsid w:val="008852FA"/>
    <w:rsid w:val="00885452"/>
    <w:rsid w:val="00885542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12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0D3C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DF6"/>
    <w:rsid w:val="00891EE1"/>
    <w:rsid w:val="00891FBC"/>
    <w:rsid w:val="008921AE"/>
    <w:rsid w:val="008922F2"/>
    <w:rsid w:val="008923B8"/>
    <w:rsid w:val="00892566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5D74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1F6"/>
    <w:rsid w:val="008A352D"/>
    <w:rsid w:val="008A37BE"/>
    <w:rsid w:val="008A3910"/>
    <w:rsid w:val="008A3922"/>
    <w:rsid w:val="008A3BFB"/>
    <w:rsid w:val="008A3F84"/>
    <w:rsid w:val="008A40A0"/>
    <w:rsid w:val="008A438E"/>
    <w:rsid w:val="008A4604"/>
    <w:rsid w:val="008A4E04"/>
    <w:rsid w:val="008A4E2C"/>
    <w:rsid w:val="008A4F01"/>
    <w:rsid w:val="008A519C"/>
    <w:rsid w:val="008A51FF"/>
    <w:rsid w:val="008A53B9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D3"/>
    <w:rsid w:val="008B45C9"/>
    <w:rsid w:val="008B46BC"/>
    <w:rsid w:val="008B4BC8"/>
    <w:rsid w:val="008B4E15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6EF2"/>
    <w:rsid w:val="008B70C9"/>
    <w:rsid w:val="008B7101"/>
    <w:rsid w:val="008B7177"/>
    <w:rsid w:val="008B7344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545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9DE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FC8"/>
    <w:rsid w:val="008E31F6"/>
    <w:rsid w:val="008E320D"/>
    <w:rsid w:val="008E32DA"/>
    <w:rsid w:val="008E3475"/>
    <w:rsid w:val="008E34CA"/>
    <w:rsid w:val="008E37EC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5FAC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8D1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1965"/>
    <w:rsid w:val="00901B79"/>
    <w:rsid w:val="00901C76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22"/>
    <w:rsid w:val="009050BF"/>
    <w:rsid w:val="0090531D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3433"/>
    <w:rsid w:val="00913498"/>
    <w:rsid w:val="0091351C"/>
    <w:rsid w:val="009135A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635"/>
    <w:rsid w:val="00931777"/>
    <w:rsid w:val="0093185A"/>
    <w:rsid w:val="0093197F"/>
    <w:rsid w:val="00931A79"/>
    <w:rsid w:val="00931ABE"/>
    <w:rsid w:val="00931AC6"/>
    <w:rsid w:val="00931C8F"/>
    <w:rsid w:val="00931CA8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5C9"/>
    <w:rsid w:val="00935D1B"/>
    <w:rsid w:val="00935D72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02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946"/>
    <w:rsid w:val="00941AE9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2AE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11A2"/>
    <w:rsid w:val="009511F9"/>
    <w:rsid w:val="00951236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5D4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F3"/>
    <w:rsid w:val="0096173D"/>
    <w:rsid w:val="00961853"/>
    <w:rsid w:val="0096189C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05C"/>
    <w:rsid w:val="009671F7"/>
    <w:rsid w:val="00967347"/>
    <w:rsid w:val="00967476"/>
    <w:rsid w:val="00967700"/>
    <w:rsid w:val="00967836"/>
    <w:rsid w:val="00967A92"/>
    <w:rsid w:val="00967B27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8D3"/>
    <w:rsid w:val="00972957"/>
    <w:rsid w:val="00972A56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4EB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0B3"/>
    <w:rsid w:val="00975467"/>
    <w:rsid w:val="009756C4"/>
    <w:rsid w:val="00975769"/>
    <w:rsid w:val="00975FA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E41"/>
    <w:rsid w:val="009812CD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3"/>
    <w:rsid w:val="009846BF"/>
    <w:rsid w:val="009847CF"/>
    <w:rsid w:val="009848B5"/>
    <w:rsid w:val="00984A76"/>
    <w:rsid w:val="00984BA9"/>
    <w:rsid w:val="00984BFA"/>
    <w:rsid w:val="00984F40"/>
    <w:rsid w:val="0098579B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D8"/>
    <w:rsid w:val="009870DC"/>
    <w:rsid w:val="009870E0"/>
    <w:rsid w:val="00987112"/>
    <w:rsid w:val="00987174"/>
    <w:rsid w:val="009872D7"/>
    <w:rsid w:val="00987876"/>
    <w:rsid w:val="00987AE0"/>
    <w:rsid w:val="00987DE5"/>
    <w:rsid w:val="00987E14"/>
    <w:rsid w:val="009900D7"/>
    <w:rsid w:val="00990404"/>
    <w:rsid w:val="009905B8"/>
    <w:rsid w:val="00990740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BC6"/>
    <w:rsid w:val="00991E7B"/>
    <w:rsid w:val="00991F27"/>
    <w:rsid w:val="009920C6"/>
    <w:rsid w:val="009925A4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8AB"/>
    <w:rsid w:val="009A1A9E"/>
    <w:rsid w:val="009A1C69"/>
    <w:rsid w:val="009A1D19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8D7"/>
    <w:rsid w:val="009A699E"/>
    <w:rsid w:val="009A6A76"/>
    <w:rsid w:val="009A6D1E"/>
    <w:rsid w:val="009A6F76"/>
    <w:rsid w:val="009A70D3"/>
    <w:rsid w:val="009A70DB"/>
    <w:rsid w:val="009A712E"/>
    <w:rsid w:val="009A714B"/>
    <w:rsid w:val="009A71EB"/>
    <w:rsid w:val="009A730A"/>
    <w:rsid w:val="009A73BD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A95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73"/>
    <w:rsid w:val="009C44F2"/>
    <w:rsid w:val="009C451A"/>
    <w:rsid w:val="009C4665"/>
    <w:rsid w:val="009C46FE"/>
    <w:rsid w:val="009C49AB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B17"/>
    <w:rsid w:val="009D6B19"/>
    <w:rsid w:val="009D6F18"/>
    <w:rsid w:val="009D7190"/>
    <w:rsid w:val="009D72D0"/>
    <w:rsid w:val="009D733E"/>
    <w:rsid w:val="009D737B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0FC0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B04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42F"/>
    <w:rsid w:val="009E56A7"/>
    <w:rsid w:val="009E573D"/>
    <w:rsid w:val="009E5749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52D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EA3"/>
    <w:rsid w:val="00A00F21"/>
    <w:rsid w:val="00A00FB2"/>
    <w:rsid w:val="00A011C1"/>
    <w:rsid w:val="00A0122E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B39"/>
    <w:rsid w:val="00A02CDA"/>
    <w:rsid w:val="00A02CF7"/>
    <w:rsid w:val="00A02FDB"/>
    <w:rsid w:val="00A031CA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A1E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BC9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ECC"/>
    <w:rsid w:val="00A15F90"/>
    <w:rsid w:val="00A16610"/>
    <w:rsid w:val="00A16777"/>
    <w:rsid w:val="00A16AE4"/>
    <w:rsid w:val="00A16B5B"/>
    <w:rsid w:val="00A16F2F"/>
    <w:rsid w:val="00A16FB6"/>
    <w:rsid w:val="00A17C39"/>
    <w:rsid w:val="00A17DD6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06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787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3D7"/>
    <w:rsid w:val="00A34498"/>
    <w:rsid w:val="00A34619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A4"/>
    <w:rsid w:val="00A415FB"/>
    <w:rsid w:val="00A41732"/>
    <w:rsid w:val="00A419BC"/>
    <w:rsid w:val="00A41E61"/>
    <w:rsid w:val="00A4230F"/>
    <w:rsid w:val="00A4250C"/>
    <w:rsid w:val="00A42FF1"/>
    <w:rsid w:val="00A432F3"/>
    <w:rsid w:val="00A43434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F59"/>
    <w:rsid w:val="00A5015B"/>
    <w:rsid w:val="00A50167"/>
    <w:rsid w:val="00A50249"/>
    <w:rsid w:val="00A50273"/>
    <w:rsid w:val="00A50766"/>
    <w:rsid w:val="00A50F8D"/>
    <w:rsid w:val="00A51268"/>
    <w:rsid w:val="00A515F9"/>
    <w:rsid w:val="00A51634"/>
    <w:rsid w:val="00A5179A"/>
    <w:rsid w:val="00A517F2"/>
    <w:rsid w:val="00A51B78"/>
    <w:rsid w:val="00A51C35"/>
    <w:rsid w:val="00A51DFF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3FC3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E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AE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2C45"/>
    <w:rsid w:val="00A62E0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01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0F8C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01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1F4"/>
    <w:rsid w:val="00A7761A"/>
    <w:rsid w:val="00A77B4C"/>
    <w:rsid w:val="00A77B4E"/>
    <w:rsid w:val="00A77B4F"/>
    <w:rsid w:val="00A77C15"/>
    <w:rsid w:val="00A77E29"/>
    <w:rsid w:val="00A77E62"/>
    <w:rsid w:val="00A77E88"/>
    <w:rsid w:val="00A77E98"/>
    <w:rsid w:val="00A80141"/>
    <w:rsid w:val="00A80280"/>
    <w:rsid w:val="00A8044A"/>
    <w:rsid w:val="00A806F4"/>
    <w:rsid w:val="00A8071B"/>
    <w:rsid w:val="00A80A1E"/>
    <w:rsid w:val="00A80BDF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1E3C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FE4"/>
    <w:rsid w:val="00AA5263"/>
    <w:rsid w:val="00AA540E"/>
    <w:rsid w:val="00AA570A"/>
    <w:rsid w:val="00AA57B7"/>
    <w:rsid w:val="00AA584E"/>
    <w:rsid w:val="00AA5C25"/>
    <w:rsid w:val="00AA61A9"/>
    <w:rsid w:val="00AA61C6"/>
    <w:rsid w:val="00AA624A"/>
    <w:rsid w:val="00AA64DA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9DD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77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45"/>
    <w:rsid w:val="00AC0296"/>
    <w:rsid w:val="00AC03CD"/>
    <w:rsid w:val="00AC04A3"/>
    <w:rsid w:val="00AC053E"/>
    <w:rsid w:val="00AC0615"/>
    <w:rsid w:val="00AC08C3"/>
    <w:rsid w:val="00AC09E6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7AE"/>
    <w:rsid w:val="00AC789F"/>
    <w:rsid w:val="00AC79C0"/>
    <w:rsid w:val="00AC7AAF"/>
    <w:rsid w:val="00AD01D3"/>
    <w:rsid w:val="00AD0387"/>
    <w:rsid w:val="00AD057F"/>
    <w:rsid w:val="00AD059F"/>
    <w:rsid w:val="00AD0618"/>
    <w:rsid w:val="00AD0844"/>
    <w:rsid w:val="00AD0C61"/>
    <w:rsid w:val="00AD0D93"/>
    <w:rsid w:val="00AD0F4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875"/>
    <w:rsid w:val="00AE3945"/>
    <w:rsid w:val="00AE39AD"/>
    <w:rsid w:val="00AE3A62"/>
    <w:rsid w:val="00AE3A74"/>
    <w:rsid w:val="00AE3BA3"/>
    <w:rsid w:val="00AE3D56"/>
    <w:rsid w:val="00AE3F57"/>
    <w:rsid w:val="00AE3FD0"/>
    <w:rsid w:val="00AE410E"/>
    <w:rsid w:val="00AE427C"/>
    <w:rsid w:val="00AE42C2"/>
    <w:rsid w:val="00AE4311"/>
    <w:rsid w:val="00AE459A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A47"/>
    <w:rsid w:val="00AF2CA2"/>
    <w:rsid w:val="00AF2D84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9FD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A6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AFA"/>
    <w:rsid w:val="00B02C22"/>
    <w:rsid w:val="00B02D49"/>
    <w:rsid w:val="00B02D8F"/>
    <w:rsid w:val="00B03135"/>
    <w:rsid w:val="00B03140"/>
    <w:rsid w:val="00B032B1"/>
    <w:rsid w:val="00B03318"/>
    <w:rsid w:val="00B034D6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ED5"/>
    <w:rsid w:val="00B05FCD"/>
    <w:rsid w:val="00B061EE"/>
    <w:rsid w:val="00B06733"/>
    <w:rsid w:val="00B068B1"/>
    <w:rsid w:val="00B06A33"/>
    <w:rsid w:val="00B07172"/>
    <w:rsid w:val="00B071AD"/>
    <w:rsid w:val="00B071DB"/>
    <w:rsid w:val="00B079D5"/>
    <w:rsid w:val="00B07A21"/>
    <w:rsid w:val="00B07EDD"/>
    <w:rsid w:val="00B07FCE"/>
    <w:rsid w:val="00B10004"/>
    <w:rsid w:val="00B1009B"/>
    <w:rsid w:val="00B102FA"/>
    <w:rsid w:val="00B10327"/>
    <w:rsid w:val="00B10499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1"/>
    <w:rsid w:val="00B122B2"/>
    <w:rsid w:val="00B12319"/>
    <w:rsid w:val="00B12814"/>
    <w:rsid w:val="00B12A50"/>
    <w:rsid w:val="00B12AC4"/>
    <w:rsid w:val="00B12B10"/>
    <w:rsid w:val="00B12C6E"/>
    <w:rsid w:val="00B12D86"/>
    <w:rsid w:val="00B12FC0"/>
    <w:rsid w:val="00B133DE"/>
    <w:rsid w:val="00B13444"/>
    <w:rsid w:val="00B134E2"/>
    <w:rsid w:val="00B13778"/>
    <w:rsid w:val="00B137CB"/>
    <w:rsid w:val="00B13977"/>
    <w:rsid w:val="00B13A7E"/>
    <w:rsid w:val="00B13B2B"/>
    <w:rsid w:val="00B13C3F"/>
    <w:rsid w:val="00B13CBA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77"/>
    <w:rsid w:val="00B17913"/>
    <w:rsid w:val="00B1795F"/>
    <w:rsid w:val="00B179F9"/>
    <w:rsid w:val="00B17A8D"/>
    <w:rsid w:val="00B17B80"/>
    <w:rsid w:val="00B17C3A"/>
    <w:rsid w:val="00B17CE2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9DF"/>
    <w:rsid w:val="00B22F1E"/>
    <w:rsid w:val="00B231FB"/>
    <w:rsid w:val="00B23278"/>
    <w:rsid w:val="00B232AF"/>
    <w:rsid w:val="00B233C5"/>
    <w:rsid w:val="00B234ED"/>
    <w:rsid w:val="00B2384A"/>
    <w:rsid w:val="00B23934"/>
    <w:rsid w:val="00B2399B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57B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EF8"/>
    <w:rsid w:val="00B32F3E"/>
    <w:rsid w:val="00B33008"/>
    <w:rsid w:val="00B33106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11B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37F4F"/>
    <w:rsid w:val="00B4004D"/>
    <w:rsid w:val="00B400D5"/>
    <w:rsid w:val="00B40697"/>
    <w:rsid w:val="00B40798"/>
    <w:rsid w:val="00B409E9"/>
    <w:rsid w:val="00B40B85"/>
    <w:rsid w:val="00B40D65"/>
    <w:rsid w:val="00B40EDA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AEB"/>
    <w:rsid w:val="00B55B6E"/>
    <w:rsid w:val="00B55D44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555"/>
    <w:rsid w:val="00B6187C"/>
    <w:rsid w:val="00B6196F"/>
    <w:rsid w:val="00B619EF"/>
    <w:rsid w:val="00B61A48"/>
    <w:rsid w:val="00B61ABC"/>
    <w:rsid w:val="00B61CAD"/>
    <w:rsid w:val="00B61FA1"/>
    <w:rsid w:val="00B62023"/>
    <w:rsid w:val="00B62027"/>
    <w:rsid w:val="00B62074"/>
    <w:rsid w:val="00B6207A"/>
    <w:rsid w:val="00B620A8"/>
    <w:rsid w:val="00B620BA"/>
    <w:rsid w:val="00B62B31"/>
    <w:rsid w:val="00B62B9D"/>
    <w:rsid w:val="00B62D13"/>
    <w:rsid w:val="00B63054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27B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9A6"/>
    <w:rsid w:val="00B66B61"/>
    <w:rsid w:val="00B66B7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0B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172"/>
    <w:rsid w:val="00B762F0"/>
    <w:rsid w:val="00B76418"/>
    <w:rsid w:val="00B76503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37"/>
    <w:rsid w:val="00B80053"/>
    <w:rsid w:val="00B80499"/>
    <w:rsid w:val="00B804DD"/>
    <w:rsid w:val="00B8058C"/>
    <w:rsid w:val="00B8071F"/>
    <w:rsid w:val="00B8088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EF2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14E"/>
    <w:rsid w:val="00B845E6"/>
    <w:rsid w:val="00B84715"/>
    <w:rsid w:val="00B8482A"/>
    <w:rsid w:val="00B84898"/>
    <w:rsid w:val="00B84C53"/>
    <w:rsid w:val="00B84D43"/>
    <w:rsid w:val="00B84FA8"/>
    <w:rsid w:val="00B84FE8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42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A86"/>
    <w:rsid w:val="00B91B25"/>
    <w:rsid w:val="00B91CA1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9FE"/>
    <w:rsid w:val="00B93C82"/>
    <w:rsid w:val="00B93FEF"/>
    <w:rsid w:val="00B940BF"/>
    <w:rsid w:val="00B940D7"/>
    <w:rsid w:val="00B9412B"/>
    <w:rsid w:val="00B941E6"/>
    <w:rsid w:val="00B942FC"/>
    <w:rsid w:val="00B943F5"/>
    <w:rsid w:val="00B94431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D7"/>
    <w:rsid w:val="00B979A1"/>
    <w:rsid w:val="00B97B34"/>
    <w:rsid w:val="00B97C6D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4EB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8E1"/>
    <w:rsid w:val="00BC199A"/>
    <w:rsid w:val="00BC1C19"/>
    <w:rsid w:val="00BC1CB0"/>
    <w:rsid w:val="00BC1CEE"/>
    <w:rsid w:val="00BC2665"/>
    <w:rsid w:val="00BC2A11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3A7"/>
    <w:rsid w:val="00BC456D"/>
    <w:rsid w:val="00BC48AB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1350"/>
    <w:rsid w:val="00BD146B"/>
    <w:rsid w:val="00BD15E9"/>
    <w:rsid w:val="00BD163B"/>
    <w:rsid w:val="00BD16C9"/>
    <w:rsid w:val="00BD1948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BB1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2D"/>
    <w:rsid w:val="00BE3048"/>
    <w:rsid w:val="00BE304F"/>
    <w:rsid w:val="00BE3758"/>
    <w:rsid w:val="00BE3863"/>
    <w:rsid w:val="00BE396E"/>
    <w:rsid w:val="00BE39DD"/>
    <w:rsid w:val="00BE3A43"/>
    <w:rsid w:val="00BE3B31"/>
    <w:rsid w:val="00BE3B48"/>
    <w:rsid w:val="00BE3B7B"/>
    <w:rsid w:val="00BE3D20"/>
    <w:rsid w:val="00BE3E55"/>
    <w:rsid w:val="00BE404A"/>
    <w:rsid w:val="00BE433F"/>
    <w:rsid w:val="00BE441E"/>
    <w:rsid w:val="00BE4834"/>
    <w:rsid w:val="00BE485A"/>
    <w:rsid w:val="00BE48A8"/>
    <w:rsid w:val="00BE48F9"/>
    <w:rsid w:val="00BE4BB0"/>
    <w:rsid w:val="00BE4C27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481"/>
    <w:rsid w:val="00BF35BC"/>
    <w:rsid w:val="00BF35CE"/>
    <w:rsid w:val="00BF3621"/>
    <w:rsid w:val="00BF3662"/>
    <w:rsid w:val="00BF36D7"/>
    <w:rsid w:val="00BF36EC"/>
    <w:rsid w:val="00BF3818"/>
    <w:rsid w:val="00BF3824"/>
    <w:rsid w:val="00BF3C31"/>
    <w:rsid w:val="00BF3D0B"/>
    <w:rsid w:val="00BF423D"/>
    <w:rsid w:val="00BF440E"/>
    <w:rsid w:val="00BF45A0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BBC"/>
    <w:rsid w:val="00C07EA2"/>
    <w:rsid w:val="00C07F3A"/>
    <w:rsid w:val="00C07F5B"/>
    <w:rsid w:val="00C10519"/>
    <w:rsid w:val="00C10793"/>
    <w:rsid w:val="00C10C0F"/>
    <w:rsid w:val="00C10D91"/>
    <w:rsid w:val="00C11167"/>
    <w:rsid w:val="00C111A9"/>
    <w:rsid w:val="00C11916"/>
    <w:rsid w:val="00C11933"/>
    <w:rsid w:val="00C11A04"/>
    <w:rsid w:val="00C11A43"/>
    <w:rsid w:val="00C11E56"/>
    <w:rsid w:val="00C11F5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DE8"/>
    <w:rsid w:val="00C20E79"/>
    <w:rsid w:val="00C20FF6"/>
    <w:rsid w:val="00C210E1"/>
    <w:rsid w:val="00C210FF"/>
    <w:rsid w:val="00C21286"/>
    <w:rsid w:val="00C212E2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276"/>
    <w:rsid w:val="00C22420"/>
    <w:rsid w:val="00C22657"/>
    <w:rsid w:val="00C22765"/>
    <w:rsid w:val="00C2291C"/>
    <w:rsid w:val="00C229F5"/>
    <w:rsid w:val="00C22A5B"/>
    <w:rsid w:val="00C22B5B"/>
    <w:rsid w:val="00C22BF3"/>
    <w:rsid w:val="00C22F96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1EA7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16C"/>
    <w:rsid w:val="00C63303"/>
    <w:rsid w:val="00C633E5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DA8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7D3"/>
    <w:rsid w:val="00C76BEA"/>
    <w:rsid w:val="00C76ED6"/>
    <w:rsid w:val="00C76F15"/>
    <w:rsid w:val="00C770C9"/>
    <w:rsid w:val="00C77218"/>
    <w:rsid w:val="00C77236"/>
    <w:rsid w:val="00C7745B"/>
    <w:rsid w:val="00C7748B"/>
    <w:rsid w:val="00C774AA"/>
    <w:rsid w:val="00C774EB"/>
    <w:rsid w:val="00C7776B"/>
    <w:rsid w:val="00C778A2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347"/>
    <w:rsid w:val="00C815AB"/>
    <w:rsid w:val="00C81A17"/>
    <w:rsid w:val="00C81E76"/>
    <w:rsid w:val="00C81EE6"/>
    <w:rsid w:val="00C81F16"/>
    <w:rsid w:val="00C82515"/>
    <w:rsid w:val="00C8265C"/>
    <w:rsid w:val="00C827F6"/>
    <w:rsid w:val="00C828F5"/>
    <w:rsid w:val="00C82B81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F65"/>
    <w:rsid w:val="00C85029"/>
    <w:rsid w:val="00C851E0"/>
    <w:rsid w:val="00C85403"/>
    <w:rsid w:val="00C85898"/>
    <w:rsid w:val="00C85A09"/>
    <w:rsid w:val="00C85D16"/>
    <w:rsid w:val="00C85D8E"/>
    <w:rsid w:val="00C85DD8"/>
    <w:rsid w:val="00C85F0C"/>
    <w:rsid w:val="00C85F93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626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1E2C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7B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1E0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2A7"/>
    <w:rsid w:val="00CA4484"/>
    <w:rsid w:val="00CA459F"/>
    <w:rsid w:val="00CA46CA"/>
    <w:rsid w:val="00CA4721"/>
    <w:rsid w:val="00CA47D6"/>
    <w:rsid w:val="00CA4827"/>
    <w:rsid w:val="00CA484D"/>
    <w:rsid w:val="00CA4974"/>
    <w:rsid w:val="00CA4A7C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019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69A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C018C"/>
    <w:rsid w:val="00CC01D7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8A0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BED"/>
    <w:rsid w:val="00CC3F2D"/>
    <w:rsid w:val="00CC4172"/>
    <w:rsid w:val="00CC477C"/>
    <w:rsid w:val="00CC509B"/>
    <w:rsid w:val="00CC50BD"/>
    <w:rsid w:val="00CC513D"/>
    <w:rsid w:val="00CC516F"/>
    <w:rsid w:val="00CC5235"/>
    <w:rsid w:val="00CC5588"/>
    <w:rsid w:val="00CC566C"/>
    <w:rsid w:val="00CC56D3"/>
    <w:rsid w:val="00CC5921"/>
    <w:rsid w:val="00CC5CFA"/>
    <w:rsid w:val="00CC5D98"/>
    <w:rsid w:val="00CC5E8A"/>
    <w:rsid w:val="00CC5FFE"/>
    <w:rsid w:val="00CC64F5"/>
    <w:rsid w:val="00CC666C"/>
    <w:rsid w:val="00CC6719"/>
    <w:rsid w:val="00CC69B9"/>
    <w:rsid w:val="00CC6A78"/>
    <w:rsid w:val="00CC6D0B"/>
    <w:rsid w:val="00CC712C"/>
    <w:rsid w:val="00CC72EE"/>
    <w:rsid w:val="00CC739A"/>
    <w:rsid w:val="00CC75EF"/>
    <w:rsid w:val="00CC78FD"/>
    <w:rsid w:val="00CC7A47"/>
    <w:rsid w:val="00CC7F1E"/>
    <w:rsid w:val="00CD0082"/>
    <w:rsid w:val="00CD0310"/>
    <w:rsid w:val="00CD04B3"/>
    <w:rsid w:val="00CD04E2"/>
    <w:rsid w:val="00CD0591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78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6A0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43"/>
    <w:rsid w:val="00CE5ED6"/>
    <w:rsid w:val="00CE5ED9"/>
    <w:rsid w:val="00CE622A"/>
    <w:rsid w:val="00CE64BC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B12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529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53"/>
    <w:rsid w:val="00CF6B6A"/>
    <w:rsid w:val="00CF6BFC"/>
    <w:rsid w:val="00CF6D66"/>
    <w:rsid w:val="00CF6DEC"/>
    <w:rsid w:val="00CF7037"/>
    <w:rsid w:val="00CF7137"/>
    <w:rsid w:val="00CF7364"/>
    <w:rsid w:val="00CF768B"/>
    <w:rsid w:val="00CF77B7"/>
    <w:rsid w:val="00CF77EC"/>
    <w:rsid w:val="00CF78F8"/>
    <w:rsid w:val="00CF7F49"/>
    <w:rsid w:val="00D00361"/>
    <w:rsid w:val="00D003C9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4B5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2004"/>
    <w:rsid w:val="00D1204B"/>
    <w:rsid w:val="00D126D2"/>
    <w:rsid w:val="00D1276B"/>
    <w:rsid w:val="00D127B3"/>
    <w:rsid w:val="00D127D2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4E"/>
    <w:rsid w:val="00D14C6A"/>
    <w:rsid w:val="00D15094"/>
    <w:rsid w:val="00D15262"/>
    <w:rsid w:val="00D152E2"/>
    <w:rsid w:val="00D152F2"/>
    <w:rsid w:val="00D1532A"/>
    <w:rsid w:val="00D153AD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B3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CDB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C3E"/>
    <w:rsid w:val="00D21D2E"/>
    <w:rsid w:val="00D21DA3"/>
    <w:rsid w:val="00D21DDA"/>
    <w:rsid w:val="00D21E41"/>
    <w:rsid w:val="00D221FD"/>
    <w:rsid w:val="00D22317"/>
    <w:rsid w:val="00D2255F"/>
    <w:rsid w:val="00D225DC"/>
    <w:rsid w:val="00D22BC2"/>
    <w:rsid w:val="00D22C21"/>
    <w:rsid w:val="00D22C44"/>
    <w:rsid w:val="00D22E09"/>
    <w:rsid w:val="00D2310C"/>
    <w:rsid w:val="00D234BF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378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181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4F9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7"/>
    <w:rsid w:val="00D42AAF"/>
    <w:rsid w:val="00D42FAE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4B0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036"/>
    <w:rsid w:val="00D51252"/>
    <w:rsid w:val="00D513AD"/>
    <w:rsid w:val="00D5150C"/>
    <w:rsid w:val="00D5151B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9D4"/>
    <w:rsid w:val="00D52B77"/>
    <w:rsid w:val="00D52BB8"/>
    <w:rsid w:val="00D52F7C"/>
    <w:rsid w:val="00D5318D"/>
    <w:rsid w:val="00D531F3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704"/>
    <w:rsid w:val="00D61B65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37"/>
    <w:rsid w:val="00D72367"/>
    <w:rsid w:val="00D72461"/>
    <w:rsid w:val="00D72585"/>
    <w:rsid w:val="00D725E9"/>
    <w:rsid w:val="00D72A72"/>
    <w:rsid w:val="00D72D6F"/>
    <w:rsid w:val="00D72DCB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17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CC1"/>
    <w:rsid w:val="00D80E0E"/>
    <w:rsid w:val="00D80F49"/>
    <w:rsid w:val="00D81328"/>
    <w:rsid w:val="00D816D6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E1F"/>
    <w:rsid w:val="00D84F4C"/>
    <w:rsid w:val="00D85060"/>
    <w:rsid w:val="00D85228"/>
    <w:rsid w:val="00D853FA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10BD"/>
    <w:rsid w:val="00D910CB"/>
    <w:rsid w:val="00D91220"/>
    <w:rsid w:val="00D913A3"/>
    <w:rsid w:val="00D9173C"/>
    <w:rsid w:val="00D91742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692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E8"/>
    <w:rsid w:val="00D970DF"/>
    <w:rsid w:val="00D9710E"/>
    <w:rsid w:val="00D972DE"/>
    <w:rsid w:val="00D97314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7A3"/>
    <w:rsid w:val="00DA0841"/>
    <w:rsid w:val="00DA08F0"/>
    <w:rsid w:val="00DA0CC5"/>
    <w:rsid w:val="00DA0E24"/>
    <w:rsid w:val="00DA0F95"/>
    <w:rsid w:val="00DA1355"/>
    <w:rsid w:val="00DA1410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1CB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1CA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701"/>
    <w:rsid w:val="00DA6DAE"/>
    <w:rsid w:val="00DA6E0F"/>
    <w:rsid w:val="00DA6EE7"/>
    <w:rsid w:val="00DA7286"/>
    <w:rsid w:val="00DA7492"/>
    <w:rsid w:val="00DA74C3"/>
    <w:rsid w:val="00DA77AC"/>
    <w:rsid w:val="00DA7895"/>
    <w:rsid w:val="00DA7CF9"/>
    <w:rsid w:val="00DA7D3D"/>
    <w:rsid w:val="00DA7EDD"/>
    <w:rsid w:val="00DA7FA6"/>
    <w:rsid w:val="00DB008F"/>
    <w:rsid w:val="00DB00B5"/>
    <w:rsid w:val="00DB0120"/>
    <w:rsid w:val="00DB02D5"/>
    <w:rsid w:val="00DB0301"/>
    <w:rsid w:val="00DB040A"/>
    <w:rsid w:val="00DB0A3B"/>
    <w:rsid w:val="00DB0ED1"/>
    <w:rsid w:val="00DB10A0"/>
    <w:rsid w:val="00DB10F7"/>
    <w:rsid w:val="00DB1177"/>
    <w:rsid w:val="00DB1346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664"/>
    <w:rsid w:val="00DB47A9"/>
    <w:rsid w:val="00DB49B6"/>
    <w:rsid w:val="00DB4E00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4CB"/>
    <w:rsid w:val="00DC7756"/>
    <w:rsid w:val="00DC7DB5"/>
    <w:rsid w:val="00DC7DCC"/>
    <w:rsid w:val="00DC7E2C"/>
    <w:rsid w:val="00DD0110"/>
    <w:rsid w:val="00DD0135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603"/>
    <w:rsid w:val="00DD47DE"/>
    <w:rsid w:val="00DD4813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2D6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798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46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6F"/>
    <w:rsid w:val="00DE74BA"/>
    <w:rsid w:val="00DE7C2A"/>
    <w:rsid w:val="00DE7CA2"/>
    <w:rsid w:val="00DE7CAC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217"/>
    <w:rsid w:val="00DF1350"/>
    <w:rsid w:val="00DF138A"/>
    <w:rsid w:val="00DF153A"/>
    <w:rsid w:val="00DF173B"/>
    <w:rsid w:val="00DF176F"/>
    <w:rsid w:val="00DF1888"/>
    <w:rsid w:val="00DF1AF1"/>
    <w:rsid w:val="00DF1B05"/>
    <w:rsid w:val="00DF1C73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1A0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9FF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472"/>
    <w:rsid w:val="00DF6549"/>
    <w:rsid w:val="00DF69A0"/>
    <w:rsid w:val="00DF6B97"/>
    <w:rsid w:val="00DF6CBB"/>
    <w:rsid w:val="00DF6D30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116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1E9"/>
    <w:rsid w:val="00E063BC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2266"/>
    <w:rsid w:val="00E12586"/>
    <w:rsid w:val="00E127CE"/>
    <w:rsid w:val="00E12882"/>
    <w:rsid w:val="00E128D7"/>
    <w:rsid w:val="00E129BC"/>
    <w:rsid w:val="00E12B17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FBE"/>
    <w:rsid w:val="00E147BB"/>
    <w:rsid w:val="00E1483E"/>
    <w:rsid w:val="00E14C63"/>
    <w:rsid w:val="00E14DE4"/>
    <w:rsid w:val="00E150B6"/>
    <w:rsid w:val="00E1516E"/>
    <w:rsid w:val="00E1518C"/>
    <w:rsid w:val="00E15864"/>
    <w:rsid w:val="00E158B6"/>
    <w:rsid w:val="00E16060"/>
    <w:rsid w:val="00E16164"/>
    <w:rsid w:val="00E16182"/>
    <w:rsid w:val="00E163C5"/>
    <w:rsid w:val="00E1658C"/>
    <w:rsid w:val="00E168EC"/>
    <w:rsid w:val="00E16966"/>
    <w:rsid w:val="00E1697B"/>
    <w:rsid w:val="00E16A32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800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42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25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0BA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771"/>
    <w:rsid w:val="00E4794D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340"/>
    <w:rsid w:val="00E554E8"/>
    <w:rsid w:val="00E55867"/>
    <w:rsid w:val="00E559BD"/>
    <w:rsid w:val="00E55AD8"/>
    <w:rsid w:val="00E56173"/>
    <w:rsid w:val="00E561FB"/>
    <w:rsid w:val="00E563AC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CDF"/>
    <w:rsid w:val="00E61DD8"/>
    <w:rsid w:val="00E61F12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69B"/>
    <w:rsid w:val="00E65974"/>
    <w:rsid w:val="00E65BFC"/>
    <w:rsid w:val="00E65C96"/>
    <w:rsid w:val="00E65CC2"/>
    <w:rsid w:val="00E66451"/>
    <w:rsid w:val="00E664C8"/>
    <w:rsid w:val="00E6651F"/>
    <w:rsid w:val="00E66550"/>
    <w:rsid w:val="00E66827"/>
    <w:rsid w:val="00E66BF4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6D8"/>
    <w:rsid w:val="00E73712"/>
    <w:rsid w:val="00E7393E"/>
    <w:rsid w:val="00E73BC9"/>
    <w:rsid w:val="00E73CAE"/>
    <w:rsid w:val="00E74163"/>
    <w:rsid w:val="00E74179"/>
    <w:rsid w:val="00E741B7"/>
    <w:rsid w:val="00E74A72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835"/>
    <w:rsid w:val="00E758A0"/>
    <w:rsid w:val="00E75950"/>
    <w:rsid w:val="00E75E92"/>
    <w:rsid w:val="00E75FCB"/>
    <w:rsid w:val="00E762D0"/>
    <w:rsid w:val="00E76420"/>
    <w:rsid w:val="00E764A8"/>
    <w:rsid w:val="00E767B3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7E1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DD1"/>
    <w:rsid w:val="00E82EB5"/>
    <w:rsid w:val="00E82F3E"/>
    <w:rsid w:val="00E83023"/>
    <w:rsid w:val="00E832D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631"/>
    <w:rsid w:val="00E916AC"/>
    <w:rsid w:val="00E917B3"/>
    <w:rsid w:val="00E918AA"/>
    <w:rsid w:val="00E9199D"/>
    <w:rsid w:val="00E919AB"/>
    <w:rsid w:val="00E91A68"/>
    <w:rsid w:val="00E92103"/>
    <w:rsid w:val="00E92135"/>
    <w:rsid w:val="00E9232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DFD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38C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D8B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378"/>
    <w:rsid w:val="00EA4868"/>
    <w:rsid w:val="00EA49AD"/>
    <w:rsid w:val="00EA4A90"/>
    <w:rsid w:val="00EA4BB7"/>
    <w:rsid w:val="00EA4E91"/>
    <w:rsid w:val="00EA4F8C"/>
    <w:rsid w:val="00EA5072"/>
    <w:rsid w:val="00EA530B"/>
    <w:rsid w:val="00EA557B"/>
    <w:rsid w:val="00EA55F1"/>
    <w:rsid w:val="00EA5745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C07"/>
    <w:rsid w:val="00EC5DA4"/>
    <w:rsid w:val="00EC5E7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57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D57"/>
    <w:rsid w:val="00EE609C"/>
    <w:rsid w:val="00EE652E"/>
    <w:rsid w:val="00EE686F"/>
    <w:rsid w:val="00EE69C7"/>
    <w:rsid w:val="00EE6B55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C6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AAC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3E2"/>
    <w:rsid w:val="00EF6861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17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849"/>
    <w:rsid w:val="00F04916"/>
    <w:rsid w:val="00F04B74"/>
    <w:rsid w:val="00F04B9D"/>
    <w:rsid w:val="00F04D9D"/>
    <w:rsid w:val="00F04DE7"/>
    <w:rsid w:val="00F04FAC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5A8"/>
    <w:rsid w:val="00F116C1"/>
    <w:rsid w:val="00F11BA9"/>
    <w:rsid w:val="00F11BF4"/>
    <w:rsid w:val="00F11F65"/>
    <w:rsid w:val="00F1201E"/>
    <w:rsid w:val="00F120A7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5F6"/>
    <w:rsid w:val="00F15661"/>
    <w:rsid w:val="00F156CE"/>
    <w:rsid w:val="00F15794"/>
    <w:rsid w:val="00F15B09"/>
    <w:rsid w:val="00F15C90"/>
    <w:rsid w:val="00F15D49"/>
    <w:rsid w:val="00F15DAB"/>
    <w:rsid w:val="00F15F24"/>
    <w:rsid w:val="00F15F6F"/>
    <w:rsid w:val="00F162F9"/>
    <w:rsid w:val="00F16354"/>
    <w:rsid w:val="00F16554"/>
    <w:rsid w:val="00F16683"/>
    <w:rsid w:val="00F166C6"/>
    <w:rsid w:val="00F16754"/>
    <w:rsid w:val="00F1681B"/>
    <w:rsid w:val="00F16969"/>
    <w:rsid w:val="00F16D6C"/>
    <w:rsid w:val="00F17156"/>
    <w:rsid w:val="00F1758E"/>
    <w:rsid w:val="00F175F0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4A8"/>
    <w:rsid w:val="00F2179A"/>
    <w:rsid w:val="00F21966"/>
    <w:rsid w:val="00F2197A"/>
    <w:rsid w:val="00F21AC2"/>
    <w:rsid w:val="00F21AC7"/>
    <w:rsid w:val="00F21B61"/>
    <w:rsid w:val="00F21DFC"/>
    <w:rsid w:val="00F21E89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3E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28F"/>
    <w:rsid w:val="00F30525"/>
    <w:rsid w:val="00F30676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4D8"/>
    <w:rsid w:val="00F337CB"/>
    <w:rsid w:val="00F338E5"/>
    <w:rsid w:val="00F3391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50D3"/>
    <w:rsid w:val="00F350ED"/>
    <w:rsid w:val="00F35209"/>
    <w:rsid w:val="00F352A6"/>
    <w:rsid w:val="00F352A9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61E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157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5F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9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0F9"/>
    <w:rsid w:val="00F60352"/>
    <w:rsid w:val="00F603B2"/>
    <w:rsid w:val="00F605AD"/>
    <w:rsid w:val="00F6061F"/>
    <w:rsid w:val="00F60634"/>
    <w:rsid w:val="00F607BE"/>
    <w:rsid w:val="00F607C9"/>
    <w:rsid w:val="00F6083A"/>
    <w:rsid w:val="00F6091E"/>
    <w:rsid w:val="00F609DA"/>
    <w:rsid w:val="00F60A51"/>
    <w:rsid w:val="00F60A86"/>
    <w:rsid w:val="00F60AC5"/>
    <w:rsid w:val="00F60C42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2DE"/>
    <w:rsid w:val="00F63350"/>
    <w:rsid w:val="00F637E9"/>
    <w:rsid w:val="00F6386E"/>
    <w:rsid w:val="00F638FC"/>
    <w:rsid w:val="00F639F2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0FB2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679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5154"/>
    <w:rsid w:val="00F853AE"/>
    <w:rsid w:val="00F85A0C"/>
    <w:rsid w:val="00F85AA2"/>
    <w:rsid w:val="00F85AD8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02B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AF6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1EE4"/>
    <w:rsid w:val="00FA210F"/>
    <w:rsid w:val="00FA222F"/>
    <w:rsid w:val="00FA226A"/>
    <w:rsid w:val="00FA2326"/>
    <w:rsid w:val="00FA2377"/>
    <w:rsid w:val="00FA25A2"/>
    <w:rsid w:val="00FA25A3"/>
    <w:rsid w:val="00FA2607"/>
    <w:rsid w:val="00FA26E6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408"/>
    <w:rsid w:val="00FA5548"/>
    <w:rsid w:val="00FA5884"/>
    <w:rsid w:val="00FA5949"/>
    <w:rsid w:val="00FA5981"/>
    <w:rsid w:val="00FA5B4B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438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B32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D7A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3C1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486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B4"/>
    <w:rsid w:val="00FC256D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670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6DE7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442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3F"/>
    <w:rsid w:val="00FE28EF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2035"/>
    <w:rsid w:val="00FF20AF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67CE3-94C5-4167-B000-4F7208674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EADBD-DB99-42C5-B5E0-9DA97936D5F2}">
  <ds:schemaRefs>
    <ds:schemaRef ds:uri="f6ba49b0-bcda-4796-8236-5b5cc1493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4243d5be-521d-4052-81ca-f0f31ea6f2da"/>
    <ds:schemaRef ds:uri="05716746-add9-412a-97a9-1b5167d151a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D3CE025-FFB3-4DB9-AA20-053E01246F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4875</TotalTime>
  <Pages>28</Pages>
  <Words>6016</Words>
  <Characters>27265</Characters>
  <Application>Microsoft Office Word</Application>
  <DocSecurity>0</DocSecurity>
  <Lines>227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33215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569</cp:revision>
  <cp:lastPrinted>2024-05-08T06:38:00Z</cp:lastPrinted>
  <dcterms:created xsi:type="dcterms:W3CDTF">2023-10-11T00:52:00Z</dcterms:created>
  <dcterms:modified xsi:type="dcterms:W3CDTF">2024-05-15T03:54:00Z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