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74554" w14:textId="77777777" w:rsidR="00F35EBD" w:rsidRPr="00151959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151959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14:paraId="591B604F" w14:textId="77777777" w:rsidR="00F35EBD" w:rsidRPr="00151959" w:rsidRDefault="00F35EBD" w:rsidP="00F35EBD">
      <w:pPr>
        <w:ind w:right="-43"/>
        <w:jc w:val="center"/>
        <w:rPr>
          <w:rFonts w:ascii="Angsana New" w:hAnsi="Angsana New"/>
          <w:b/>
          <w:bCs/>
          <w:sz w:val="32"/>
          <w:szCs w:val="32"/>
        </w:rPr>
      </w:pPr>
    </w:p>
    <w:p w14:paraId="792179AC" w14:textId="77777777" w:rsidR="00746737" w:rsidRPr="00151959" w:rsidRDefault="00746737" w:rsidP="00746737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151959">
        <w:rPr>
          <w:rFonts w:ascii="Angsana New" w:hAnsi="Angsana New" w:cs="Angsana New"/>
          <w:sz w:val="32"/>
          <w:szCs w:val="32"/>
          <w:u w:val="none"/>
          <w:cs/>
        </w:rPr>
        <w:t xml:space="preserve">งบการเงินระหว่างกาลแบบย่อ </w:t>
      </w:r>
    </w:p>
    <w:p w14:paraId="490595B7" w14:textId="3758E05C" w:rsidR="007B7A1D" w:rsidRPr="00151959" w:rsidRDefault="007B7A1D" w:rsidP="007B7A1D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151959">
        <w:rPr>
          <w:rFonts w:ascii="Angsana New" w:hAnsi="Angsana New" w:cs="Angsana New"/>
          <w:sz w:val="32"/>
          <w:szCs w:val="32"/>
          <w:u w:val="none"/>
          <w:cs/>
        </w:rPr>
        <w:t>สำหรับงวด</w:t>
      </w:r>
      <w:r w:rsidR="002955F1" w:rsidRPr="00151959">
        <w:rPr>
          <w:rFonts w:ascii="Angsana New" w:hAnsi="Angsana New" w:cs="Angsana New"/>
          <w:sz w:val="32"/>
          <w:szCs w:val="32"/>
          <w:u w:val="none"/>
          <w:cs/>
        </w:rPr>
        <w:t>สามเดือน</w:t>
      </w:r>
      <w:r w:rsidR="002955F1" w:rsidRPr="00151959">
        <w:rPr>
          <w:rFonts w:ascii="Angsana New" w:hAnsi="Angsana New" w:cs="Angsana New" w:hint="cs"/>
          <w:sz w:val="32"/>
          <w:szCs w:val="32"/>
          <w:u w:val="none"/>
          <w:cs/>
        </w:rPr>
        <w:t>และเก้าเดือน</w:t>
      </w:r>
      <w:r w:rsidR="002955F1" w:rsidRPr="00151959">
        <w:rPr>
          <w:rFonts w:ascii="Angsana New" w:hAnsi="Angsana New" w:cs="Angsana New"/>
          <w:sz w:val="32"/>
          <w:szCs w:val="32"/>
          <w:u w:val="none"/>
          <w:cs/>
        </w:rPr>
        <w:t xml:space="preserve">สิ้นสุดวันที่ </w:t>
      </w:r>
      <w:r w:rsidR="002955F1" w:rsidRPr="00151959">
        <w:rPr>
          <w:rFonts w:ascii="Angsana New" w:hAnsi="Angsana New" w:cs="Angsana New"/>
          <w:sz w:val="32"/>
          <w:szCs w:val="32"/>
          <w:u w:val="none"/>
        </w:rPr>
        <w:t xml:space="preserve">30 </w:t>
      </w:r>
      <w:r w:rsidR="002955F1" w:rsidRPr="00151959">
        <w:rPr>
          <w:rFonts w:ascii="Angsana New" w:hAnsi="Angsana New" w:cs="Angsana New" w:hint="cs"/>
          <w:sz w:val="32"/>
          <w:szCs w:val="32"/>
          <w:u w:val="none"/>
          <w:cs/>
        </w:rPr>
        <w:t xml:space="preserve">มิถุนายน </w:t>
      </w:r>
      <w:r w:rsidRPr="00151959">
        <w:rPr>
          <w:rFonts w:ascii="Angsana New" w:hAnsi="Angsana New" w:cs="Angsana New"/>
          <w:sz w:val="32"/>
          <w:szCs w:val="32"/>
          <w:u w:val="none"/>
        </w:rPr>
        <w:t>2567</w:t>
      </w:r>
    </w:p>
    <w:p w14:paraId="4450B0F5" w14:textId="51BFA660" w:rsidR="00F35EBD" w:rsidRPr="00151959" w:rsidRDefault="00746737" w:rsidP="00746737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151959">
        <w:rPr>
          <w:rFonts w:ascii="Angsana New" w:hAnsi="Angsana New" w:cs="Angsana New"/>
          <w:sz w:val="32"/>
          <w:szCs w:val="32"/>
          <w:u w:val="none"/>
          <w:cs/>
        </w:rPr>
        <w:t>และ</w:t>
      </w:r>
    </w:p>
    <w:p w14:paraId="66A18556" w14:textId="77777777" w:rsidR="00F35EBD" w:rsidRPr="00151959" w:rsidRDefault="001126F0" w:rsidP="00F35EBD">
      <w:pPr>
        <w:pStyle w:val="Title"/>
        <w:ind w:left="0" w:right="-40"/>
        <w:rPr>
          <w:rFonts w:ascii="Angsana New" w:hAnsi="Angsana New" w:cs="Angsana New"/>
          <w:b/>
          <w:bCs/>
          <w:sz w:val="32"/>
          <w:szCs w:val="32"/>
        </w:rPr>
      </w:pPr>
      <w:r w:rsidRPr="00151959">
        <w:rPr>
          <w:rFonts w:ascii="Angsana New" w:hAnsi="Angsana New" w:cs="Angsana New"/>
          <w:sz w:val="32"/>
          <w:szCs w:val="32"/>
          <w:u w:val="none"/>
          <w:cs/>
        </w:rPr>
        <w:t>รายงานการสอบทานของผู้สอบบัญชีรับอนุญาต</w:t>
      </w:r>
    </w:p>
    <w:p w14:paraId="5D852861" w14:textId="77777777" w:rsidR="00F35EBD" w:rsidRPr="00151959" w:rsidRDefault="00F35EBD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  <w:sectPr w:rsidR="00F35EBD" w:rsidRPr="00151959" w:rsidSect="006078E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245"/>
        </w:sectPr>
      </w:pPr>
    </w:p>
    <w:p w14:paraId="2373099C" w14:textId="77777777" w:rsidR="00F35EBD" w:rsidRPr="00151959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  <w:r w:rsidRPr="00151959">
        <w:rPr>
          <w:rFonts w:ascii="Angsana New" w:hAnsi="Angsana New"/>
          <w:cs/>
        </w:rPr>
        <w:lastRenderedPageBreak/>
        <w:t>รายงาน</w:t>
      </w:r>
      <w:r w:rsidRPr="00151959">
        <w:rPr>
          <w:rFonts w:ascii="Angsana New" w:hAnsi="Angsana New"/>
          <w:cs/>
          <w:lang w:val="th-TH"/>
        </w:rPr>
        <w:t>การสอบทาน</w:t>
      </w:r>
      <w:r w:rsidRPr="00151959">
        <w:rPr>
          <w:rFonts w:ascii="Angsana New" w:hAnsi="Angsana New"/>
          <w:cs/>
        </w:rPr>
        <w:t>ข้อมูลทางการเงินระหว่างกาล</w:t>
      </w:r>
      <w:r w:rsidRPr="00151959">
        <w:rPr>
          <w:rFonts w:ascii="Angsana New" w:hAnsi="Angsana New"/>
          <w:cs/>
          <w:lang w:val="th-TH"/>
        </w:rPr>
        <w:t>โดย</w:t>
      </w:r>
      <w:r w:rsidRPr="00151959">
        <w:rPr>
          <w:rFonts w:ascii="Angsana New" w:hAnsi="Angsana New"/>
          <w:cs/>
        </w:rPr>
        <w:t>ผู้สอบบัญชีรับอนุญาต</w:t>
      </w:r>
    </w:p>
    <w:p w14:paraId="0F4459C0" w14:textId="77777777" w:rsidR="00F35EBD" w:rsidRPr="00151959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33D771" w14:textId="77777777" w:rsidR="00F35EBD" w:rsidRPr="00151959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51959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151959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15195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151959">
        <w:rPr>
          <w:rFonts w:ascii="Angsana New" w:hAnsi="Angsana New"/>
          <w:b/>
          <w:bCs/>
          <w:sz w:val="30"/>
          <w:szCs w:val="30"/>
          <w:cs/>
          <w:lang w:val="th-TH"/>
        </w:rPr>
        <w:t>เสริมสุข จำกัด (มหาชน)</w:t>
      </w:r>
    </w:p>
    <w:p w14:paraId="7BDCE8D5" w14:textId="4F9094A6" w:rsidR="00F35EBD" w:rsidRPr="00151959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2E831BB" w14:textId="77777777" w:rsidR="00943674" w:rsidRPr="00151959" w:rsidRDefault="009F7F44" w:rsidP="009F7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151959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5101BE" w:rsidRPr="00151959">
        <w:rPr>
          <w:rFonts w:ascii="Angsana New" w:hAnsi="Angsana New"/>
          <w:sz w:val="30"/>
          <w:szCs w:val="30"/>
          <w:cs/>
        </w:rPr>
        <w:t>งบ</w:t>
      </w:r>
      <w:r w:rsidR="00B665CB" w:rsidRPr="00151959">
        <w:rPr>
          <w:rFonts w:ascii="Angsana New" w:hAnsi="Angsana New" w:hint="cs"/>
          <w:sz w:val="30"/>
          <w:szCs w:val="30"/>
          <w:cs/>
        </w:rPr>
        <w:t>แสดง</w:t>
      </w:r>
      <w:r w:rsidR="005101BE" w:rsidRPr="00151959">
        <w:rPr>
          <w:rFonts w:ascii="Angsana New" w:hAnsi="Angsana New"/>
          <w:sz w:val="30"/>
          <w:szCs w:val="30"/>
          <w:cs/>
        </w:rPr>
        <w:t>ฐานะการเงิน</w:t>
      </w:r>
      <w:r w:rsidRPr="00151959">
        <w:rPr>
          <w:rFonts w:ascii="Angsana New" w:hAnsi="Angsana New"/>
          <w:sz w:val="30"/>
          <w:szCs w:val="30"/>
          <w:cs/>
        </w:rPr>
        <w:t>รวมและ</w:t>
      </w:r>
      <w:r w:rsidR="005101BE" w:rsidRPr="00151959">
        <w:rPr>
          <w:rFonts w:ascii="Angsana New" w:hAnsi="Angsana New"/>
          <w:sz w:val="30"/>
          <w:szCs w:val="30"/>
          <w:cs/>
        </w:rPr>
        <w:t>งบ</w:t>
      </w:r>
      <w:r w:rsidR="00B665CB" w:rsidRPr="00151959">
        <w:rPr>
          <w:rFonts w:ascii="Angsana New" w:hAnsi="Angsana New" w:hint="cs"/>
          <w:sz w:val="30"/>
          <w:szCs w:val="30"/>
          <w:cs/>
        </w:rPr>
        <w:t>แสดง</w:t>
      </w:r>
      <w:r w:rsidR="005101BE" w:rsidRPr="00151959">
        <w:rPr>
          <w:rFonts w:ascii="Angsana New" w:hAnsi="Angsana New"/>
          <w:sz w:val="30"/>
          <w:szCs w:val="30"/>
          <w:cs/>
        </w:rPr>
        <w:t>ฐานะการเงิน</w:t>
      </w:r>
      <w:r w:rsidRPr="00151959">
        <w:rPr>
          <w:rFonts w:ascii="Angsana New" w:hAnsi="Angsana New"/>
          <w:sz w:val="30"/>
          <w:szCs w:val="30"/>
          <w:cs/>
        </w:rPr>
        <w:t>เฉพาะกิจการ</w:t>
      </w:r>
      <w:r w:rsidRPr="00151959">
        <w:rPr>
          <w:rFonts w:ascii="Angsana New" w:hAnsi="Angsana New"/>
          <w:color w:val="FFFFFF"/>
          <w:sz w:val="30"/>
          <w:szCs w:val="30"/>
        </w:rPr>
        <w:t>.</w:t>
      </w:r>
      <w:r w:rsidRPr="00151959">
        <w:rPr>
          <w:rFonts w:ascii="Angsana New" w:hAnsi="Angsana New"/>
          <w:sz w:val="30"/>
          <w:szCs w:val="30"/>
          <w:cs/>
        </w:rPr>
        <w:t>ณ</w:t>
      </w:r>
      <w:r w:rsidRPr="00151959">
        <w:rPr>
          <w:rFonts w:ascii="Angsana New" w:hAnsi="Angsana New"/>
          <w:color w:val="FFFFFF"/>
          <w:sz w:val="30"/>
          <w:szCs w:val="30"/>
        </w:rPr>
        <w:t>.</w:t>
      </w:r>
      <w:r w:rsidRPr="00151959">
        <w:rPr>
          <w:rFonts w:ascii="Angsana New" w:hAnsi="Angsana New"/>
          <w:sz w:val="30"/>
          <w:szCs w:val="30"/>
          <w:cs/>
        </w:rPr>
        <w:t>วันที่</w:t>
      </w:r>
      <w:r w:rsidRPr="00151959">
        <w:rPr>
          <w:rFonts w:ascii="Angsana New" w:hAnsi="Angsana New"/>
          <w:color w:val="FFFFFF"/>
          <w:sz w:val="30"/>
          <w:szCs w:val="30"/>
        </w:rPr>
        <w:t>.</w:t>
      </w:r>
      <w:r w:rsidRPr="00151959">
        <w:rPr>
          <w:rFonts w:ascii="Angsana New" w:hAnsi="Angsana New"/>
          <w:sz w:val="30"/>
          <w:szCs w:val="30"/>
        </w:rPr>
        <w:t xml:space="preserve">30 </w:t>
      </w:r>
      <w:r w:rsidRPr="0015195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151959">
        <w:rPr>
          <w:rFonts w:ascii="Angsana New" w:hAnsi="Angsana New"/>
          <w:sz w:val="30"/>
          <w:szCs w:val="30"/>
        </w:rPr>
        <w:t>2567</w:t>
      </w:r>
      <w:r w:rsidRPr="00151959">
        <w:rPr>
          <w:rFonts w:ascii="Angsana New" w:hAnsi="Angsana New" w:hint="cs"/>
          <w:sz w:val="30"/>
          <w:szCs w:val="30"/>
          <w:cs/>
        </w:rPr>
        <w:t xml:space="preserve"> </w:t>
      </w:r>
      <w:r w:rsidRPr="00151959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Pr="00151959">
        <w:rPr>
          <w:rFonts w:ascii="Angsana New" w:hAnsi="Angsana New" w:hint="cs"/>
          <w:sz w:val="30"/>
          <w:szCs w:val="30"/>
          <w:cs/>
        </w:rPr>
        <w:t>และ</w:t>
      </w:r>
      <w:r w:rsidRPr="00151959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งบกำไรขาดทุนเบ็ดเสร็จเฉพาะกิจการ</w:t>
      </w:r>
      <w:r w:rsidRPr="00151959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Pr="00151959">
        <w:rPr>
          <w:rFonts w:ascii="Angsana New" w:hAnsi="Angsana New"/>
          <w:sz w:val="30"/>
          <w:szCs w:val="30"/>
        </w:rPr>
        <w:t xml:space="preserve">30 </w:t>
      </w:r>
      <w:r w:rsidRPr="0015195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151959">
        <w:rPr>
          <w:rFonts w:ascii="Angsana New" w:hAnsi="Angsana New"/>
          <w:sz w:val="30"/>
          <w:szCs w:val="30"/>
        </w:rPr>
        <w:t xml:space="preserve">2567 </w:t>
      </w:r>
      <w:r w:rsidRPr="00151959">
        <w:rPr>
          <w:rFonts w:ascii="Angsana New" w:hAnsi="Angsana New"/>
          <w:spacing w:val="8"/>
          <w:sz w:val="30"/>
          <w:szCs w:val="30"/>
          <w:cs/>
        </w:rPr>
        <w:t>งบแสดงเปลี่ยนแปลงส่วนของผู้ถือหุ้นรวมและ</w:t>
      </w:r>
      <w:r w:rsidR="005101BE" w:rsidRPr="00151959">
        <w:rPr>
          <w:rFonts w:ascii="Angsana New" w:hAnsi="Angsana New"/>
          <w:spacing w:val="8"/>
          <w:sz w:val="30"/>
          <w:szCs w:val="30"/>
          <w:cs/>
        </w:rPr>
        <w:t>งบ</w:t>
      </w:r>
      <w:r w:rsidR="00B665CB" w:rsidRPr="00151959">
        <w:rPr>
          <w:rFonts w:ascii="Angsana New" w:hAnsi="Angsana New" w:hint="cs"/>
          <w:spacing w:val="8"/>
          <w:sz w:val="30"/>
          <w:szCs w:val="30"/>
          <w:cs/>
        </w:rPr>
        <w:t>แสดง</w:t>
      </w:r>
      <w:r w:rsidR="005101BE" w:rsidRPr="00151959">
        <w:rPr>
          <w:rFonts w:ascii="Angsana New" w:hAnsi="Angsana New"/>
          <w:spacing w:val="8"/>
          <w:sz w:val="30"/>
          <w:szCs w:val="30"/>
          <w:cs/>
        </w:rPr>
        <w:t>การเปลี่ยนแปลงส่วนของผู้ถือหุ้น</w:t>
      </w:r>
      <w:r w:rsidRPr="00151959">
        <w:rPr>
          <w:rFonts w:ascii="Angsana New" w:hAnsi="Angsana New"/>
          <w:spacing w:val="8"/>
          <w:sz w:val="30"/>
          <w:szCs w:val="30"/>
          <w:cs/>
        </w:rPr>
        <w:t>เฉพาะกิจการ</w:t>
      </w:r>
      <w:r w:rsidRPr="00151959">
        <w:rPr>
          <w:rFonts w:ascii="Angsana New" w:hAnsi="Angsana New"/>
          <w:spacing w:val="8"/>
          <w:sz w:val="30"/>
          <w:szCs w:val="30"/>
        </w:rPr>
        <w:t xml:space="preserve"> </w:t>
      </w:r>
      <w:r w:rsidRPr="00151959">
        <w:rPr>
          <w:rFonts w:ascii="Angsana New" w:hAnsi="Angsana New"/>
          <w:spacing w:val="8"/>
          <w:sz w:val="30"/>
          <w:szCs w:val="30"/>
          <w:cs/>
        </w:rPr>
        <w:t>และ</w:t>
      </w:r>
      <w:r w:rsidR="00B665CB" w:rsidRPr="00151959">
        <w:rPr>
          <w:rFonts w:ascii="Angsana New" w:hAnsi="Angsana New" w:hint="cs"/>
          <w:sz w:val="30"/>
          <w:szCs w:val="30"/>
          <w:cs/>
        </w:rPr>
        <w:t xml:space="preserve">        </w:t>
      </w:r>
      <w:r w:rsidRPr="00151959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151959">
        <w:rPr>
          <w:rFonts w:ascii="Angsana New" w:hAnsi="Angsana New"/>
          <w:sz w:val="30"/>
          <w:szCs w:val="30"/>
        </w:rPr>
        <w:t xml:space="preserve"> </w:t>
      </w:r>
      <w:r w:rsidRPr="00151959">
        <w:rPr>
          <w:rFonts w:ascii="Angsana New" w:hAnsi="Angsana New"/>
          <w:sz w:val="30"/>
          <w:szCs w:val="30"/>
          <w:cs/>
        </w:rPr>
        <w:t>สำหรับงวด</w:t>
      </w:r>
      <w:r w:rsidRPr="00151959">
        <w:rPr>
          <w:rFonts w:ascii="Angsana New" w:hAnsi="Angsana New" w:hint="cs"/>
          <w:sz w:val="30"/>
          <w:szCs w:val="30"/>
          <w:cs/>
        </w:rPr>
        <w:t>เก้าเดือน</w:t>
      </w:r>
      <w:r w:rsidRPr="0015195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51959">
        <w:rPr>
          <w:rFonts w:ascii="Angsana New" w:hAnsi="Angsana New"/>
          <w:sz w:val="30"/>
          <w:szCs w:val="30"/>
        </w:rPr>
        <w:t xml:space="preserve">30 </w:t>
      </w:r>
      <w:r w:rsidRPr="0015195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151959">
        <w:rPr>
          <w:rFonts w:ascii="Angsana New" w:hAnsi="Angsana New"/>
          <w:sz w:val="30"/>
          <w:szCs w:val="30"/>
        </w:rPr>
        <w:t xml:space="preserve">2567 </w:t>
      </w:r>
      <w:r w:rsidRPr="00151959">
        <w:rPr>
          <w:rFonts w:ascii="Angsana New" w:hAnsi="Angsana New"/>
          <w:sz w:val="30"/>
          <w:szCs w:val="30"/>
          <w:cs/>
        </w:rPr>
        <w:t>และหมายเหตุ</w:t>
      </w:r>
      <w:r w:rsidRPr="00151959">
        <w:rPr>
          <w:rFonts w:ascii="Angsana New" w:hAnsi="Angsana New"/>
          <w:spacing w:val="6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เสริมสุข จำกัด (มหาชน) และบริษัทย่อย</w:t>
      </w:r>
      <w:r w:rsidRPr="00151959">
        <w:rPr>
          <w:rFonts w:ascii="Angsana New" w:hAnsi="Angsana New"/>
          <w:color w:val="FFFFFF"/>
          <w:spacing w:val="6"/>
          <w:sz w:val="30"/>
          <w:szCs w:val="30"/>
        </w:rPr>
        <w:t>.</w:t>
      </w:r>
      <w:r w:rsidRPr="00151959">
        <w:rPr>
          <w:rFonts w:ascii="Angsana New" w:hAnsi="Angsana New"/>
          <w:spacing w:val="6"/>
          <w:sz w:val="30"/>
          <w:szCs w:val="30"/>
          <w:cs/>
        </w:rPr>
        <w:t>และ</w:t>
      </w:r>
    </w:p>
    <w:p w14:paraId="26E4F355" w14:textId="4182D312" w:rsidR="009F7F44" w:rsidRPr="00151959" w:rsidRDefault="009F7F44" w:rsidP="009F7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151959">
        <w:rPr>
          <w:rFonts w:ascii="Angsana New" w:hAnsi="Angsana New"/>
          <w:sz w:val="30"/>
          <w:szCs w:val="30"/>
          <w:cs/>
        </w:rPr>
        <w:t xml:space="preserve">ของเฉพาะบริษัท เสริมสุข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51959">
        <w:rPr>
          <w:rFonts w:ascii="Angsana New" w:hAnsi="Angsana New"/>
          <w:sz w:val="30"/>
          <w:szCs w:val="30"/>
        </w:rPr>
        <w:t>34</w:t>
      </w:r>
      <w:r w:rsidRPr="00151959">
        <w:rPr>
          <w:rFonts w:ascii="Angsana New" w:hAnsi="Angsana New"/>
          <w:sz w:val="30"/>
          <w:szCs w:val="30"/>
          <w:cs/>
        </w:rPr>
        <w:t xml:space="preserve"> เรื่อง</w:t>
      </w:r>
      <w:r w:rsidR="003A3098" w:rsidRPr="00151959">
        <w:rPr>
          <w:rFonts w:ascii="Angsana New" w:hAnsi="Angsana New" w:hint="cs"/>
          <w:sz w:val="30"/>
          <w:szCs w:val="30"/>
          <w:cs/>
        </w:rPr>
        <w:t xml:space="preserve"> </w:t>
      </w:r>
      <w:r w:rsidRPr="00151959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151959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3FB125" w14:textId="637BD545" w:rsidR="00534CB1" w:rsidRPr="00151959" w:rsidRDefault="00534CB1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2207C70" w14:textId="77777777" w:rsidR="00B70FCC" w:rsidRPr="00151959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5195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529E32" w14:textId="77777777" w:rsidR="00B70FCC" w:rsidRPr="00151959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8B9EE9" w14:textId="0639CE46" w:rsidR="00B70FCC" w:rsidRPr="00151959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5195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51959">
        <w:rPr>
          <w:rFonts w:ascii="Angsana New" w:hAnsi="Angsana New"/>
          <w:sz w:val="30"/>
          <w:szCs w:val="30"/>
        </w:rPr>
        <w:t xml:space="preserve"> </w:t>
      </w:r>
      <w:r w:rsidRPr="00151959">
        <w:rPr>
          <w:rFonts w:ascii="Angsana New" w:hAnsi="Angsana New"/>
          <w:sz w:val="30"/>
          <w:szCs w:val="30"/>
          <w:cs/>
        </w:rPr>
        <w:t>รหัส</w:t>
      </w:r>
      <w:r w:rsidRPr="00151959">
        <w:rPr>
          <w:rFonts w:ascii="Angsana New" w:hAnsi="Angsana New"/>
          <w:sz w:val="30"/>
          <w:szCs w:val="30"/>
        </w:rPr>
        <w:t xml:space="preserve"> 2410 “</w:t>
      </w:r>
      <w:r w:rsidRPr="0015195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51959">
        <w:rPr>
          <w:rFonts w:ascii="Angsana New" w:hAnsi="Angsana New"/>
          <w:sz w:val="30"/>
          <w:szCs w:val="30"/>
        </w:rPr>
        <w:t>”</w:t>
      </w:r>
      <w:r w:rsidRPr="00151959">
        <w:rPr>
          <w:rFonts w:ascii="Angsana New" w:hAnsi="Angsana New"/>
          <w:sz w:val="30"/>
          <w:szCs w:val="30"/>
          <w:cs/>
        </w:rPr>
        <w:t xml:space="preserve"> การสอบทานดังกล่าว</w:t>
      </w:r>
      <w:r w:rsidRPr="00151959">
        <w:rPr>
          <w:rFonts w:ascii="Angsana New" w:hAnsi="Angsana New"/>
          <w:spacing w:val="-8"/>
          <w:sz w:val="30"/>
          <w:szCs w:val="30"/>
          <w:cs/>
        </w:rPr>
        <w:t>ประกอบด้วย</w:t>
      </w:r>
      <w:r w:rsidRPr="00151959">
        <w:rPr>
          <w:rFonts w:ascii="Angsana New" w:hAnsi="Angsana New"/>
          <w:spacing w:val="-24"/>
          <w:sz w:val="30"/>
          <w:szCs w:val="30"/>
        </w:rPr>
        <w:t xml:space="preserve"> </w:t>
      </w:r>
      <w:r w:rsidRPr="00151959">
        <w:rPr>
          <w:rFonts w:ascii="Angsana New" w:hAnsi="Angsana New"/>
          <w:spacing w:val="-8"/>
          <w:sz w:val="30"/>
          <w:szCs w:val="30"/>
          <w:cs/>
        </w:rPr>
        <w:t>การ</w:t>
      </w:r>
      <w:r w:rsidRPr="00151959">
        <w:rPr>
          <w:rFonts w:ascii="Angsana New" w:hAnsi="Angsana New"/>
          <w:sz w:val="30"/>
          <w:szCs w:val="30"/>
          <w:cs/>
        </w:rPr>
        <w:t>ใช้วิธีการสอบถามบุคลากรซึ่งส่วนใหญ่เป็นผู้รับผิดชอบด้านการเงินและบัญชี</w:t>
      </w:r>
      <w:r w:rsidR="001C0A14" w:rsidRPr="00151959">
        <w:rPr>
          <w:rFonts w:ascii="Angsana New" w:hAnsi="Angsana New"/>
          <w:sz w:val="30"/>
          <w:szCs w:val="30"/>
        </w:rPr>
        <w:t xml:space="preserve"> </w:t>
      </w:r>
      <w:r w:rsidRPr="00151959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151959">
        <w:rPr>
          <w:rFonts w:ascii="Angsana New" w:hAnsi="Angsana New"/>
          <w:sz w:val="30"/>
          <w:szCs w:val="30"/>
        </w:rPr>
        <w:t xml:space="preserve"> </w:t>
      </w:r>
      <w:r w:rsidRPr="00151959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151959">
        <w:rPr>
          <w:rFonts w:ascii="Angsana New" w:hAnsi="Angsana New"/>
          <w:sz w:val="30"/>
          <w:szCs w:val="30"/>
          <w:cs/>
        </w:rPr>
        <w:br w:type="textWrapping" w:clear="all"/>
        <w:t>กว่าการตรวจสอบตามมาตรฐานการสอบบัญชี</w:t>
      </w:r>
      <w:r w:rsidR="001C0A14" w:rsidRPr="00151959">
        <w:rPr>
          <w:rFonts w:ascii="Angsana New" w:hAnsi="Angsana New"/>
          <w:sz w:val="30"/>
          <w:szCs w:val="30"/>
        </w:rPr>
        <w:t xml:space="preserve"> </w:t>
      </w:r>
      <w:r w:rsidRPr="00151959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51959">
        <w:rPr>
          <w:rFonts w:ascii="Angsana New" w:hAnsi="Angsana New"/>
          <w:sz w:val="30"/>
          <w:szCs w:val="30"/>
        </w:rPr>
        <w:t xml:space="preserve"> </w:t>
      </w:r>
      <w:r w:rsidRPr="00151959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2AB040E" w14:textId="25C788DF" w:rsidR="00E62058" w:rsidRPr="00151959" w:rsidRDefault="00E62058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DA892F" w14:textId="77777777" w:rsidR="00E62058" w:rsidRPr="00151959" w:rsidRDefault="00E62058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5C13B5" w14:textId="77777777" w:rsidR="00B70FCC" w:rsidRPr="00151959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B70FCC" w:rsidRPr="00151959" w:rsidSect="006078E8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08BFB276" w14:textId="77777777" w:rsidR="00B70FCC" w:rsidRPr="00151959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5195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D2E01A1" w14:textId="77777777" w:rsidR="00B70FCC" w:rsidRPr="00151959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15023" w14:textId="77777777" w:rsidR="00B70FCC" w:rsidRPr="00151959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51959">
        <w:rPr>
          <w:rFonts w:ascii="Angsana New" w:hAnsi="Angsana New"/>
          <w:spacing w:val="-8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51959">
        <w:rPr>
          <w:rFonts w:ascii="Angsana New" w:hAnsi="Angsana New"/>
          <w:spacing w:val="-8"/>
          <w:sz w:val="30"/>
          <w:szCs w:val="30"/>
        </w:rPr>
        <w:t>34</w:t>
      </w:r>
      <w:r w:rsidRPr="00151959">
        <w:rPr>
          <w:rFonts w:ascii="Angsana New" w:hAnsi="Angsana New"/>
          <w:sz w:val="30"/>
          <w:szCs w:val="30"/>
        </w:rPr>
        <w:br/>
      </w:r>
      <w:r w:rsidR="002809A1" w:rsidRPr="00151959">
        <w:rPr>
          <w:rFonts w:ascii="Angsana New" w:hAnsi="Angsana New"/>
          <w:sz w:val="30"/>
          <w:szCs w:val="30"/>
          <w:cs/>
        </w:rPr>
        <w:t xml:space="preserve">เรื่อง </w:t>
      </w:r>
      <w:r w:rsidR="002809A1" w:rsidRPr="00151959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151959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26C0F9B" w14:textId="77777777" w:rsidR="00B70FCC" w:rsidRPr="00151959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51959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69F6C52" w14:textId="77777777" w:rsidR="00B70FCC" w:rsidRPr="00151959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D0B7CC6" w14:textId="77777777" w:rsidR="00B70FCC" w:rsidRPr="00151959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BEA2DB" w14:textId="77777777" w:rsidR="00B70FCC" w:rsidRPr="00151959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87A66C0" w14:textId="77777777" w:rsidR="00B70FCC" w:rsidRPr="00151959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AC4C09E" w14:textId="269CB2DE" w:rsidR="00B70FCC" w:rsidRPr="00151959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151959">
        <w:rPr>
          <w:rFonts w:ascii="Angsana New" w:hAnsi="Angsana New"/>
          <w:sz w:val="30"/>
          <w:szCs w:val="30"/>
          <w:cs/>
        </w:rPr>
        <w:t>(</w:t>
      </w:r>
      <w:r w:rsidR="001F657A" w:rsidRPr="00151959">
        <w:rPr>
          <w:rFonts w:ascii="Angsana New" w:hAnsi="Angsana New"/>
          <w:sz w:val="30"/>
          <w:szCs w:val="30"/>
          <w:cs/>
        </w:rPr>
        <w:t>ยุวนุช</w:t>
      </w:r>
      <w:r w:rsidR="001F657A" w:rsidRPr="00151959">
        <w:rPr>
          <w:rFonts w:ascii="Angsana New" w:hAnsi="Angsana New" w:hint="cs"/>
          <w:sz w:val="30"/>
          <w:szCs w:val="30"/>
          <w:cs/>
        </w:rPr>
        <w:t xml:space="preserve"> </w:t>
      </w:r>
      <w:r w:rsidR="001F657A" w:rsidRPr="00151959">
        <w:rPr>
          <w:rFonts w:ascii="Angsana New" w:hAnsi="Angsana New"/>
          <w:sz w:val="30"/>
          <w:szCs w:val="30"/>
          <w:cs/>
        </w:rPr>
        <w:t>เทพทรงวัจจ</w:t>
      </w:r>
      <w:r w:rsidRPr="00151959">
        <w:rPr>
          <w:rFonts w:ascii="Angsana New" w:hAnsi="Angsana New"/>
          <w:sz w:val="30"/>
          <w:szCs w:val="30"/>
          <w:cs/>
        </w:rPr>
        <w:t>)</w:t>
      </w:r>
    </w:p>
    <w:p w14:paraId="191E6AAE" w14:textId="77777777" w:rsidR="00B70FCC" w:rsidRPr="00151959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15195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EEF63A9" w14:textId="3623E06E" w:rsidR="00B70FCC" w:rsidRPr="00151959" w:rsidRDefault="00B70FCC" w:rsidP="00B70FCC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</w:rPr>
      </w:pPr>
      <w:r w:rsidRPr="00151959">
        <w:rPr>
          <w:rFonts w:ascii="Angsana New" w:hAnsi="Angsana New"/>
          <w:sz w:val="30"/>
          <w:szCs w:val="30"/>
          <w:cs/>
        </w:rPr>
        <w:t>เลขทะเบียน</w:t>
      </w:r>
      <w:r w:rsidR="001F657A" w:rsidRPr="00151959">
        <w:rPr>
          <w:rFonts w:ascii="Angsana New" w:hAnsi="Angsana New"/>
          <w:sz w:val="30"/>
          <w:szCs w:val="30"/>
        </w:rPr>
        <w:t xml:space="preserve"> 5371</w:t>
      </w:r>
    </w:p>
    <w:p w14:paraId="00CF2B0E" w14:textId="77777777" w:rsidR="00B70FCC" w:rsidRPr="00151959" w:rsidRDefault="00B70FCC" w:rsidP="00B70FCC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26B377B4" w14:textId="77777777" w:rsidR="00B70FCC" w:rsidRPr="00151959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5195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E03F009" w14:textId="77777777" w:rsidR="00B70FCC" w:rsidRPr="00151959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5195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0A52535" w14:textId="40A01FE9" w:rsidR="0021066E" w:rsidRPr="00151959" w:rsidRDefault="00A05ECB" w:rsidP="0021066E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51959">
        <w:rPr>
          <w:rFonts w:ascii="Angsana New" w:hAnsi="Angsana New"/>
          <w:sz w:val="30"/>
          <w:szCs w:val="30"/>
        </w:rPr>
        <w:t>8</w:t>
      </w:r>
      <w:r w:rsidR="0021066E" w:rsidRPr="00151959">
        <w:rPr>
          <w:rFonts w:ascii="Angsana New" w:hAnsi="Angsana New"/>
          <w:sz w:val="30"/>
          <w:szCs w:val="30"/>
        </w:rPr>
        <w:t xml:space="preserve"> </w:t>
      </w:r>
      <w:r w:rsidR="009F7F44" w:rsidRPr="00151959">
        <w:rPr>
          <w:rFonts w:ascii="Angsana New" w:hAnsi="Angsana New" w:hint="cs"/>
          <w:sz w:val="30"/>
          <w:szCs w:val="30"/>
          <w:cs/>
        </w:rPr>
        <w:t>สิงหาคม</w:t>
      </w:r>
      <w:r w:rsidR="0021066E" w:rsidRPr="00151959">
        <w:rPr>
          <w:rFonts w:ascii="Angsana New" w:hAnsi="Angsana New" w:hint="cs"/>
          <w:sz w:val="30"/>
          <w:szCs w:val="30"/>
          <w:cs/>
        </w:rPr>
        <w:t xml:space="preserve"> </w:t>
      </w:r>
      <w:r w:rsidR="0021066E" w:rsidRPr="00151959">
        <w:rPr>
          <w:rFonts w:ascii="Angsana New" w:hAnsi="Angsana New"/>
          <w:sz w:val="30"/>
          <w:szCs w:val="30"/>
        </w:rPr>
        <w:t>2567</w:t>
      </w:r>
    </w:p>
    <w:p w14:paraId="436AD272" w14:textId="77777777" w:rsidR="006E07AE" w:rsidRPr="00151959" w:rsidRDefault="006E07AE" w:rsidP="006E07AE">
      <w:pPr>
        <w:rPr>
          <w:rFonts w:ascii="Angsana New" w:hAnsi="Angsana New"/>
          <w:sz w:val="30"/>
          <w:szCs w:val="30"/>
        </w:rPr>
      </w:pPr>
    </w:p>
    <w:p w14:paraId="051AE01C" w14:textId="77777777" w:rsidR="006E07AE" w:rsidRPr="00151959" w:rsidRDefault="006E07AE" w:rsidP="006E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</w:tabs>
        <w:rPr>
          <w:rFonts w:ascii="Angsana New" w:hAnsi="Angsana New"/>
          <w:sz w:val="30"/>
          <w:szCs w:val="30"/>
        </w:rPr>
      </w:pPr>
      <w:r w:rsidRPr="00151959">
        <w:rPr>
          <w:rFonts w:ascii="Angsana New" w:hAnsi="Angsana New"/>
          <w:sz w:val="30"/>
          <w:szCs w:val="30"/>
        </w:rPr>
        <w:tab/>
      </w:r>
      <w:r w:rsidRPr="00151959">
        <w:rPr>
          <w:rFonts w:ascii="Angsana New" w:hAnsi="Angsana New"/>
          <w:sz w:val="30"/>
          <w:szCs w:val="30"/>
        </w:rPr>
        <w:tab/>
      </w:r>
    </w:p>
    <w:p w14:paraId="6E415A80" w14:textId="667EC16A" w:rsidR="004E27A3" w:rsidRDefault="006E07AE" w:rsidP="00F6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 w:rsidRPr="00151959">
        <w:rPr>
          <w:rFonts w:ascii="Angsana New" w:hAnsi="Angsana New"/>
          <w:sz w:val="30"/>
          <w:szCs w:val="30"/>
        </w:rPr>
        <w:tab/>
      </w:r>
    </w:p>
    <w:p w14:paraId="0F35D365" w14:textId="5B719228" w:rsidR="007E78DA" w:rsidRDefault="007E78DA" w:rsidP="00F40F7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7E78DA" w:rsidSect="00F61B98"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44985" w14:textId="77777777" w:rsidR="00D928B7" w:rsidRDefault="00D928B7" w:rsidP="004956B4">
      <w:r>
        <w:separator/>
      </w:r>
    </w:p>
  </w:endnote>
  <w:endnote w:type="continuationSeparator" w:id="0">
    <w:p w14:paraId="6E2445A3" w14:textId="77777777" w:rsidR="00D928B7" w:rsidRDefault="00D928B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679F6" w14:textId="77777777" w:rsidR="00F61B98" w:rsidRDefault="00F61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FA860" w14:textId="77777777" w:rsidR="003E6E6E" w:rsidRPr="00E31D6D" w:rsidRDefault="003E6E6E" w:rsidP="00E31D6D">
    <w:pPr>
      <w:pStyle w:val="Footer"/>
      <w:tabs>
        <w:tab w:val="clear" w:pos="4678"/>
      </w:tabs>
      <w:rPr>
        <w:caps/>
        <w:noProof/>
        <w:color w:val="5B9BD5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E910A" w14:textId="77777777" w:rsidR="003E6E6E" w:rsidRPr="00E31D6D" w:rsidRDefault="003E6E6E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2D81D" w14:textId="77777777" w:rsidR="003E6E6E" w:rsidRPr="00D36B78" w:rsidRDefault="003E6E6E" w:rsidP="00E80C07">
    <w:pPr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8B3A7" w14:textId="77777777" w:rsidR="003E6E6E" w:rsidRPr="00E31D6D" w:rsidRDefault="003E6E6E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  <w:r>
      <w:rPr>
        <w:rStyle w:val="PageNumber"/>
        <w:rFonts w:ascii="Angsana New" w:hAnsi="Angsana New" w:cs="Angsana New"/>
        <w:sz w:val="30"/>
        <w:szCs w:val="30"/>
      </w:rPr>
      <w:t>3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A237" w14:textId="77777777" w:rsidR="003E6E6E" w:rsidRPr="0047456A" w:rsidRDefault="003E6E6E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F2F4" w14:textId="77777777" w:rsidR="003E6E6E" w:rsidRDefault="003E6E6E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BAFD" w14:textId="77777777" w:rsidR="003E6E6E" w:rsidRPr="00907A32" w:rsidRDefault="003E6E6E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314D96" w14:textId="5BA185A5" w:rsidR="003E6E6E" w:rsidRPr="00907A32" w:rsidRDefault="003E6E6E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A6F24" w14:textId="77777777" w:rsidR="00D928B7" w:rsidRDefault="00D928B7" w:rsidP="004956B4">
      <w:r>
        <w:separator/>
      </w:r>
    </w:p>
  </w:footnote>
  <w:footnote w:type="continuationSeparator" w:id="0">
    <w:p w14:paraId="7E91E296" w14:textId="77777777" w:rsidR="00D928B7" w:rsidRDefault="00D928B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F5CB5" w14:textId="312BD413" w:rsidR="003E6E6E" w:rsidRPr="009B072F" w:rsidRDefault="003E6E6E" w:rsidP="00F52F8C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40F45782" w14:textId="77777777" w:rsidR="003E6E6E" w:rsidRPr="009B072F" w:rsidRDefault="003E6E6E" w:rsidP="00F52F8C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8CDE233" w14:textId="315FB5A4" w:rsidR="003E6E6E" w:rsidRPr="0047456A" w:rsidRDefault="003E6E6E" w:rsidP="00905E43">
    <w:pPr>
      <w:pStyle w:val="Header"/>
      <w:tabs>
        <w:tab w:val="clear" w:pos="454"/>
        <w:tab w:val="clear" w:pos="6322"/>
        <w:tab w:val="clear" w:pos="9072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31F35DF" w14:textId="6F628240" w:rsidR="003E6E6E" w:rsidRDefault="003E6E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A4B4" w14:textId="5E5C003A" w:rsidR="003E6E6E" w:rsidRDefault="003E6E6E" w:rsidP="00CC2AD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A819ACC" w14:textId="291C42E7" w:rsidR="00CC2AD3" w:rsidRDefault="00CC2AD3" w:rsidP="00CC2AD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C3F53A3" w14:textId="77777777" w:rsidR="00CC2AD3" w:rsidRPr="00CC2AD3" w:rsidRDefault="00CC2AD3" w:rsidP="00CC2AD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B72F3EB" w14:textId="14045E5B" w:rsidR="00E22E5F" w:rsidRPr="00CC2AD3" w:rsidRDefault="00E22E5F" w:rsidP="00CC2AD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6A496B0" w14:textId="7335984E" w:rsidR="00E22E5F" w:rsidRPr="00CC2AD3" w:rsidRDefault="00E22E5F" w:rsidP="00CC2AD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A20D548" w14:textId="77777777" w:rsidR="00E22E5F" w:rsidRPr="00CC2AD3" w:rsidRDefault="00E22E5F" w:rsidP="00CC2AD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C58C" w14:textId="77777777" w:rsidR="003E6E6E" w:rsidRPr="00C70EC6" w:rsidRDefault="003E6E6E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778F8FF4" w14:textId="77777777" w:rsidR="003E6E6E" w:rsidRPr="00C70EC6" w:rsidRDefault="003E6E6E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9928CD5" w14:textId="77777777" w:rsidR="003E6E6E" w:rsidRDefault="003E6E6E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งวดสามเดือนและหกเดือนและหกเดือนสิ้นสุดวันที่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631B7B2" w14:textId="77777777" w:rsidR="003E6E6E" w:rsidRDefault="003E6E6E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94AC" w14:textId="77777777" w:rsidR="00CC2AD3" w:rsidRPr="005101BE" w:rsidRDefault="00CC2AD3" w:rsidP="005101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AF45436" w14:textId="77777777" w:rsidR="00CC2AD3" w:rsidRPr="005101BE" w:rsidRDefault="00CC2AD3" w:rsidP="005101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A4F91A2" w14:textId="77777777" w:rsidR="00CC2AD3" w:rsidRPr="005101BE" w:rsidRDefault="00CC2AD3" w:rsidP="005101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992AAA0" w14:textId="7B4513B8" w:rsidR="00CC2AD3" w:rsidRPr="005101BE" w:rsidRDefault="00CC2AD3" w:rsidP="005101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4127182" w14:textId="72993ED9" w:rsidR="005101BE" w:rsidRPr="005101BE" w:rsidRDefault="005101BE" w:rsidP="005101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C0CF4A1" w14:textId="1811B09D" w:rsidR="005101BE" w:rsidRPr="005101BE" w:rsidRDefault="005101BE" w:rsidP="005101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9B12EB4" w14:textId="1D59AE06" w:rsidR="005101BE" w:rsidRPr="005101BE" w:rsidRDefault="005101BE" w:rsidP="005101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475CEC2" w14:textId="77777777" w:rsidR="005101BE" w:rsidRPr="005101BE" w:rsidRDefault="005101BE" w:rsidP="005101B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554ED" w14:textId="77777777" w:rsidR="003E6E6E" w:rsidRPr="009B072F" w:rsidRDefault="003E6E6E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567BDD3" w14:textId="77777777" w:rsidR="003E6E6E" w:rsidRPr="009B072F" w:rsidRDefault="003E6E6E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7EA0431" w14:textId="17864698" w:rsidR="003E6E6E" w:rsidRDefault="003E6E6E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</w:t>
    </w:r>
    <w:r w:rsidR="00C228B2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C228B2">
      <w:rPr>
        <w:rFonts w:ascii="Angsana New" w:hAnsi="Angsana New"/>
        <w:b/>
        <w:bCs/>
        <w:sz w:val="32"/>
        <w:szCs w:val="32"/>
      </w:rPr>
      <w:t xml:space="preserve">0 </w:t>
    </w:r>
    <w:r w:rsidR="00C228B2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</w:t>
    </w:r>
    <w:r w:rsidR="00E22E5F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7AFC302" w14:textId="77777777" w:rsidR="003E6E6E" w:rsidRDefault="003E6E6E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81206" w14:textId="77777777" w:rsidR="003E6E6E" w:rsidRDefault="003E6E6E" w:rsidP="004914D4">
    <w:pPr>
      <w:pStyle w:val="Header"/>
      <w:rPr>
        <w:rFonts w:ascii="Angsana New" w:hAnsi="Angsana New"/>
        <w:b/>
        <w:bCs/>
        <w:sz w:val="32"/>
        <w:szCs w:val="32"/>
      </w:rPr>
    </w:pPr>
  </w:p>
  <w:p w14:paraId="21FAF8AD" w14:textId="77777777" w:rsidR="00F61B98" w:rsidRDefault="00F61B98" w:rsidP="004914D4">
    <w:pPr>
      <w:pStyle w:val="Header"/>
      <w:rPr>
        <w:rFonts w:ascii="Angsana New" w:hAnsi="Angsana New"/>
        <w:b/>
        <w:bCs/>
        <w:sz w:val="32"/>
        <w:szCs w:val="32"/>
      </w:rPr>
    </w:pPr>
  </w:p>
  <w:p w14:paraId="367E51DD" w14:textId="77777777" w:rsidR="00F61B98" w:rsidRDefault="00F61B98" w:rsidP="004914D4">
    <w:pPr>
      <w:pStyle w:val="Header"/>
      <w:rPr>
        <w:rFonts w:ascii="Angsana New" w:hAnsi="Angsana New"/>
        <w:b/>
        <w:bCs/>
        <w:sz w:val="32"/>
        <w:szCs w:val="32"/>
      </w:rPr>
    </w:pPr>
  </w:p>
  <w:p w14:paraId="46617BE0" w14:textId="77777777" w:rsidR="00F61B98" w:rsidRDefault="00F61B98" w:rsidP="004914D4">
    <w:pPr>
      <w:pStyle w:val="Header"/>
      <w:rPr>
        <w:rFonts w:ascii="Angsana New" w:hAnsi="Angsana New" w:hint="cs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993C" w14:textId="77777777" w:rsidR="00C228B2" w:rsidRPr="009B072F" w:rsidRDefault="00C228B2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5C435E53" w14:textId="77777777" w:rsidR="00C228B2" w:rsidRPr="009B072F" w:rsidRDefault="00C228B2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2F3B1F5" w14:textId="3AE2ABE8" w:rsidR="0021066E" w:rsidRDefault="0021066E" w:rsidP="0021066E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 w:rsidR="009F7F44"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 w:rsidR="009F7F44">
      <w:rPr>
        <w:rFonts w:ascii="Angsana New" w:hAnsi="Angsana New"/>
        <w:b/>
        <w:bCs/>
        <w:sz w:val="32"/>
        <w:szCs w:val="32"/>
      </w:rPr>
      <w:t xml:space="preserve">30 </w:t>
    </w:r>
    <w:r w:rsidR="009F7F44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40D2EBE" w14:textId="77777777" w:rsidR="00C228B2" w:rsidRDefault="00C228B2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6292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6382" w:hanging="360"/>
      </w:pPr>
    </w:lvl>
    <w:lvl w:ilvl="2" w:tplc="0409001B" w:tentative="1">
      <w:start w:val="1"/>
      <w:numFmt w:val="lowerRoman"/>
      <w:lvlText w:val="%3."/>
      <w:lvlJc w:val="right"/>
      <w:pPr>
        <w:ind w:left="7102" w:hanging="180"/>
      </w:pPr>
    </w:lvl>
    <w:lvl w:ilvl="3" w:tplc="0409000F" w:tentative="1">
      <w:start w:val="1"/>
      <w:numFmt w:val="decimal"/>
      <w:lvlText w:val="%4."/>
      <w:lvlJc w:val="left"/>
      <w:pPr>
        <w:ind w:left="7822" w:hanging="360"/>
      </w:pPr>
    </w:lvl>
    <w:lvl w:ilvl="4" w:tplc="04090019" w:tentative="1">
      <w:start w:val="1"/>
      <w:numFmt w:val="lowerLetter"/>
      <w:lvlText w:val="%5."/>
      <w:lvlJc w:val="left"/>
      <w:pPr>
        <w:ind w:left="8542" w:hanging="360"/>
      </w:pPr>
    </w:lvl>
    <w:lvl w:ilvl="5" w:tplc="0409001B" w:tentative="1">
      <w:start w:val="1"/>
      <w:numFmt w:val="lowerRoman"/>
      <w:lvlText w:val="%6."/>
      <w:lvlJc w:val="right"/>
      <w:pPr>
        <w:ind w:left="9262" w:hanging="180"/>
      </w:pPr>
    </w:lvl>
    <w:lvl w:ilvl="6" w:tplc="0409000F" w:tentative="1">
      <w:start w:val="1"/>
      <w:numFmt w:val="decimal"/>
      <w:lvlText w:val="%7."/>
      <w:lvlJc w:val="left"/>
      <w:pPr>
        <w:ind w:left="9982" w:hanging="360"/>
      </w:pPr>
    </w:lvl>
    <w:lvl w:ilvl="7" w:tplc="04090019" w:tentative="1">
      <w:start w:val="1"/>
      <w:numFmt w:val="lowerLetter"/>
      <w:lvlText w:val="%8."/>
      <w:lvlJc w:val="left"/>
      <w:pPr>
        <w:ind w:left="10702" w:hanging="360"/>
      </w:pPr>
    </w:lvl>
    <w:lvl w:ilvl="8" w:tplc="0409001B" w:tentative="1">
      <w:start w:val="1"/>
      <w:numFmt w:val="lowerRoman"/>
      <w:lvlText w:val="%9."/>
      <w:lvlJc w:val="right"/>
      <w:pPr>
        <w:ind w:left="11422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60867A16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659639">
    <w:abstractNumId w:val="8"/>
  </w:num>
  <w:num w:numId="2" w16cid:durableId="622346594">
    <w:abstractNumId w:val="14"/>
  </w:num>
  <w:num w:numId="3" w16cid:durableId="1946426834">
    <w:abstractNumId w:val="28"/>
  </w:num>
  <w:num w:numId="4" w16cid:durableId="891774314">
    <w:abstractNumId w:val="25"/>
  </w:num>
  <w:num w:numId="5" w16cid:durableId="1001392611">
    <w:abstractNumId w:val="21"/>
  </w:num>
  <w:num w:numId="6" w16cid:durableId="1015811683">
    <w:abstractNumId w:val="3"/>
  </w:num>
  <w:num w:numId="7" w16cid:durableId="426000292">
    <w:abstractNumId w:val="24"/>
  </w:num>
  <w:num w:numId="8" w16cid:durableId="2084136241">
    <w:abstractNumId w:val="7"/>
  </w:num>
  <w:num w:numId="9" w16cid:durableId="1450394905">
    <w:abstractNumId w:val="10"/>
  </w:num>
  <w:num w:numId="10" w16cid:durableId="846408683">
    <w:abstractNumId w:val="18"/>
  </w:num>
  <w:num w:numId="11" w16cid:durableId="1370178356">
    <w:abstractNumId w:val="17"/>
  </w:num>
  <w:num w:numId="12" w16cid:durableId="780612050">
    <w:abstractNumId w:val="6"/>
  </w:num>
  <w:num w:numId="13" w16cid:durableId="1021932283">
    <w:abstractNumId w:val="5"/>
  </w:num>
  <w:num w:numId="14" w16cid:durableId="891043903">
    <w:abstractNumId w:val="12"/>
  </w:num>
  <w:num w:numId="15" w16cid:durableId="1333799885">
    <w:abstractNumId w:val="19"/>
  </w:num>
  <w:num w:numId="16" w16cid:durableId="613634768">
    <w:abstractNumId w:val="1"/>
  </w:num>
  <w:num w:numId="17" w16cid:durableId="1456561961">
    <w:abstractNumId w:val="2"/>
  </w:num>
  <w:num w:numId="18" w16cid:durableId="1661228733">
    <w:abstractNumId w:val="11"/>
  </w:num>
  <w:num w:numId="19" w16cid:durableId="118693527">
    <w:abstractNumId w:val="4"/>
  </w:num>
  <w:num w:numId="20" w16cid:durableId="1448232023">
    <w:abstractNumId w:val="29"/>
  </w:num>
  <w:num w:numId="21" w16cid:durableId="2067028835">
    <w:abstractNumId w:val="15"/>
  </w:num>
  <w:num w:numId="22" w16cid:durableId="1928923896">
    <w:abstractNumId w:val="20"/>
  </w:num>
  <w:num w:numId="23" w16cid:durableId="392657250">
    <w:abstractNumId w:val="9"/>
  </w:num>
  <w:num w:numId="24" w16cid:durableId="1336765643">
    <w:abstractNumId w:val="0"/>
  </w:num>
  <w:num w:numId="25" w16cid:durableId="1332025243">
    <w:abstractNumId w:val="22"/>
  </w:num>
  <w:num w:numId="26" w16cid:durableId="1745954403">
    <w:abstractNumId w:val="16"/>
  </w:num>
  <w:num w:numId="27" w16cid:durableId="192884599">
    <w:abstractNumId w:val="26"/>
  </w:num>
  <w:num w:numId="28" w16cid:durableId="649139822">
    <w:abstractNumId w:val="14"/>
  </w:num>
  <w:num w:numId="29" w16cid:durableId="857889305">
    <w:abstractNumId w:val="23"/>
  </w:num>
  <w:num w:numId="30" w16cid:durableId="378363030">
    <w:abstractNumId w:val="13"/>
  </w:num>
  <w:num w:numId="31" w16cid:durableId="280191053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7A8"/>
    <w:rsid w:val="000019C7"/>
    <w:rsid w:val="000019E4"/>
    <w:rsid w:val="00001E34"/>
    <w:rsid w:val="000020B3"/>
    <w:rsid w:val="00002159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4E81"/>
    <w:rsid w:val="000056A6"/>
    <w:rsid w:val="0000575B"/>
    <w:rsid w:val="00005C4A"/>
    <w:rsid w:val="000065DC"/>
    <w:rsid w:val="00006750"/>
    <w:rsid w:val="000067C0"/>
    <w:rsid w:val="00006C27"/>
    <w:rsid w:val="00007791"/>
    <w:rsid w:val="000077D3"/>
    <w:rsid w:val="00007A87"/>
    <w:rsid w:val="00007C1C"/>
    <w:rsid w:val="000101C4"/>
    <w:rsid w:val="00010663"/>
    <w:rsid w:val="000110CF"/>
    <w:rsid w:val="0001120F"/>
    <w:rsid w:val="00011380"/>
    <w:rsid w:val="000118E9"/>
    <w:rsid w:val="000119AB"/>
    <w:rsid w:val="00011A9F"/>
    <w:rsid w:val="00011ED5"/>
    <w:rsid w:val="000124DD"/>
    <w:rsid w:val="0001283B"/>
    <w:rsid w:val="00012C38"/>
    <w:rsid w:val="00013521"/>
    <w:rsid w:val="000135B6"/>
    <w:rsid w:val="000136E3"/>
    <w:rsid w:val="000139C6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A4D"/>
    <w:rsid w:val="00014EEE"/>
    <w:rsid w:val="00014F52"/>
    <w:rsid w:val="00015528"/>
    <w:rsid w:val="00015962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1F42"/>
    <w:rsid w:val="000221F0"/>
    <w:rsid w:val="000228EA"/>
    <w:rsid w:val="00022D3B"/>
    <w:rsid w:val="00022D62"/>
    <w:rsid w:val="0002371F"/>
    <w:rsid w:val="00023765"/>
    <w:rsid w:val="000237B0"/>
    <w:rsid w:val="00023ACA"/>
    <w:rsid w:val="00023E11"/>
    <w:rsid w:val="0002441F"/>
    <w:rsid w:val="0002445D"/>
    <w:rsid w:val="00024520"/>
    <w:rsid w:val="00024541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1F7"/>
    <w:rsid w:val="0003173F"/>
    <w:rsid w:val="00031C7B"/>
    <w:rsid w:val="00032092"/>
    <w:rsid w:val="000320C5"/>
    <w:rsid w:val="000325D8"/>
    <w:rsid w:val="00032C4E"/>
    <w:rsid w:val="00032E92"/>
    <w:rsid w:val="0003328B"/>
    <w:rsid w:val="0003333C"/>
    <w:rsid w:val="000336D9"/>
    <w:rsid w:val="000337A7"/>
    <w:rsid w:val="00033890"/>
    <w:rsid w:val="000339B8"/>
    <w:rsid w:val="00033A6C"/>
    <w:rsid w:val="00033C33"/>
    <w:rsid w:val="00033D46"/>
    <w:rsid w:val="0003413D"/>
    <w:rsid w:val="000343A7"/>
    <w:rsid w:val="000346A4"/>
    <w:rsid w:val="00034910"/>
    <w:rsid w:val="00034AFA"/>
    <w:rsid w:val="000350F7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8C1"/>
    <w:rsid w:val="00037B04"/>
    <w:rsid w:val="00037CED"/>
    <w:rsid w:val="00037EC7"/>
    <w:rsid w:val="00037FB8"/>
    <w:rsid w:val="0004002E"/>
    <w:rsid w:val="0004009E"/>
    <w:rsid w:val="00040278"/>
    <w:rsid w:val="0004027E"/>
    <w:rsid w:val="000409D3"/>
    <w:rsid w:val="00040A86"/>
    <w:rsid w:val="00040AAF"/>
    <w:rsid w:val="00040C36"/>
    <w:rsid w:val="000412D2"/>
    <w:rsid w:val="000412DA"/>
    <w:rsid w:val="000414CB"/>
    <w:rsid w:val="00041642"/>
    <w:rsid w:val="0004172A"/>
    <w:rsid w:val="000418C5"/>
    <w:rsid w:val="000419AF"/>
    <w:rsid w:val="00041DB2"/>
    <w:rsid w:val="000422FB"/>
    <w:rsid w:val="00042453"/>
    <w:rsid w:val="00042747"/>
    <w:rsid w:val="0004283B"/>
    <w:rsid w:val="0004286C"/>
    <w:rsid w:val="00042AA7"/>
    <w:rsid w:val="00042BB1"/>
    <w:rsid w:val="00042DAD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5C4B"/>
    <w:rsid w:val="0004613D"/>
    <w:rsid w:val="00046490"/>
    <w:rsid w:val="00046511"/>
    <w:rsid w:val="0004693B"/>
    <w:rsid w:val="0004693D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B1B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68"/>
    <w:rsid w:val="0005317C"/>
    <w:rsid w:val="00053B97"/>
    <w:rsid w:val="00053BE3"/>
    <w:rsid w:val="0005400D"/>
    <w:rsid w:val="00054C24"/>
    <w:rsid w:val="00054E4D"/>
    <w:rsid w:val="000552E9"/>
    <w:rsid w:val="000558A5"/>
    <w:rsid w:val="00055960"/>
    <w:rsid w:val="00055C54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57C86"/>
    <w:rsid w:val="00057F2F"/>
    <w:rsid w:val="000600D0"/>
    <w:rsid w:val="000601D4"/>
    <w:rsid w:val="0006029F"/>
    <w:rsid w:val="00060403"/>
    <w:rsid w:val="0006054B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1D64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8E1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18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7F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D85"/>
    <w:rsid w:val="00082EDC"/>
    <w:rsid w:val="00082F02"/>
    <w:rsid w:val="00083534"/>
    <w:rsid w:val="0008356D"/>
    <w:rsid w:val="0008388B"/>
    <w:rsid w:val="00083BAF"/>
    <w:rsid w:val="00083BC5"/>
    <w:rsid w:val="00083BFA"/>
    <w:rsid w:val="00083F31"/>
    <w:rsid w:val="00084234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364"/>
    <w:rsid w:val="00091828"/>
    <w:rsid w:val="00091984"/>
    <w:rsid w:val="00091D9A"/>
    <w:rsid w:val="00091E62"/>
    <w:rsid w:val="00091EBB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199"/>
    <w:rsid w:val="00094202"/>
    <w:rsid w:val="0009448C"/>
    <w:rsid w:val="00094548"/>
    <w:rsid w:val="00095168"/>
    <w:rsid w:val="000951B3"/>
    <w:rsid w:val="00095521"/>
    <w:rsid w:val="00095695"/>
    <w:rsid w:val="00095755"/>
    <w:rsid w:val="000961C0"/>
    <w:rsid w:val="000966C6"/>
    <w:rsid w:val="000966DD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A1D"/>
    <w:rsid w:val="000A2FF4"/>
    <w:rsid w:val="000A35D5"/>
    <w:rsid w:val="000A3AF1"/>
    <w:rsid w:val="000A3CF4"/>
    <w:rsid w:val="000A418E"/>
    <w:rsid w:val="000A4274"/>
    <w:rsid w:val="000A439B"/>
    <w:rsid w:val="000A44A2"/>
    <w:rsid w:val="000A4811"/>
    <w:rsid w:val="000A4A6D"/>
    <w:rsid w:val="000A4BA9"/>
    <w:rsid w:val="000A4C71"/>
    <w:rsid w:val="000A4ECA"/>
    <w:rsid w:val="000A5908"/>
    <w:rsid w:val="000A5A19"/>
    <w:rsid w:val="000A5AF4"/>
    <w:rsid w:val="000A5D56"/>
    <w:rsid w:val="000A6442"/>
    <w:rsid w:val="000A6464"/>
    <w:rsid w:val="000A660D"/>
    <w:rsid w:val="000A684D"/>
    <w:rsid w:val="000A693F"/>
    <w:rsid w:val="000A6997"/>
    <w:rsid w:val="000A6C35"/>
    <w:rsid w:val="000A6C3B"/>
    <w:rsid w:val="000A7554"/>
    <w:rsid w:val="000A75C7"/>
    <w:rsid w:val="000A7765"/>
    <w:rsid w:val="000A7C2F"/>
    <w:rsid w:val="000A7D13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7E"/>
    <w:rsid w:val="000B43CB"/>
    <w:rsid w:val="000B4A51"/>
    <w:rsid w:val="000B4A55"/>
    <w:rsid w:val="000B506F"/>
    <w:rsid w:val="000B508A"/>
    <w:rsid w:val="000B5334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00D"/>
    <w:rsid w:val="000C0428"/>
    <w:rsid w:val="000C04E8"/>
    <w:rsid w:val="000C0657"/>
    <w:rsid w:val="000C0946"/>
    <w:rsid w:val="000C12AC"/>
    <w:rsid w:val="000C12F1"/>
    <w:rsid w:val="000C1706"/>
    <w:rsid w:val="000C1776"/>
    <w:rsid w:val="000C17F9"/>
    <w:rsid w:val="000C1AF2"/>
    <w:rsid w:val="000C260A"/>
    <w:rsid w:val="000C2C6F"/>
    <w:rsid w:val="000C2D51"/>
    <w:rsid w:val="000C2DBA"/>
    <w:rsid w:val="000C34C3"/>
    <w:rsid w:val="000C399C"/>
    <w:rsid w:val="000C3D53"/>
    <w:rsid w:val="000C3DDB"/>
    <w:rsid w:val="000C3E35"/>
    <w:rsid w:val="000C4154"/>
    <w:rsid w:val="000C42D3"/>
    <w:rsid w:val="000C4928"/>
    <w:rsid w:val="000C4A50"/>
    <w:rsid w:val="000C4B3D"/>
    <w:rsid w:val="000C4D6B"/>
    <w:rsid w:val="000C4E30"/>
    <w:rsid w:val="000C513D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03"/>
    <w:rsid w:val="000C6C8B"/>
    <w:rsid w:val="000C6CD8"/>
    <w:rsid w:val="000C6D34"/>
    <w:rsid w:val="000C773B"/>
    <w:rsid w:val="000C7A2F"/>
    <w:rsid w:val="000C7A72"/>
    <w:rsid w:val="000C7C1D"/>
    <w:rsid w:val="000C7D2D"/>
    <w:rsid w:val="000C7E70"/>
    <w:rsid w:val="000D010E"/>
    <w:rsid w:val="000D0113"/>
    <w:rsid w:val="000D0414"/>
    <w:rsid w:val="000D0753"/>
    <w:rsid w:val="000D0947"/>
    <w:rsid w:val="000D0B65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83C"/>
    <w:rsid w:val="000D3DC5"/>
    <w:rsid w:val="000D41FB"/>
    <w:rsid w:val="000D42B6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5D87"/>
    <w:rsid w:val="000D626E"/>
    <w:rsid w:val="000D6443"/>
    <w:rsid w:val="000D64D0"/>
    <w:rsid w:val="000D68BE"/>
    <w:rsid w:val="000D6CAA"/>
    <w:rsid w:val="000D6CD1"/>
    <w:rsid w:val="000D6CF8"/>
    <w:rsid w:val="000D6D2D"/>
    <w:rsid w:val="000D6DD3"/>
    <w:rsid w:val="000D6ECC"/>
    <w:rsid w:val="000D6FAA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8A6"/>
    <w:rsid w:val="000E1A80"/>
    <w:rsid w:val="000E1A92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3FB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A6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E0"/>
    <w:rsid w:val="000F35FB"/>
    <w:rsid w:val="000F38E9"/>
    <w:rsid w:val="000F39DE"/>
    <w:rsid w:val="000F3B41"/>
    <w:rsid w:val="000F43E1"/>
    <w:rsid w:val="000F4792"/>
    <w:rsid w:val="000F496F"/>
    <w:rsid w:val="000F50C7"/>
    <w:rsid w:val="000F53AA"/>
    <w:rsid w:val="000F58FD"/>
    <w:rsid w:val="000F5934"/>
    <w:rsid w:val="000F59A1"/>
    <w:rsid w:val="000F5A1C"/>
    <w:rsid w:val="000F5AE4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08B"/>
    <w:rsid w:val="0010012B"/>
    <w:rsid w:val="0010065E"/>
    <w:rsid w:val="00100D9B"/>
    <w:rsid w:val="00100DBB"/>
    <w:rsid w:val="00100E29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2E7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09"/>
    <w:rsid w:val="00105758"/>
    <w:rsid w:val="00105CB6"/>
    <w:rsid w:val="00105E01"/>
    <w:rsid w:val="00106660"/>
    <w:rsid w:val="00106B21"/>
    <w:rsid w:val="00106EDC"/>
    <w:rsid w:val="00107193"/>
    <w:rsid w:val="001074D4"/>
    <w:rsid w:val="0010750C"/>
    <w:rsid w:val="001077C4"/>
    <w:rsid w:val="00107C74"/>
    <w:rsid w:val="00107C76"/>
    <w:rsid w:val="00107CE9"/>
    <w:rsid w:val="00107CFE"/>
    <w:rsid w:val="00110103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B86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5BA6"/>
    <w:rsid w:val="00115C31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543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B5E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64"/>
    <w:rsid w:val="00127496"/>
    <w:rsid w:val="001274BC"/>
    <w:rsid w:val="0012751C"/>
    <w:rsid w:val="0012753C"/>
    <w:rsid w:val="001276B6"/>
    <w:rsid w:val="00127829"/>
    <w:rsid w:val="00127C8C"/>
    <w:rsid w:val="00127CA7"/>
    <w:rsid w:val="001300C1"/>
    <w:rsid w:val="00130305"/>
    <w:rsid w:val="00130916"/>
    <w:rsid w:val="00130989"/>
    <w:rsid w:val="00130E5F"/>
    <w:rsid w:val="00130F68"/>
    <w:rsid w:val="00131590"/>
    <w:rsid w:val="001317E9"/>
    <w:rsid w:val="001319AF"/>
    <w:rsid w:val="00131DD2"/>
    <w:rsid w:val="00132190"/>
    <w:rsid w:val="001323EA"/>
    <w:rsid w:val="00132745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67"/>
    <w:rsid w:val="001363A8"/>
    <w:rsid w:val="001365AF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086"/>
    <w:rsid w:val="001451E7"/>
    <w:rsid w:val="001459BF"/>
    <w:rsid w:val="00145B65"/>
    <w:rsid w:val="00145CB4"/>
    <w:rsid w:val="001467DF"/>
    <w:rsid w:val="001469DB"/>
    <w:rsid w:val="001472AA"/>
    <w:rsid w:val="001472BD"/>
    <w:rsid w:val="00147597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937"/>
    <w:rsid w:val="00151959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506"/>
    <w:rsid w:val="00154693"/>
    <w:rsid w:val="00154696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299"/>
    <w:rsid w:val="00160938"/>
    <w:rsid w:val="00160B48"/>
    <w:rsid w:val="00160F70"/>
    <w:rsid w:val="00160F92"/>
    <w:rsid w:val="00160FCF"/>
    <w:rsid w:val="001618C1"/>
    <w:rsid w:val="00161A6D"/>
    <w:rsid w:val="00161A84"/>
    <w:rsid w:val="00161AB0"/>
    <w:rsid w:val="00161BFD"/>
    <w:rsid w:val="00161E33"/>
    <w:rsid w:val="001620C9"/>
    <w:rsid w:val="001622D7"/>
    <w:rsid w:val="00162308"/>
    <w:rsid w:val="00162670"/>
    <w:rsid w:val="00162BF7"/>
    <w:rsid w:val="00162D7D"/>
    <w:rsid w:val="00162E3D"/>
    <w:rsid w:val="00162F31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8CE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7FF"/>
    <w:rsid w:val="00167A25"/>
    <w:rsid w:val="00167B94"/>
    <w:rsid w:val="00167E0F"/>
    <w:rsid w:val="00167E4A"/>
    <w:rsid w:val="00170748"/>
    <w:rsid w:val="0017095B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701"/>
    <w:rsid w:val="00173A4A"/>
    <w:rsid w:val="00173AC1"/>
    <w:rsid w:val="00173AE5"/>
    <w:rsid w:val="0017469C"/>
    <w:rsid w:val="001747C0"/>
    <w:rsid w:val="00174890"/>
    <w:rsid w:val="001749CD"/>
    <w:rsid w:val="00174C78"/>
    <w:rsid w:val="001753AC"/>
    <w:rsid w:val="001753E1"/>
    <w:rsid w:val="00175492"/>
    <w:rsid w:val="00175778"/>
    <w:rsid w:val="00175E33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DA"/>
    <w:rsid w:val="00180BF0"/>
    <w:rsid w:val="00180EEB"/>
    <w:rsid w:val="00180FD3"/>
    <w:rsid w:val="00180FD5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A0C"/>
    <w:rsid w:val="00182D55"/>
    <w:rsid w:val="00183138"/>
    <w:rsid w:val="0018316F"/>
    <w:rsid w:val="001833FE"/>
    <w:rsid w:val="00183A2C"/>
    <w:rsid w:val="00183A2D"/>
    <w:rsid w:val="00184104"/>
    <w:rsid w:val="00184127"/>
    <w:rsid w:val="001844E1"/>
    <w:rsid w:val="00184878"/>
    <w:rsid w:val="00184AB6"/>
    <w:rsid w:val="00184AE8"/>
    <w:rsid w:val="00184BC0"/>
    <w:rsid w:val="00184D70"/>
    <w:rsid w:val="00184FD3"/>
    <w:rsid w:val="001851A8"/>
    <w:rsid w:val="0018539B"/>
    <w:rsid w:val="001853F3"/>
    <w:rsid w:val="00185B8E"/>
    <w:rsid w:val="00185C71"/>
    <w:rsid w:val="0018607E"/>
    <w:rsid w:val="001865EB"/>
    <w:rsid w:val="0018689C"/>
    <w:rsid w:val="00186B0E"/>
    <w:rsid w:val="00186D69"/>
    <w:rsid w:val="001875DC"/>
    <w:rsid w:val="0018761A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0EDC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32C"/>
    <w:rsid w:val="00196E40"/>
    <w:rsid w:val="00196F38"/>
    <w:rsid w:val="00196F74"/>
    <w:rsid w:val="00197AF6"/>
    <w:rsid w:val="00197BFA"/>
    <w:rsid w:val="00197C0F"/>
    <w:rsid w:val="00197C54"/>
    <w:rsid w:val="00197E25"/>
    <w:rsid w:val="00197E92"/>
    <w:rsid w:val="00197EC9"/>
    <w:rsid w:val="00197FF4"/>
    <w:rsid w:val="001A0111"/>
    <w:rsid w:val="001A0865"/>
    <w:rsid w:val="001A0F04"/>
    <w:rsid w:val="001A15C7"/>
    <w:rsid w:val="001A160D"/>
    <w:rsid w:val="001A1649"/>
    <w:rsid w:val="001A1825"/>
    <w:rsid w:val="001A1FF6"/>
    <w:rsid w:val="001A2197"/>
    <w:rsid w:val="001A2787"/>
    <w:rsid w:val="001A27FB"/>
    <w:rsid w:val="001A28BD"/>
    <w:rsid w:val="001A2924"/>
    <w:rsid w:val="001A2942"/>
    <w:rsid w:val="001A297A"/>
    <w:rsid w:val="001A2DEC"/>
    <w:rsid w:val="001A31DD"/>
    <w:rsid w:val="001A324D"/>
    <w:rsid w:val="001A3305"/>
    <w:rsid w:val="001A339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969"/>
    <w:rsid w:val="001B0ABD"/>
    <w:rsid w:val="001B0CE7"/>
    <w:rsid w:val="001B0E2F"/>
    <w:rsid w:val="001B0EBA"/>
    <w:rsid w:val="001B11D3"/>
    <w:rsid w:val="001B17F5"/>
    <w:rsid w:val="001B1C98"/>
    <w:rsid w:val="001B1D1C"/>
    <w:rsid w:val="001B1EE8"/>
    <w:rsid w:val="001B1F62"/>
    <w:rsid w:val="001B212F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152"/>
    <w:rsid w:val="001B54E8"/>
    <w:rsid w:val="001B559F"/>
    <w:rsid w:val="001B55FC"/>
    <w:rsid w:val="001B57CB"/>
    <w:rsid w:val="001B58BF"/>
    <w:rsid w:val="001B58E5"/>
    <w:rsid w:val="001B5AD8"/>
    <w:rsid w:val="001B5B9E"/>
    <w:rsid w:val="001B5DB6"/>
    <w:rsid w:val="001B60BD"/>
    <w:rsid w:val="001B61B3"/>
    <w:rsid w:val="001B6335"/>
    <w:rsid w:val="001B639E"/>
    <w:rsid w:val="001B64CB"/>
    <w:rsid w:val="001B6651"/>
    <w:rsid w:val="001B66C9"/>
    <w:rsid w:val="001B680E"/>
    <w:rsid w:val="001B6A5C"/>
    <w:rsid w:val="001B6D24"/>
    <w:rsid w:val="001B7350"/>
    <w:rsid w:val="001B7444"/>
    <w:rsid w:val="001B7D03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15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CCF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187"/>
    <w:rsid w:val="001C6218"/>
    <w:rsid w:val="001C654E"/>
    <w:rsid w:val="001C6D45"/>
    <w:rsid w:val="001C6F7D"/>
    <w:rsid w:val="001C6F8A"/>
    <w:rsid w:val="001C729A"/>
    <w:rsid w:val="001C7419"/>
    <w:rsid w:val="001C7CB7"/>
    <w:rsid w:val="001C7DDA"/>
    <w:rsid w:val="001D035A"/>
    <w:rsid w:val="001D0465"/>
    <w:rsid w:val="001D0486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3EFF"/>
    <w:rsid w:val="001D4291"/>
    <w:rsid w:val="001D45D5"/>
    <w:rsid w:val="001D479F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5FD8"/>
    <w:rsid w:val="001D6087"/>
    <w:rsid w:val="001D61A1"/>
    <w:rsid w:val="001D633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26D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A62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56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4CC4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57A"/>
    <w:rsid w:val="001F6677"/>
    <w:rsid w:val="001F6861"/>
    <w:rsid w:val="001F720F"/>
    <w:rsid w:val="001F74F5"/>
    <w:rsid w:val="001F76A2"/>
    <w:rsid w:val="001F7BC7"/>
    <w:rsid w:val="00200494"/>
    <w:rsid w:val="002005B2"/>
    <w:rsid w:val="0020063C"/>
    <w:rsid w:val="002006A9"/>
    <w:rsid w:val="00200BEA"/>
    <w:rsid w:val="00200C25"/>
    <w:rsid w:val="00200F34"/>
    <w:rsid w:val="00201199"/>
    <w:rsid w:val="0020149B"/>
    <w:rsid w:val="0020178D"/>
    <w:rsid w:val="00201883"/>
    <w:rsid w:val="002018CA"/>
    <w:rsid w:val="00201C30"/>
    <w:rsid w:val="00201D33"/>
    <w:rsid w:val="00201D49"/>
    <w:rsid w:val="00202369"/>
    <w:rsid w:val="002026A1"/>
    <w:rsid w:val="002026A2"/>
    <w:rsid w:val="002026A4"/>
    <w:rsid w:val="0020296C"/>
    <w:rsid w:val="002034ED"/>
    <w:rsid w:val="0020353C"/>
    <w:rsid w:val="002035B2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10B"/>
    <w:rsid w:val="00206419"/>
    <w:rsid w:val="00206423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66E"/>
    <w:rsid w:val="002108C0"/>
    <w:rsid w:val="00210C85"/>
    <w:rsid w:val="00210ED3"/>
    <w:rsid w:val="0021142B"/>
    <w:rsid w:val="002117E6"/>
    <w:rsid w:val="002118FC"/>
    <w:rsid w:val="00211981"/>
    <w:rsid w:val="00211E7D"/>
    <w:rsid w:val="00212252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327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844"/>
    <w:rsid w:val="00215C46"/>
    <w:rsid w:val="00215EA4"/>
    <w:rsid w:val="00216231"/>
    <w:rsid w:val="00216305"/>
    <w:rsid w:val="002167C9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5D1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7A6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54"/>
    <w:rsid w:val="00232966"/>
    <w:rsid w:val="00232AF9"/>
    <w:rsid w:val="00232E35"/>
    <w:rsid w:val="00232F14"/>
    <w:rsid w:val="00233208"/>
    <w:rsid w:val="00233371"/>
    <w:rsid w:val="0023343B"/>
    <w:rsid w:val="00233594"/>
    <w:rsid w:val="00233665"/>
    <w:rsid w:val="00233ABB"/>
    <w:rsid w:val="00233D29"/>
    <w:rsid w:val="002340AF"/>
    <w:rsid w:val="00234100"/>
    <w:rsid w:val="002347F5"/>
    <w:rsid w:val="00234933"/>
    <w:rsid w:val="00234CFD"/>
    <w:rsid w:val="00234E29"/>
    <w:rsid w:val="0023540B"/>
    <w:rsid w:val="0023558C"/>
    <w:rsid w:val="0023597C"/>
    <w:rsid w:val="00235AE2"/>
    <w:rsid w:val="00235B0A"/>
    <w:rsid w:val="00235E3D"/>
    <w:rsid w:val="00235E43"/>
    <w:rsid w:val="0023606C"/>
    <w:rsid w:val="0023625D"/>
    <w:rsid w:val="002366DE"/>
    <w:rsid w:val="00236989"/>
    <w:rsid w:val="00236B65"/>
    <w:rsid w:val="00236DE9"/>
    <w:rsid w:val="00236F24"/>
    <w:rsid w:val="00237055"/>
    <w:rsid w:val="00237364"/>
    <w:rsid w:val="00237670"/>
    <w:rsid w:val="002377A9"/>
    <w:rsid w:val="002378CD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8AE"/>
    <w:rsid w:val="00240C21"/>
    <w:rsid w:val="00240DA5"/>
    <w:rsid w:val="0024138D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23"/>
    <w:rsid w:val="00244739"/>
    <w:rsid w:val="0024479F"/>
    <w:rsid w:val="002449D7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0C1"/>
    <w:rsid w:val="00247165"/>
    <w:rsid w:val="0024730C"/>
    <w:rsid w:val="00247363"/>
    <w:rsid w:val="002473D1"/>
    <w:rsid w:val="002474E8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222"/>
    <w:rsid w:val="002526D0"/>
    <w:rsid w:val="002527C5"/>
    <w:rsid w:val="00252A35"/>
    <w:rsid w:val="00252A5D"/>
    <w:rsid w:val="00252E59"/>
    <w:rsid w:val="0025315E"/>
    <w:rsid w:val="0025332E"/>
    <w:rsid w:val="002533BD"/>
    <w:rsid w:val="00253525"/>
    <w:rsid w:val="002535DB"/>
    <w:rsid w:val="002537CA"/>
    <w:rsid w:val="00253C0F"/>
    <w:rsid w:val="00254451"/>
    <w:rsid w:val="0025476F"/>
    <w:rsid w:val="002547C7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6CF"/>
    <w:rsid w:val="002578B7"/>
    <w:rsid w:val="00257981"/>
    <w:rsid w:val="00257A35"/>
    <w:rsid w:val="00257E2F"/>
    <w:rsid w:val="00260289"/>
    <w:rsid w:val="002606A4"/>
    <w:rsid w:val="00260E6A"/>
    <w:rsid w:val="00260EF6"/>
    <w:rsid w:val="00260F6E"/>
    <w:rsid w:val="002611CC"/>
    <w:rsid w:val="00261324"/>
    <w:rsid w:val="0026135B"/>
    <w:rsid w:val="002613B5"/>
    <w:rsid w:val="002613DF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5C2B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67AE1"/>
    <w:rsid w:val="00267B8C"/>
    <w:rsid w:val="00267ED1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55"/>
    <w:rsid w:val="002757D6"/>
    <w:rsid w:val="00275E7A"/>
    <w:rsid w:val="00275F32"/>
    <w:rsid w:val="00275F65"/>
    <w:rsid w:val="002761C5"/>
    <w:rsid w:val="002761F1"/>
    <w:rsid w:val="0027631E"/>
    <w:rsid w:val="00276CD0"/>
    <w:rsid w:val="002770CE"/>
    <w:rsid w:val="0027727C"/>
    <w:rsid w:val="00277BD7"/>
    <w:rsid w:val="00277C41"/>
    <w:rsid w:val="00277EEC"/>
    <w:rsid w:val="00280126"/>
    <w:rsid w:val="00280140"/>
    <w:rsid w:val="00280535"/>
    <w:rsid w:val="002805F4"/>
    <w:rsid w:val="00280985"/>
    <w:rsid w:val="0028098A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973"/>
    <w:rsid w:val="00282F89"/>
    <w:rsid w:val="00283026"/>
    <w:rsid w:val="00283376"/>
    <w:rsid w:val="002833A1"/>
    <w:rsid w:val="00283765"/>
    <w:rsid w:val="00283AC7"/>
    <w:rsid w:val="00283DE8"/>
    <w:rsid w:val="0028487F"/>
    <w:rsid w:val="002852F3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AF3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5F1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2A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D3B"/>
    <w:rsid w:val="002B1ECB"/>
    <w:rsid w:val="002B2221"/>
    <w:rsid w:val="002B22AC"/>
    <w:rsid w:val="002B287C"/>
    <w:rsid w:val="002B28AB"/>
    <w:rsid w:val="002B2915"/>
    <w:rsid w:val="002B29D9"/>
    <w:rsid w:val="002B3030"/>
    <w:rsid w:val="002B3333"/>
    <w:rsid w:val="002B3770"/>
    <w:rsid w:val="002B3D3E"/>
    <w:rsid w:val="002B44F4"/>
    <w:rsid w:val="002B46F3"/>
    <w:rsid w:val="002B475B"/>
    <w:rsid w:val="002B4875"/>
    <w:rsid w:val="002B4964"/>
    <w:rsid w:val="002B4C0E"/>
    <w:rsid w:val="002B500E"/>
    <w:rsid w:val="002B538F"/>
    <w:rsid w:val="002B56FA"/>
    <w:rsid w:val="002B5796"/>
    <w:rsid w:val="002B586D"/>
    <w:rsid w:val="002B5AAD"/>
    <w:rsid w:val="002B617D"/>
    <w:rsid w:val="002B6334"/>
    <w:rsid w:val="002B659A"/>
    <w:rsid w:val="002B6613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7C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16C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45F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701"/>
    <w:rsid w:val="002C6B10"/>
    <w:rsid w:val="002C6BFE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169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321"/>
    <w:rsid w:val="002D454D"/>
    <w:rsid w:val="002D48CF"/>
    <w:rsid w:val="002D4A46"/>
    <w:rsid w:val="002D4CCE"/>
    <w:rsid w:val="002D50E9"/>
    <w:rsid w:val="002D51A0"/>
    <w:rsid w:val="002D51F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D7B48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A57"/>
    <w:rsid w:val="002E1B84"/>
    <w:rsid w:val="002E1D36"/>
    <w:rsid w:val="002E1F53"/>
    <w:rsid w:val="002E2301"/>
    <w:rsid w:val="002E2520"/>
    <w:rsid w:val="002E2783"/>
    <w:rsid w:val="002E2915"/>
    <w:rsid w:val="002E2A3A"/>
    <w:rsid w:val="002E2A82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45D"/>
    <w:rsid w:val="002E679D"/>
    <w:rsid w:val="002E6FB9"/>
    <w:rsid w:val="002E702D"/>
    <w:rsid w:val="002E717C"/>
    <w:rsid w:val="002E75D0"/>
    <w:rsid w:val="002E765B"/>
    <w:rsid w:val="002E776B"/>
    <w:rsid w:val="002E7A2B"/>
    <w:rsid w:val="002E7CFB"/>
    <w:rsid w:val="002E7D2E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2FFD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C52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51B"/>
    <w:rsid w:val="002F79CF"/>
    <w:rsid w:val="002F7A26"/>
    <w:rsid w:val="002F7D01"/>
    <w:rsid w:val="00300014"/>
    <w:rsid w:val="003000B9"/>
    <w:rsid w:val="00300121"/>
    <w:rsid w:val="00300242"/>
    <w:rsid w:val="00300609"/>
    <w:rsid w:val="00300BDB"/>
    <w:rsid w:val="00300D67"/>
    <w:rsid w:val="003013F5"/>
    <w:rsid w:val="00301A03"/>
    <w:rsid w:val="00301A71"/>
    <w:rsid w:val="00301DE0"/>
    <w:rsid w:val="00302038"/>
    <w:rsid w:val="0030208F"/>
    <w:rsid w:val="003022D7"/>
    <w:rsid w:val="003029FB"/>
    <w:rsid w:val="00302A0B"/>
    <w:rsid w:val="00302AD6"/>
    <w:rsid w:val="00302AE4"/>
    <w:rsid w:val="00302D45"/>
    <w:rsid w:val="00302D6C"/>
    <w:rsid w:val="00303070"/>
    <w:rsid w:val="003036FB"/>
    <w:rsid w:val="00303B8E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2CC"/>
    <w:rsid w:val="00305519"/>
    <w:rsid w:val="003057D6"/>
    <w:rsid w:val="00305961"/>
    <w:rsid w:val="00305A77"/>
    <w:rsid w:val="00305D1A"/>
    <w:rsid w:val="00305EFF"/>
    <w:rsid w:val="00306445"/>
    <w:rsid w:val="003065F9"/>
    <w:rsid w:val="003067CF"/>
    <w:rsid w:val="00306CFA"/>
    <w:rsid w:val="003073D9"/>
    <w:rsid w:val="003077D0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0C7A"/>
    <w:rsid w:val="00310D9A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975"/>
    <w:rsid w:val="003129CF"/>
    <w:rsid w:val="00312B5D"/>
    <w:rsid w:val="00312ED9"/>
    <w:rsid w:val="0031333C"/>
    <w:rsid w:val="00313B91"/>
    <w:rsid w:val="00313CDF"/>
    <w:rsid w:val="00313EC1"/>
    <w:rsid w:val="00314BDB"/>
    <w:rsid w:val="00314F10"/>
    <w:rsid w:val="00314F3F"/>
    <w:rsid w:val="00314FC3"/>
    <w:rsid w:val="00315870"/>
    <w:rsid w:val="003158B3"/>
    <w:rsid w:val="00315991"/>
    <w:rsid w:val="00316331"/>
    <w:rsid w:val="00316D89"/>
    <w:rsid w:val="00316F9E"/>
    <w:rsid w:val="00317213"/>
    <w:rsid w:val="0031725E"/>
    <w:rsid w:val="00317580"/>
    <w:rsid w:val="00317668"/>
    <w:rsid w:val="003176FD"/>
    <w:rsid w:val="00317735"/>
    <w:rsid w:val="00317800"/>
    <w:rsid w:val="00317B8E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016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7C5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126"/>
    <w:rsid w:val="00333703"/>
    <w:rsid w:val="00333717"/>
    <w:rsid w:val="00333A2F"/>
    <w:rsid w:val="00334216"/>
    <w:rsid w:val="0033460D"/>
    <w:rsid w:val="00334AB8"/>
    <w:rsid w:val="00334C48"/>
    <w:rsid w:val="00334E4C"/>
    <w:rsid w:val="00334FA0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86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2F11"/>
    <w:rsid w:val="00343151"/>
    <w:rsid w:val="00343389"/>
    <w:rsid w:val="0034405D"/>
    <w:rsid w:val="003440E2"/>
    <w:rsid w:val="0034431D"/>
    <w:rsid w:val="00344350"/>
    <w:rsid w:val="003445A4"/>
    <w:rsid w:val="00344669"/>
    <w:rsid w:val="003446BF"/>
    <w:rsid w:val="00344735"/>
    <w:rsid w:val="00344A1E"/>
    <w:rsid w:val="00345026"/>
    <w:rsid w:val="0034580A"/>
    <w:rsid w:val="00345A0C"/>
    <w:rsid w:val="00345A14"/>
    <w:rsid w:val="00345BD6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3DE"/>
    <w:rsid w:val="00350687"/>
    <w:rsid w:val="003507A9"/>
    <w:rsid w:val="003508E1"/>
    <w:rsid w:val="0035091E"/>
    <w:rsid w:val="00350C3B"/>
    <w:rsid w:val="00350DE0"/>
    <w:rsid w:val="00350FA3"/>
    <w:rsid w:val="0035128B"/>
    <w:rsid w:val="00351406"/>
    <w:rsid w:val="003515BC"/>
    <w:rsid w:val="0035176A"/>
    <w:rsid w:val="00351DB3"/>
    <w:rsid w:val="00351EFF"/>
    <w:rsid w:val="003520EF"/>
    <w:rsid w:val="00352109"/>
    <w:rsid w:val="003526F2"/>
    <w:rsid w:val="0035279E"/>
    <w:rsid w:val="00352B0B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4B1"/>
    <w:rsid w:val="00357A7B"/>
    <w:rsid w:val="00357C07"/>
    <w:rsid w:val="003602DF"/>
    <w:rsid w:val="0036051C"/>
    <w:rsid w:val="00360561"/>
    <w:rsid w:val="003607DD"/>
    <w:rsid w:val="0036091D"/>
    <w:rsid w:val="0036099F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535"/>
    <w:rsid w:val="00366578"/>
    <w:rsid w:val="0036699E"/>
    <w:rsid w:val="003669B1"/>
    <w:rsid w:val="00366A36"/>
    <w:rsid w:val="00366AD7"/>
    <w:rsid w:val="00366E7F"/>
    <w:rsid w:val="0036700D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0D6E"/>
    <w:rsid w:val="00371936"/>
    <w:rsid w:val="00371E70"/>
    <w:rsid w:val="003721E1"/>
    <w:rsid w:val="003722B5"/>
    <w:rsid w:val="00372736"/>
    <w:rsid w:val="00372AFE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0A1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5F9E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03C6"/>
    <w:rsid w:val="00380EA9"/>
    <w:rsid w:val="003810B0"/>
    <w:rsid w:val="0038112D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A6D"/>
    <w:rsid w:val="00385EE0"/>
    <w:rsid w:val="00385F79"/>
    <w:rsid w:val="0038636C"/>
    <w:rsid w:val="003864D3"/>
    <w:rsid w:val="00386920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40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2AE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8D2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5DF3"/>
    <w:rsid w:val="00396073"/>
    <w:rsid w:val="003960A3"/>
    <w:rsid w:val="00396153"/>
    <w:rsid w:val="00396224"/>
    <w:rsid w:val="00396A60"/>
    <w:rsid w:val="00397004"/>
    <w:rsid w:val="003970DF"/>
    <w:rsid w:val="003974D1"/>
    <w:rsid w:val="003979E6"/>
    <w:rsid w:val="00397F91"/>
    <w:rsid w:val="003A018B"/>
    <w:rsid w:val="003A0408"/>
    <w:rsid w:val="003A08A0"/>
    <w:rsid w:val="003A09EA"/>
    <w:rsid w:val="003A0E37"/>
    <w:rsid w:val="003A122B"/>
    <w:rsid w:val="003A1422"/>
    <w:rsid w:val="003A14DF"/>
    <w:rsid w:val="003A1569"/>
    <w:rsid w:val="003A16C3"/>
    <w:rsid w:val="003A1713"/>
    <w:rsid w:val="003A19B2"/>
    <w:rsid w:val="003A28CB"/>
    <w:rsid w:val="003A2BDF"/>
    <w:rsid w:val="003A2EDF"/>
    <w:rsid w:val="003A3037"/>
    <w:rsid w:val="003A3098"/>
    <w:rsid w:val="003A3376"/>
    <w:rsid w:val="003A345A"/>
    <w:rsid w:val="003A35C2"/>
    <w:rsid w:val="003A35E2"/>
    <w:rsid w:val="003A36EC"/>
    <w:rsid w:val="003A3D0C"/>
    <w:rsid w:val="003A3FB3"/>
    <w:rsid w:val="003A427F"/>
    <w:rsid w:val="003A442E"/>
    <w:rsid w:val="003A4DBF"/>
    <w:rsid w:val="003A568D"/>
    <w:rsid w:val="003A5929"/>
    <w:rsid w:val="003A5AC4"/>
    <w:rsid w:val="003A608D"/>
    <w:rsid w:val="003A6294"/>
    <w:rsid w:val="003A63F1"/>
    <w:rsid w:val="003A6D75"/>
    <w:rsid w:val="003A6E27"/>
    <w:rsid w:val="003A6E7A"/>
    <w:rsid w:val="003A6F50"/>
    <w:rsid w:val="003A7034"/>
    <w:rsid w:val="003A719A"/>
    <w:rsid w:val="003A7356"/>
    <w:rsid w:val="003A7381"/>
    <w:rsid w:val="003B0045"/>
    <w:rsid w:val="003B0244"/>
    <w:rsid w:val="003B0989"/>
    <w:rsid w:val="003B09B3"/>
    <w:rsid w:val="003B0B5F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A5F"/>
    <w:rsid w:val="003B7B51"/>
    <w:rsid w:val="003B7F30"/>
    <w:rsid w:val="003B7FB4"/>
    <w:rsid w:val="003C000E"/>
    <w:rsid w:val="003C011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1A63"/>
    <w:rsid w:val="003C2180"/>
    <w:rsid w:val="003C23E7"/>
    <w:rsid w:val="003C24EC"/>
    <w:rsid w:val="003C287E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84"/>
    <w:rsid w:val="003C37EA"/>
    <w:rsid w:val="003C3CC7"/>
    <w:rsid w:val="003C3FD6"/>
    <w:rsid w:val="003C400D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AF3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390"/>
    <w:rsid w:val="003D24CA"/>
    <w:rsid w:val="003D2626"/>
    <w:rsid w:val="003D2A34"/>
    <w:rsid w:val="003D2E58"/>
    <w:rsid w:val="003D2EBC"/>
    <w:rsid w:val="003D2F2F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BAF"/>
    <w:rsid w:val="003D6C3B"/>
    <w:rsid w:val="003D78F4"/>
    <w:rsid w:val="003D799D"/>
    <w:rsid w:val="003D7A25"/>
    <w:rsid w:val="003D7BD6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6C"/>
    <w:rsid w:val="003E177F"/>
    <w:rsid w:val="003E1BF0"/>
    <w:rsid w:val="003E1D30"/>
    <w:rsid w:val="003E1D45"/>
    <w:rsid w:val="003E1EDD"/>
    <w:rsid w:val="003E200C"/>
    <w:rsid w:val="003E2019"/>
    <w:rsid w:val="003E202E"/>
    <w:rsid w:val="003E245C"/>
    <w:rsid w:val="003E2473"/>
    <w:rsid w:val="003E28A5"/>
    <w:rsid w:val="003E2972"/>
    <w:rsid w:val="003E2D2B"/>
    <w:rsid w:val="003E3048"/>
    <w:rsid w:val="003E3075"/>
    <w:rsid w:val="003E3532"/>
    <w:rsid w:val="003E3803"/>
    <w:rsid w:val="003E3B49"/>
    <w:rsid w:val="003E3CC6"/>
    <w:rsid w:val="003E4008"/>
    <w:rsid w:val="003E4158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57C"/>
    <w:rsid w:val="003E684F"/>
    <w:rsid w:val="003E6AC2"/>
    <w:rsid w:val="003E6B9C"/>
    <w:rsid w:val="003E6BB1"/>
    <w:rsid w:val="003E6D72"/>
    <w:rsid w:val="003E6E6E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C26"/>
    <w:rsid w:val="003F2FCE"/>
    <w:rsid w:val="003F3069"/>
    <w:rsid w:val="003F3587"/>
    <w:rsid w:val="003F3A4A"/>
    <w:rsid w:val="003F4691"/>
    <w:rsid w:val="003F4952"/>
    <w:rsid w:val="003F49C4"/>
    <w:rsid w:val="003F4DFE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0D9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B4E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3EC8"/>
    <w:rsid w:val="004042FA"/>
    <w:rsid w:val="004045EB"/>
    <w:rsid w:val="00404E56"/>
    <w:rsid w:val="00404EEB"/>
    <w:rsid w:val="0040510B"/>
    <w:rsid w:val="0040563D"/>
    <w:rsid w:val="0040587B"/>
    <w:rsid w:val="00405AE8"/>
    <w:rsid w:val="00405D84"/>
    <w:rsid w:val="00405DAB"/>
    <w:rsid w:val="00406097"/>
    <w:rsid w:val="00406175"/>
    <w:rsid w:val="00406615"/>
    <w:rsid w:val="004067FF"/>
    <w:rsid w:val="00406BF1"/>
    <w:rsid w:val="00406C7F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29E"/>
    <w:rsid w:val="00411337"/>
    <w:rsid w:val="004115DA"/>
    <w:rsid w:val="00411A2B"/>
    <w:rsid w:val="00411B37"/>
    <w:rsid w:val="00411E52"/>
    <w:rsid w:val="004120F8"/>
    <w:rsid w:val="00412448"/>
    <w:rsid w:val="004126C0"/>
    <w:rsid w:val="00412795"/>
    <w:rsid w:val="00412A53"/>
    <w:rsid w:val="00412DB5"/>
    <w:rsid w:val="00413052"/>
    <w:rsid w:val="004130C9"/>
    <w:rsid w:val="004133C1"/>
    <w:rsid w:val="0041369C"/>
    <w:rsid w:val="00413839"/>
    <w:rsid w:val="00413A8F"/>
    <w:rsid w:val="00413B14"/>
    <w:rsid w:val="00413BEB"/>
    <w:rsid w:val="00413C69"/>
    <w:rsid w:val="004143AB"/>
    <w:rsid w:val="0041442B"/>
    <w:rsid w:val="004144F7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954"/>
    <w:rsid w:val="00416CD0"/>
    <w:rsid w:val="0041705B"/>
    <w:rsid w:val="00417236"/>
    <w:rsid w:val="0041740F"/>
    <w:rsid w:val="00417670"/>
    <w:rsid w:val="004178BF"/>
    <w:rsid w:val="00417EFE"/>
    <w:rsid w:val="00420085"/>
    <w:rsid w:val="004201EA"/>
    <w:rsid w:val="0042039B"/>
    <w:rsid w:val="0042087B"/>
    <w:rsid w:val="00420C0F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458"/>
    <w:rsid w:val="004227B6"/>
    <w:rsid w:val="00422E4D"/>
    <w:rsid w:val="0042343D"/>
    <w:rsid w:val="00423460"/>
    <w:rsid w:val="00423925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044"/>
    <w:rsid w:val="00427613"/>
    <w:rsid w:val="004276D3"/>
    <w:rsid w:val="004278C7"/>
    <w:rsid w:val="004278D7"/>
    <w:rsid w:val="004278EA"/>
    <w:rsid w:val="00427ACB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BC9"/>
    <w:rsid w:val="00434E48"/>
    <w:rsid w:val="0043515E"/>
    <w:rsid w:val="004354CF"/>
    <w:rsid w:val="004357A0"/>
    <w:rsid w:val="00435A27"/>
    <w:rsid w:val="00435C9F"/>
    <w:rsid w:val="00435D42"/>
    <w:rsid w:val="00435FCF"/>
    <w:rsid w:val="00436049"/>
    <w:rsid w:val="004362F2"/>
    <w:rsid w:val="00436575"/>
    <w:rsid w:val="00437083"/>
    <w:rsid w:val="0043714A"/>
    <w:rsid w:val="004378BD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321"/>
    <w:rsid w:val="00441885"/>
    <w:rsid w:val="0044194F"/>
    <w:rsid w:val="00441A11"/>
    <w:rsid w:val="00441A51"/>
    <w:rsid w:val="004421AA"/>
    <w:rsid w:val="004422C0"/>
    <w:rsid w:val="004422D7"/>
    <w:rsid w:val="00442BE0"/>
    <w:rsid w:val="00442D9C"/>
    <w:rsid w:val="00442E6D"/>
    <w:rsid w:val="0044329B"/>
    <w:rsid w:val="004432BE"/>
    <w:rsid w:val="004433FE"/>
    <w:rsid w:val="00443712"/>
    <w:rsid w:val="004438C1"/>
    <w:rsid w:val="00443FED"/>
    <w:rsid w:val="00444068"/>
    <w:rsid w:val="00444156"/>
    <w:rsid w:val="00444199"/>
    <w:rsid w:val="00444554"/>
    <w:rsid w:val="0044473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50B"/>
    <w:rsid w:val="00451990"/>
    <w:rsid w:val="004519DB"/>
    <w:rsid w:val="004519DF"/>
    <w:rsid w:val="00451AC1"/>
    <w:rsid w:val="0045266C"/>
    <w:rsid w:val="004529D6"/>
    <w:rsid w:val="00452C6F"/>
    <w:rsid w:val="00452E73"/>
    <w:rsid w:val="00453007"/>
    <w:rsid w:val="00453169"/>
    <w:rsid w:val="00453298"/>
    <w:rsid w:val="00453484"/>
    <w:rsid w:val="00453523"/>
    <w:rsid w:val="00453B2D"/>
    <w:rsid w:val="004540ED"/>
    <w:rsid w:val="0045416F"/>
    <w:rsid w:val="0045444F"/>
    <w:rsid w:val="00454B71"/>
    <w:rsid w:val="00454EAB"/>
    <w:rsid w:val="00454F72"/>
    <w:rsid w:val="00454FCD"/>
    <w:rsid w:val="00455071"/>
    <w:rsid w:val="004550CC"/>
    <w:rsid w:val="0045536C"/>
    <w:rsid w:val="00455788"/>
    <w:rsid w:val="0045587B"/>
    <w:rsid w:val="00455E5A"/>
    <w:rsid w:val="00456053"/>
    <w:rsid w:val="004562F2"/>
    <w:rsid w:val="00456A93"/>
    <w:rsid w:val="00456C0A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703"/>
    <w:rsid w:val="00462F64"/>
    <w:rsid w:val="00462F94"/>
    <w:rsid w:val="004630E2"/>
    <w:rsid w:val="00463958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5D1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20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4CC5"/>
    <w:rsid w:val="00474CCB"/>
    <w:rsid w:val="00475044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AB5"/>
    <w:rsid w:val="00476BFA"/>
    <w:rsid w:val="00476C5B"/>
    <w:rsid w:val="00476C89"/>
    <w:rsid w:val="00476EC1"/>
    <w:rsid w:val="00476F35"/>
    <w:rsid w:val="004771FD"/>
    <w:rsid w:val="0047788F"/>
    <w:rsid w:val="004778B2"/>
    <w:rsid w:val="00477C25"/>
    <w:rsid w:val="0048000C"/>
    <w:rsid w:val="00480025"/>
    <w:rsid w:val="0048015E"/>
    <w:rsid w:val="00480CCB"/>
    <w:rsid w:val="00480E51"/>
    <w:rsid w:val="00481170"/>
    <w:rsid w:val="0048130D"/>
    <w:rsid w:val="00481699"/>
    <w:rsid w:val="004817C6"/>
    <w:rsid w:val="004818D9"/>
    <w:rsid w:val="00481975"/>
    <w:rsid w:val="00481A1F"/>
    <w:rsid w:val="00481A6C"/>
    <w:rsid w:val="00481B97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DAE"/>
    <w:rsid w:val="00482F7A"/>
    <w:rsid w:val="004830AE"/>
    <w:rsid w:val="004836ED"/>
    <w:rsid w:val="00483C84"/>
    <w:rsid w:val="00483CA0"/>
    <w:rsid w:val="004842DB"/>
    <w:rsid w:val="00484349"/>
    <w:rsid w:val="004844A9"/>
    <w:rsid w:val="0048473C"/>
    <w:rsid w:val="00484F64"/>
    <w:rsid w:val="00485035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019"/>
    <w:rsid w:val="004922EC"/>
    <w:rsid w:val="00492583"/>
    <w:rsid w:val="004925D8"/>
    <w:rsid w:val="004929B7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0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7F4"/>
    <w:rsid w:val="004A6A2E"/>
    <w:rsid w:val="004A6A4C"/>
    <w:rsid w:val="004A6A7D"/>
    <w:rsid w:val="004A6D4C"/>
    <w:rsid w:val="004A715D"/>
    <w:rsid w:val="004A7568"/>
    <w:rsid w:val="004A76DB"/>
    <w:rsid w:val="004A7A1E"/>
    <w:rsid w:val="004B0060"/>
    <w:rsid w:val="004B053A"/>
    <w:rsid w:val="004B0BFB"/>
    <w:rsid w:val="004B0D4A"/>
    <w:rsid w:val="004B0DFB"/>
    <w:rsid w:val="004B1982"/>
    <w:rsid w:val="004B1C63"/>
    <w:rsid w:val="004B1CA0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26"/>
    <w:rsid w:val="004B373B"/>
    <w:rsid w:val="004B376F"/>
    <w:rsid w:val="004B39BE"/>
    <w:rsid w:val="004B3E66"/>
    <w:rsid w:val="004B430F"/>
    <w:rsid w:val="004B439F"/>
    <w:rsid w:val="004B45ED"/>
    <w:rsid w:val="004B4836"/>
    <w:rsid w:val="004B4879"/>
    <w:rsid w:val="004B48C7"/>
    <w:rsid w:val="004B49B9"/>
    <w:rsid w:val="004B4A3A"/>
    <w:rsid w:val="004B50A0"/>
    <w:rsid w:val="004B511C"/>
    <w:rsid w:val="004B512B"/>
    <w:rsid w:val="004B5466"/>
    <w:rsid w:val="004B562C"/>
    <w:rsid w:val="004B5638"/>
    <w:rsid w:val="004B5662"/>
    <w:rsid w:val="004B591B"/>
    <w:rsid w:val="004B5B0B"/>
    <w:rsid w:val="004B5CD8"/>
    <w:rsid w:val="004B5EE8"/>
    <w:rsid w:val="004B5F35"/>
    <w:rsid w:val="004B60C8"/>
    <w:rsid w:val="004B6479"/>
    <w:rsid w:val="004B6EED"/>
    <w:rsid w:val="004B7068"/>
    <w:rsid w:val="004B74DB"/>
    <w:rsid w:val="004B7654"/>
    <w:rsid w:val="004B769A"/>
    <w:rsid w:val="004B78A2"/>
    <w:rsid w:val="004B7A5E"/>
    <w:rsid w:val="004B7A91"/>
    <w:rsid w:val="004B7B17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632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98E"/>
    <w:rsid w:val="004C4A7A"/>
    <w:rsid w:val="004C4A8B"/>
    <w:rsid w:val="004C4ABF"/>
    <w:rsid w:val="004C4B9F"/>
    <w:rsid w:val="004C506A"/>
    <w:rsid w:val="004C5B33"/>
    <w:rsid w:val="004C5C8D"/>
    <w:rsid w:val="004C5F5B"/>
    <w:rsid w:val="004C6040"/>
    <w:rsid w:val="004C6070"/>
    <w:rsid w:val="004C62CF"/>
    <w:rsid w:val="004C6843"/>
    <w:rsid w:val="004C6AE8"/>
    <w:rsid w:val="004C6C05"/>
    <w:rsid w:val="004C6D3E"/>
    <w:rsid w:val="004C6F60"/>
    <w:rsid w:val="004C6FD2"/>
    <w:rsid w:val="004C7086"/>
    <w:rsid w:val="004C713F"/>
    <w:rsid w:val="004C724C"/>
    <w:rsid w:val="004C742C"/>
    <w:rsid w:val="004C766E"/>
    <w:rsid w:val="004C76F6"/>
    <w:rsid w:val="004C7836"/>
    <w:rsid w:val="004D0152"/>
    <w:rsid w:val="004D04D3"/>
    <w:rsid w:val="004D0615"/>
    <w:rsid w:val="004D0723"/>
    <w:rsid w:val="004D089B"/>
    <w:rsid w:val="004D0ACB"/>
    <w:rsid w:val="004D0B94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2CD"/>
    <w:rsid w:val="004D24C9"/>
    <w:rsid w:val="004D2570"/>
    <w:rsid w:val="004D27CE"/>
    <w:rsid w:val="004D27E6"/>
    <w:rsid w:val="004D29B5"/>
    <w:rsid w:val="004D2A24"/>
    <w:rsid w:val="004D2A31"/>
    <w:rsid w:val="004D2A9F"/>
    <w:rsid w:val="004D304C"/>
    <w:rsid w:val="004D397D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9BF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953"/>
    <w:rsid w:val="004E1B44"/>
    <w:rsid w:val="004E1CEF"/>
    <w:rsid w:val="004E1EE7"/>
    <w:rsid w:val="004E224E"/>
    <w:rsid w:val="004E23EF"/>
    <w:rsid w:val="004E27A3"/>
    <w:rsid w:val="004E27FA"/>
    <w:rsid w:val="004E287E"/>
    <w:rsid w:val="004E2A67"/>
    <w:rsid w:val="004E2B8B"/>
    <w:rsid w:val="004E2BC2"/>
    <w:rsid w:val="004E2C19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8CF"/>
    <w:rsid w:val="004E5950"/>
    <w:rsid w:val="004E5CB8"/>
    <w:rsid w:val="004E5CE5"/>
    <w:rsid w:val="004E5D31"/>
    <w:rsid w:val="004E6156"/>
    <w:rsid w:val="004E64A2"/>
    <w:rsid w:val="004E6530"/>
    <w:rsid w:val="004E65C5"/>
    <w:rsid w:val="004E6BE4"/>
    <w:rsid w:val="004E6F46"/>
    <w:rsid w:val="004E722A"/>
    <w:rsid w:val="004E72F8"/>
    <w:rsid w:val="004E7522"/>
    <w:rsid w:val="004E758A"/>
    <w:rsid w:val="004E76BA"/>
    <w:rsid w:val="004E77A8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146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6CF"/>
    <w:rsid w:val="004F7C29"/>
    <w:rsid w:val="004F7CA5"/>
    <w:rsid w:val="004F7D98"/>
    <w:rsid w:val="004F7F5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2F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4B80"/>
    <w:rsid w:val="00504F9F"/>
    <w:rsid w:val="0050508C"/>
    <w:rsid w:val="0050575B"/>
    <w:rsid w:val="00505F0C"/>
    <w:rsid w:val="00506CE6"/>
    <w:rsid w:val="00506F9E"/>
    <w:rsid w:val="00507044"/>
    <w:rsid w:val="005071FB"/>
    <w:rsid w:val="00507B8E"/>
    <w:rsid w:val="00507BD5"/>
    <w:rsid w:val="0051009D"/>
    <w:rsid w:val="005100B1"/>
    <w:rsid w:val="0051018C"/>
    <w:rsid w:val="005101BE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621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4E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8EA"/>
    <w:rsid w:val="00524A79"/>
    <w:rsid w:val="00525254"/>
    <w:rsid w:val="00525300"/>
    <w:rsid w:val="00525312"/>
    <w:rsid w:val="00525382"/>
    <w:rsid w:val="0052539F"/>
    <w:rsid w:val="0052571D"/>
    <w:rsid w:val="00525A5E"/>
    <w:rsid w:val="00525DA2"/>
    <w:rsid w:val="00525F33"/>
    <w:rsid w:val="005261BD"/>
    <w:rsid w:val="0052632B"/>
    <w:rsid w:val="0052639A"/>
    <w:rsid w:val="005263BD"/>
    <w:rsid w:val="00526829"/>
    <w:rsid w:val="0052685F"/>
    <w:rsid w:val="005268D2"/>
    <w:rsid w:val="005269E0"/>
    <w:rsid w:val="00526EBA"/>
    <w:rsid w:val="005270E8"/>
    <w:rsid w:val="005271A6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7B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175"/>
    <w:rsid w:val="00534214"/>
    <w:rsid w:val="005343C5"/>
    <w:rsid w:val="00534761"/>
    <w:rsid w:val="005347EE"/>
    <w:rsid w:val="00534851"/>
    <w:rsid w:val="00534B62"/>
    <w:rsid w:val="00534CB1"/>
    <w:rsid w:val="00535A4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5BC"/>
    <w:rsid w:val="00537B8E"/>
    <w:rsid w:val="00537F5F"/>
    <w:rsid w:val="005401BB"/>
    <w:rsid w:val="00540A15"/>
    <w:rsid w:val="00540C1A"/>
    <w:rsid w:val="00540C49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08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B20"/>
    <w:rsid w:val="00547D37"/>
    <w:rsid w:val="00547E59"/>
    <w:rsid w:val="00550384"/>
    <w:rsid w:val="00550929"/>
    <w:rsid w:val="005509C8"/>
    <w:rsid w:val="00550AD0"/>
    <w:rsid w:val="00551232"/>
    <w:rsid w:val="005515AC"/>
    <w:rsid w:val="005519AF"/>
    <w:rsid w:val="00551DD8"/>
    <w:rsid w:val="00552381"/>
    <w:rsid w:val="005525E0"/>
    <w:rsid w:val="00552D74"/>
    <w:rsid w:val="00552DBF"/>
    <w:rsid w:val="00552F51"/>
    <w:rsid w:val="00553195"/>
    <w:rsid w:val="0055329F"/>
    <w:rsid w:val="005533CE"/>
    <w:rsid w:val="00553584"/>
    <w:rsid w:val="0055375C"/>
    <w:rsid w:val="00553D4F"/>
    <w:rsid w:val="00553D54"/>
    <w:rsid w:val="00554001"/>
    <w:rsid w:val="0055436F"/>
    <w:rsid w:val="00554522"/>
    <w:rsid w:val="00554915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758"/>
    <w:rsid w:val="00556893"/>
    <w:rsid w:val="00556AB0"/>
    <w:rsid w:val="00556CE7"/>
    <w:rsid w:val="00556F01"/>
    <w:rsid w:val="005576BC"/>
    <w:rsid w:val="00557F74"/>
    <w:rsid w:val="0056023C"/>
    <w:rsid w:val="00560241"/>
    <w:rsid w:val="00560615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BFD"/>
    <w:rsid w:val="00562C09"/>
    <w:rsid w:val="00562CCF"/>
    <w:rsid w:val="0056319E"/>
    <w:rsid w:val="0056392D"/>
    <w:rsid w:val="0056396A"/>
    <w:rsid w:val="00563CD7"/>
    <w:rsid w:val="00564107"/>
    <w:rsid w:val="00564C4B"/>
    <w:rsid w:val="00564FC2"/>
    <w:rsid w:val="00565023"/>
    <w:rsid w:val="0056502B"/>
    <w:rsid w:val="00565073"/>
    <w:rsid w:val="00565287"/>
    <w:rsid w:val="0056547E"/>
    <w:rsid w:val="005656E8"/>
    <w:rsid w:val="0056591B"/>
    <w:rsid w:val="00565C98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1B"/>
    <w:rsid w:val="00573A71"/>
    <w:rsid w:val="00573A7B"/>
    <w:rsid w:val="00573C51"/>
    <w:rsid w:val="00573D83"/>
    <w:rsid w:val="00573D9D"/>
    <w:rsid w:val="00574114"/>
    <w:rsid w:val="00574134"/>
    <w:rsid w:val="005748DA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7D5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60B"/>
    <w:rsid w:val="00582899"/>
    <w:rsid w:val="00582F4F"/>
    <w:rsid w:val="00582F89"/>
    <w:rsid w:val="00582FED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5EBB"/>
    <w:rsid w:val="00586375"/>
    <w:rsid w:val="005863DF"/>
    <w:rsid w:val="00586766"/>
    <w:rsid w:val="005867C4"/>
    <w:rsid w:val="005869E6"/>
    <w:rsid w:val="00586AD4"/>
    <w:rsid w:val="00586B1B"/>
    <w:rsid w:val="00586D11"/>
    <w:rsid w:val="00586E34"/>
    <w:rsid w:val="005871F4"/>
    <w:rsid w:val="00587C23"/>
    <w:rsid w:val="00587FB5"/>
    <w:rsid w:val="005904E5"/>
    <w:rsid w:val="005906BA"/>
    <w:rsid w:val="0059072B"/>
    <w:rsid w:val="00591059"/>
    <w:rsid w:val="0059105D"/>
    <w:rsid w:val="00591240"/>
    <w:rsid w:val="00591359"/>
    <w:rsid w:val="005915D7"/>
    <w:rsid w:val="0059180D"/>
    <w:rsid w:val="005919E5"/>
    <w:rsid w:val="00591D6F"/>
    <w:rsid w:val="00591E57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0C9"/>
    <w:rsid w:val="00596159"/>
    <w:rsid w:val="00596448"/>
    <w:rsid w:val="005964EB"/>
    <w:rsid w:val="005967BB"/>
    <w:rsid w:val="00596A46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23D"/>
    <w:rsid w:val="005A230D"/>
    <w:rsid w:val="005A2839"/>
    <w:rsid w:val="005A284D"/>
    <w:rsid w:val="005A2BD5"/>
    <w:rsid w:val="005A3040"/>
    <w:rsid w:val="005A328E"/>
    <w:rsid w:val="005A349E"/>
    <w:rsid w:val="005A38F7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6D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DBC"/>
    <w:rsid w:val="005C4EAC"/>
    <w:rsid w:val="005C4ECE"/>
    <w:rsid w:val="005C4FAC"/>
    <w:rsid w:val="005C58D2"/>
    <w:rsid w:val="005C59DE"/>
    <w:rsid w:val="005C5B21"/>
    <w:rsid w:val="005C5BF2"/>
    <w:rsid w:val="005C5D76"/>
    <w:rsid w:val="005C5FF7"/>
    <w:rsid w:val="005C6045"/>
    <w:rsid w:val="005C6105"/>
    <w:rsid w:val="005C61AB"/>
    <w:rsid w:val="005C6356"/>
    <w:rsid w:val="005C63BC"/>
    <w:rsid w:val="005C63EC"/>
    <w:rsid w:val="005C6433"/>
    <w:rsid w:val="005C6477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1F0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5D0"/>
    <w:rsid w:val="005D477B"/>
    <w:rsid w:val="005D49CD"/>
    <w:rsid w:val="005D4CAD"/>
    <w:rsid w:val="005D5A89"/>
    <w:rsid w:val="005D5B13"/>
    <w:rsid w:val="005D5EB4"/>
    <w:rsid w:val="005D5F30"/>
    <w:rsid w:val="005D5F73"/>
    <w:rsid w:val="005D60BE"/>
    <w:rsid w:val="005D65B6"/>
    <w:rsid w:val="005D6750"/>
    <w:rsid w:val="005D6776"/>
    <w:rsid w:val="005D6999"/>
    <w:rsid w:val="005D6B34"/>
    <w:rsid w:val="005D6C7D"/>
    <w:rsid w:val="005D6F62"/>
    <w:rsid w:val="005D70E2"/>
    <w:rsid w:val="005D7EE1"/>
    <w:rsid w:val="005D7EF9"/>
    <w:rsid w:val="005E01C4"/>
    <w:rsid w:val="005E02DD"/>
    <w:rsid w:val="005E02EA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AE"/>
    <w:rsid w:val="005F15F0"/>
    <w:rsid w:val="005F18CA"/>
    <w:rsid w:val="005F1CDE"/>
    <w:rsid w:val="005F25CF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4FCE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CBE"/>
    <w:rsid w:val="005F6DE6"/>
    <w:rsid w:val="005F6FF5"/>
    <w:rsid w:val="005F705A"/>
    <w:rsid w:val="005F757A"/>
    <w:rsid w:val="005F763E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51A"/>
    <w:rsid w:val="00601C1E"/>
    <w:rsid w:val="00601E1E"/>
    <w:rsid w:val="00601E2A"/>
    <w:rsid w:val="0060239D"/>
    <w:rsid w:val="00602561"/>
    <w:rsid w:val="00602610"/>
    <w:rsid w:val="006026DC"/>
    <w:rsid w:val="00602828"/>
    <w:rsid w:val="00602901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45B"/>
    <w:rsid w:val="0060581B"/>
    <w:rsid w:val="00605A96"/>
    <w:rsid w:val="00605CD6"/>
    <w:rsid w:val="00605DE1"/>
    <w:rsid w:val="006060FA"/>
    <w:rsid w:val="0060628F"/>
    <w:rsid w:val="006064FE"/>
    <w:rsid w:val="0060666D"/>
    <w:rsid w:val="00606923"/>
    <w:rsid w:val="006069EA"/>
    <w:rsid w:val="00606A30"/>
    <w:rsid w:val="00606CAE"/>
    <w:rsid w:val="00607052"/>
    <w:rsid w:val="006078E8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C8D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B08"/>
    <w:rsid w:val="00614F92"/>
    <w:rsid w:val="0061530C"/>
    <w:rsid w:val="006157A5"/>
    <w:rsid w:val="00615837"/>
    <w:rsid w:val="00615CCE"/>
    <w:rsid w:val="00615EED"/>
    <w:rsid w:val="006161A7"/>
    <w:rsid w:val="0061666C"/>
    <w:rsid w:val="006167E8"/>
    <w:rsid w:val="00616B01"/>
    <w:rsid w:val="00616B42"/>
    <w:rsid w:val="0061703F"/>
    <w:rsid w:val="00617530"/>
    <w:rsid w:val="0061769F"/>
    <w:rsid w:val="00617824"/>
    <w:rsid w:val="006179AE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3"/>
    <w:rsid w:val="00621DC8"/>
    <w:rsid w:val="00621DE4"/>
    <w:rsid w:val="006222B0"/>
    <w:rsid w:val="006222DB"/>
    <w:rsid w:val="006223FD"/>
    <w:rsid w:val="006224C4"/>
    <w:rsid w:val="00622988"/>
    <w:rsid w:val="006229E3"/>
    <w:rsid w:val="00622CA3"/>
    <w:rsid w:val="006232E5"/>
    <w:rsid w:val="006236CA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42C"/>
    <w:rsid w:val="006255BF"/>
    <w:rsid w:val="006256F1"/>
    <w:rsid w:val="006256F8"/>
    <w:rsid w:val="00625EB4"/>
    <w:rsid w:val="00626946"/>
    <w:rsid w:val="00626AF8"/>
    <w:rsid w:val="00626B51"/>
    <w:rsid w:val="00626C61"/>
    <w:rsid w:val="00627326"/>
    <w:rsid w:val="00627612"/>
    <w:rsid w:val="00627AEC"/>
    <w:rsid w:val="00627EC7"/>
    <w:rsid w:val="00630201"/>
    <w:rsid w:val="00630384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57F"/>
    <w:rsid w:val="00632647"/>
    <w:rsid w:val="006327FD"/>
    <w:rsid w:val="00632A9F"/>
    <w:rsid w:val="00632B25"/>
    <w:rsid w:val="00632B79"/>
    <w:rsid w:val="00632C6E"/>
    <w:rsid w:val="00632CD1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2EA"/>
    <w:rsid w:val="0063552E"/>
    <w:rsid w:val="006355C4"/>
    <w:rsid w:val="006356AF"/>
    <w:rsid w:val="00635ACB"/>
    <w:rsid w:val="00635AF1"/>
    <w:rsid w:val="006361BA"/>
    <w:rsid w:val="00636264"/>
    <w:rsid w:val="00636288"/>
    <w:rsid w:val="00636C6C"/>
    <w:rsid w:val="00636EB3"/>
    <w:rsid w:val="006370A5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92E"/>
    <w:rsid w:val="00642CD5"/>
    <w:rsid w:val="0064336F"/>
    <w:rsid w:val="00643404"/>
    <w:rsid w:val="00643676"/>
    <w:rsid w:val="006437B6"/>
    <w:rsid w:val="006437F5"/>
    <w:rsid w:val="006438AC"/>
    <w:rsid w:val="00643C11"/>
    <w:rsid w:val="006442F9"/>
    <w:rsid w:val="00644616"/>
    <w:rsid w:val="00644AD4"/>
    <w:rsid w:val="00644CE6"/>
    <w:rsid w:val="00644FE4"/>
    <w:rsid w:val="0064598C"/>
    <w:rsid w:val="00645AFB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4AF"/>
    <w:rsid w:val="0064753A"/>
    <w:rsid w:val="00647742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8D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12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761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DE2"/>
    <w:rsid w:val="00667FEB"/>
    <w:rsid w:val="006702A7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31A"/>
    <w:rsid w:val="006724ED"/>
    <w:rsid w:val="00672DB1"/>
    <w:rsid w:val="00672F40"/>
    <w:rsid w:val="00673148"/>
    <w:rsid w:val="00673285"/>
    <w:rsid w:val="006732F8"/>
    <w:rsid w:val="00673A33"/>
    <w:rsid w:val="006741A2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4"/>
    <w:rsid w:val="006764D9"/>
    <w:rsid w:val="00676582"/>
    <w:rsid w:val="0067674F"/>
    <w:rsid w:val="006767A4"/>
    <w:rsid w:val="00676833"/>
    <w:rsid w:val="00676C8F"/>
    <w:rsid w:val="006774AD"/>
    <w:rsid w:val="006774BB"/>
    <w:rsid w:val="00677A76"/>
    <w:rsid w:val="00677A8C"/>
    <w:rsid w:val="006800FA"/>
    <w:rsid w:val="00680F38"/>
    <w:rsid w:val="00681547"/>
    <w:rsid w:val="0068187A"/>
    <w:rsid w:val="00681A91"/>
    <w:rsid w:val="00681BFB"/>
    <w:rsid w:val="00681CDA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BEB"/>
    <w:rsid w:val="00682DFD"/>
    <w:rsid w:val="00682E81"/>
    <w:rsid w:val="00683131"/>
    <w:rsid w:val="006834BA"/>
    <w:rsid w:val="00683B1B"/>
    <w:rsid w:val="00683D5E"/>
    <w:rsid w:val="00684088"/>
    <w:rsid w:val="0068430F"/>
    <w:rsid w:val="006843A3"/>
    <w:rsid w:val="006843C4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991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7BD"/>
    <w:rsid w:val="00692EEF"/>
    <w:rsid w:val="0069386C"/>
    <w:rsid w:val="00693DC0"/>
    <w:rsid w:val="00694492"/>
    <w:rsid w:val="00694580"/>
    <w:rsid w:val="00694A80"/>
    <w:rsid w:val="00694C0B"/>
    <w:rsid w:val="00694EF9"/>
    <w:rsid w:val="0069568E"/>
    <w:rsid w:val="00695727"/>
    <w:rsid w:val="00695A45"/>
    <w:rsid w:val="00695BD1"/>
    <w:rsid w:val="00695BD2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3FE"/>
    <w:rsid w:val="006A25CD"/>
    <w:rsid w:val="006A297B"/>
    <w:rsid w:val="006A2CCB"/>
    <w:rsid w:val="006A2CF7"/>
    <w:rsid w:val="006A2E0E"/>
    <w:rsid w:val="006A2E62"/>
    <w:rsid w:val="006A3107"/>
    <w:rsid w:val="006A3153"/>
    <w:rsid w:val="006A3616"/>
    <w:rsid w:val="006A39E0"/>
    <w:rsid w:val="006A3C00"/>
    <w:rsid w:val="006A3C4E"/>
    <w:rsid w:val="006A3CBB"/>
    <w:rsid w:val="006A3DDB"/>
    <w:rsid w:val="006A465E"/>
    <w:rsid w:val="006A47F7"/>
    <w:rsid w:val="006A485D"/>
    <w:rsid w:val="006A48AB"/>
    <w:rsid w:val="006A4BE7"/>
    <w:rsid w:val="006A4C4E"/>
    <w:rsid w:val="006A4FF9"/>
    <w:rsid w:val="006A52C8"/>
    <w:rsid w:val="006A5430"/>
    <w:rsid w:val="006A5AB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0E92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2F0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5AC2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8D3"/>
    <w:rsid w:val="006B7C15"/>
    <w:rsid w:val="006B7C23"/>
    <w:rsid w:val="006B7C95"/>
    <w:rsid w:val="006B7EC1"/>
    <w:rsid w:val="006B7F65"/>
    <w:rsid w:val="006C06C8"/>
    <w:rsid w:val="006C07C0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1E10"/>
    <w:rsid w:val="006C222E"/>
    <w:rsid w:val="006C2239"/>
    <w:rsid w:val="006C22C2"/>
    <w:rsid w:val="006C2342"/>
    <w:rsid w:val="006C24D9"/>
    <w:rsid w:val="006C2B10"/>
    <w:rsid w:val="006C2BEC"/>
    <w:rsid w:val="006C2CC5"/>
    <w:rsid w:val="006C2D34"/>
    <w:rsid w:val="006C2E58"/>
    <w:rsid w:val="006C313C"/>
    <w:rsid w:val="006C333A"/>
    <w:rsid w:val="006C3DF2"/>
    <w:rsid w:val="006C3E1A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3F2A"/>
    <w:rsid w:val="006D44C2"/>
    <w:rsid w:val="006D457A"/>
    <w:rsid w:val="006D46D1"/>
    <w:rsid w:val="006D47AA"/>
    <w:rsid w:val="006D47F0"/>
    <w:rsid w:val="006D4E68"/>
    <w:rsid w:val="006D5163"/>
    <w:rsid w:val="006D523D"/>
    <w:rsid w:val="006D5417"/>
    <w:rsid w:val="006D545B"/>
    <w:rsid w:val="006D559C"/>
    <w:rsid w:val="006D5873"/>
    <w:rsid w:val="006D5B6D"/>
    <w:rsid w:val="006D5F33"/>
    <w:rsid w:val="006D60A1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54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5F0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173"/>
    <w:rsid w:val="006F072B"/>
    <w:rsid w:val="006F0BB4"/>
    <w:rsid w:val="006F0E26"/>
    <w:rsid w:val="006F1A30"/>
    <w:rsid w:val="006F1DA0"/>
    <w:rsid w:val="006F1F82"/>
    <w:rsid w:val="006F20DD"/>
    <w:rsid w:val="006F22C5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B12"/>
    <w:rsid w:val="006F4D03"/>
    <w:rsid w:val="006F4D5C"/>
    <w:rsid w:val="006F4F4E"/>
    <w:rsid w:val="006F5358"/>
    <w:rsid w:val="006F5699"/>
    <w:rsid w:val="006F5886"/>
    <w:rsid w:val="006F58E3"/>
    <w:rsid w:val="006F5B85"/>
    <w:rsid w:val="006F5FD3"/>
    <w:rsid w:val="006F60ED"/>
    <w:rsid w:val="006F6595"/>
    <w:rsid w:val="006F6885"/>
    <w:rsid w:val="006F6C62"/>
    <w:rsid w:val="006F6ED9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068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69D"/>
    <w:rsid w:val="0070391B"/>
    <w:rsid w:val="00703B8F"/>
    <w:rsid w:val="00703D9B"/>
    <w:rsid w:val="0070471C"/>
    <w:rsid w:val="007048F6"/>
    <w:rsid w:val="007049D9"/>
    <w:rsid w:val="00704B33"/>
    <w:rsid w:val="00704F7C"/>
    <w:rsid w:val="00705199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B96"/>
    <w:rsid w:val="00707E6A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1F"/>
    <w:rsid w:val="0071212E"/>
    <w:rsid w:val="007121AB"/>
    <w:rsid w:val="007128EE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A67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44"/>
    <w:rsid w:val="0071715E"/>
    <w:rsid w:val="007176C5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0F7B"/>
    <w:rsid w:val="00721ACE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A50"/>
    <w:rsid w:val="00724E68"/>
    <w:rsid w:val="007250B8"/>
    <w:rsid w:val="0072584F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9B6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037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E72"/>
    <w:rsid w:val="00735F6F"/>
    <w:rsid w:val="0073628C"/>
    <w:rsid w:val="007365D1"/>
    <w:rsid w:val="007365D5"/>
    <w:rsid w:val="00736C85"/>
    <w:rsid w:val="00736FAE"/>
    <w:rsid w:val="0073722D"/>
    <w:rsid w:val="007373BE"/>
    <w:rsid w:val="007375FF"/>
    <w:rsid w:val="00737613"/>
    <w:rsid w:val="00737A7A"/>
    <w:rsid w:val="00737D7A"/>
    <w:rsid w:val="00737EB0"/>
    <w:rsid w:val="007403D0"/>
    <w:rsid w:val="00740407"/>
    <w:rsid w:val="00740823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2D9"/>
    <w:rsid w:val="00745336"/>
    <w:rsid w:val="00745757"/>
    <w:rsid w:val="007457DC"/>
    <w:rsid w:val="00745C3B"/>
    <w:rsid w:val="00745C69"/>
    <w:rsid w:val="00745D39"/>
    <w:rsid w:val="00746380"/>
    <w:rsid w:val="007464EC"/>
    <w:rsid w:val="00746680"/>
    <w:rsid w:val="00746737"/>
    <w:rsid w:val="0074698F"/>
    <w:rsid w:val="00746C57"/>
    <w:rsid w:val="00746E0B"/>
    <w:rsid w:val="00746F91"/>
    <w:rsid w:val="0074709A"/>
    <w:rsid w:val="007471F0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581"/>
    <w:rsid w:val="00754743"/>
    <w:rsid w:val="00754AE0"/>
    <w:rsid w:val="00754C85"/>
    <w:rsid w:val="00755063"/>
    <w:rsid w:val="00755132"/>
    <w:rsid w:val="00755523"/>
    <w:rsid w:val="0075599A"/>
    <w:rsid w:val="00755F1C"/>
    <w:rsid w:val="00756167"/>
    <w:rsid w:val="007565C6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883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51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145"/>
    <w:rsid w:val="0076631D"/>
    <w:rsid w:val="00766484"/>
    <w:rsid w:val="0076650B"/>
    <w:rsid w:val="0076651F"/>
    <w:rsid w:val="00766AB0"/>
    <w:rsid w:val="00766BA6"/>
    <w:rsid w:val="00767571"/>
    <w:rsid w:val="007675A9"/>
    <w:rsid w:val="00767670"/>
    <w:rsid w:val="00770225"/>
    <w:rsid w:val="00770669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D63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4C75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1B6"/>
    <w:rsid w:val="00781637"/>
    <w:rsid w:val="00781B91"/>
    <w:rsid w:val="00781E3C"/>
    <w:rsid w:val="00781ECE"/>
    <w:rsid w:val="00781F83"/>
    <w:rsid w:val="00781FEB"/>
    <w:rsid w:val="00782292"/>
    <w:rsid w:val="00782684"/>
    <w:rsid w:val="00782CEC"/>
    <w:rsid w:val="0078300A"/>
    <w:rsid w:val="007831F4"/>
    <w:rsid w:val="007837EA"/>
    <w:rsid w:val="00783FD2"/>
    <w:rsid w:val="00783FF8"/>
    <w:rsid w:val="007841B4"/>
    <w:rsid w:val="0078444C"/>
    <w:rsid w:val="00784B28"/>
    <w:rsid w:val="00784D07"/>
    <w:rsid w:val="00784D0A"/>
    <w:rsid w:val="00784DA5"/>
    <w:rsid w:val="00784F65"/>
    <w:rsid w:val="0078511B"/>
    <w:rsid w:val="0078523F"/>
    <w:rsid w:val="0078556D"/>
    <w:rsid w:val="0078564A"/>
    <w:rsid w:val="007857BE"/>
    <w:rsid w:val="0078596D"/>
    <w:rsid w:val="00785ACA"/>
    <w:rsid w:val="00785E7E"/>
    <w:rsid w:val="00786149"/>
    <w:rsid w:val="00786179"/>
    <w:rsid w:val="00786630"/>
    <w:rsid w:val="0078677B"/>
    <w:rsid w:val="007869C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075"/>
    <w:rsid w:val="0079258A"/>
    <w:rsid w:val="00792998"/>
    <w:rsid w:val="007931EC"/>
    <w:rsid w:val="00793579"/>
    <w:rsid w:val="007936E7"/>
    <w:rsid w:val="0079415A"/>
    <w:rsid w:val="0079420C"/>
    <w:rsid w:val="007942E3"/>
    <w:rsid w:val="007943B2"/>
    <w:rsid w:val="00794723"/>
    <w:rsid w:val="00794836"/>
    <w:rsid w:val="00795540"/>
    <w:rsid w:val="00795B85"/>
    <w:rsid w:val="007969A2"/>
    <w:rsid w:val="00796D9B"/>
    <w:rsid w:val="0079758E"/>
    <w:rsid w:val="00797AD6"/>
    <w:rsid w:val="00797BAD"/>
    <w:rsid w:val="00797F34"/>
    <w:rsid w:val="007A09CC"/>
    <w:rsid w:val="007A0C44"/>
    <w:rsid w:val="007A0E1F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3E5"/>
    <w:rsid w:val="007A4427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2F8"/>
    <w:rsid w:val="007A7CA8"/>
    <w:rsid w:val="007B0097"/>
    <w:rsid w:val="007B00A5"/>
    <w:rsid w:val="007B00EB"/>
    <w:rsid w:val="007B0159"/>
    <w:rsid w:val="007B0708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3EC5"/>
    <w:rsid w:val="007B409E"/>
    <w:rsid w:val="007B446D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A1D"/>
    <w:rsid w:val="007B7C4C"/>
    <w:rsid w:val="007B7C9C"/>
    <w:rsid w:val="007B7FD8"/>
    <w:rsid w:val="007C089C"/>
    <w:rsid w:val="007C08EF"/>
    <w:rsid w:val="007C0B8B"/>
    <w:rsid w:val="007C0BFF"/>
    <w:rsid w:val="007C0C2C"/>
    <w:rsid w:val="007C11C2"/>
    <w:rsid w:val="007C12B6"/>
    <w:rsid w:val="007C2103"/>
    <w:rsid w:val="007C24A4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302"/>
    <w:rsid w:val="007C34EE"/>
    <w:rsid w:val="007C3737"/>
    <w:rsid w:val="007C387C"/>
    <w:rsid w:val="007C3A06"/>
    <w:rsid w:val="007C3BFE"/>
    <w:rsid w:val="007C41FC"/>
    <w:rsid w:val="007C4232"/>
    <w:rsid w:val="007C4664"/>
    <w:rsid w:val="007C4747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858"/>
    <w:rsid w:val="007C697F"/>
    <w:rsid w:val="007C6A56"/>
    <w:rsid w:val="007C6C60"/>
    <w:rsid w:val="007C6EA1"/>
    <w:rsid w:val="007C78D4"/>
    <w:rsid w:val="007C795C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A8C"/>
    <w:rsid w:val="007D2014"/>
    <w:rsid w:val="007D2100"/>
    <w:rsid w:val="007D22FB"/>
    <w:rsid w:val="007D2455"/>
    <w:rsid w:val="007D27BE"/>
    <w:rsid w:val="007D2810"/>
    <w:rsid w:val="007D28B8"/>
    <w:rsid w:val="007D2A09"/>
    <w:rsid w:val="007D2B6C"/>
    <w:rsid w:val="007D2BA5"/>
    <w:rsid w:val="007D2D88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6A3B"/>
    <w:rsid w:val="007D6B51"/>
    <w:rsid w:val="007D7165"/>
    <w:rsid w:val="007D7518"/>
    <w:rsid w:val="007D7D65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1D"/>
    <w:rsid w:val="007E3091"/>
    <w:rsid w:val="007E30BA"/>
    <w:rsid w:val="007E30F6"/>
    <w:rsid w:val="007E38AF"/>
    <w:rsid w:val="007E3CF7"/>
    <w:rsid w:val="007E408E"/>
    <w:rsid w:val="007E46F8"/>
    <w:rsid w:val="007E5070"/>
    <w:rsid w:val="007E5226"/>
    <w:rsid w:val="007E58D5"/>
    <w:rsid w:val="007E59BB"/>
    <w:rsid w:val="007E5A6D"/>
    <w:rsid w:val="007E5C27"/>
    <w:rsid w:val="007E5C54"/>
    <w:rsid w:val="007E5D6A"/>
    <w:rsid w:val="007E5E7F"/>
    <w:rsid w:val="007E5F7A"/>
    <w:rsid w:val="007E61F3"/>
    <w:rsid w:val="007E63E6"/>
    <w:rsid w:val="007E63F7"/>
    <w:rsid w:val="007E6664"/>
    <w:rsid w:val="007E6719"/>
    <w:rsid w:val="007E688A"/>
    <w:rsid w:val="007E70C7"/>
    <w:rsid w:val="007E72B2"/>
    <w:rsid w:val="007E7510"/>
    <w:rsid w:val="007E7728"/>
    <w:rsid w:val="007E78A0"/>
    <w:rsid w:val="007E78DA"/>
    <w:rsid w:val="007E78FF"/>
    <w:rsid w:val="007E790F"/>
    <w:rsid w:val="007E7F11"/>
    <w:rsid w:val="007F00E9"/>
    <w:rsid w:val="007F0980"/>
    <w:rsid w:val="007F0AB9"/>
    <w:rsid w:val="007F0FCB"/>
    <w:rsid w:val="007F1174"/>
    <w:rsid w:val="007F1257"/>
    <w:rsid w:val="007F17EB"/>
    <w:rsid w:val="007F2245"/>
    <w:rsid w:val="007F2605"/>
    <w:rsid w:val="007F2881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5C8D"/>
    <w:rsid w:val="007F628A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4B5"/>
    <w:rsid w:val="008008A7"/>
    <w:rsid w:val="0080095C"/>
    <w:rsid w:val="00800DCF"/>
    <w:rsid w:val="0080109C"/>
    <w:rsid w:val="008010A8"/>
    <w:rsid w:val="008013A6"/>
    <w:rsid w:val="008015C6"/>
    <w:rsid w:val="008016AC"/>
    <w:rsid w:val="00801FFF"/>
    <w:rsid w:val="00802130"/>
    <w:rsid w:val="00802973"/>
    <w:rsid w:val="00802E2F"/>
    <w:rsid w:val="00802E42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433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11A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3685"/>
    <w:rsid w:val="00813C8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82"/>
    <w:rsid w:val="008200C1"/>
    <w:rsid w:val="00820F5B"/>
    <w:rsid w:val="008212F0"/>
    <w:rsid w:val="008215BA"/>
    <w:rsid w:val="00821C35"/>
    <w:rsid w:val="00821FC0"/>
    <w:rsid w:val="00822017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AC6"/>
    <w:rsid w:val="00823BF6"/>
    <w:rsid w:val="00823DE6"/>
    <w:rsid w:val="008241C0"/>
    <w:rsid w:val="0082445F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27D57"/>
    <w:rsid w:val="008300A4"/>
    <w:rsid w:val="008307E7"/>
    <w:rsid w:val="0083094A"/>
    <w:rsid w:val="00830F04"/>
    <w:rsid w:val="0083108E"/>
    <w:rsid w:val="008310F1"/>
    <w:rsid w:val="00831563"/>
    <w:rsid w:val="008315CD"/>
    <w:rsid w:val="00831B50"/>
    <w:rsid w:val="00831C93"/>
    <w:rsid w:val="00831D38"/>
    <w:rsid w:val="00831DC6"/>
    <w:rsid w:val="00831F80"/>
    <w:rsid w:val="00832624"/>
    <w:rsid w:val="0083299D"/>
    <w:rsid w:val="00832EA4"/>
    <w:rsid w:val="00833076"/>
    <w:rsid w:val="00833089"/>
    <w:rsid w:val="008331E7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A59"/>
    <w:rsid w:val="00834D32"/>
    <w:rsid w:val="00834DA6"/>
    <w:rsid w:val="00835305"/>
    <w:rsid w:val="008353A3"/>
    <w:rsid w:val="008354EA"/>
    <w:rsid w:val="0083558B"/>
    <w:rsid w:val="00835748"/>
    <w:rsid w:val="00835A89"/>
    <w:rsid w:val="00835ACB"/>
    <w:rsid w:val="00835B02"/>
    <w:rsid w:val="00835EF2"/>
    <w:rsid w:val="00836552"/>
    <w:rsid w:val="008365B9"/>
    <w:rsid w:val="00836AAF"/>
    <w:rsid w:val="00836E2B"/>
    <w:rsid w:val="00836E9A"/>
    <w:rsid w:val="00836ED5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1FB4"/>
    <w:rsid w:val="008421AC"/>
    <w:rsid w:val="008422D2"/>
    <w:rsid w:val="008425AB"/>
    <w:rsid w:val="00842E3F"/>
    <w:rsid w:val="00842F20"/>
    <w:rsid w:val="00842FD0"/>
    <w:rsid w:val="0084342F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D56"/>
    <w:rsid w:val="00847E32"/>
    <w:rsid w:val="00847EB7"/>
    <w:rsid w:val="00850BC4"/>
    <w:rsid w:val="00850BC8"/>
    <w:rsid w:val="00850E1F"/>
    <w:rsid w:val="0085117E"/>
    <w:rsid w:val="008512D2"/>
    <w:rsid w:val="0085178F"/>
    <w:rsid w:val="0085196D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5D4"/>
    <w:rsid w:val="0085460D"/>
    <w:rsid w:val="00854B5C"/>
    <w:rsid w:val="00855542"/>
    <w:rsid w:val="0085595D"/>
    <w:rsid w:val="00855998"/>
    <w:rsid w:val="00855B55"/>
    <w:rsid w:val="00855B6E"/>
    <w:rsid w:val="00855D61"/>
    <w:rsid w:val="008561DF"/>
    <w:rsid w:val="00856585"/>
    <w:rsid w:val="0085691B"/>
    <w:rsid w:val="008569E5"/>
    <w:rsid w:val="0085773F"/>
    <w:rsid w:val="008579BF"/>
    <w:rsid w:val="00857A6E"/>
    <w:rsid w:val="00857BFC"/>
    <w:rsid w:val="00857DF0"/>
    <w:rsid w:val="008600AB"/>
    <w:rsid w:val="008600AC"/>
    <w:rsid w:val="00860109"/>
    <w:rsid w:val="008601E9"/>
    <w:rsid w:val="00860319"/>
    <w:rsid w:val="0086060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2E8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4F0A"/>
    <w:rsid w:val="00865645"/>
    <w:rsid w:val="0086572E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E02"/>
    <w:rsid w:val="0087402D"/>
    <w:rsid w:val="00874248"/>
    <w:rsid w:val="0087424E"/>
    <w:rsid w:val="00874710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EB"/>
    <w:rsid w:val="008806F3"/>
    <w:rsid w:val="008806FF"/>
    <w:rsid w:val="00880B83"/>
    <w:rsid w:val="00880E04"/>
    <w:rsid w:val="0088119C"/>
    <w:rsid w:val="0088129E"/>
    <w:rsid w:val="00881342"/>
    <w:rsid w:val="008814A5"/>
    <w:rsid w:val="008818C5"/>
    <w:rsid w:val="008818F1"/>
    <w:rsid w:val="00881B22"/>
    <w:rsid w:val="00881C8A"/>
    <w:rsid w:val="00882A32"/>
    <w:rsid w:val="00882CA8"/>
    <w:rsid w:val="008831AD"/>
    <w:rsid w:val="00883551"/>
    <w:rsid w:val="008836D0"/>
    <w:rsid w:val="00883815"/>
    <w:rsid w:val="00883BCE"/>
    <w:rsid w:val="00883D95"/>
    <w:rsid w:val="00883DBC"/>
    <w:rsid w:val="0088413D"/>
    <w:rsid w:val="00884422"/>
    <w:rsid w:val="0088475A"/>
    <w:rsid w:val="008847BE"/>
    <w:rsid w:val="00884AEC"/>
    <w:rsid w:val="00884B5C"/>
    <w:rsid w:val="00884B94"/>
    <w:rsid w:val="008850AA"/>
    <w:rsid w:val="00885109"/>
    <w:rsid w:val="0088529B"/>
    <w:rsid w:val="0088542C"/>
    <w:rsid w:val="008859FF"/>
    <w:rsid w:val="00885A9D"/>
    <w:rsid w:val="00885D21"/>
    <w:rsid w:val="00886032"/>
    <w:rsid w:val="00886216"/>
    <w:rsid w:val="00886271"/>
    <w:rsid w:val="008867FC"/>
    <w:rsid w:val="00886A8C"/>
    <w:rsid w:val="0088747B"/>
    <w:rsid w:val="008874D6"/>
    <w:rsid w:val="008875DF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1D63"/>
    <w:rsid w:val="0089201F"/>
    <w:rsid w:val="0089225D"/>
    <w:rsid w:val="00893818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6C6E"/>
    <w:rsid w:val="00897099"/>
    <w:rsid w:val="00897138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9C1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4F5"/>
    <w:rsid w:val="008A6640"/>
    <w:rsid w:val="008A67BC"/>
    <w:rsid w:val="008A6FFB"/>
    <w:rsid w:val="008A7197"/>
    <w:rsid w:val="008A71FD"/>
    <w:rsid w:val="008A74EA"/>
    <w:rsid w:val="008A75F5"/>
    <w:rsid w:val="008A77F3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10D"/>
    <w:rsid w:val="008B2140"/>
    <w:rsid w:val="008B24E2"/>
    <w:rsid w:val="008B2691"/>
    <w:rsid w:val="008B2723"/>
    <w:rsid w:val="008B2E28"/>
    <w:rsid w:val="008B30D8"/>
    <w:rsid w:val="008B3466"/>
    <w:rsid w:val="008B353D"/>
    <w:rsid w:val="008B35E3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BD9"/>
    <w:rsid w:val="008C0CEE"/>
    <w:rsid w:val="008C0E64"/>
    <w:rsid w:val="008C123A"/>
    <w:rsid w:val="008C12ED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128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C7D3A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7CB"/>
    <w:rsid w:val="008D2A55"/>
    <w:rsid w:val="008D2B83"/>
    <w:rsid w:val="008D2D54"/>
    <w:rsid w:val="008D32B6"/>
    <w:rsid w:val="008D3376"/>
    <w:rsid w:val="008D3427"/>
    <w:rsid w:val="008D35F1"/>
    <w:rsid w:val="008D3692"/>
    <w:rsid w:val="008D36AF"/>
    <w:rsid w:val="008D38E5"/>
    <w:rsid w:val="008D3CAD"/>
    <w:rsid w:val="008D3D00"/>
    <w:rsid w:val="008D41A4"/>
    <w:rsid w:val="008D4357"/>
    <w:rsid w:val="008D44B0"/>
    <w:rsid w:val="008D48F3"/>
    <w:rsid w:val="008D4B9D"/>
    <w:rsid w:val="008D4CAA"/>
    <w:rsid w:val="008D522A"/>
    <w:rsid w:val="008D52A1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E7D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AD1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8E4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AE6"/>
    <w:rsid w:val="008E7BF7"/>
    <w:rsid w:val="008F0442"/>
    <w:rsid w:val="008F072D"/>
    <w:rsid w:val="008F0865"/>
    <w:rsid w:val="008F1097"/>
    <w:rsid w:val="008F12C4"/>
    <w:rsid w:val="008F12E3"/>
    <w:rsid w:val="008F16D6"/>
    <w:rsid w:val="008F199C"/>
    <w:rsid w:val="008F1AC9"/>
    <w:rsid w:val="008F1C53"/>
    <w:rsid w:val="008F1F07"/>
    <w:rsid w:val="008F1F46"/>
    <w:rsid w:val="008F2051"/>
    <w:rsid w:val="008F22BB"/>
    <w:rsid w:val="008F22BC"/>
    <w:rsid w:val="008F26AA"/>
    <w:rsid w:val="008F27CD"/>
    <w:rsid w:val="008F2851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4E05"/>
    <w:rsid w:val="009050B0"/>
    <w:rsid w:val="00905119"/>
    <w:rsid w:val="00905357"/>
    <w:rsid w:val="009056F4"/>
    <w:rsid w:val="00905718"/>
    <w:rsid w:val="00905A9D"/>
    <w:rsid w:val="00905E43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677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77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B0D"/>
    <w:rsid w:val="00917FDA"/>
    <w:rsid w:val="00920B18"/>
    <w:rsid w:val="00920EC8"/>
    <w:rsid w:val="00921570"/>
    <w:rsid w:val="009216D0"/>
    <w:rsid w:val="009216E6"/>
    <w:rsid w:val="00921B0C"/>
    <w:rsid w:val="00921EF8"/>
    <w:rsid w:val="00922379"/>
    <w:rsid w:val="009223F4"/>
    <w:rsid w:val="0092263E"/>
    <w:rsid w:val="00922740"/>
    <w:rsid w:val="0092278C"/>
    <w:rsid w:val="00923155"/>
    <w:rsid w:val="00923452"/>
    <w:rsid w:val="00923521"/>
    <w:rsid w:val="00923544"/>
    <w:rsid w:val="00923BD1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968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27E9F"/>
    <w:rsid w:val="009306CF"/>
    <w:rsid w:val="00930A00"/>
    <w:rsid w:val="00930BB4"/>
    <w:rsid w:val="0093109C"/>
    <w:rsid w:val="009312EE"/>
    <w:rsid w:val="009312F2"/>
    <w:rsid w:val="0093136D"/>
    <w:rsid w:val="0093155B"/>
    <w:rsid w:val="009316DB"/>
    <w:rsid w:val="0093192A"/>
    <w:rsid w:val="00931947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07A8"/>
    <w:rsid w:val="00940ACC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674"/>
    <w:rsid w:val="00943BB2"/>
    <w:rsid w:val="00943BD2"/>
    <w:rsid w:val="00944405"/>
    <w:rsid w:val="00944623"/>
    <w:rsid w:val="009446A4"/>
    <w:rsid w:val="00944710"/>
    <w:rsid w:val="00944766"/>
    <w:rsid w:val="009453BC"/>
    <w:rsid w:val="009456F2"/>
    <w:rsid w:val="00945847"/>
    <w:rsid w:val="00945AC7"/>
    <w:rsid w:val="00945B17"/>
    <w:rsid w:val="00945ECB"/>
    <w:rsid w:val="00945FE0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13"/>
    <w:rsid w:val="0095104F"/>
    <w:rsid w:val="00951558"/>
    <w:rsid w:val="009517B5"/>
    <w:rsid w:val="00951831"/>
    <w:rsid w:val="00951DE8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5D26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42A"/>
    <w:rsid w:val="00962840"/>
    <w:rsid w:val="00962DC7"/>
    <w:rsid w:val="00962F5B"/>
    <w:rsid w:val="0096304D"/>
    <w:rsid w:val="009634FB"/>
    <w:rsid w:val="009635D1"/>
    <w:rsid w:val="009637AD"/>
    <w:rsid w:val="0096393B"/>
    <w:rsid w:val="0096400F"/>
    <w:rsid w:val="009641C2"/>
    <w:rsid w:val="00964410"/>
    <w:rsid w:val="0096494D"/>
    <w:rsid w:val="0096496B"/>
    <w:rsid w:val="00964CA6"/>
    <w:rsid w:val="00964CBE"/>
    <w:rsid w:val="009652D5"/>
    <w:rsid w:val="00965584"/>
    <w:rsid w:val="0096598A"/>
    <w:rsid w:val="009659C4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7FF"/>
    <w:rsid w:val="00970CDA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355"/>
    <w:rsid w:val="0097362F"/>
    <w:rsid w:val="0097363E"/>
    <w:rsid w:val="00973789"/>
    <w:rsid w:val="0097388C"/>
    <w:rsid w:val="00973B6F"/>
    <w:rsid w:val="00973EC8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321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508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654"/>
    <w:rsid w:val="00983961"/>
    <w:rsid w:val="00983A6A"/>
    <w:rsid w:val="009841DE"/>
    <w:rsid w:val="00984204"/>
    <w:rsid w:val="009842BD"/>
    <w:rsid w:val="0098437C"/>
    <w:rsid w:val="009843D2"/>
    <w:rsid w:val="0098467B"/>
    <w:rsid w:val="0098493E"/>
    <w:rsid w:val="0098495A"/>
    <w:rsid w:val="00984DFE"/>
    <w:rsid w:val="00985752"/>
    <w:rsid w:val="00985E0D"/>
    <w:rsid w:val="00985E29"/>
    <w:rsid w:val="009860DD"/>
    <w:rsid w:val="009860E6"/>
    <w:rsid w:val="00986116"/>
    <w:rsid w:val="009869C9"/>
    <w:rsid w:val="00986E50"/>
    <w:rsid w:val="00986E93"/>
    <w:rsid w:val="00987A36"/>
    <w:rsid w:val="00987C4C"/>
    <w:rsid w:val="00987C77"/>
    <w:rsid w:val="00987C9C"/>
    <w:rsid w:val="00987CEC"/>
    <w:rsid w:val="0099035C"/>
    <w:rsid w:val="0099060A"/>
    <w:rsid w:val="00990658"/>
    <w:rsid w:val="0099072D"/>
    <w:rsid w:val="00990838"/>
    <w:rsid w:val="00990BEC"/>
    <w:rsid w:val="00990DCC"/>
    <w:rsid w:val="00990E8B"/>
    <w:rsid w:val="00990FAF"/>
    <w:rsid w:val="0099113F"/>
    <w:rsid w:val="009912BD"/>
    <w:rsid w:val="00991310"/>
    <w:rsid w:val="0099132B"/>
    <w:rsid w:val="00991585"/>
    <w:rsid w:val="00992289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293"/>
    <w:rsid w:val="00994562"/>
    <w:rsid w:val="00994857"/>
    <w:rsid w:val="00994976"/>
    <w:rsid w:val="00994A34"/>
    <w:rsid w:val="00994AE9"/>
    <w:rsid w:val="00994D80"/>
    <w:rsid w:val="00994DFE"/>
    <w:rsid w:val="00994F78"/>
    <w:rsid w:val="00994FDF"/>
    <w:rsid w:val="0099503F"/>
    <w:rsid w:val="00995121"/>
    <w:rsid w:val="00995619"/>
    <w:rsid w:val="00995720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27D"/>
    <w:rsid w:val="009973CC"/>
    <w:rsid w:val="009978F0"/>
    <w:rsid w:val="00997A14"/>
    <w:rsid w:val="00997FC1"/>
    <w:rsid w:val="009A0141"/>
    <w:rsid w:val="009A022F"/>
    <w:rsid w:val="009A0455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27D"/>
    <w:rsid w:val="009A4893"/>
    <w:rsid w:val="009A49DC"/>
    <w:rsid w:val="009A4E02"/>
    <w:rsid w:val="009A4EA8"/>
    <w:rsid w:val="009A4F2F"/>
    <w:rsid w:val="009A515F"/>
    <w:rsid w:val="009A5804"/>
    <w:rsid w:val="009A5843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15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95"/>
    <w:rsid w:val="009B49E1"/>
    <w:rsid w:val="009B4E27"/>
    <w:rsid w:val="009B525A"/>
    <w:rsid w:val="009B56B2"/>
    <w:rsid w:val="009B5A61"/>
    <w:rsid w:val="009B5D90"/>
    <w:rsid w:val="009B5DE4"/>
    <w:rsid w:val="009B6152"/>
    <w:rsid w:val="009B6669"/>
    <w:rsid w:val="009B6725"/>
    <w:rsid w:val="009B6981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060"/>
    <w:rsid w:val="009C014D"/>
    <w:rsid w:val="009C025B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987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60F"/>
    <w:rsid w:val="009C4ACB"/>
    <w:rsid w:val="009C4AE2"/>
    <w:rsid w:val="009C4B91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905"/>
    <w:rsid w:val="009C7BAB"/>
    <w:rsid w:val="009C7D95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EFD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3C4"/>
    <w:rsid w:val="009D4603"/>
    <w:rsid w:val="009D463D"/>
    <w:rsid w:val="009D478B"/>
    <w:rsid w:val="009D4A37"/>
    <w:rsid w:val="009D4BC7"/>
    <w:rsid w:val="009D4CF0"/>
    <w:rsid w:val="009D4DB0"/>
    <w:rsid w:val="009D4E31"/>
    <w:rsid w:val="009D506B"/>
    <w:rsid w:val="009D5138"/>
    <w:rsid w:val="009D52BC"/>
    <w:rsid w:val="009D52ED"/>
    <w:rsid w:val="009D5497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46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1AB"/>
    <w:rsid w:val="009E390E"/>
    <w:rsid w:val="009E3B03"/>
    <w:rsid w:val="009E3B57"/>
    <w:rsid w:val="009E3FE0"/>
    <w:rsid w:val="009E41C7"/>
    <w:rsid w:val="009E4566"/>
    <w:rsid w:val="009E49EC"/>
    <w:rsid w:val="009E4C43"/>
    <w:rsid w:val="009E4E8F"/>
    <w:rsid w:val="009E544F"/>
    <w:rsid w:val="009E56FD"/>
    <w:rsid w:val="009E5B15"/>
    <w:rsid w:val="009E5DBC"/>
    <w:rsid w:val="009E60A9"/>
    <w:rsid w:val="009E64F5"/>
    <w:rsid w:val="009E65EC"/>
    <w:rsid w:val="009E6737"/>
    <w:rsid w:val="009E68D3"/>
    <w:rsid w:val="009E6B5E"/>
    <w:rsid w:val="009E6EC3"/>
    <w:rsid w:val="009E6F26"/>
    <w:rsid w:val="009E727E"/>
    <w:rsid w:val="009E7D83"/>
    <w:rsid w:val="009E7DFB"/>
    <w:rsid w:val="009E7FE9"/>
    <w:rsid w:val="009F03AF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953"/>
    <w:rsid w:val="009F7A1E"/>
    <w:rsid w:val="009F7EAA"/>
    <w:rsid w:val="009F7F44"/>
    <w:rsid w:val="00A0009E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314"/>
    <w:rsid w:val="00A024D0"/>
    <w:rsid w:val="00A02757"/>
    <w:rsid w:val="00A02B7A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875"/>
    <w:rsid w:val="00A0497D"/>
    <w:rsid w:val="00A04BC4"/>
    <w:rsid w:val="00A04D8D"/>
    <w:rsid w:val="00A04F14"/>
    <w:rsid w:val="00A050A0"/>
    <w:rsid w:val="00A0525D"/>
    <w:rsid w:val="00A05291"/>
    <w:rsid w:val="00A05B08"/>
    <w:rsid w:val="00A05B4D"/>
    <w:rsid w:val="00A05E7D"/>
    <w:rsid w:val="00A05ECB"/>
    <w:rsid w:val="00A05F01"/>
    <w:rsid w:val="00A05FD0"/>
    <w:rsid w:val="00A06747"/>
    <w:rsid w:val="00A06C07"/>
    <w:rsid w:val="00A06C79"/>
    <w:rsid w:val="00A06E9B"/>
    <w:rsid w:val="00A06EDC"/>
    <w:rsid w:val="00A06F8E"/>
    <w:rsid w:val="00A07AD5"/>
    <w:rsid w:val="00A07B3D"/>
    <w:rsid w:val="00A1003A"/>
    <w:rsid w:val="00A10042"/>
    <w:rsid w:val="00A1038C"/>
    <w:rsid w:val="00A107DB"/>
    <w:rsid w:val="00A10B21"/>
    <w:rsid w:val="00A10CCE"/>
    <w:rsid w:val="00A10E77"/>
    <w:rsid w:val="00A11393"/>
    <w:rsid w:val="00A11A15"/>
    <w:rsid w:val="00A11C48"/>
    <w:rsid w:val="00A11D0A"/>
    <w:rsid w:val="00A120F7"/>
    <w:rsid w:val="00A12171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902"/>
    <w:rsid w:val="00A14AC1"/>
    <w:rsid w:val="00A14C19"/>
    <w:rsid w:val="00A15623"/>
    <w:rsid w:val="00A159AB"/>
    <w:rsid w:val="00A15F2F"/>
    <w:rsid w:val="00A16481"/>
    <w:rsid w:val="00A1698E"/>
    <w:rsid w:val="00A16A73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87C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2E1C"/>
    <w:rsid w:val="00A23002"/>
    <w:rsid w:val="00A2301C"/>
    <w:rsid w:val="00A2305E"/>
    <w:rsid w:val="00A237EC"/>
    <w:rsid w:val="00A2389C"/>
    <w:rsid w:val="00A23B11"/>
    <w:rsid w:val="00A23BC8"/>
    <w:rsid w:val="00A23CEB"/>
    <w:rsid w:val="00A23F93"/>
    <w:rsid w:val="00A241FF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D34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8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CF2"/>
    <w:rsid w:val="00A33D70"/>
    <w:rsid w:val="00A33E00"/>
    <w:rsid w:val="00A33EA3"/>
    <w:rsid w:val="00A34069"/>
    <w:rsid w:val="00A34098"/>
    <w:rsid w:val="00A341AE"/>
    <w:rsid w:val="00A345BD"/>
    <w:rsid w:val="00A345EB"/>
    <w:rsid w:val="00A348DC"/>
    <w:rsid w:val="00A34AB8"/>
    <w:rsid w:val="00A34ADF"/>
    <w:rsid w:val="00A34C02"/>
    <w:rsid w:val="00A34E4A"/>
    <w:rsid w:val="00A34F4B"/>
    <w:rsid w:val="00A35293"/>
    <w:rsid w:val="00A35403"/>
    <w:rsid w:val="00A358B4"/>
    <w:rsid w:val="00A35B03"/>
    <w:rsid w:val="00A35CCE"/>
    <w:rsid w:val="00A35D1C"/>
    <w:rsid w:val="00A3606D"/>
    <w:rsid w:val="00A36430"/>
    <w:rsid w:val="00A36585"/>
    <w:rsid w:val="00A366B4"/>
    <w:rsid w:val="00A36752"/>
    <w:rsid w:val="00A36B50"/>
    <w:rsid w:val="00A36C3E"/>
    <w:rsid w:val="00A36DE5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434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154"/>
    <w:rsid w:val="00A47338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5D9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DAB"/>
    <w:rsid w:val="00A54DD9"/>
    <w:rsid w:val="00A54F46"/>
    <w:rsid w:val="00A54F9E"/>
    <w:rsid w:val="00A5520F"/>
    <w:rsid w:val="00A5548B"/>
    <w:rsid w:val="00A55E60"/>
    <w:rsid w:val="00A560A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53E"/>
    <w:rsid w:val="00A61B95"/>
    <w:rsid w:val="00A62117"/>
    <w:rsid w:val="00A621C0"/>
    <w:rsid w:val="00A622F5"/>
    <w:rsid w:val="00A62A33"/>
    <w:rsid w:val="00A62C9A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18"/>
    <w:rsid w:val="00A64B68"/>
    <w:rsid w:val="00A64E87"/>
    <w:rsid w:val="00A65058"/>
    <w:rsid w:val="00A65197"/>
    <w:rsid w:val="00A659E3"/>
    <w:rsid w:val="00A65A0B"/>
    <w:rsid w:val="00A65DDD"/>
    <w:rsid w:val="00A65E0C"/>
    <w:rsid w:val="00A66081"/>
    <w:rsid w:val="00A66132"/>
    <w:rsid w:val="00A66640"/>
    <w:rsid w:val="00A66A20"/>
    <w:rsid w:val="00A66A66"/>
    <w:rsid w:val="00A66E8F"/>
    <w:rsid w:val="00A66F9E"/>
    <w:rsid w:val="00A675BF"/>
    <w:rsid w:val="00A67B87"/>
    <w:rsid w:val="00A67BA8"/>
    <w:rsid w:val="00A7013A"/>
    <w:rsid w:val="00A7054B"/>
    <w:rsid w:val="00A70A11"/>
    <w:rsid w:val="00A7118F"/>
    <w:rsid w:val="00A7171F"/>
    <w:rsid w:val="00A718D7"/>
    <w:rsid w:val="00A71A85"/>
    <w:rsid w:val="00A71D1D"/>
    <w:rsid w:val="00A71EC5"/>
    <w:rsid w:val="00A7243B"/>
    <w:rsid w:val="00A72685"/>
    <w:rsid w:val="00A72836"/>
    <w:rsid w:val="00A729D9"/>
    <w:rsid w:val="00A72BDA"/>
    <w:rsid w:val="00A72DDC"/>
    <w:rsid w:val="00A72E60"/>
    <w:rsid w:val="00A72E63"/>
    <w:rsid w:val="00A7353B"/>
    <w:rsid w:val="00A73C46"/>
    <w:rsid w:val="00A746C8"/>
    <w:rsid w:val="00A746EC"/>
    <w:rsid w:val="00A74795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7AB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403"/>
    <w:rsid w:val="00A81605"/>
    <w:rsid w:val="00A81820"/>
    <w:rsid w:val="00A81EFE"/>
    <w:rsid w:val="00A825D4"/>
    <w:rsid w:val="00A82841"/>
    <w:rsid w:val="00A82852"/>
    <w:rsid w:val="00A82ACA"/>
    <w:rsid w:val="00A82E14"/>
    <w:rsid w:val="00A830E8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EE0"/>
    <w:rsid w:val="00A84FB3"/>
    <w:rsid w:val="00A84FBF"/>
    <w:rsid w:val="00A852D2"/>
    <w:rsid w:val="00A8574E"/>
    <w:rsid w:val="00A8593A"/>
    <w:rsid w:val="00A85BA5"/>
    <w:rsid w:val="00A85BFE"/>
    <w:rsid w:val="00A86200"/>
    <w:rsid w:val="00A86526"/>
    <w:rsid w:val="00A86A7D"/>
    <w:rsid w:val="00A86C97"/>
    <w:rsid w:val="00A8782A"/>
    <w:rsid w:val="00A8791F"/>
    <w:rsid w:val="00A8797D"/>
    <w:rsid w:val="00A879EE"/>
    <w:rsid w:val="00A87D4A"/>
    <w:rsid w:val="00A87F10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300"/>
    <w:rsid w:val="00A92422"/>
    <w:rsid w:val="00A9290E"/>
    <w:rsid w:val="00A9295F"/>
    <w:rsid w:val="00A92B02"/>
    <w:rsid w:val="00A92F2F"/>
    <w:rsid w:val="00A93242"/>
    <w:rsid w:val="00A93387"/>
    <w:rsid w:val="00A933A5"/>
    <w:rsid w:val="00A933D6"/>
    <w:rsid w:val="00A93508"/>
    <w:rsid w:val="00A9372D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1EA"/>
    <w:rsid w:val="00A952AB"/>
    <w:rsid w:val="00A95658"/>
    <w:rsid w:val="00A95DEF"/>
    <w:rsid w:val="00A95E1B"/>
    <w:rsid w:val="00A95E7F"/>
    <w:rsid w:val="00A95F22"/>
    <w:rsid w:val="00A961D4"/>
    <w:rsid w:val="00A966E9"/>
    <w:rsid w:val="00A96842"/>
    <w:rsid w:val="00A96B4F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00F"/>
    <w:rsid w:val="00AA01D0"/>
    <w:rsid w:val="00AA0346"/>
    <w:rsid w:val="00AA0362"/>
    <w:rsid w:val="00AA05F9"/>
    <w:rsid w:val="00AA0610"/>
    <w:rsid w:val="00AA0F08"/>
    <w:rsid w:val="00AA10E6"/>
    <w:rsid w:val="00AA1674"/>
    <w:rsid w:val="00AA1831"/>
    <w:rsid w:val="00AA1AFB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3E60"/>
    <w:rsid w:val="00AA419F"/>
    <w:rsid w:val="00AA4AEF"/>
    <w:rsid w:val="00AA4CC6"/>
    <w:rsid w:val="00AA55EE"/>
    <w:rsid w:val="00AA5621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137"/>
    <w:rsid w:val="00AB049B"/>
    <w:rsid w:val="00AB04D3"/>
    <w:rsid w:val="00AB06F0"/>
    <w:rsid w:val="00AB0CC7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D1D"/>
    <w:rsid w:val="00AB2E44"/>
    <w:rsid w:val="00AB2FDD"/>
    <w:rsid w:val="00AB3133"/>
    <w:rsid w:val="00AB3142"/>
    <w:rsid w:val="00AB3304"/>
    <w:rsid w:val="00AB382B"/>
    <w:rsid w:val="00AB3847"/>
    <w:rsid w:val="00AB3BB8"/>
    <w:rsid w:val="00AB3C4F"/>
    <w:rsid w:val="00AB3E0A"/>
    <w:rsid w:val="00AB4274"/>
    <w:rsid w:val="00AB4394"/>
    <w:rsid w:val="00AB449E"/>
    <w:rsid w:val="00AB460B"/>
    <w:rsid w:val="00AB4A0A"/>
    <w:rsid w:val="00AB4CA7"/>
    <w:rsid w:val="00AB4D53"/>
    <w:rsid w:val="00AB4F93"/>
    <w:rsid w:val="00AB5637"/>
    <w:rsid w:val="00AB5A06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1FBC"/>
    <w:rsid w:val="00AC2333"/>
    <w:rsid w:val="00AC2739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275"/>
    <w:rsid w:val="00AC67B7"/>
    <w:rsid w:val="00AC67E8"/>
    <w:rsid w:val="00AC6D06"/>
    <w:rsid w:val="00AC6D32"/>
    <w:rsid w:val="00AC7051"/>
    <w:rsid w:val="00AC70CA"/>
    <w:rsid w:val="00AC7189"/>
    <w:rsid w:val="00AC790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BA5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CF1"/>
    <w:rsid w:val="00AE1DC3"/>
    <w:rsid w:val="00AE1F37"/>
    <w:rsid w:val="00AE1F9A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42BE"/>
    <w:rsid w:val="00AE44A9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0B6"/>
    <w:rsid w:val="00AF0146"/>
    <w:rsid w:val="00AF0183"/>
    <w:rsid w:val="00AF022B"/>
    <w:rsid w:val="00AF079F"/>
    <w:rsid w:val="00AF0820"/>
    <w:rsid w:val="00AF0BE8"/>
    <w:rsid w:val="00AF0C10"/>
    <w:rsid w:val="00AF100A"/>
    <w:rsid w:val="00AF1028"/>
    <w:rsid w:val="00AF1248"/>
    <w:rsid w:val="00AF134B"/>
    <w:rsid w:val="00AF153D"/>
    <w:rsid w:val="00AF16B7"/>
    <w:rsid w:val="00AF1707"/>
    <w:rsid w:val="00AF17B7"/>
    <w:rsid w:val="00AF1A3F"/>
    <w:rsid w:val="00AF1DCC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3E58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3F9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0C4"/>
    <w:rsid w:val="00B031D4"/>
    <w:rsid w:val="00B03387"/>
    <w:rsid w:val="00B037FE"/>
    <w:rsid w:val="00B038D0"/>
    <w:rsid w:val="00B03C65"/>
    <w:rsid w:val="00B03C82"/>
    <w:rsid w:val="00B0410D"/>
    <w:rsid w:val="00B041BA"/>
    <w:rsid w:val="00B042FD"/>
    <w:rsid w:val="00B04338"/>
    <w:rsid w:val="00B048B1"/>
    <w:rsid w:val="00B04997"/>
    <w:rsid w:val="00B049E1"/>
    <w:rsid w:val="00B05156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819"/>
    <w:rsid w:val="00B06BD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3E7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337"/>
    <w:rsid w:val="00B13609"/>
    <w:rsid w:val="00B1375B"/>
    <w:rsid w:val="00B13876"/>
    <w:rsid w:val="00B1396E"/>
    <w:rsid w:val="00B13B6F"/>
    <w:rsid w:val="00B13D85"/>
    <w:rsid w:val="00B141C6"/>
    <w:rsid w:val="00B142A1"/>
    <w:rsid w:val="00B144E0"/>
    <w:rsid w:val="00B14581"/>
    <w:rsid w:val="00B148C8"/>
    <w:rsid w:val="00B14A60"/>
    <w:rsid w:val="00B14B0F"/>
    <w:rsid w:val="00B14E31"/>
    <w:rsid w:val="00B14E39"/>
    <w:rsid w:val="00B1544D"/>
    <w:rsid w:val="00B155AC"/>
    <w:rsid w:val="00B1561A"/>
    <w:rsid w:val="00B15729"/>
    <w:rsid w:val="00B157E6"/>
    <w:rsid w:val="00B1584D"/>
    <w:rsid w:val="00B15BBB"/>
    <w:rsid w:val="00B15DD8"/>
    <w:rsid w:val="00B15E55"/>
    <w:rsid w:val="00B15ECF"/>
    <w:rsid w:val="00B1604F"/>
    <w:rsid w:val="00B160FF"/>
    <w:rsid w:val="00B1666C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00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232"/>
    <w:rsid w:val="00B26411"/>
    <w:rsid w:val="00B269C2"/>
    <w:rsid w:val="00B26B5C"/>
    <w:rsid w:val="00B26F1D"/>
    <w:rsid w:val="00B270D8"/>
    <w:rsid w:val="00B2737A"/>
    <w:rsid w:val="00B27B69"/>
    <w:rsid w:val="00B306B9"/>
    <w:rsid w:val="00B30737"/>
    <w:rsid w:val="00B307E6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B0B"/>
    <w:rsid w:val="00B32D47"/>
    <w:rsid w:val="00B32E2F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1"/>
    <w:rsid w:val="00B3723A"/>
    <w:rsid w:val="00B37276"/>
    <w:rsid w:val="00B377EA"/>
    <w:rsid w:val="00B37E60"/>
    <w:rsid w:val="00B37E89"/>
    <w:rsid w:val="00B402E9"/>
    <w:rsid w:val="00B40402"/>
    <w:rsid w:val="00B404BD"/>
    <w:rsid w:val="00B40892"/>
    <w:rsid w:val="00B40A33"/>
    <w:rsid w:val="00B40D9B"/>
    <w:rsid w:val="00B40F67"/>
    <w:rsid w:val="00B41007"/>
    <w:rsid w:val="00B4148B"/>
    <w:rsid w:val="00B4148E"/>
    <w:rsid w:val="00B41AD1"/>
    <w:rsid w:val="00B41F94"/>
    <w:rsid w:val="00B42B75"/>
    <w:rsid w:val="00B42E5E"/>
    <w:rsid w:val="00B43084"/>
    <w:rsid w:val="00B430C7"/>
    <w:rsid w:val="00B4311E"/>
    <w:rsid w:val="00B431E1"/>
    <w:rsid w:val="00B43536"/>
    <w:rsid w:val="00B43664"/>
    <w:rsid w:val="00B438F4"/>
    <w:rsid w:val="00B43C6A"/>
    <w:rsid w:val="00B43C6D"/>
    <w:rsid w:val="00B43D3B"/>
    <w:rsid w:val="00B43D71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0FA"/>
    <w:rsid w:val="00B462E2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4BA"/>
    <w:rsid w:val="00B5259D"/>
    <w:rsid w:val="00B52877"/>
    <w:rsid w:val="00B529D7"/>
    <w:rsid w:val="00B52E44"/>
    <w:rsid w:val="00B52EF3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4D2E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A9"/>
    <w:rsid w:val="00B61DDB"/>
    <w:rsid w:val="00B62243"/>
    <w:rsid w:val="00B62606"/>
    <w:rsid w:val="00B62759"/>
    <w:rsid w:val="00B62791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6B2"/>
    <w:rsid w:val="00B6373B"/>
    <w:rsid w:val="00B637D9"/>
    <w:rsid w:val="00B6390F"/>
    <w:rsid w:val="00B63A3C"/>
    <w:rsid w:val="00B63C3E"/>
    <w:rsid w:val="00B63CA9"/>
    <w:rsid w:val="00B63CBB"/>
    <w:rsid w:val="00B63F37"/>
    <w:rsid w:val="00B647D1"/>
    <w:rsid w:val="00B64C9B"/>
    <w:rsid w:val="00B657EE"/>
    <w:rsid w:val="00B65913"/>
    <w:rsid w:val="00B65BB0"/>
    <w:rsid w:val="00B662B8"/>
    <w:rsid w:val="00B664F7"/>
    <w:rsid w:val="00B665CB"/>
    <w:rsid w:val="00B665E5"/>
    <w:rsid w:val="00B66743"/>
    <w:rsid w:val="00B67235"/>
    <w:rsid w:val="00B67329"/>
    <w:rsid w:val="00B673DB"/>
    <w:rsid w:val="00B6745F"/>
    <w:rsid w:val="00B676D1"/>
    <w:rsid w:val="00B676FB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3EA8"/>
    <w:rsid w:val="00B7402B"/>
    <w:rsid w:val="00B740A9"/>
    <w:rsid w:val="00B740EF"/>
    <w:rsid w:val="00B74469"/>
    <w:rsid w:val="00B74489"/>
    <w:rsid w:val="00B7476D"/>
    <w:rsid w:val="00B74A77"/>
    <w:rsid w:val="00B74D99"/>
    <w:rsid w:val="00B758AA"/>
    <w:rsid w:val="00B75AE1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2FCC"/>
    <w:rsid w:val="00B8322A"/>
    <w:rsid w:val="00B83257"/>
    <w:rsid w:val="00B832CC"/>
    <w:rsid w:val="00B84376"/>
    <w:rsid w:val="00B848FD"/>
    <w:rsid w:val="00B8503F"/>
    <w:rsid w:val="00B85414"/>
    <w:rsid w:val="00B85868"/>
    <w:rsid w:val="00B86205"/>
    <w:rsid w:val="00B867F9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5F1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56A1"/>
    <w:rsid w:val="00B95FDC"/>
    <w:rsid w:val="00B962BF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0F87"/>
    <w:rsid w:val="00BA107F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10C"/>
    <w:rsid w:val="00BA7225"/>
    <w:rsid w:val="00BA72C5"/>
    <w:rsid w:val="00BA76EB"/>
    <w:rsid w:val="00BA76F4"/>
    <w:rsid w:val="00BA7729"/>
    <w:rsid w:val="00BA7813"/>
    <w:rsid w:val="00BA7861"/>
    <w:rsid w:val="00BA791C"/>
    <w:rsid w:val="00BA7B5F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31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3DE7"/>
    <w:rsid w:val="00BB4278"/>
    <w:rsid w:val="00BB44E0"/>
    <w:rsid w:val="00BB45DA"/>
    <w:rsid w:val="00BB4B71"/>
    <w:rsid w:val="00BB4C4A"/>
    <w:rsid w:val="00BB5375"/>
    <w:rsid w:val="00BB5E3E"/>
    <w:rsid w:val="00BB5E8A"/>
    <w:rsid w:val="00BB5FEF"/>
    <w:rsid w:val="00BB6272"/>
    <w:rsid w:val="00BB6482"/>
    <w:rsid w:val="00BB65ED"/>
    <w:rsid w:val="00BB6625"/>
    <w:rsid w:val="00BB665A"/>
    <w:rsid w:val="00BB67DA"/>
    <w:rsid w:val="00BB685F"/>
    <w:rsid w:val="00BB6E5F"/>
    <w:rsid w:val="00BB6E60"/>
    <w:rsid w:val="00BB6FF8"/>
    <w:rsid w:val="00BB7046"/>
    <w:rsid w:val="00BB7080"/>
    <w:rsid w:val="00BB7516"/>
    <w:rsid w:val="00BB758C"/>
    <w:rsid w:val="00BB75CC"/>
    <w:rsid w:val="00BB762F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00"/>
    <w:rsid w:val="00BC106C"/>
    <w:rsid w:val="00BC1171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582"/>
    <w:rsid w:val="00BC4977"/>
    <w:rsid w:val="00BC4B74"/>
    <w:rsid w:val="00BC4C8B"/>
    <w:rsid w:val="00BC4CBE"/>
    <w:rsid w:val="00BC4DC6"/>
    <w:rsid w:val="00BC5207"/>
    <w:rsid w:val="00BC54CA"/>
    <w:rsid w:val="00BC54FD"/>
    <w:rsid w:val="00BC5D95"/>
    <w:rsid w:val="00BC5E4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2E0"/>
    <w:rsid w:val="00BD0507"/>
    <w:rsid w:val="00BD075C"/>
    <w:rsid w:val="00BD07A1"/>
    <w:rsid w:val="00BD0A50"/>
    <w:rsid w:val="00BD0A7A"/>
    <w:rsid w:val="00BD0B11"/>
    <w:rsid w:val="00BD0B47"/>
    <w:rsid w:val="00BD0BB7"/>
    <w:rsid w:val="00BD0E37"/>
    <w:rsid w:val="00BD1095"/>
    <w:rsid w:val="00BD1E7A"/>
    <w:rsid w:val="00BD1E84"/>
    <w:rsid w:val="00BD2076"/>
    <w:rsid w:val="00BD21FB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BD6"/>
    <w:rsid w:val="00BD5EE8"/>
    <w:rsid w:val="00BD635F"/>
    <w:rsid w:val="00BD6371"/>
    <w:rsid w:val="00BD64CA"/>
    <w:rsid w:val="00BD688C"/>
    <w:rsid w:val="00BD6EB7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4A1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876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89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07AD"/>
    <w:rsid w:val="00C0171B"/>
    <w:rsid w:val="00C01A2D"/>
    <w:rsid w:val="00C01BD0"/>
    <w:rsid w:val="00C01DA1"/>
    <w:rsid w:val="00C01EFC"/>
    <w:rsid w:val="00C0213A"/>
    <w:rsid w:val="00C02147"/>
    <w:rsid w:val="00C022DF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B30"/>
    <w:rsid w:val="00C10C1E"/>
    <w:rsid w:val="00C10CB1"/>
    <w:rsid w:val="00C10D0E"/>
    <w:rsid w:val="00C10F58"/>
    <w:rsid w:val="00C117D6"/>
    <w:rsid w:val="00C1212E"/>
    <w:rsid w:val="00C122F4"/>
    <w:rsid w:val="00C1238E"/>
    <w:rsid w:val="00C12573"/>
    <w:rsid w:val="00C12716"/>
    <w:rsid w:val="00C12959"/>
    <w:rsid w:val="00C12A7F"/>
    <w:rsid w:val="00C12AE9"/>
    <w:rsid w:val="00C12DD6"/>
    <w:rsid w:val="00C13084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6C1"/>
    <w:rsid w:val="00C15771"/>
    <w:rsid w:val="00C15B04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068D"/>
    <w:rsid w:val="00C20EBE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8B2"/>
    <w:rsid w:val="00C22C85"/>
    <w:rsid w:val="00C230C3"/>
    <w:rsid w:val="00C23706"/>
    <w:rsid w:val="00C23990"/>
    <w:rsid w:val="00C23C72"/>
    <w:rsid w:val="00C24328"/>
    <w:rsid w:val="00C24759"/>
    <w:rsid w:val="00C2490B"/>
    <w:rsid w:val="00C24EF3"/>
    <w:rsid w:val="00C25229"/>
    <w:rsid w:val="00C2566E"/>
    <w:rsid w:val="00C256DF"/>
    <w:rsid w:val="00C25B36"/>
    <w:rsid w:val="00C25B65"/>
    <w:rsid w:val="00C267EF"/>
    <w:rsid w:val="00C268D0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751"/>
    <w:rsid w:val="00C31918"/>
    <w:rsid w:val="00C31963"/>
    <w:rsid w:val="00C32D9D"/>
    <w:rsid w:val="00C3301E"/>
    <w:rsid w:val="00C33082"/>
    <w:rsid w:val="00C330E7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566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93E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2FD3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6F07"/>
    <w:rsid w:val="00C4706E"/>
    <w:rsid w:val="00C47248"/>
    <w:rsid w:val="00C47542"/>
    <w:rsid w:val="00C47742"/>
    <w:rsid w:val="00C47C4F"/>
    <w:rsid w:val="00C503D6"/>
    <w:rsid w:val="00C50436"/>
    <w:rsid w:val="00C50494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4F8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4F8"/>
    <w:rsid w:val="00C5556E"/>
    <w:rsid w:val="00C5560B"/>
    <w:rsid w:val="00C55863"/>
    <w:rsid w:val="00C5592E"/>
    <w:rsid w:val="00C55B0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04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6DB0"/>
    <w:rsid w:val="00C67022"/>
    <w:rsid w:val="00C671BE"/>
    <w:rsid w:val="00C672C6"/>
    <w:rsid w:val="00C67520"/>
    <w:rsid w:val="00C67556"/>
    <w:rsid w:val="00C676AE"/>
    <w:rsid w:val="00C67B0F"/>
    <w:rsid w:val="00C67DF4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79F"/>
    <w:rsid w:val="00C72819"/>
    <w:rsid w:val="00C72C1F"/>
    <w:rsid w:val="00C72DA8"/>
    <w:rsid w:val="00C731D5"/>
    <w:rsid w:val="00C732A8"/>
    <w:rsid w:val="00C7369D"/>
    <w:rsid w:val="00C73DEF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2F2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03E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29C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B20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7F5"/>
    <w:rsid w:val="00C90832"/>
    <w:rsid w:val="00C9099E"/>
    <w:rsid w:val="00C90B6A"/>
    <w:rsid w:val="00C90C83"/>
    <w:rsid w:val="00C910E5"/>
    <w:rsid w:val="00C911AF"/>
    <w:rsid w:val="00C91584"/>
    <w:rsid w:val="00C91668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ABF"/>
    <w:rsid w:val="00C92BA7"/>
    <w:rsid w:val="00C92CBB"/>
    <w:rsid w:val="00C92F81"/>
    <w:rsid w:val="00C92FC4"/>
    <w:rsid w:val="00C92FFD"/>
    <w:rsid w:val="00C930D8"/>
    <w:rsid w:val="00C9347A"/>
    <w:rsid w:val="00C93482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4D6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DD0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089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CD3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B7BB3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3EB"/>
    <w:rsid w:val="00CC27B2"/>
    <w:rsid w:val="00CC2975"/>
    <w:rsid w:val="00CC2AD3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0EB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0F9"/>
    <w:rsid w:val="00CD1369"/>
    <w:rsid w:val="00CD19A5"/>
    <w:rsid w:val="00CD1A63"/>
    <w:rsid w:val="00CD1BC4"/>
    <w:rsid w:val="00CD2819"/>
    <w:rsid w:val="00CD2AB0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196"/>
    <w:rsid w:val="00CD5236"/>
    <w:rsid w:val="00CD5484"/>
    <w:rsid w:val="00CD5748"/>
    <w:rsid w:val="00CD5A76"/>
    <w:rsid w:val="00CD5B1A"/>
    <w:rsid w:val="00CD5D87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45F"/>
    <w:rsid w:val="00CE16FF"/>
    <w:rsid w:val="00CE1717"/>
    <w:rsid w:val="00CE1DED"/>
    <w:rsid w:val="00CE205F"/>
    <w:rsid w:val="00CE2274"/>
    <w:rsid w:val="00CE22F9"/>
    <w:rsid w:val="00CE25A7"/>
    <w:rsid w:val="00CE26AE"/>
    <w:rsid w:val="00CE3388"/>
    <w:rsid w:val="00CE33E2"/>
    <w:rsid w:val="00CE3494"/>
    <w:rsid w:val="00CE352F"/>
    <w:rsid w:val="00CE3A28"/>
    <w:rsid w:val="00CE3BA7"/>
    <w:rsid w:val="00CE3BA9"/>
    <w:rsid w:val="00CE4225"/>
    <w:rsid w:val="00CE4654"/>
    <w:rsid w:val="00CE4A7C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82E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0B8A"/>
    <w:rsid w:val="00CF0DC3"/>
    <w:rsid w:val="00CF14BE"/>
    <w:rsid w:val="00CF1522"/>
    <w:rsid w:val="00CF1FD7"/>
    <w:rsid w:val="00CF2087"/>
    <w:rsid w:val="00CF2308"/>
    <w:rsid w:val="00CF24EC"/>
    <w:rsid w:val="00CF2863"/>
    <w:rsid w:val="00CF2959"/>
    <w:rsid w:val="00CF2B8A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CE7"/>
    <w:rsid w:val="00CF4FB8"/>
    <w:rsid w:val="00CF5128"/>
    <w:rsid w:val="00CF514E"/>
    <w:rsid w:val="00CF5C81"/>
    <w:rsid w:val="00CF5D58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CB3"/>
    <w:rsid w:val="00D02D20"/>
    <w:rsid w:val="00D02F23"/>
    <w:rsid w:val="00D03EA6"/>
    <w:rsid w:val="00D041E5"/>
    <w:rsid w:val="00D042A8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976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BD"/>
    <w:rsid w:val="00D132C8"/>
    <w:rsid w:val="00D1353A"/>
    <w:rsid w:val="00D136AE"/>
    <w:rsid w:val="00D1378D"/>
    <w:rsid w:val="00D13E5C"/>
    <w:rsid w:val="00D13F36"/>
    <w:rsid w:val="00D13FA4"/>
    <w:rsid w:val="00D13FA8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6EAB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3FA9"/>
    <w:rsid w:val="00D24059"/>
    <w:rsid w:val="00D244B0"/>
    <w:rsid w:val="00D24578"/>
    <w:rsid w:val="00D24696"/>
    <w:rsid w:val="00D247CD"/>
    <w:rsid w:val="00D247D4"/>
    <w:rsid w:val="00D24982"/>
    <w:rsid w:val="00D24C58"/>
    <w:rsid w:val="00D24D0F"/>
    <w:rsid w:val="00D2505D"/>
    <w:rsid w:val="00D25144"/>
    <w:rsid w:val="00D258F0"/>
    <w:rsid w:val="00D25BCD"/>
    <w:rsid w:val="00D25CD7"/>
    <w:rsid w:val="00D25D3A"/>
    <w:rsid w:val="00D26410"/>
    <w:rsid w:val="00D26922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128A"/>
    <w:rsid w:val="00D31746"/>
    <w:rsid w:val="00D317C8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AED"/>
    <w:rsid w:val="00D34CC0"/>
    <w:rsid w:val="00D34F39"/>
    <w:rsid w:val="00D351A8"/>
    <w:rsid w:val="00D351F6"/>
    <w:rsid w:val="00D35480"/>
    <w:rsid w:val="00D35753"/>
    <w:rsid w:val="00D35810"/>
    <w:rsid w:val="00D35CEE"/>
    <w:rsid w:val="00D35D39"/>
    <w:rsid w:val="00D35FF1"/>
    <w:rsid w:val="00D36329"/>
    <w:rsid w:val="00D369E1"/>
    <w:rsid w:val="00D36B78"/>
    <w:rsid w:val="00D36EF5"/>
    <w:rsid w:val="00D3704A"/>
    <w:rsid w:val="00D37368"/>
    <w:rsid w:val="00D3737E"/>
    <w:rsid w:val="00D37613"/>
    <w:rsid w:val="00D37692"/>
    <w:rsid w:val="00D379B8"/>
    <w:rsid w:val="00D37C99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341"/>
    <w:rsid w:val="00D426DE"/>
    <w:rsid w:val="00D426FB"/>
    <w:rsid w:val="00D42767"/>
    <w:rsid w:val="00D42F26"/>
    <w:rsid w:val="00D431BF"/>
    <w:rsid w:val="00D43336"/>
    <w:rsid w:val="00D433A9"/>
    <w:rsid w:val="00D4366F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5EEF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4D3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1F0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59F4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3B5"/>
    <w:rsid w:val="00D57A68"/>
    <w:rsid w:val="00D57A6F"/>
    <w:rsid w:val="00D601A6"/>
    <w:rsid w:val="00D60459"/>
    <w:rsid w:val="00D60503"/>
    <w:rsid w:val="00D6074A"/>
    <w:rsid w:val="00D60765"/>
    <w:rsid w:val="00D60BC5"/>
    <w:rsid w:val="00D60BE4"/>
    <w:rsid w:val="00D60E44"/>
    <w:rsid w:val="00D61414"/>
    <w:rsid w:val="00D61481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5D4"/>
    <w:rsid w:val="00D65B8C"/>
    <w:rsid w:val="00D65CE4"/>
    <w:rsid w:val="00D65D94"/>
    <w:rsid w:val="00D65EA9"/>
    <w:rsid w:val="00D65FF0"/>
    <w:rsid w:val="00D666A6"/>
    <w:rsid w:val="00D6676F"/>
    <w:rsid w:val="00D66890"/>
    <w:rsid w:val="00D66C15"/>
    <w:rsid w:val="00D66DEB"/>
    <w:rsid w:val="00D67340"/>
    <w:rsid w:val="00D67574"/>
    <w:rsid w:val="00D67B25"/>
    <w:rsid w:val="00D704EB"/>
    <w:rsid w:val="00D707D2"/>
    <w:rsid w:val="00D7087D"/>
    <w:rsid w:val="00D70D07"/>
    <w:rsid w:val="00D7107D"/>
    <w:rsid w:val="00D710C9"/>
    <w:rsid w:val="00D710F2"/>
    <w:rsid w:val="00D7125A"/>
    <w:rsid w:val="00D715EE"/>
    <w:rsid w:val="00D71F54"/>
    <w:rsid w:val="00D7205E"/>
    <w:rsid w:val="00D72528"/>
    <w:rsid w:val="00D7264C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3B"/>
    <w:rsid w:val="00D740AC"/>
    <w:rsid w:val="00D7417A"/>
    <w:rsid w:val="00D7418F"/>
    <w:rsid w:val="00D741CA"/>
    <w:rsid w:val="00D74208"/>
    <w:rsid w:val="00D742A1"/>
    <w:rsid w:val="00D744C7"/>
    <w:rsid w:val="00D74563"/>
    <w:rsid w:val="00D7490D"/>
    <w:rsid w:val="00D74A83"/>
    <w:rsid w:val="00D74ABC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CC7"/>
    <w:rsid w:val="00D75F72"/>
    <w:rsid w:val="00D75F9E"/>
    <w:rsid w:val="00D75FAF"/>
    <w:rsid w:val="00D762BC"/>
    <w:rsid w:val="00D76882"/>
    <w:rsid w:val="00D769D2"/>
    <w:rsid w:val="00D76BA8"/>
    <w:rsid w:val="00D76C44"/>
    <w:rsid w:val="00D76D4E"/>
    <w:rsid w:val="00D76DF0"/>
    <w:rsid w:val="00D778C8"/>
    <w:rsid w:val="00D779DD"/>
    <w:rsid w:val="00D77AEE"/>
    <w:rsid w:val="00D77C35"/>
    <w:rsid w:val="00D77E56"/>
    <w:rsid w:val="00D803A9"/>
    <w:rsid w:val="00D803B5"/>
    <w:rsid w:val="00D806B8"/>
    <w:rsid w:val="00D807F0"/>
    <w:rsid w:val="00D80B3C"/>
    <w:rsid w:val="00D80B95"/>
    <w:rsid w:val="00D80E27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1EA9"/>
    <w:rsid w:val="00D825F9"/>
    <w:rsid w:val="00D82B49"/>
    <w:rsid w:val="00D82F96"/>
    <w:rsid w:val="00D8302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265"/>
    <w:rsid w:val="00D87465"/>
    <w:rsid w:val="00D87B2D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8B7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629E"/>
    <w:rsid w:val="00D96788"/>
    <w:rsid w:val="00D96FF1"/>
    <w:rsid w:val="00D970FB"/>
    <w:rsid w:val="00D97469"/>
    <w:rsid w:val="00D975D9"/>
    <w:rsid w:val="00D9790F"/>
    <w:rsid w:val="00D97A06"/>
    <w:rsid w:val="00D97CAE"/>
    <w:rsid w:val="00D97D74"/>
    <w:rsid w:val="00D97ECF"/>
    <w:rsid w:val="00D97FD0"/>
    <w:rsid w:val="00DA0238"/>
    <w:rsid w:val="00DA0734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AB7"/>
    <w:rsid w:val="00DA2B62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12A"/>
    <w:rsid w:val="00DA5296"/>
    <w:rsid w:val="00DA53D3"/>
    <w:rsid w:val="00DA55A6"/>
    <w:rsid w:val="00DA55E2"/>
    <w:rsid w:val="00DA59A3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BE6"/>
    <w:rsid w:val="00DB0C4A"/>
    <w:rsid w:val="00DB0DB1"/>
    <w:rsid w:val="00DB0E76"/>
    <w:rsid w:val="00DB0F57"/>
    <w:rsid w:val="00DB0FB5"/>
    <w:rsid w:val="00DB16C8"/>
    <w:rsid w:val="00DB178A"/>
    <w:rsid w:val="00DB1969"/>
    <w:rsid w:val="00DB1A0F"/>
    <w:rsid w:val="00DB1EE9"/>
    <w:rsid w:val="00DB234B"/>
    <w:rsid w:val="00DB2E74"/>
    <w:rsid w:val="00DB3C20"/>
    <w:rsid w:val="00DB3E71"/>
    <w:rsid w:val="00DB40FB"/>
    <w:rsid w:val="00DB4421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242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D78"/>
    <w:rsid w:val="00DC0E4C"/>
    <w:rsid w:val="00DC1807"/>
    <w:rsid w:val="00DC1999"/>
    <w:rsid w:val="00DC1A6E"/>
    <w:rsid w:val="00DC1E8D"/>
    <w:rsid w:val="00DC205A"/>
    <w:rsid w:val="00DC24C1"/>
    <w:rsid w:val="00DC24F2"/>
    <w:rsid w:val="00DC25FF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7F9"/>
    <w:rsid w:val="00DD280C"/>
    <w:rsid w:val="00DD2BE2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D7F65"/>
    <w:rsid w:val="00DE0065"/>
    <w:rsid w:val="00DE007D"/>
    <w:rsid w:val="00DE03E4"/>
    <w:rsid w:val="00DE061F"/>
    <w:rsid w:val="00DE106F"/>
    <w:rsid w:val="00DE12A7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75F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2D"/>
    <w:rsid w:val="00DF3562"/>
    <w:rsid w:val="00DF35E2"/>
    <w:rsid w:val="00DF39DD"/>
    <w:rsid w:val="00DF3C7B"/>
    <w:rsid w:val="00DF3E94"/>
    <w:rsid w:val="00DF3EA7"/>
    <w:rsid w:val="00DF443A"/>
    <w:rsid w:val="00DF4680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B4F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3D6E"/>
    <w:rsid w:val="00E040D0"/>
    <w:rsid w:val="00E04923"/>
    <w:rsid w:val="00E04CDF"/>
    <w:rsid w:val="00E04DDC"/>
    <w:rsid w:val="00E0551F"/>
    <w:rsid w:val="00E0557C"/>
    <w:rsid w:val="00E0599A"/>
    <w:rsid w:val="00E060D7"/>
    <w:rsid w:val="00E0619A"/>
    <w:rsid w:val="00E06545"/>
    <w:rsid w:val="00E06BED"/>
    <w:rsid w:val="00E06CD8"/>
    <w:rsid w:val="00E06CDF"/>
    <w:rsid w:val="00E06E92"/>
    <w:rsid w:val="00E06EAB"/>
    <w:rsid w:val="00E07118"/>
    <w:rsid w:val="00E07839"/>
    <w:rsid w:val="00E07864"/>
    <w:rsid w:val="00E07870"/>
    <w:rsid w:val="00E07916"/>
    <w:rsid w:val="00E079F5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3F2"/>
    <w:rsid w:val="00E13402"/>
    <w:rsid w:val="00E1391E"/>
    <w:rsid w:val="00E13953"/>
    <w:rsid w:val="00E1395E"/>
    <w:rsid w:val="00E13E01"/>
    <w:rsid w:val="00E144B8"/>
    <w:rsid w:val="00E149DB"/>
    <w:rsid w:val="00E14CE2"/>
    <w:rsid w:val="00E15104"/>
    <w:rsid w:val="00E158DB"/>
    <w:rsid w:val="00E15B9B"/>
    <w:rsid w:val="00E15E62"/>
    <w:rsid w:val="00E15FA8"/>
    <w:rsid w:val="00E15FF1"/>
    <w:rsid w:val="00E161CE"/>
    <w:rsid w:val="00E16356"/>
    <w:rsid w:val="00E16795"/>
    <w:rsid w:val="00E169B0"/>
    <w:rsid w:val="00E16A82"/>
    <w:rsid w:val="00E16ABF"/>
    <w:rsid w:val="00E16FDC"/>
    <w:rsid w:val="00E17CA2"/>
    <w:rsid w:val="00E17ED7"/>
    <w:rsid w:val="00E20100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3"/>
    <w:rsid w:val="00E21F4F"/>
    <w:rsid w:val="00E22CDC"/>
    <w:rsid w:val="00E22E5F"/>
    <w:rsid w:val="00E22FFD"/>
    <w:rsid w:val="00E23011"/>
    <w:rsid w:val="00E2302E"/>
    <w:rsid w:val="00E23463"/>
    <w:rsid w:val="00E23869"/>
    <w:rsid w:val="00E238C8"/>
    <w:rsid w:val="00E24D15"/>
    <w:rsid w:val="00E24E71"/>
    <w:rsid w:val="00E24F59"/>
    <w:rsid w:val="00E250C8"/>
    <w:rsid w:val="00E252D1"/>
    <w:rsid w:val="00E253AB"/>
    <w:rsid w:val="00E25AAF"/>
    <w:rsid w:val="00E25D41"/>
    <w:rsid w:val="00E25E6F"/>
    <w:rsid w:val="00E262E7"/>
    <w:rsid w:val="00E26321"/>
    <w:rsid w:val="00E2634C"/>
    <w:rsid w:val="00E26941"/>
    <w:rsid w:val="00E26FB1"/>
    <w:rsid w:val="00E274BB"/>
    <w:rsid w:val="00E27583"/>
    <w:rsid w:val="00E277FD"/>
    <w:rsid w:val="00E278AE"/>
    <w:rsid w:val="00E300AF"/>
    <w:rsid w:val="00E3066E"/>
    <w:rsid w:val="00E309E6"/>
    <w:rsid w:val="00E309F9"/>
    <w:rsid w:val="00E30ABC"/>
    <w:rsid w:val="00E30D08"/>
    <w:rsid w:val="00E30E13"/>
    <w:rsid w:val="00E30F27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1FE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60"/>
    <w:rsid w:val="00E37BBF"/>
    <w:rsid w:val="00E40200"/>
    <w:rsid w:val="00E40A2D"/>
    <w:rsid w:val="00E40FAA"/>
    <w:rsid w:val="00E413DC"/>
    <w:rsid w:val="00E41B66"/>
    <w:rsid w:val="00E41BA5"/>
    <w:rsid w:val="00E41BA9"/>
    <w:rsid w:val="00E42556"/>
    <w:rsid w:val="00E428E0"/>
    <w:rsid w:val="00E42959"/>
    <w:rsid w:val="00E42BE5"/>
    <w:rsid w:val="00E42C84"/>
    <w:rsid w:val="00E42DA4"/>
    <w:rsid w:val="00E42EA7"/>
    <w:rsid w:val="00E4334C"/>
    <w:rsid w:val="00E4373B"/>
    <w:rsid w:val="00E43C11"/>
    <w:rsid w:val="00E43C5A"/>
    <w:rsid w:val="00E43DAF"/>
    <w:rsid w:val="00E43EEE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998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6B"/>
    <w:rsid w:val="00E505F1"/>
    <w:rsid w:val="00E5093C"/>
    <w:rsid w:val="00E50E79"/>
    <w:rsid w:val="00E50F12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2DC3"/>
    <w:rsid w:val="00E533CA"/>
    <w:rsid w:val="00E53469"/>
    <w:rsid w:val="00E5361C"/>
    <w:rsid w:val="00E53AE4"/>
    <w:rsid w:val="00E53C29"/>
    <w:rsid w:val="00E53CF5"/>
    <w:rsid w:val="00E54121"/>
    <w:rsid w:val="00E54229"/>
    <w:rsid w:val="00E54365"/>
    <w:rsid w:val="00E549B9"/>
    <w:rsid w:val="00E54BF8"/>
    <w:rsid w:val="00E54D2E"/>
    <w:rsid w:val="00E55122"/>
    <w:rsid w:val="00E55192"/>
    <w:rsid w:val="00E55A94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1DD6"/>
    <w:rsid w:val="00E62022"/>
    <w:rsid w:val="00E62058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98F"/>
    <w:rsid w:val="00E71B72"/>
    <w:rsid w:val="00E71BDC"/>
    <w:rsid w:val="00E721B3"/>
    <w:rsid w:val="00E7224B"/>
    <w:rsid w:val="00E722DD"/>
    <w:rsid w:val="00E72575"/>
    <w:rsid w:val="00E72A64"/>
    <w:rsid w:val="00E72AD6"/>
    <w:rsid w:val="00E72DB8"/>
    <w:rsid w:val="00E72F48"/>
    <w:rsid w:val="00E72F56"/>
    <w:rsid w:val="00E72FF0"/>
    <w:rsid w:val="00E73034"/>
    <w:rsid w:val="00E73A25"/>
    <w:rsid w:val="00E73F07"/>
    <w:rsid w:val="00E740C4"/>
    <w:rsid w:val="00E7422D"/>
    <w:rsid w:val="00E74236"/>
    <w:rsid w:val="00E74456"/>
    <w:rsid w:val="00E74944"/>
    <w:rsid w:val="00E7497E"/>
    <w:rsid w:val="00E749C6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96B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77EA6"/>
    <w:rsid w:val="00E805B6"/>
    <w:rsid w:val="00E80758"/>
    <w:rsid w:val="00E80838"/>
    <w:rsid w:val="00E80BFF"/>
    <w:rsid w:val="00E80C07"/>
    <w:rsid w:val="00E80C1A"/>
    <w:rsid w:val="00E80C83"/>
    <w:rsid w:val="00E81132"/>
    <w:rsid w:val="00E81223"/>
    <w:rsid w:val="00E81844"/>
    <w:rsid w:val="00E81BDB"/>
    <w:rsid w:val="00E81E0E"/>
    <w:rsid w:val="00E82244"/>
    <w:rsid w:val="00E82557"/>
    <w:rsid w:val="00E8257C"/>
    <w:rsid w:val="00E825BC"/>
    <w:rsid w:val="00E828E1"/>
    <w:rsid w:val="00E82A0D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D53"/>
    <w:rsid w:val="00E86F85"/>
    <w:rsid w:val="00E87072"/>
    <w:rsid w:val="00E870FF"/>
    <w:rsid w:val="00E87383"/>
    <w:rsid w:val="00E873FB"/>
    <w:rsid w:val="00E87531"/>
    <w:rsid w:val="00E875FE"/>
    <w:rsid w:val="00E87675"/>
    <w:rsid w:val="00E87771"/>
    <w:rsid w:val="00E87A3F"/>
    <w:rsid w:val="00E87A63"/>
    <w:rsid w:val="00E90F33"/>
    <w:rsid w:val="00E911A3"/>
    <w:rsid w:val="00E9125C"/>
    <w:rsid w:val="00E91671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3F0A"/>
    <w:rsid w:val="00E94190"/>
    <w:rsid w:val="00E94615"/>
    <w:rsid w:val="00E9467F"/>
    <w:rsid w:val="00E94A3D"/>
    <w:rsid w:val="00E950CC"/>
    <w:rsid w:val="00E95160"/>
    <w:rsid w:val="00E9536C"/>
    <w:rsid w:val="00E95918"/>
    <w:rsid w:val="00E95A64"/>
    <w:rsid w:val="00E95ABC"/>
    <w:rsid w:val="00E95DAB"/>
    <w:rsid w:val="00E95F64"/>
    <w:rsid w:val="00E9602D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DA5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303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2F0"/>
    <w:rsid w:val="00EA73CE"/>
    <w:rsid w:val="00EA74D1"/>
    <w:rsid w:val="00EA798E"/>
    <w:rsid w:val="00EA7AA3"/>
    <w:rsid w:val="00EA7C04"/>
    <w:rsid w:val="00EB02C0"/>
    <w:rsid w:val="00EB0799"/>
    <w:rsid w:val="00EB0D3C"/>
    <w:rsid w:val="00EB10EB"/>
    <w:rsid w:val="00EB10F1"/>
    <w:rsid w:val="00EB1CC8"/>
    <w:rsid w:val="00EB1E2E"/>
    <w:rsid w:val="00EB1FC9"/>
    <w:rsid w:val="00EB2138"/>
    <w:rsid w:val="00EB22CE"/>
    <w:rsid w:val="00EB276B"/>
    <w:rsid w:val="00EB2FBF"/>
    <w:rsid w:val="00EB3179"/>
    <w:rsid w:val="00EB340B"/>
    <w:rsid w:val="00EB3443"/>
    <w:rsid w:val="00EB3618"/>
    <w:rsid w:val="00EB36D4"/>
    <w:rsid w:val="00EB36F1"/>
    <w:rsid w:val="00EB383A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95C"/>
    <w:rsid w:val="00EB7C3C"/>
    <w:rsid w:val="00EB7C80"/>
    <w:rsid w:val="00EC01D2"/>
    <w:rsid w:val="00EC0315"/>
    <w:rsid w:val="00EC033E"/>
    <w:rsid w:val="00EC0502"/>
    <w:rsid w:val="00EC0735"/>
    <w:rsid w:val="00EC14AF"/>
    <w:rsid w:val="00EC15FD"/>
    <w:rsid w:val="00EC1950"/>
    <w:rsid w:val="00EC1C88"/>
    <w:rsid w:val="00EC1DB0"/>
    <w:rsid w:val="00EC28E5"/>
    <w:rsid w:val="00EC2B32"/>
    <w:rsid w:val="00EC2C8D"/>
    <w:rsid w:val="00EC314B"/>
    <w:rsid w:val="00EC318F"/>
    <w:rsid w:val="00EC3995"/>
    <w:rsid w:val="00EC3EFC"/>
    <w:rsid w:val="00EC425D"/>
    <w:rsid w:val="00EC42C3"/>
    <w:rsid w:val="00EC4382"/>
    <w:rsid w:val="00EC485F"/>
    <w:rsid w:val="00EC496E"/>
    <w:rsid w:val="00EC4B4D"/>
    <w:rsid w:val="00EC4C82"/>
    <w:rsid w:val="00EC4F56"/>
    <w:rsid w:val="00EC52CB"/>
    <w:rsid w:val="00EC53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750"/>
    <w:rsid w:val="00ED2823"/>
    <w:rsid w:val="00ED2AC1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E94"/>
    <w:rsid w:val="00ED4F08"/>
    <w:rsid w:val="00ED542E"/>
    <w:rsid w:val="00ED59A9"/>
    <w:rsid w:val="00ED62C2"/>
    <w:rsid w:val="00ED64A0"/>
    <w:rsid w:val="00ED6B8A"/>
    <w:rsid w:val="00ED6DA7"/>
    <w:rsid w:val="00ED6F1E"/>
    <w:rsid w:val="00ED7382"/>
    <w:rsid w:val="00ED7384"/>
    <w:rsid w:val="00ED73AB"/>
    <w:rsid w:val="00ED748F"/>
    <w:rsid w:val="00ED79BD"/>
    <w:rsid w:val="00EE024F"/>
    <w:rsid w:val="00EE0AAC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D49"/>
    <w:rsid w:val="00EE3EC0"/>
    <w:rsid w:val="00EE3FBB"/>
    <w:rsid w:val="00EE43BE"/>
    <w:rsid w:val="00EE482F"/>
    <w:rsid w:val="00EE4D7F"/>
    <w:rsid w:val="00EE53CA"/>
    <w:rsid w:val="00EE549B"/>
    <w:rsid w:val="00EE55C4"/>
    <w:rsid w:val="00EE588F"/>
    <w:rsid w:val="00EE58BD"/>
    <w:rsid w:val="00EE5AEC"/>
    <w:rsid w:val="00EE5CF7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C5D"/>
    <w:rsid w:val="00EF20EC"/>
    <w:rsid w:val="00EF2257"/>
    <w:rsid w:val="00EF2296"/>
    <w:rsid w:val="00EF245C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82B"/>
    <w:rsid w:val="00EF4B02"/>
    <w:rsid w:val="00EF4CF3"/>
    <w:rsid w:val="00EF5880"/>
    <w:rsid w:val="00EF58E6"/>
    <w:rsid w:val="00EF5978"/>
    <w:rsid w:val="00EF6177"/>
    <w:rsid w:val="00EF62C6"/>
    <w:rsid w:val="00EF6432"/>
    <w:rsid w:val="00EF65AA"/>
    <w:rsid w:val="00EF6807"/>
    <w:rsid w:val="00EF681E"/>
    <w:rsid w:val="00EF6975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A52"/>
    <w:rsid w:val="00F02A53"/>
    <w:rsid w:val="00F02C06"/>
    <w:rsid w:val="00F02F16"/>
    <w:rsid w:val="00F02F52"/>
    <w:rsid w:val="00F02FBE"/>
    <w:rsid w:val="00F03241"/>
    <w:rsid w:val="00F034D9"/>
    <w:rsid w:val="00F0351A"/>
    <w:rsid w:val="00F03638"/>
    <w:rsid w:val="00F039D2"/>
    <w:rsid w:val="00F03AEB"/>
    <w:rsid w:val="00F03DB3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6DB"/>
    <w:rsid w:val="00F1072C"/>
    <w:rsid w:val="00F10A1B"/>
    <w:rsid w:val="00F10FAC"/>
    <w:rsid w:val="00F112D4"/>
    <w:rsid w:val="00F113A4"/>
    <w:rsid w:val="00F113B9"/>
    <w:rsid w:val="00F116CE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34"/>
    <w:rsid w:val="00F15D7D"/>
    <w:rsid w:val="00F15ED9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0EA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8AC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6FF0"/>
    <w:rsid w:val="00F2704B"/>
    <w:rsid w:val="00F2743B"/>
    <w:rsid w:val="00F27831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0FA5"/>
    <w:rsid w:val="00F3146F"/>
    <w:rsid w:val="00F31524"/>
    <w:rsid w:val="00F316AD"/>
    <w:rsid w:val="00F31851"/>
    <w:rsid w:val="00F31D83"/>
    <w:rsid w:val="00F31F4E"/>
    <w:rsid w:val="00F31FEA"/>
    <w:rsid w:val="00F3226C"/>
    <w:rsid w:val="00F323A6"/>
    <w:rsid w:val="00F3279E"/>
    <w:rsid w:val="00F32835"/>
    <w:rsid w:val="00F329AD"/>
    <w:rsid w:val="00F32AC6"/>
    <w:rsid w:val="00F32DFB"/>
    <w:rsid w:val="00F32E70"/>
    <w:rsid w:val="00F33089"/>
    <w:rsid w:val="00F3311D"/>
    <w:rsid w:val="00F33228"/>
    <w:rsid w:val="00F332F2"/>
    <w:rsid w:val="00F3394F"/>
    <w:rsid w:val="00F339A3"/>
    <w:rsid w:val="00F33B63"/>
    <w:rsid w:val="00F33E8B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0F7A"/>
    <w:rsid w:val="00F415EF"/>
    <w:rsid w:val="00F41840"/>
    <w:rsid w:val="00F41C0F"/>
    <w:rsid w:val="00F41EE6"/>
    <w:rsid w:val="00F421A9"/>
    <w:rsid w:val="00F42368"/>
    <w:rsid w:val="00F423CD"/>
    <w:rsid w:val="00F4255E"/>
    <w:rsid w:val="00F426E8"/>
    <w:rsid w:val="00F42C20"/>
    <w:rsid w:val="00F42CA7"/>
    <w:rsid w:val="00F42CD7"/>
    <w:rsid w:val="00F42F54"/>
    <w:rsid w:val="00F42FF3"/>
    <w:rsid w:val="00F43CE1"/>
    <w:rsid w:val="00F43FD5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B25"/>
    <w:rsid w:val="00F50C13"/>
    <w:rsid w:val="00F50C2D"/>
    <w:rsid w:val="00F50D08"/>
    <w:rsid w:val="00F515FC"/>
    <w:rsid w:val="00F518D5"/>
    <w:rsid w:val="00F51A60"/>
    <w:rsid w:val="00F51E04"/>
    <w:rsid w:val="00F51E0D"/>
    <w:rsid w:val="00F527BA"/>
    <w:rsid w:val="00F52813"/>
    <w:rsid w:val="00F52857"/>
    <w:rsid w:val="00F52A44"/>
    <w:rsid w:val="00F52F8C"/>
    <w:rsid w:val="00F53274"/>
    <w:rsid w:val="00F53878"/>
    <w:rsid w:val="00F53937"/>
    <w:rsid w:val="00F53BA0"/>
    <w:rsid w:val="00F5438D"/>
    <w:rsid w:val="00F5446B"/>
    <w:rsid w:val="00F54983"/>
    <w:rsid w:val="00F54CFF"/>
    <w:rsid w:val="00F550F4"/>
    <w:rsid w:val="00F55276"/>
    <w:rsid w:val="00F553CA"/>
    <w:rsid w:val="00F556A8"/>
    <w:rsid w:val="00F55A4D"/>
    <w:rsid w:val="00F55A93"/>
    <w:rsid w:val="00F55CDF"/>
    <w:rsid w:val="00F55D9A"/>
    <w:rsid w:val="00F56259"/>
    <w:rsid w:val="00F563A2"/>
    <w:rsid w:val="00F56510"/>
    <w:rsid w:val="00F566BF"/>
    <w:rsid w:val="00F566CC"/>
    <w:rsid w:val="00F56713"/>
    <w:rsid w:val="00F568B5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57B24"/>
    <w:rsid w:val="00F6037A"/>
    <w:rsid w:val="00F60542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B98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CA"/>
    <w:rsid w:val="00F657FF"/>
    <w:rsid w:val="00F65DD1"/>
    <w:rsid w:val="00F66287"/>
    <w:rsid w:val="00F664FE"/>
    <w:rsid w:val="00F66569"/>
    <w:rsid w:val="00F667C6"/>
    <w:rsid w:val="00F669F2"/>
    <w:rsid w:val="00F66AC1"/>
    <w:rsid w:val="00F66AC8"/>
    <w:rsid w:val="00F66B87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42B"/>
    <w:rsid w:val="00F7072D"/>
    <w:rsid w:val="00F709C4"/>
    <w:rsid w:val="00F70A34"/>
    <w:rsid w:val="00F710FA"/>
    <w:rsid w:val="00F713D0"/>
    <w:rsid w:val="00F7175C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518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7D0"/>
    <w:rsid w:val="00F76A98"/>
    <w:rsid w:val="00F76BDD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1D1F"/>
    <w:rsid w:val="00F81D6C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A1A"/>
    <w:rsid w:val="00F85B26"/>
    <w:rsid w:val="00F85F70"/>
    <w:rsid w:val="00F8603C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4FD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81F"/>
    <w:rsid w:val="00F9097C"/>
    <w:rsid w:val="00F90B0D"/>
    <w:rsid w:val="00F9104F"/>
    <w:rsid w:val="00F91684"/>
    <w:rsid w:val="00F91AEE"/>
    <w:rsid w:val="00F925D9"/>
    <w:rsid w:val="00F9260D"/>
    <w:rsid w:val="00F9265F"/>
    <w:rsid w:val="00F928B4"/>
    <w:rsid w:val="00F92927"/>
    <w:rsid w:val="00F92A21"/>
    <w:rsid w:val="00F92BD9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4F71"/>
    <w:rsid w:val="00F95577"/>
    <w:rsid w:val="00F95963"/>
    <w:rsid w:val="00F95DD4"/>
    <w:rsid w:val="00F95DD7"/>
    <w:rsid w:val="00F95FE9"/>
    <w:rsid w:val="00F960D6"/>
    <w:rsid w:val="00F96299"/>
    <w:rsid w:val="00F965F1"/>
    <w:rsid w:val="00F96662"/>
    <w:rsid w:val="00F9688A"/>
    <w:rsid w:val="00F96B1E"/>
    <w:rsid w:val="00F97181"/>
    <w:rsid w:val="00F971DC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8AF"/>
    <w:rsid w:val="00FA3A6F"/>
    <w:rsid w:val="00FA3C3B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48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EA2"/>
    <w:rsid w:val="00FA7F55"/>
    <w:rsid w:val="00FB004C"/>
    <w:rsid w:val="00FB015D"/>
    <w:rsid w:val="00FB020F"/>
    <w:rsid w:val="00FB02C9"/>
    <w:rsid w:val="00FB0556"/>
    <w:rsid w:val="00FB0B45"/>
    <w:rsid w:val="00FB0CED"/>
    <w:rsid w:val="00FB0D75"/>
    <w:rsid w:val="00FB100F"/>
    <w:rsid w:val="00FB10BB"/>
    <w:rsid w:val="00FB1271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3AD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31"/>
    <w:rsid w:val="00FB5B61"/>
    <w:rsid w:val="00FB5F15"/>
    <w:rsid w:val="00FB609B"/>
    <w:rsid w:val="00FB6CCD"/>
    <w:rsid w:val="00FB6E00"/>
    <w:rsid w:val="00FB71F3"/>
    <w:rsid w:val="00FB7320"/>
    <w:rsid w:val="00FB7D0C"/>
    <w:rsid w:val="00FC02B0"/>
    <w:rsid w:val="00FC0939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38C"/>
    <w:rsid w:val="00FC59DF"/>
    <w:rsid w:val="00FC5A01"/>
    <w:rsid w:val="00FC5A4A"/>
    <w:rsid w:val="00FC5DB2"/>
    <w:rsid w:val="00FC6637"/>
    <w:rsid w:val="00FC671E"/>
    <w:rsid w:val="00FC6804"/>
    <w:rsid w:val="00FC6ACD"/>
    <w:rsid w:val="00FC7186"/>
    <w:rsid w:val="00FC744D"/>
    <w:rsid w:val="00FC7528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94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433"/>
    <w:rsid w:val="00FD3AB3"/>
    <w:rsid w:val="00FD440C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83C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0B"/>
    <w:rsid w:val="00FE0EBF"/>
    <w:rsid w:val="00FE14AC"/>
    <w:rsid w:val="00FE15BB"/>
    <w:rsid w:val="00FE190D"/>
    <w:rsid w:val="00FE1922"/>
    <w:rsid w:val="00FE1940"/>
    <w:rsid w:val="00FE19ED"/>
    <w:rsid w:val="00FE1F6F"/>
    <w:rsid w:val="00FE2113"/>
    <w:rsid w:val="00FE287B"/>
    <w:rsid w:val="00FE28D2"/>
    <w:rsid w:val="00FE28EE"/>
    <w:rsid w:val="00FE2B25"/>
    <w:rsid w:val="00FE2B3C"/>
    <w:rsid w:val="00FE2C03"/>
    <w:rsid w:val="00FE2D8A"/>
    <w:rsid w:val="00FE319F"/>
    <w:rsid w:val="00FE3273"/>
    <w:rsid w:val="00FE36D4"/>
    <w:rsid w:val="00FE3C5E"/>
    <w:rsid w:val="00FE4133"/>
    <w:rsid w:val="00FE4333"/>
    <w:rsid w:val="00FE43BE"/>
    <w:rsid w:val="00FE5076"/>
    <w:rsid w:val="00FE5A53"/>
    <w:rsid w:val="00FE5AB7"/>
    <w:rsid w:val="00FE5C59"/>
    <w:rsid w:val="00FE624D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E7D7B"/>
    <w:rsid w:val="00FE7FD6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1FA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3EA"/>
    <w:rsid w:val="00FF5847"/>
    <w:rsid w:val="00FF58AF"/>
    <w:rsid w:val="00FF5A10"/>
    <w:rsid w:val="00FF5A1D"/>
    <w:rsid w:val="00FF5CD4"/>
    <w:rsid w:val="00FF689B"/>
    <w:rsid w:val="00FF6DD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ocked/>
    <w:rsid w:val="00FD3433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E3BA7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4989C48E03C48B332EB8357FCC10B" ma:contentTypeVersion="4" ma:contentTypeDescription="Create a new document." ma:contentTypeScope="" ma:versionID="a015b61fac2de2e4467f68301e4b9168">
  <xsd:schema xmlns:xsd="http://www.w3.org/2001/XMLSchema" xmlns:xs="http://www.w3.org/2001/XMLSchema" xmlns:p="http://schemas.microsoft.com/office/2006/metadata/properties" xmlns:ns2="9ab91bf0-9dbd-4fb2-b9c0-bea3163ec70c" targetNamespace="http://schemas.microsoft.com/office/2006/metadata/properties" ma:root="true" ma:fieldsID="39fe467fd694fbee0b63918149708c3c" ns2:_="">
    <xsd:import namespace="9ab91bf0-9dbd-4fb2-b9c0-bea3163ec7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b91bf0-9dbd-4fb2-b9c0-bea3163ec7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179CB8-77B7-4280-9B1C-49118DC108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CFF28B-F085-42A8-91BC-B015E28D07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b91bf0-9dbd-4fb2-b9c0-bea3163ec7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BE0940-F424-4826-8162-AFF0066F9C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405</Words>
  <Characters>1589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4</cp:revision>
  <cp:lastPrinted>2024-07-24T10:13:00Z</cp:lastPrinted>
  <dcterms:created xsi:type="dcterms:W3CDTF">2024-08-05T02:33:00Z</dcterms:created>
  <dcterms:modified xsi:type="dcterms:W3CDTF">2024-08-08T01:44:00Z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0x0101000FE4989C48E03C48B332EB8357FCC10B</vt:lpwstr>
  </property>
  <property fmtid="{D5CDD505-2E9C-101B-9397-08002B2CF9AE}" pid="4" name="MediaServiceImageTags">
    <vt:lpwstr/>
  </property>
</Properties>
</file>