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F436F" w14:textId="44A86EB8" w:rsidR="004818D9" w:rsidRPr="00151959" w:rsidRDefault="004818D9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15195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="00E46998" w:rsidRPr="00151959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5195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3DFAF7BB" w14:textId="77777777" w:rsidR="004818D9" w:rsidRPr="00151959" w:rsidRDefault="004818D9" w:rsidP="007753A2">
      <w:pPr>
        <w:pStyle w:val="IndexHeading1"/>
        <w:spacing w:after="0" w:line="240" w:lineRule="auto"/>
        <w:ind w:left="1260" w:right="-43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E230E5F" w14:textId="5318300C" w:rsidR="00275E7A" w:rsidRPr="00151959" w:rsidRDefault="00142180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51959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51FD53C" w14:textId="4733B26E" w:rsidR="00142180" w:rsidRPr="00151959" w:rsidRDefault="00142180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5195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FD94A87" w14:textId="7D9916A1" w:rsidR="006D5163" w:rsidRPr="00151959" w:rsidRDefault="006D5163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51959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7C349DF6" w14:textId="17877867" w:rsidR="00A07AD5" w:rsidRPr="00151959" w:rsidRDefault="000B7B4F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51959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159E8F1F" w14:textId="7433D4D7" w:rsidR="00474207" w:rsidRPr="00151959" w:rsidRDefault="006D46D1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51959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037933C5" w14:textId="19B59E87" w:rsidR="00316D89" w:rsidRPr="00151959" w:rsidRDefault="00316D89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51959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2825B4E9" w14:textId="6107AF58" w:rsidR="00142180" w:rsidRPr="00151959" w:rsidRDefault="0081513E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51959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99A17B3" w14:textId="3EE1AF79" w:rsidR="00142180" w:rsidRPr="00151959" w:rsidRDefault="000B7B4F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51959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183DF80" w14:textId="77777777" w:rsidR="0045266C" w:rsidRPr="00151959" w:rsidRDefault="000B7B4F" w:rsidP="0045266C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51959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</w:t>
      </w:r>
    </w:p>
    <w:p w14:paraId="5C803C94" w14:textId="4F5B02B6" w:rsidR="00D65B8C" w:rsidRPr="00151959" w:rsidRDefault="0045266C" w:rsidP="0045266C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51959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B94A61F" w14:textId="7C26ED7F" w:rsidR="004B5B0B" w:rsidRPr="00151959" w:rsidRDefault="004B5B0B" w:rsidP="004B5B0B">
      <w:pPr>
        <w:pStyle w:val="IndexHeading1"/>
        <w:tabs>
          <w:tab w:val="left" w:pos="1170"/>
        </w:tabs>
        <w:spacing w:after="0" w:line="240" w:lineRule="auto"/>
        <w:ind w:left="1276" w:right="-522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13EB89B" w14:textId="77777777" w:rsidR="004818D9" w:rsidRPr="00151959" w:rsidRDefault="006E005A" w:rsidP="0045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151959">
        <w:rPr>
          <w:rFonts w:ascii="Angsana New" w:hAnsi="Angsana New"/>
          <w:sz w:val="30"/>
          <w:szCs w:val="30"/>
          <w:cs/>
        </w:rPr>
        <w:br w:type="page"/>
      </w:r>
      <w:r w:rsidR="001126F0" w:rsidRPr="00151959">
        <w:rPr>
          <w:rFonts w:ascii="Angsana New" w:hAnsi="Angsana New"/>
          <w:sz w:val="30"/>
          <w:szCs w:val="30"/>
          <w:cs/>
        </w:rPr>
        <w:t>หมายเหตุประกอบงบการเงิน</w:t>
      </w:r>
      <w:r w:rsidR="001126F0" w:rsidRPr="00151959">
        <w:rPr>
          <w:rFonts w:ascii="Angsana New" w:hAnsi="Angsana New" w:hint="cs"/>
          <w:sz w:val="30"/>
          <w:szCs w:val="30"/>
          <w:cs/>
        </w:rPr>
        <w:t>เ</w:t>
      </w:r>
      <w:r w:rsidR="004818D9" w:rsidRPr="00151959">
        <w:rPr>
          <w:rFonts w:ascii="Angsana New" w:hAnsi="Angsana New"/>
          <w:sz w:val="30"/>
          <w:szCs w:val="30"/>
          <w:cs/>
        </w:rPr>
        <w:t>ป็นส่วนหนึ่งของงบการเงิน</w:t>
      </w:r>
      <w:r w:rsidR="00097415" w:rsidRPr="00151959">
        <w:rPr>
          <w:rFonts w:ascii="Angsana New" w:hAnsi="Angsana New"/>
          <w:sz w:val="30"/>
          <w:szCs w:val="30"/>
          <w:cs/>
        </w:rPr>
        <w:t>ระหว่างกาล</w:t>
      </w:r>
      <w:r w:rsidR="004818D9" w:rsidRPr="00151959">
        <w:rPr>
          <w:rFonts w:ascii="Angsana New" w:hAnsi="Angsana New"/>
          <w:sz w:val="30"/>
          <w:szCs w:val="30"/>
          <w:cs/>
        </w:rPr>
        <w:t>นี้</w:t>
      </w:r>
    </w:p>
    <w:p w14:paraId="5E3CCD47" w14:textId="77777777" w:rsidR="00866160" w:rsidRPr="00151959" w:rsidRDefault="00866160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D9BF4C2" w14:textId="29FE9CC5" w:rsidR="004818D9" w:rsidRPr="00151959" w:rsidRDefault="004818D9" w:rsidP="007F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51959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101E08" w:rsidRPr="00151959">
        <w:rPr>
          <w:rFonts w:ascii="Angsana New" w:hAnsi="Angsana New"/>
          <w:sz w:val="30"/>
          <w:szCs w:val="30"/>
          <w:cs/>
        </w:rPr>
        <w:t>คณะ</w:t>
      </w:r>
      <w:r w:rsidRPr="00151959">
        <w:rPr>
          <w:rFonts w:ascii="Angsana New" w:hAnsi="Angsana New"/>
          <w:sz w:val="30"/>
          <w:szCs w:val="30"/>
          <w:cs/>
        </w:rPr>
        <w:t>กรรมการเมื่อ</w:t>
      </w:r>
      <w:r w:rsidR="001E6792" w:rsidRPr="00151959">
        <w:rPr>
          <w:rFonts w:ascii="Angsana New" w:hAnsi="Angsana New"/>
          <w:sz w:val="30"/>
          <w:szCs w:val="30"/>
          <w:cs/>
        </w:rPr>
        <w:t>วันที่</w:t>
      </w:r>
      <w:r w:rsidR="0071654B" w:rsidRPr="00151959">
        <w:rPr>
          <w:rFonts w:ascii="Angsana New" w:hAnsi="Angsana New"/>
          <w:sz w:val="30"/>
          <w:szCs w:val="30"/>
          <w:cs/>
        </w:rPr>
        <w:t xml:space="preserve"> </w:t>
      </w:r>
      <w:r w:rsidR="00A05ECB" w:rsidRPr="00151959">
        <w:rPr>
          <w:rFonts w:ascii="Angsana New" w:hAnsi="Angsana New"/>
          <w:sz w:val="30"/>
          <w:szCs w:val="30"/>
        </w:rPr>
        <w:t>8</w:t>
      </w:r>
      <w:r w:rsidR="0021066E" w:rsidRPr="00151959">
        <w:rPr>
          <w:rFonts w:ascii="Angsana New" w:hAnsi="Angsana New"/>
          <w:sz w:val="30"/>
          <w:szCs w:val="30"/>
        </w:rPr>
        <w:t xml:space="preserve"> </w:t>
      </w:r>
      <w:r w:rsidR="009F7F44" w:rsidRPr="00151959">
        <w:rPr>
          <w:rFonts w:ascii="Angsana New" w:hAnsi="Angsana New" w:hint="cs"/>
          <w:sz w:val="30"/>
          <w:szCs w:val="30"/>
          <w:cs/>
        </w:rPr>
        <w:t>สิงหาคม</w:t>
      </w:r>
      <w:r w:rsidR="0021066E" w:rsidRPr="00151959">
        <w:rPr>
          <w:rFonts w:ascii="Angsana New" w:hAnsi="Angsana New"/>
          <w:sz w:val="30"/>
          <w:szCs w:val="30"/>
          <w:cs/>
        </w:rPr>
        <w:t xml:space="preserve"> </w:t>
      </w:r>
      <w:r w:rsidR="009D5497" w:rsidRPr="00151959">
        <w:rPr>
          <w:rFonts w:ascii="Angsana New" w:hAnsi="Angsana New"/>
          <w:sz w:val="30"/>
          <w:szCs w:val="30"/>
        </w:rPr>
        <w:t>2567</w:t>
      </w:r>
    </w:p>
    <w:p w14:paraId="381E6FDA" w14:textId="77777777" w:rsidR="00FB2EEF" w:rsidRPr="00151959" w:rsidRDefault="00FB2EEF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2B5D6D7" w14:textId="49ABF5C9" w:rsidR="004818D9" w:rsidRPr="00151959" w:rsidRDefault="00DA5296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51959">
        <w:rPr>
          <w:rFonts w:ascii="Angsana New" w:hAnsi="Angsana New"/>
          <w:b/>
          <w:bCs/>
          <w:sz w:val="30"/>
          <w:szCs w:val="30"/>
        </w:rPr>
        <w:t>1</w:t>
      </w:r>
      <w:r w:rsidR="004818D9" w:rsidRPr="00151959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  <w:r w:rsidR="00097415" w:rsidRPr="00151959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31B1D6E9" w14:textId="77777777" w:rsidR="00CC23EB" w:rsidRPr="00151959" w:rsidRDefault="00CC23EB" w:rsidP="00C268D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</w:p>
    <w:p w14:paraId="77BA4F6F" w14:textId="5CC24B73" w:rsidR="00117F8F" w:rsidRPr="00151959" w:rsidRDefault="00117F8F" w:rsidP="00C268D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15195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151959">
        <w:rPr>
          <w:rFonts w:ascii="Angsana New" w:hAnsi="Angsana New"/>
          <w:sz w:val="30"/>
          <w:szCs w:val="30"/>
        </w:rPr>
        <w:br/>
      </w:r>
      <w:r w:rsidRPr="00151959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 w:rsidRPr="00151959">
        <w:rPr>
          <w:rFonts w:ascii="Angsana New" w:hAnsi="Angsana New"/>
          <w:sz w:val="30"/>
          <w:szCs w:val="30"/>
        </w:rPr>
        <w:t>(“</w:t>
      </w:r>
      <w:r w:rsidRPr="00151959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151959">
        <w:rPr>
          <w:rFonts w:ascii="Angsana New" w:hAnsi="Angsana New"/>
          <w:sz w:val="30"/>
          <w:szCs w:val="30"/>
        </w:rPr>
        <w:t>”)</w:t>
      </w:r>
      <w:r w:rsidRPr="00151959">
        <w:rPr>
          <w:rFonts w:ascii="Angsana New" w:hAnsi="Angsana New" w:hint="cs"/>
          <w:sz w:val="30"/>
          <w:szCs w:val="30"/>
          <w:cs/>
        </w:rPr>
        <w:t xml:space="preserve"> ตามมาตรฐานการบัญชี ฉบับที่</w:t>
      </w:r>
      <w:r w:rsidR="00873A17" w:rsidRPr="00151959">
        <w:rPr>
          <w:rFonts w:ascii="Angsana New" w:hAnsi="Angsana New"/>
          <w:sz w:val="30"/>
          <w:szCs w:val="30"/>
        </w:rPr>
        <w:t xml:space="preserve"> 34</w:t>
      </w:r>
      <w:r w:rsidRPr="00151959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151959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51959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151959">
        <w:rPr>
          <w:rFonts w:ascii="Angsana New" w:hAnsi="Angsana New" w:hint="cs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707E6A" w:rsidRPr="00151959">
        <w:rPr>
          <w:rFonts w:ascii="Angsana New" w:hAnsi="Angsana New"/>
          <w:spacing w:val="-2"/>
          <w:sz w:val="30"/>
          <w:szCs w:val="30"/>
        </w:rPr>
        <w:t xml:space="preserve"> </w:t>
      </w:r>
      <w:r w:rsidR="00C268D0" w:rsidRPr="00151959">
        <w:rPr>
          <w:rFonts w:ascii="Angsana New" w:hAnsi="Angsana New"/>
          <w:spacing w:val="-2"/>
          <w:sz w:val="30"/>
          <w:szCs w:val="30"/>
          <w:cs/>
        </w:rPr>
        <w:t>โดยงบการเงินระหว่างกาลนี้</w:t>
      </w:r>
      <w:r w:rsidR="00C268D0" w:rsidRPr="00151959">
        <w:rPr>
          <w:rFonts w:ascii="Angsana New" w:hAnsi="Angsana New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</w:t>
      </w:r>
      <w:r w:rsidR="00FB0CED" w:rsidRPr="00151959">
        <w:rPr>
          <w:rFonts w:ascii="Angsana New" w:hAnsi="Angsana New" w:hint="cs"/>
          <w:sz w:val="30"/>
          <w:szCs w:val="30"/>
          <w:cs/>
        </w:rPr>
        <w:t xml:space="preserve"> </w:t>
      </w:r>
      <w:r w:rsidR="00C268D0" w:rsidRPr="00151959">
        <w:rPr>
          <w:rFonts w:ascii="Angsana New" w:hAnsi="Angsana New"/>
          <w:sz w:val="30"/>
          <w:szCs w:val="30"/>
          <w:cs/>
        </w:rPr>
        <w:t>ๆ</w:t>
      </w:r>
      <w:r w:rsidR="00F66AC1" w:rsidRPr="00151959">
        <w:rPr>
          <w:rFonts w:ascii="Angsana New" w:hAnsi="Angsana New"/>
          <w:sz w:val="30"/>
          <w:szCs w:val="30"/>
        </w:rPr>
        <w:t xml:space="preserve"> </w:t>
      </w:r>
      <w:r w:rsidR="00C268D0" w:rsidRPr="00151959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เพื่อไม่ให้ซ้ำซ้อนกับข้อมูลที่ได้นำเสนอ</w:t>
      </w:r>
      <w:r w:rsidR="002366DE" w:rsidRPr="00151959">
        <w:rPr>
          <w:rFonts w:ascii="Angsana New" w:hAnsi="Angsana New"/>
          <w:sz w:val="30"/>
          <w:szCs w:val="30"/>
        </w:rPr>
        <w:br/>
      </w:r>
      <w:r w:rsidR="00C268D0" w:rsidRPr="00151959">
        <w:rPr>
          <w:rFonts w:ascii="Angsana New" w:hAnsi="Angsana New"/>
          <w:sz w:val="30"/>
          <w:szCs w:val="30"/>
          <w:cs/>
        </w:rPr>
        <w:t>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413BEB" w:rsidRPr="00151959">
        <w:rPr>
          <w:rFonts w:ascii="Angsana New" w:hAnsi="Angsana New"/>
          <w:sz w:val="30"/>
          <w:szCs w:val="30"/>
          <w:cs/>
        </w:rPr>
        <w:t xml:space="preserve">บริษัทและบริษัทย่อยสำหรับปีสิ้นสุดวันที่ </w:t>
      </w:r>
      <w:r w:rsidR="00130916" w:rsidRPr="00151959">
        <w:rPr>
          <w:rFonts w:ascii="Angsana New" w:hAnsi="Angsana New"/>
          <w:sz w:val="30"/>
          <w:szCs w:val="30"/>
        </w:rPr>
        <w:t>30</w:t>
      </w:r>
      <w:r w:rsidR="00413BEB" w:rsidRPr="00151959">
        <w:rPr>
          <w:rFonts w:ascii="Angsana New" w:hAnsi="Angsana New"/>
          <w:sz w:val="30"/>
          <w:szCs w:val="30"/>
          <w:cs/>
        </w:rPr>
        <w:t xml:space="preserve"> </w:t>
      </w:r>
      <w:r w:rsidR="00130916" w:rsidRPr="00151959">
        <w:rPr>
          <w:rFonts w:ascii="Angsana New" w:hAnsi="Angsana New" w:hint="cs"/>
          <w:sz w:val="30"/>
          <w:szCs w:val="30"/>
          <w:cs/>
        </w:rPr>
        <w:t>กันยายน</w:t>
      </w:r>
      <w:r w:rsidR="00413BEB" w:rsidRPr="00151959">
        <w:rPr>
          <w:rFonts w:ascii="Angsana New" w:hAnsi="Angsana New"/>
          <w:sz w:val="30"/>
          <w:szCs w:val="30"/>
          <w:cs/>
        </w:rPr>
        <w:t xml:space="preserve"> </w:t>
      </w:r>
      <w:r w:rsidR="00130916" w:rsidRPr="00151959">
        <w:rPr>
          <w:rFonts w:ascii="Angsana New" w:hAnsi="Angsana New"/>
          <w:sz w:val="30"/>
          <w:szCs w:val="30"/>
        </w:rPr>
        <w:t>256</w:t>
      </w:r>
      <w:r w:rsidR="000237B0" w:rsidRPr="00151959">
        <w:rPr>
          <w:rFonts w:ascii="Angsana New" w:hAnsi="Angsana New"/>
          <w:sz w:val="30"/>
          <w:szCs w:val="30"/>
        </w:rPr>
        <w:t>6</w:t>
      </w:r>
    </w:p>
    <w:p w14:paraId="41865F44" w14:textId="778BCF3A" w:rsidR="001126F0" w:rsidRPr="00151959" w:rsidRDefault="001126F0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8C32116" w14:textId="75D8ED47" w:rsidR="002C6259" w:rsidRPr="00151959" w:rsidRDefault="002035B2" w:rsidP="00310D9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  <w:cs/>
        </w:rPr>
      </w:pPr>
      <w:r w:rsidRPr="0015195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</w:t>
      </w:r>
      <w:r w:rsidRPr="00151959">
        <w:rPr>
          <w:rFonts w:ascii="Angsana New" w:hAnsi="Angsana New" w:hint="cs"/>
          <w:sz w:val="30"/>
          <w:szCs w:val="30"/>
          <w:cs/>
        </w:rPr>
        <w:t>ท</w:t>
      </w:r>
      <w:r w:rsidRPr="00151959">
        <w:rPr>
          <w:rFonts w:ascii="Angsana New" w:hAnsi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F32E70" w:rsidRPr="00151959">
        <w:rPr>
          <w:rFonts w:ascii="Angsana New" w:hAnsi="Angsana New" w:hint="cs"/>
          <w:sz w:val="30"/>
          <w:szCs w:val="30"/>
          <w:cs/>
        </w:rPr>
        <w:t>ที่</w:t>
      </w:r>
      <w:r w:rsidRPr="00151959">
        <w:rPr>
          <w:rFonts w:ascii="Angsana New" w:hAnsi="Angsana New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151959">
        <w:rPr>
          <w:rFonts w:ascii="Angsana New" w:hAnsi="Angsana New"/>
          <w:sz w:val="30"/>
          <w:szCs w:val="30"/>
        </w:rPr>
        <w:t>30</w:t>
      </w:r>
      <w:r w:rsidRPr="00151959">
        <w:rPr>
          <w:rFonts w:ascii="Angsana New" w:hAnsi="Angsana New"/>
          <w:sz w:val="30"/>
          <w:szCs w:val="30"/>
          <w:cs/>
        </w:rPr>
        <w:t xml:space="preserve"> </w:t>
      </w:r>
      <w:r w:rsidRPr="0015195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151959">
        <w:rPr>
          <w:rFonts w:ascii="Angsana New" w:hAnsi="Angsana New"/>
          <w:sz w:val="30"/>
          <w:szCs w:val="30"/>
        </w:rPr>
        <w:t>256</w:t>
      </w:r>
      <w:r w:rsidR="000237B0" w:rsidRPr="00151959">
        <w:rPr>
          <w:rFonts w:ascii="Angsana New" w:hAnsi="Angsana New"/>
          <w:sz w:val="30"/>
          <w:szCs w:val="30"/>
        </w:rPr>
        <w:t>6</w:t>
      </w:r>
    </w:p>
    <w:p w14:paraId="553C5DA0" w14:textId="1E14EC73" w:rsidR="00653ED5" w:rsidRPr="00151959" w:rsidRDefault="00653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_Hlk31047958"/>
    </w:p>
    <w:bookmarkEnd w:id="0"/>
    <w:p w14:paraId="2C52ADB5" w14:textId="2C17549C" w:rsidR="004818D9" w:rsidRPr="00151959" w:rsidRDefault="00127CA7" w:rsidP="00E22E5F">
      <w:pPr>
        <w:pStyle w:val="BodyText2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151959">
        <w:rPr>
          <w:rFonts w:ascii="Angsana New" w:hAnsi="Angsana New"/>
          <w:b/>
          <w:sz w:val="30"/>
          <w:szCs w:val="30"/>
        </w:rPr>
        <w:t>2</w:t>
      </w:r>
      <w:r w:rsidR="000A5908" w:rsidRPr="00151959">
        <w:rPr>
          <w:rFonts w:ascii="Angsana New" w:hAnsi="Angsana New"/>
          <w:b/>
          <w:sz w:val="30"/>
          <w:szCs w:val="30"/>
        </w:rPr>
        <w:tab/>
      </w:r>
      <w:r w:rsidR="004818D9" w:rsidRPr="00151959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7ADEB31F" w14:textId="77777777" w:rsidR="004818D9" w:rsidRPr="00151959" w:rsidRDefault="004818D9" w:rsidP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C67A3ED" w14:textId="21524EBE" w:rsidR="007C3302" w:rsidRPr="00151959" w:rsidRDefault="007C3302" w:rsidP="007C3302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51959">
        <w:rPr>
          <w:rFonts w:ascii="Angsana New" w:hAnsi="Angsana New" w:hint="cs"/>
          <w:sz w:val="30"/>
          <w:szCs w:val="30"/>
          <w:cs/>
        </w:rPr>
        <w:t>ความสัมพันธ์ของกลุ่มบริษัทกับ</w:t>
      </w:r>
      <w:r w:rsidRPr="00151959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Pr="00151959">
        <w:rPr>
          <w:rFonts w:ascii="Angsana New" w:hAnsi="Angsana New" w:hint="cs"/>
          <w:sz w:val="30"/>
          <w:szCs w:val="30"/>
          <w:cs/>
        </w:rPr>
        <w:t>ตลอดจน</w:t>
      </w:r>
      <w:r w:rsidRPr="00151959">
        <w:rPr>
          <w:rFonts w:ascii="Angsana New" w:hAnsi="Angsana New"/>
          <w:spacing w:val="-4"/>
          <w:sz w:val="30"/>
          <w:szCs w:val="30"/>
          <w:cs/>
        </w:rPr>
        <w:t>นโยบายการกำหนดราคาในระหว่าง</w:t>
      </w:r>
      <w:r w:rsidR="00CF0B8A" w:rsidRPr="00151959">
        <w:rPr>
          <w:rFonts w:ascii="Angsana New" w:hAnsi="Angsana New"/>
          <w:spacing w:val="-4"/>
          <w:sz w:val="30"/>
          <w:szCs w:val="30"/>
        </w:rPr>
        <w:t xml:space="preserve">       </w:t>
      </w:r>
      <w:r w:rsidRPr="00151959">
        <w:rPr>
          <w:rFonts w:ascii="Angsana New" w:hAnsi="Angsana New"/>
          <w:spacing w:val="-4"/>
          <w:sz w:val="30"/>
          <w:szCs w:val="30"/>
          <w:cs/>
        </w:rPr>
        <w:t>งวด</w:t>
      </w:r>
      <w:r w:rsidR="00B049E1" w:rsidRPr="00151959">
        <w:rPr>
          <w:rFonts w:ascii="Angsana New" w:hAnsi="Angsana New" w:hint="cs"/>
          <w:spacing w:val="-4"/>
          <w:sz w:val="30"/>
          <w:szCs w:val="30"/>
          <w:cs/>
        </w:rPr>
        <w:t>เก้าเ</w:t>
      </w:r>
      <w:r w:rsidR="009D5497" w:rsidRPr="00151959">
        <w:rPr>
          <w:rFonts w:ascii="Angsana New" w:hAnsi="Angsana New" w:hint="cs"/>
          <w:spacing w:val="-4"/>
          <w:sz w:val="30"/>
          <w:szCs w:val="30"/>
          <w:cs/>
        </w:rPr>
        <w:t>ดือน</w:t>
      </w:r>
      <w:r w:rsidR="009D5497" w:rsidRPr="00151959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B049E1" w:rsidRPr="00151959">
        <w:rPr>
          <w:rFonts w:ascii="Angsana New" w:hAnsi="Angsana New"/>
          <w:spacing w:val="-4"/>
          <w:sz w:val="30"/>
          <w:szCs w:val="30"/>
        </w:rPr>
        <w:t>30</w:t>
      </w:r>
      <w:r w:rsidR="00B049E1" w:rsidRPr="00151959">
        <w:rPr>
          <w:rFonts w:ascii="Angsana New" w:hAnsi="Angsana New" w:hint="cs"/>
          <w:spacing w:val="-4"/>
          <w:sz w:val="30"/>
          <w:szCs w:val="30"/>
          <w:cs/>
        </w:rPr>
        <w:t xml:space="preserve"> มิถุนายน</w:t>
      </w:r>
      <w:r w:rsidR="009D5497" w:rsidRPr="0015195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D5497" w:rsidRPr="00151959">
        <w:rPr>
          <w:rFonts w:ascii="Angsana New" w:hAnsi="Angsana New"/>
          <w:spacing w:val="-4"/>
          <w:sz w:val="30"/>
          <w:szCs w:val="30"/>
        </w:rPr>
        <w:t>256</w:t>
      </w:r>
      <w:r w:rsidR="0021066E" w:rsidRPr="00151959">
        <w:rPr>
          <w:rFonts w:ascii="Angsana New" w:hAnsi="Angsana New"/>
          <w:spacing w:val="-4"/>
          <w:sz w:val="30"/>
          <w:szCs w:val="30"/>
        </w:rPr>
        <w:t>7</w:t>
      </w:r>
      <w:r w:rsidR="009D5497" w:rsidRPr="00151959">
        <w:rPr>
          <w:rFonts w:ascii="Angsana New" w:hAnsi="Angsana New"/>
          <w:spacing w:val="-4"/>
          <w:sz w:val="30"/>
          <w:szCs w:val="30"/>
        </w:rPr>
        <w:t xml:space="preserve"> </w:t>
      </w:r>
      <w:r w:rsidR="009D5497" w:rsidRPr="00151959">
        <w:rPr>
          <w:rFonts w:ascii="Angsana New" w:hAnsi="Angsana New"/>
          <w:spacing w:val="-4"/>
          <w:sz w:val="30"/>
          <w:szCs w:val="30"/>
          <w:cs/>
        </w:rPr>
        <w:t>ไม่มีการเปลี่ยนแปลงอย่างมีสาระสำคัญ</w:t>
      </w:r>
    </w:p>
    <w:p w14:paraId="4F35B5AC" w14:textId="675A7F39" w:rsidR="00A81403" w:rsidRPr="00151959" w:rsidRDefault="00A81403" w:rsidP="00720F7B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A0" w:firstRow="1" w:lastRow="0" w:firstColumn="1" w:lastColumn="1" w:noHBand="0" w:noVBand="0"/>
      </w:tblPr>
      <w:tblGrid>
        <w:gridCol w:w="3703"/>
        <w:gridCol w:w="1304"/>
        <w:gridCol w:w="243"/>
        <w:gridCol w:w="1269"/>
        <w:gridCol w:w="260"/>
        <w:gridCol w:w="1191"/>
        <w:gridCol w:w="239"/>
        <w:gridCol w:w="1241"/>
      </w:tblGrid>
      <w:tr w:rsidR="00C228B2" w:rsidRPr="00151959" w14:paraId="0CF913D3" w14:textId="77777777" w:rsidTr="00456C0A">
        <w:trPr>
          <w:trHeight w:val="346"/>
          <w:tblHeader/>
        </w:trPr>
        <w:tc>
          <w:tcPr>
            <w:tcW w:w="3703" w:type="dxa"/>
          </w:tcPr>
          <w:p w14:paraId="537CA6AD" w14:textId="77777777" w:rsidR="00C228B2" w:rsidRPr="00151959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70132B50" w14:textId="77777777" w:rsidR="00C228B2" w:rsidRPr="00151959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519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816" w:type="dxa"/>
            <w:gridSpan w:val="3"/>
          </w:tcPr>
          <w:p w14:paraId="2A718E8E" w14:textId="77777777" w:rsidR="00C228B2" w:rsidRPr="00151959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6176A60A" w14:textId="77777777" w:rsidR="00C228B2" w:rsidRPr="00151959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1FCCC046" w14:textId="272AB34A" w:rsidR="00C228B2" w:rsidRPr="00151959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066E" w:rsidRPr="00151959" w14:paraId="48C7EB93" w14:textId="77777777" w:rsidTr="00456C0A">
        <w:trPr>
          <w:trHeight w:val="346"/>
          <w:tblHeader/>
        </w:trPr>
        <w:tc>
          <w:tcPr>
            <w:tcW w:w="3703" w:type="dxa"/>
          </w:tcPr>
          <w:p w14:paraId="4A7A49B0" w14:textId="75AE4E62" w:rsidR="0021066E" w:rsidRPr="00151959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19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F7F44" w:rsidRPr="001519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9F7F44" w:rsidRPr="001519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9F7F44" w:rsidRPr="001519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9F7F44" w:rsidRPr="001519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4" w:type="dxa"/>
          </w:tcPr>
          <w:p w14:paraId="5069BC14" w14:textId="00DEBE50" w:rsidR="0021066E" w:rsidRPr="00151959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03612EA0" w14:textId="77777777" w:rsidR="0021066E" w:rsidRPr="00151959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2465E0E" w14:textId="02178A27" w:rsidR="0021066E" w:rsidRPr="00151959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0" w:type="dxa"/>
          </w:tcPr>
          <w:p w14:paraId="20932631" w14:textId="77777777" w:rsidR="0021066E" w:rsidRPr="00151959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82CD6E1" w14:textId="2CA7E734" w:rsidR="0021066E" w:rsidRPr="00151959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7B3C4E9A" w14:textId="77777777" w:rsidR="0021066E" w:rsidRPr="00151959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53A0541E" w14:textId="5EDBBC10" w:rsidR="0021066E" w:rsidRPr="00151959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1066E" w:rsidRPr="00151959" w14:paraId="3F553B71" w14:textId="77777777" w:rsidTr="00456C0A">
        <w:trPr>
          <w:trHeight w:val="346"/>
          <w:tblHeader/>
        </w:trPr>
        <w:tc>
          <w:tcPr>
            <w:tcW w:w="3703" w:type="dxa"/>
          </w:tcPr>
          <w:p w14:paraId="38A536BA" w14:textId="77777777" w:rsidR="0021066E" w:rsidRPr="00151959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7" w:type="dxa"/>
            <w:gridSpan w:val="7"/>
          </w:tcPr>
          <w:p w14:paraId="35314C9F" w14:textId="77777777" w:rsidR="0021066E" w:rsidRPr="00151959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19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066E" w:rsidRPr="00151959" w14:paraId="6C4EBF04" w14:textId="77777777" w:rsidTr="00456C0A">
        <w:trPr>
          <w:trHeight w:val="346"/>
        </w:trPr>
        <w:tc>
          <w:tcPr>
            <w:tcW w:w="3703" w:type="dxa"/>
          </w:tcPr>
          <w:p w14:paraId="43D6230F" w14:textId="71444BF6" w:rsidR="0021066E" w:rsidRPr="00151959" w:rsidRDefault="00CE682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9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304" w:type="dxa"/>
          </w:tcPr>
          <w:p w14:paraId="090BDB75" w14:textId="77777777" w:rsidR="0021066E" w:rsidRPr="00151959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6EEC549" w14:textId="77777777" w:rsidR="0021066E" w:rsidRPr="00151959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1135AAF" w14:textId="77777777" w:rsidR="0021066E" w:rsidRPr="00151959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4E8ACB42" w14:textId="77777777" w:rsidR="0021066E" w:rsidRPr="00151959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DA47B18" w14:textId="77777777" w:rsidR="0021066E" w:rsidRPr="00151959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A131292" w14:textId="77777777" w:rsidR="0021066E" w:rsidRPr="00151959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78BC567C" w14:textId="77777777" w:rsidR="0021066E" w:rsidRPr="00151959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7F44" w:rsidRPr="00151959" w14:paraId="33646549" w14:textId="77777777" w:rsidTr="00456C0A">
        <w:trPr>
          <w:trHeight w:val="346"/>
        </w:trPr>
        <w:tc>
          <w:tcPr>
            <w:tcW w:w="3703" w:type="dxa"/>
          </w:tcPr>
          <w:p w14:paraId="2402F2EB" w14:textId="7E70F453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959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  <w:r w:rsidR="00BE7876" w:rsidRPr="00151959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151959">
              <w:rPr>
                <w:rFonts w:ascii="Angsana New" w:hAnsi="Angsana New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304" w:type="dxa"/>
          </w:tcPr>
          <w:p w14:paraId="202DDB98" w14:textId="46C097F2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4,515</w:t>
            </w:r>
          </w:p>
        </w:tc>
        <w:tc>
          <w:tcPr>
            <w:tcW w:w="243" w:type="dxa"/>
          </w:tcPr>
          <w:p w14:paraId="1A4E0EDE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F9D1A6A" w14:textId="18B50564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151959">
              <w:rPr>
                <w:rFonts w:ascii="Angsana New" w:hAnsi="Angsana New"/>
                <w:sz w:val="30"/>
                <w:szCs w:val="30"/>
              </w:rPr>
              <w:t>,244</w:t>
            </w:r>
          </w:p>
        </w:tc>
        <w:tc>
          <w:tcPr>
            <w:tcW w:w="260" w:type="dxa"/>
          </w:tcPr>
          <w:p w14:paraId="090B1E17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A8E1A12" w14:textId="72C30E9B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4,515</w:t>
            </w:r>
          </w:p>
        </w:tc>
        <w:tc>
          <w:tcPr>
            <w:tcW w:w="239" w:type="dxa"/>
          </w:tcPr>
          <w:p w14:paraId="088AE37C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5345AF56" w14:textId="3EABE0AA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3,244</w:t>
            </w:r>
          </w:p>
        </w:tc>
      </w:tr>
      <w:tr w:rsidR="009F7F44" w:rsidRPr="00151959" w14:paraId="01D8FA3C" w14:textId="77777777" w:rsidTr="00456C0A">
        <w:trPr>
          <w:trHeight w:val="346"/>
        </w:trPr>
        <w:tc>
          <w:tcPr>
            <w:tcW w:w="3703" w:type="dxa"/>
          </w:tcPr>
          <w:p w14:paraId="0E077731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95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04" w:type="dxa"/>
          </w:tcPr>
          <w:p w14:paraId="4F744A2C" w14:textId="732A344A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2,526</w:t>
            </w:r>
          </w:p>
        </w:tc>
        <w:tc>
          <w:tcPr>
            <w:tcW w:w="243" w:type="dxa"/>
          </w:tcPr>
          <w:p w14:paraId="3B4E5CBE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848A7EF" w14:textId="5A2AE0C9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2,529</w:t>
            </w:r>
          </w:p>
        </w:tc>
        <w:tc>
          <w:tcPr>
            <w:tcW w:w="260" w:type="dxa"/>
          </w:tcPr>
          <w:p w14:paraId="265F5D88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393FEDA" w14:textId="5C5CE57A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2,526</w:t>
            </w:r>
          </w:p>
        </w:tc>
        <w:tc>
          <w:tcPr>
            <w:tcW w:w="239" w:type="dxa"/>
          </w:tcPr>
          <w:p w14:paraId="4FA4BFDF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7E619D35" w14:textId="5F30E339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2,526</w:t>
            </w:r>
          </w:p>
        </w:tc>
      </w:tr>
      <w:tr w:rsidR="009F7F44" w:rsidRPr="00151959" w14:paraId="0C06CCD0" w14:textId="77777777" w:rsidTr="00456C0A">
        <w:trPr>
          <w:trHeight w:val="346"/>
        </w:trPr>
        <w:tc>
          <w:tcPr>
            <w:tcW w:w="3703" w:type="dxa"/>
          </w:tcPr>
          <w:p w14:paraId="62E94E55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2B6EF051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A061A4F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72C1C18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323EA4EE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849FAA1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920C6DC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979ADA1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7F44" w:rsidRPr="00151959" w14:paraId="497887C0" w14:textId="77777777" w:rsidTr="00456C0A">
        <w:trPr>
          <w:trHeight w:val="346"/>
        </w:trPr>
        <w:tc>
          <w:tcPr>
            <w:tcW w:w="3703" w:type="dxa"/>
          </w:tcPr>
          <w:p w14:paraId="4619151F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9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4" w:type="dxa"/>
          </w:tcPr>
          <w:p w14:paraId="4B4C2B0A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41C043C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1DB5754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56B1E9B6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25FCDCE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067046B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7B2159A2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7F44" w:rsidRPr="00151959" w14:paraId="03AA1CC6" w14:textId="77777777" w:rsidTr="00456C0A">
        <w:trPr>
          <w:trHeight w:val="346"/>
        </w:trPr>
        <w:tc>
          <w:tcPr>
            <w:tcW w:w="3703" w:type="dxa"/>
          </w:tcPr>
          <w:p w14:paraId="2FFC99CE" w14:textId="555988BD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959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  <w:r w:rsidR="00BE7876" w:rsidRPr="00151959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151959">
              <w:rPr>
                <w:rFonts w:ascii="Angsana New" w:hAnsi="Angsana New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304" w:type="dxa"/>
          </w:tcPr>
          <w:p w14:paraId="08A55180" w14:textId="72DC673D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93450EC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7115B20" w14:textId="77777777" w:rsidR="009F7F44" w:rsidRPr="00151959" w:rsidRDefault="009F7F44" w:rsidP="0051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6FE1E251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7B43BD4" w14:textId="589C36C3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68681E56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7D60BFC6" w14:textId="4C27B60C" w:rsidR="009F7F44" w:rsidRPr="00151959" w:rsidRDefault="009F7F44" w:rsidP="0051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316</w:t>
            </w:r>
          </w:p>
        </w:tc>
      </w:tr>
      <w:tr w:rsidR="009F7F44" w:rsidRPr="00151959" w14:paraId="353A7965" w14:textId="77777777" w:rsidTr="00456C0A">
        <w:trPr>
          <w:trHeight w:val="346"/>
        </w:trPr>
        <w:tc>
          <w:tcPr>
            <w:tcW w:w="3703" w:type="dxa"/>
          </w:tcPr>
          <w:p w14:paraId="2A1F17D6" w14:textId="062C3C06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95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4" w:type="dxa"/>
          </w:tcPr>
          <w:p w14:paraId="05E2373A" w14:textId="0C717AE9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26D4E50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6622D47" w14:textId="70F219C2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3F6FCAF2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EC96AB3" w14:textId="0D806315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39" w:type="dxa"/>
          </w:tcPr>
          <w:p w14:paraId="500F2520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70101D21" w14:textId="1ED4E08A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7F44" w:rsidRPr="00151959" w14:paraId="19BD0C8C" w14:textId="77777777" w:rsidTr="00456C0A">
        <w:trPr>
          <w:trHeight w:val="346"/>
        </w:trPr>
        <w:tc>
          <w:tcPr>
            <w:tcW w:w="3703" w:type="dxa"/>
          </w:tcPr>
          <w:p w14:paraId="301E8590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304" w:type="dxa"/>
          </w:tcPr>
          <w:p w14:paraId="1DF6B08B" w14:textId="7884F7E9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BDF8610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926C4D0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0F5957D3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18B0195" w14:textId="5D2C29ED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386,514</w:t>
            </w:r>
          </w:p>
        </w:tc>
        <w:tc>
          <w:tcPr>
            <w:tcW w:w="239" w:type="dxa"/>
          </w:tcPr>
          <w:p w14:paraId="7CC8995A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6B00503" w14:textId="4C25566B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361,085</w:t>
            </w:r>
          </w:p>
        </w:tc>
      </w:tr>
      <w:tr w:rsidR="009F7F44" w:rsidRPr="00151959" w14:paraId="4D044891" w14:textId="77777777" w:rsidTr="00456C0A">
        <w:trPr>
          <w:trHeight w:val="346"/>
        </w:trPr>
        <w:tc>
          <w:tcPr>
            <w:tcW w:w="3703" w:type="dxa"/>
          </w:tcPr>
          <w:p w14:paraId="04972324" w14:textId="4639ACDD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51959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  <w:r w:rsidRPr="00151959">
              <w:rPr>
                <w:rFonts w:ascii="Angsana New" w:hAnsi="Angsana New"/>
                <w:sz w:val="30"/>
                <w:szCs w:val="30"/>
              </w:rPr>
              <w:t xml:space="preserve">                                 </w:t>
            </w: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</w:t>
            </w: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</w:t>
            </w:r>
          </w:p>
        </w:tc>
        <w:tc>
          <w:tcPr>
            <w:tcW w:w="1304" w:type="dxa"/>
          </w:tcPr>
          <w:p w14:paraId="0ABD232B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52BCC1C" w14:textId="14FAD462" w:rsidR="001C1B15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C421234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DC15265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C82D01F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01771087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5FCDAC6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FC1C7A9" w14:textId="0C0FAEB1" w:rsidR="001C1B15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22,435</w:t>
            </w:r>
          </w:p>
        </w:tc>
        <w:tc>
          <w:tcPr>
            <w:tcW w:w="239" w:type="dxa"/>
          </w:tcPr>
          <w:p w14:paraId="58157636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13932496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982E127" w14:textId="0EEF3921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13,993</w:t>
            </w:r>
          </w:p>
        </w:tc>
      </w:tr>
      <w:tr w:rsidR="009F7F44" w:rsidRPr="00151959" w14:paraId="50B93BBF" w14:textId="77777777" w:rsidTr="00456C0A">
        <w:trPr>
          <w:trHeight w:val="346"/>
        </w:trPr>
        <w:tc>
          <w:tcPr>
            <w:tcW w:w="3703" w:type="dxa"/>
          </w:tcPr>
          <w:p w14:paraId="3860D3BE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95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4" w:type="dxa"/>
          </w:tcPr>
          <w:p w14:paraId="75A7FD88" w14:textId="75B26A12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8B63E9F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28D291D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4C6EFEB9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92EDA18" w14:textId="50AD85A8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571B138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25A89DC4" w14:textId="6EF6A17E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9,602</w:t>
            </w:r>
          </w:p>
        </w:tc>
      </w:tr>
      <w:tr w:rsidR="009F7F44" w:rsidRPr="00151959" w14:paraId="2230907B" w14:textId="77777777" w:rsidTr="00456C0A">
        <w:trPr>
          <w:trHeight w:val="346"/>
        </w:trPr>
        <w:tc>
          <w:tcPr>
            <w:tcW w:w="3703" w:type="dxa"/>
          </w:tcPr>
          <w:p w14:paraId="6D35FC87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14:paraId="4B25C7B2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036ACCDD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341DB8E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</w:tcPr>
          <w:p w14:paraId="0090A2F1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C7AE8C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2801723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1" w:type="dxa"/>
          </w:tcPr>
          <w:p w14:paraId="17047CB3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F7F44" w:rsidRPr="00151959" w14:paraId="53EEE4D4" w14:textId="77777777" w:rsidTr="00456C0A">
        <w:trPr>
          <w:trHeight w:val="346"/>
        </w:trPr>
        <w:tc>
          <w:tcPr>
            <w:tcW w:w="3703" w:type="dxa"/>
          </w:tcPr>
          <w:p w14:paraId="3C239407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04" w:type="dxa"/>
          </w:tcPr>
          <w:p w14:paraId="3BF2A61D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6DB6AA5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A971A0E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61CF43F4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76EE2AC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3FAC411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66408303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F44" w:rsidRPr="00151959" w14:paraId="6B208597" w14:textId="77777777" w:rsidTr="00456C0A">
        <w:trPr>
          <w:trHeight w:val="346"/>
        </w:trPr>
        <w:tc>
          <w:tcPr>
            <w:tcW w:w="3703" w:type="dxa"/>
          </w:tcPr>
          <w:p w14:paraId="0ECD7196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304" w:type="dxa"/>
          </w:tcPr>
          <w:p w14:paraId="7A8B2F6D" w14:textId="5E09FF47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838,179</w:t>
            </w:r>
          </w:p>
        </w:tc>
        <w:tc>
          <w:tcPr>
            <w:tcW w:w="243" w:type="dxa"/>
          </w:tcPr>
          <w:p w14:paraId="48A761AE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85B3E6E" w14:textId="4363F210" w:rsidR="009F7F44" w:rsidRPr="00151959" w:rsidRDefault="009F7F44" w:rsidP="0051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color w:val="0D0D0D"/>
                <w:sz w:val="30"/>
                <w:szCs w:val="30"/>
              </w:rPr>
              <w:t>742,335</w:t>
            </w:r>
          </w:p>
        </w:tc>
        <w:tc>
          <w:tcPr>
            <w:tcW w:w="260" w:type="dxa"/>
          </w:tcPr>
          <w:p w14:paraId="3F76E338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EF7AC57" w14:textId="15312684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838,167</w:t>
            </w:r>
          </w:p>
        </w:tc>
        <w:tc>
          <w:tcPr>
            <w:tcW w:w="239" w:type="dxa"/>
          </w:tcPr>
          <w:p w14:paraId="0E9B6D03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7BB1B2AD" w14:textId="6E63F715" w:rsidR="009F7F44" w:rsidRPr="00151959" w:rsidRDefault="009F7F44" w:rsidP="0051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color w:val="0D0D0D"/>
                <w:sz w:val="30"/>
                <w:szCs w:val="30"/>
              </w:rPr>
              <w:t>741,761</w:t>
            </w:r>
          </w:p>
        </w:tc>
      </w:tr>
      <w:tr w:rsidR="009F7F44" w:rsidRPr="00151959" w14:paraId="5BC32BC5" w14:textId="77777777" w:rsidTr="00456C0A">
        <w:trPr>
          <w:trHeight w:val="346"/>
        </w:trPr>
        <w:tc>
          <w:tcPr>
            <w:tcW w:w="3703" w:type="dxa"/>
          </w:tcPr>
          <w:p w14:paraId="59B1DDAD" w14:textId="29707411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04" w:type="dxa"/>
          </w:tcPr>
          <w:p w14:paraId="17921E60" w14:textId="4093210B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BA40B43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F50E0A2" w14:textId="74D93594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="Angsana New" w:hAnsi="Angsana New"/>
                <w:color w:val="0D0D0D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1CC671C8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407D1B6" w14:textId="6E8C0974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10,285</w:t>
            </w:r>
          </w:p>
        </w:tc>
        <w:tc>
          <w:tcPr>
            <w:tcW w:w="239" w:type="dxa"/>
          </w:tcPr>
          <w:p w14:paraId="3B04F49B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241" w:type="dxa"/>
          </w:tcPr>
          <w:p w14:paraId="4828AEB5" w14:textId="1757A90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="Angsana New" w:hAnsi="Angsana New"/>
                <w:color w:val="0D0D0D"/>
                <w:sz w:val="30"/>
                <w:szCs w:val="30"/>
              </w:rPr>
              <w:t>9,000</w:t>
            </w:r>
          </w:p>
        </w:tc>
      </w:tr>
      <w:tr w:rsidR="009F7F44" w:rsidRPr="00151959" w14:paraId="19D9184D" w14:textId="77777777" w:rsidTr="00456C0A">
        <w:trPr>
          <w:trHeight w:val="346"/>
        </w:trPr>
        <w:tc>
          <w:tcPr>
            <w:tcW w:w="3703" w:type="dxa"/>
          </w:tcPr>
          <w:p w14:paraId="6973127C" w14:textId="0432BABA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4" w:type="dxa"/>
          </w:tcPr>
          <w:p w14:paraId="7E990ACA" w14:textId="5092006E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195,867</w:t>
            </w:r>
          </w:p>
        </w:tc>
        <w:tc>
          <w:tcPr>
            <w:tcW w:w="243" w:type="dxa"/>
          </w:tcPr>
          <w:p w14:paraId="503FEF3A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FC96A0C" w14:textId="52B80FD8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color w:val="0D0D0D"/>
                <w:sz w:val="30"/>
                <w:szCs w:val="30"/>
              </w:rPr>
              <w:t>107,706</w:t>
            </w:r>
          </w:p>
        </w:tc>
        <w:tc>
          <w:tcPr>
            <w:tcW w:w="260" w:type="dxa"/>
          </w:tcPr>
          <w:p w14:paraId="2CF6305E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BAA5019" w14:textId="211D67BF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195,867</w:t>
            </w:r>
          </w:p>
        </w:tc>
        <w:tc>
          <w:tcPr>
            <w:tcW w:w="239" w:type="dxa"/>
          </w:tcPr>
          <w:p w14:paraId="4FCFDA00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241" w:type="dxa"/>
          </w:tcPr>
          <w:p w14:paraId="73EB02D8" w14:textId="1C729F00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color w:val="0D0D0D"/>
                <w:sz w:val="30"/>
                <w:szCs w:val="30"/>
              </w:rPr>
              <w:t>107,706</w:t>
            </w:r>
          </w:p>
        </w:tc>
      </w:tr>
      <w:tr w:rsidR="009F7F44" w:rsidRPr="00151959" w14:paraId="594ECB6F" w14:textId="77777777" w:rsidTr="00456C0A">
        <w:trPr>
          <w:trHeight w:val="346"/>
        </w:trPr>
        <w:tc>
          <w:tcPr>
            <w:tcW w:w="3703" w:type="dxa"/>
          </w:tcPr>
          <w:p w14:paraId="0B98231B" w14:textId="5B694C89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04" w:type="dxa"/>
          </w:tcPr>
          <w:p w14:paraId="66876B45" w14:textId="58178D1A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101</w:t>
            </w:r>
          </w:p>
        </w:tc>
        <w:tc>
          <w:tcPr>
            <w:tcW w:w="243" w:type="dxa"/>
          </w:tcPr>
          <w:p w14:paraId="742B1333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38C8344" w14:textId="39620793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3094855F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CCD53CB" w14:textId="3C7D12D6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101</w:t>
            </w:r>
          </w:p>
        </w:tc>
        <w:tc>
          <w:tcPr>
            <w:tcW w:w="239" w:type="dxa"/>
          </w:tcPr>
          <w:p w14:paraId="7C147B1E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8C42F13" w14:textId="6CFAA43A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7F44" w:rsidRPr="00151959" w14:paraId="6574B082" w14:textId="77777777" w:rsidTr="00456C0A">
        <w:trPr>
          <w:trHeight w:val="346"/>
        </w:trPr>
        <w:tc>
          <w:tcPr>
            <w:tcW w:w="3703" w:type="dxa"/>
          </w:tcPr>
          <w:p w14:paraId="26F0894E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14:paraId="74D043A2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4BF96EF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50E3D0A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</w:tcPr>
          <w:p w14:paraId="3E48B054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</w:tcPr>
          <w:p w14:paraId="05A15E8F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AB557D6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1" w:type="dxa"/>
          </w:tcPr>
          <w:p w14:paraId="39F775F3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F7F44" w:rsidRPr="00151959" w14:paraId="04D9BD97" w14:textId="77777777" w:rsidTr="00456C0A">
        <w:trPr>
          <w:trHeight w:val="346"/>
        </w:trPr>
        <w:tc>
          <w:tcPr>
            <w:tcW w:w="3703" w:type="dxa"/>
          </w:tcPr>
          <w:p w14:paraId="48A46522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04" w:type="dxa"/>
          </w:tcPr>
          <w:p w14:paraId="65C8B77F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0345D6C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3F0F3B7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5DC29A81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DAE3DB4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081D903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406F31E4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F44" w:rsidRPr="00151959" w14:paraId="0FA6B8C9" w14:textId="77777777" w:rsidTr="00456C0A">
        <w:trPr>
          <w:trHeight w:val="346"/>
        </w:trPr>
        <w:tc>
          <w:tcPr>
            <w:tcW w:w="3703" w:type="dxa"/>
          </w:tcPr>
          <w:p w14:paraId="304B0174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04" w:type="dxa"/>
          </w:tcPr>
          <w:p w14:paraId="48839070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A48F598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C02D169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73289976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794286B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9DF8816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5F74672B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F44" w:rsidRPr="00151959" w14:paraId="647181EF" w14:textId="77777777" w:rsidTr="00456C0A">
        <w:trPr>
          <w:trHeight w:val="346"/>
        </w:trPr>
        <w:tc>
          <w:tcPr>
            <w:tcW w:w="3703" w:type="dxa"/>
          </w:tcPr>
          <w:p w14:paraId="0A0BBA89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304" w:type="dxa"/>
            <w:shd w:val="clear" w:color="auto" w:fill="auto"/>
          </w:tcPr>
          <w:p w14:paraId="7EFFC021" w14:textId="291376F6" w:rsidR="009F7F44" w:rsidRPr="00151959" w:rsidRDefault="001365AF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C1B15" w:rsidRPr="001519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  <w:tc>
          <w:tcPr>
            <w:tcW w:w="243" w:type="dxa"/>
            <w:shd w:val="clear" w:color="auto" w:fill="auto"/>
          </w:tcPr>
          <w:p w14:paraId="347AB231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6212D38C" w14:textId="27A91779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4,550</w:t>
            </w:r>
          </w:p>
        </w:tc>
        <w:tc>
          <w:tcPr>
            <w:tcW w:w="260" w:type="dxa"/>
            <w:shd w:val="clear" w:color="auto" w:fill="auto"/>
          </w:tcPr>
          <w:p w14:paraId="074A8239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50726872" w14:textId="07076669" w:rsidR="009F7F44" w:rsidRPr="00151959" w:rsidRDefault="001365AF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C1B15" w:rsidRPr="001519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  <w:tc>
          <w:tcPr>
            <w:tcW w:w="239" w:type="dxa"/>
          </w:tcPr>
          <w:p w14:paraId="501DCFE7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</w:tcPr>
          <w:p w14:paraId="22BDBFBD" w14:textId="2B8C31DF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4,550</w:t>
            </w:r>
          </w:p>
        </w:tc>
      </w:tr>
      <w:tr w:rsidR="009F7F44" w:rsidRPr="00151959" w14:paraId="241F82DE" w14:textId="77777777" w:rsidTr="00456C0A">
        <w:trPr>
          <w:trHeight w:val="346"/>
        </w:trPr>
        <w:tc>
          <w:tcPr>
            <w:tcW w:w="3703" w:type="dxa"/>
          </w:tcPr>
          <w:p w14:paraId="7192AA94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4" w:type="dxa"/>
            <w:shd w:val="clear" w:color="auto" w:fill="auto"/>
          </w:tcPr>
          <w:p w14:paraId="22A6DA2A" w14:textId="708E9F59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43" w:type="dxa"/>
            <w:shd w:val="clear" w:color="auto" w:fill="auto"/>
          </w:tcPr>
          <w:p w14:paraId="760C5465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520EB069" w14:textId="2F251C09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260" w:type="dxa"/>
            <w:shd w:val="clear" w:color="auto" w:fill="auto"/>
          </w:tcPr>
          <w:p w14:paraId="18928097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475BEF88" w14:textId="73FFFB9D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39" w:type="dxa"/>
          </w:tcPr>
          <w:p w14:paraId="2D01039B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</w:tcPr>
          <w:p w14:paraId="1AF42AED" w14:textId="194DEA21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703</w:t>
            </w:r>
          </w:p>
        </w:tc>
      </w:tr>
      <w:tr w:rsidR="009F7F44" w:rsidRPr="00151959" w14:paraId="70FA6E4B" w14:textId="77777777" w:rsidTr="00456C0A">
        <w:trPr>
          <w:trHeight w:val="346"/>
        </w:trPr>
        <w:tc>
          <w:tcPr>
            <w:tcW w:w="3703" w:type="dxa"/>
          </w:tcPr>
          <w:p w14:paraId="67EC3E09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shd w:val="clear" w:color="auto" w:fill="auto"/>
          </w:tcPr>
          <w:p w14:paraId="6D14D2BB" w14:textId="2A8401B5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52E54C9D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41B90677" w14:textId="576CB46C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0" w:type="dxa"/>
            <w:shd w:val="clear" w:color="auto" w:fill="auto"/>
          </w:tcPr>
          <w:p w14:paraId="7239DE7E" w14:textId="1F2D7373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31196AC1" w14:textId="3E64B6B9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37214601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</w:tcPr>
          <w:p w14:paraId="128770AE" w14:textId="0A1F4475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F7F44" w:rsidRPr="00151959" w14:paraId="4268AD37" w14:textId="77777777" w:rsidTr="00456C0A">
        <w:trPr>
          <w:trHeight w:val="346"/>
        </w:trPr>
        <w:tc>
          <w:tcPr>
            <w:tcW w:w="3703" w:type="dxa"/>
          </w:tcPr>
          <w:p w14:paraId="52661E18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14:paraId="329D5975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597DB611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6BE9ED7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</w:tcPr>
          <w:p w14:paraId="19E070D4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</w:tcPr>
          <w:p w14:paraId="52553CDF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B0D1845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1" w:type="dxa"/>
          </w:tcPr>
          <w:p w14:paraId="3068E011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F7F44" w:rsidRPr="00151959" w14:paraId="5CD40344" w14:textId="77777777" w:rsidTr="00456C0A">
        <w:trPr>
          <w:trHeight w:val="346"/>
        </w:trPr>
        <w:tc>
          <w:tcPr>
            <w:tcW w:w="3703" w:type="dxa"/>
          </w:tcPr>
          <w:p w14:paraId="44C9E3EF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04" w:type="dxa"/>
          </w:tcPr>
          <w:p w14:paraId="103A1035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E8C8691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0131CD4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4845B4AD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5312B83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A5F1230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6C498DDB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F44" w:rsidRPr="00151959" w14:paraId="722D6425" w14:textId="77777777" w:rsidTr="00456C0A">
        <w:trPr>
          <w:trHeight w:val="346"/>
        </w:trPr>
        <w:tc>
          <w:tcPr>
            <w:tcW w:w="3703" w:type="dxa"/>
          </w:tcPr>
          <w:p w14:paraId="4C8E3985" w14:textId="5A62FCF6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="00BE7876"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304" w:type="dxa"/>
          </w:tcPr>
          <w:p w14:paraId="074179CA" w14:textId="6B86C838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3,850,992</w:t>
            </w:r>
          </w:p>
        </w:tc>
        <w:tc>
          <w:tcPr>
            <w:tcW w:w="243" w:type="dxa"/>
          </w:tcPr>
          <w:p w14:paraId="75E9DF05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281DBC34" w14:textId="3606D783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3,273,234</w:t>
            </w:r>
          </w:p>
        </w:tc>
        <w:tc>
          <w:tcPr>
            <w:tcW w:w="260" w:type="dxa"/>
          </w:tcPr>
          <w:p w14:paraId="17C9D442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4E0B8C0" w14:textId="5EC58FE0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3,850,992</w:t>
            </w:r>
          </w:p>
        </w:tc>
        <w:tc>
          <w:tcPr>
            <w:tcW w:w="239" w:type="dxa"/>
          </w:tcPr>
          <w:p w14:paraId="2C1C703F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5A0AFA33" w14:textId="3321F9F9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3,262,776</w:t>
            </w:r>
          </w:p>
        </w:tc>
      </w:tr>
      <w:tr w:rsidR="009F7F44" w:rsidRPr="00151959" w14:paraId="20171FD2" w14:textId="77777777" w:rsidTr="00456C0A">
        <w:trPr>
          <w:trHeight w:val="346"/>
        </w:trPr>
        <w:tc>
          <w:tcPr>
            <w:tcW w:w="3703" w:type="dxa"/>
          </w:tcPr>
          <w:p w14:paraId="5267D5AD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4" w:type="dxa"/>
          </w:tcPr>
          <w:p w14:paraId="747D3FF6" w14:textId="454CC839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105,408</w:t>
            </w:r>
          </w:p>
        </w:tc>
        <w:tc>
          <w:tcPr>
            <w:tcW w:w="243" w:type="dxa"/>
          </w:tcPr>
          <w:p w14:paraId="040BB2B6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FD3AAC9" w14:textId="29E104A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97,704</w:t>
            </w:r>
          </w:p>
        </w:tc>
        <w:tc>
          <w:tcPr>
            <w:tcW w:w="260" w:type="dxa"/>
          </w:tcPr>
          <w:p w14:paraId="064BC37B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396ECB9" w14:textId="7B996111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104,822</w:t>
            </w:r>
          </w:p>
        </w:tc>
        <w:tc>
          <w:tcPr>
            <w:tcW w:w="239" w:type="dxa"/>
          </w:tcPr>
          <w:p w14:paraId="70044108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6E3FC936" w14:textId="6F907DF8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96,299</w:t>
            </w:r>
          </w:p>
        </w:tc>
      </w:tr>
      <w:tr w:rsidR="009F7F44" w:rsidRPr="00151959" w14:paraId="70E4C259" w14:textId="77777777" w:rsidTr="00456C0A">
        <w:trPr>
          <w:trHeight w:val="346"/>
        </w:trPr>
        <w:tc>
          <w:tcPr>
            <w:tcW w:w="3703" w:type="dxa"/>
          </w:tcPr>
          <w:p w14:paraId="73B17EB1" w14:textId="1DBDB29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04" w:type="dxa"/>
          </w:tcPr>
          <w:p w14:paraId="7B5653D8" w14:textId="3B9D204C" w:rsidR="009F7F44" w:rsidRPr="00151959" w:rsidRDefault="00BE7876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C1B15" w:rsidRPr="001519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959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243" w:type="dxa"/>
          </w:tcPr>
          <w:p w14:paraId="39DB75F0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3484464" w14:textId="101706B4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5,532</w:t>
            </w:r>
          </w:p>
        </w:tc>
        <w:tc>
          <w:tcPr>
            <w:tcW w:w="260" w:type="dxa"/>
          </w:tcPr>
          <w:p w14:paraId="76747FC0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E55D744" w14:textId="7D97B828" w:rsidR="009F7F44" w:rsidRPr="00151959" w:rsidRDefault="00BE7876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C1B15" w:rsidRPr="001519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959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239" w:type="dxa"/>
          </w:tcPr>
          <w:p w14:paraId="6E3048E8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4D69DA33" w14:textId="74A4EF3C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5,532</w:t>
            </w:r>
          </w:p>
        </w:tc>
      </w:tr>
      <w:tr w:rsidR="009F7F44" w:rsidRPr="00151959" w14:paraId="31FF0D0A" w14:textId="77777777" w:rsidTr="00456C0A">
        <w:trPr>
          <w:trHeight w:val="346"/>
        </w:trPr>
        <w:tc>
          <w:tcPr>
            <w:tcW w:w="3703" w:type="dxa"/>
          </w:tcPr>
          <w:p w14:paraId="4948C6C1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ซื้อสินค้าและวัตถุดิบ </w:t>
            </w:r>
          </w:p>
        </w:tc>
        <w:tc>
          <w:tcPr>
            <w:tcW w:w="1304" w:type="dxa"/>
          </w:tcPr>
          <w:p w14:paraId="07FDB262" w14:textId="5352E796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3,642,477</w:t>
            </w:r>
          </w:p>
        </w:tc>
        <w:tc>
          <w:tcPr>
            <w:tcW w:w="243" w:type="dxa"/>
          </w:tcPr>
          <w:p w14:paraId="2AB10C08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5274BBF" w14:textId="75C41DC9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3,463,608</w:t>
            </w:r>
          </w:p>
        </w:tc>
        <w:tc>
          <w:tcPr>
            <w:tcW w:w="260" w:type="dxa"/>
          </w:tcPr>
          <w:p w14:paraId="2F91CB1C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729BA28" w14:textId="5B4ED5C3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3,519,782</w:t>
            </w:r>
          </w:p>
        </w:tc>
        <w:tc>
          <w:tcPr>
            <w:tcW w:w="239" w:type="dxa"/>
          </w:tcPr>
          <w:p w14:paraId="66D740DC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6AE017D4" w14:textId="5FD9285F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3,352,368</w:t>
            </w:r>
          </w:p>
        </w:tc>
      </w:tr>
      <w:tr w:rsidR="009F7F44" w:rsidRPr="00151959" w14:paraId="53CABC1D" w14:textId="77777777" w:rsidTr="00456C0A">
        <w:trPr>
          <w:trHeight w:val="346"/>
        </w:trPr>
        <w:tc>
          <w:tcPr>
            <w:tcW w:w="3703" w:type="dxa"/>
          </w:tcPr>
          <w:p w14:paraId="20A3F733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1304" w:type="dxa"/>
            <w:shd w:val="clear" w:color="auto" w:fill="FFFFFF"/>
          </w:tcPr>
          <w:p w14:paraId="4D4F2CB4" w14:textId="0626A33F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406,</w:t>
            </w:r>
            <w:r w:rsidR="00345BD6"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>998</w:t>
            </w:r>
          </w:p>
        </w:tc>
        <w:tc>
          <w:tcPr>
            <w:tcW w:w="243" w:type="dxa"/>
          </w:tcPr>
          <w:p w14:paraId="7172D2AC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5D091628" w14:textId="42B4F05A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406,744</w:t>
            </w:r>
          </w:p>
        </w:tc>
        <w:tc>
          <w:tcPr>
            <w:tcW w:w="260" w:type="dxa"/>
          </w:tcPr>
          <w:p w14:paraId="40A3D82B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FFFFFF"/>
          </w:tcPr>
          <w:p w14:paraId="68A8C914" w14:textId="591EF325" w:rsidR="009F7F44" w:rsidRPr="00151959" w:rsidRDefault="001C1B15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406,</w:t>
            </w:r>
            <w:r w:rsidR="00345BD6"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>998</w:t>
            </w:r>
          </w:p>
        </w:tc>
        <w:tc>
          <w:tcPr>
            <w:tcW w:w="239" w:type="dxa"/>
          </w:tcPr>
          <w:p w14:paraId="2E36EDD7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0C4F2853" w14:textId="6582B143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406,744</w:t>
            </w:r>
          </w:p>
        </w:tc>
      </w:tr>
      <w:tr w:rsidR="009F7F44" w:rsidRPr="00151959" w14:paraId="308A72E1" w14:textId="77777777" w:rsidTr="00456C0A">
        <w:trPr>
          <w:trHeight w:val="346"/>
        </w:trPr>
        <w:tc>
          <w:tcPr>
            <w:tcW w:w="3703" w:type="dxa"/>
          </w:tcPr>
          <w:p w14:paraId="239F74B6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04" w:type="dxa"/>
          </w:tcPr>
          <w:p w14:paraId="374D2B3B" w14:textId="1079E414" w:rsidR="009F7F44" w:rsidRPr="00151959" w:rsidRDefault="001648CE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>286</w:t>
            </w:r>
            <w:r w:rsidRPr="001519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,345</w:t>
            </w:r>
          </w:p>
        </w:tc>
        <w:tc>
          <w:tcPr>
            <w:tcW w:w="243" w:type="dxa"/>
          </w:tcPr>
          <w:p w14:paraId="26804A5B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2B14952" w14:textId="38FCF93F" w:rsidR="009F7F44" w:rsidRPr="00151959" w:rsidRDefault="00504F9F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226,930</w:t>
            </w:r>
          </w:p>
        </w:tc>
        <w:tc>
          <w:tcPr>
            <w:tcW w:w="260" w:type="dxa"/>
          </w:tcPr>
          <w:p w14:paraId="0656947A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28ABCF3" w14:textId="0C51F740" w:rsidR="009F7F44" w:rsidRPr="00151959" w:rsidRDefault="001648CE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286,052</w:t>
            </w:r>
          </w:p>
        </w:tc>
        <w:tc>
          <w:tcPr>
            <w:tcW w:w="239" w:type="dxa"/>
          </w:tcPr>
          <w:p w14:paraId="5F7F8BB2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B1F0833" w14:textId="08094C6F" w:rsidR="009F7F44" w:rsidRPr="00151959" w:rsidRDefault="00504F9F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226,636</w:t>
            </w:r>
          </w:p>
        </w:tc>
      </w:tr>
      <w:tr w:rsidR="009F7F44" w:rsidRPr="00151959" w14:paraId="0D6683F9" w14:textId="77777777" w:rsidTr="00BE7876">
        <w:trPr>
          <w:trHeight w:val="346"/>
        </w:trPr>
        <w:tc>
          <w:tcPr>
            <w:tcW w:w="3703" w:type="dxa"/>
          </w:tcPr>
          <w:p w14:paraId="4A660039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04" w:type="dxa"/>
          </w:tcPr>
          <w:p w14:paraId="4623666B" w14:textId="664261DB" w:rsidR="009F7F44" w:rsidRPr="00151959" w:rsidRDefault="001648CE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111,890</w:t>
            </w:r>
          </w:p>
        </w:tc>
        <w:tc>
          <w:tcPr>
            <w:tcW w:w="243" w:type="dxa"/>
          </w:tcPr>
          <w:p w14:paraId="571CFD4C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E2E3211" w14:textId="4ED7A9F4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100,318</w:t>
            </w:r>
          </w:p>
        </w:tc>
        <w:tc>
          <w:tcPr>
            <w:tcW w:w="260" w:type="dxa"/>
          </w:tcPr>
          <w:p w14:paraId="1D436768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3DE2C138" w14:textId="0D275C22" w:rsidR="009F7F44" w:rsidRPr="00151959" w:rsidRDefault="001648CE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107,2</w:t>
            </w:r>
            <w:r w:rsidR="00BE7876" w:rsidRPr="00151959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239" w:type="dxa"/>
          </w:tcPr>
          <w:p w14:paraId="3F1B6347" w14:textId="77777777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18BC5DC8" w14:textId="4350EC14" w:rsidR="009F7F44" w:rsidRPr="00151959" w:rsidRDefault="009F7F44" w:rsidP="009F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94,712</w:t>
            </w:r>
          </w:p>
        </w:tc>
      </w:tr>
    </w:tbl>
    <w:p w14:paraId="2A6E906D" w14:textId="77777777" w:rsidR="004F7F58" w:rsidRPr="00151959" w:rsidRDefault="004F7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151959"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7"/>
        <w:gridCol w:w="1207"/>
        <w:gridCol w:w="266"/>
        <w:gridCol w:w="1212"/>
        <w:gridCol w:w="273"/>
        <w:gridCol w:w="1265"/>
        <w:gridCol w:w="270"/>
        <w:gridCol w:w="1260"/>
      </w:tblGrid>
      <w:tr w:rsidR="00A93508" w:rsidRPr="00151959" w14:paraId="4B7F6DA0" w14:textId="77777777" w:rsidTr="004F7F58">
        <w:trPr>
          <w:tblHeader/>
        </w:trPr>
        <w:tc>
          <w:tcPr>
            <w:tcW w:w="3697" w:type="dxa"/>
          </w:tcPr>
          <w:p w14:paraId="74FE14B4" w14:textId="04641F21" w:rsidR="00600B8C" w:rsidRPr="00151959" w:rsidRDefault="00600B8C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5" w:type="dxa"/>
            <w:gridSpan w:val="3"/>
          </w:tcPr>
          <w:p w14:paraId="526D2192" w14:textId="77777777" w:rsidR="00600B8C" w:rsidRPr="00151959" w:rsidRDefault="00600B8C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3" w:type="dxa"/>
          </w:tcPr>
          <w:p w14:paraId="3FADB255" w14:textId="77777777" w:rsidR="00600B8C" w:rsidRPr="00151959" w:rsidRDefault="00600B8C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5" w:type="dxa"/>
            <w:gridSpan w:val="3"/>
          </w:tcPr>
          <w:p w14:paraId="059F4DFC" w14:textId="77777777" w:rsidR="00600B8C" w:rsidRPr="00151959" w:rsidRDefault="00600B8C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8B2" w:rsidRPr="00151959" w14:paraId="6038C88C" w14:textId="77777777" w:rsidTr="004F7F58">
        <w:trPr>
          <w:tblHeader/>
        </w:trPr>
        <w:tc>
          <w:tcPr>
            <w:tcW w:w="3697" w:type="dxa"/>
          </w:tcPr>
          <w:p w14:paraId="729D6BFD" w14:textId="3091F48C" w:rsidR="00C228B2" w:rsidRPr="00151959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207" w:type="dxa"/>
          </w:tcPr>
          <w:p w14:paraId="1C44B316" w14:textId="177F3E63" w:rsidR="00C228B2" w:rsidRPr="00151959" w:rsidRDefault="001D479F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6" w:type="dxa"/>
          </w:tcPr>
          <w:p w14:paraId="1297154F" w14:textId="77777777" w:rsidR="00C228B2" w:rsidRPr="00151959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491921A9" w14:textId="77777777" w:rsidR="00C228B2" w:rsidRPr="00151959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</w:tcPr>
          <w:p w14:paraId="642D1F71" w14:textId="77777777" w:rsidR="00C228B2" w:rsidRPr="00151959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21C2418" w14:textId="66B210DA" w:rsidR="00C228B2" w:rsidRPr="00151959" w:rsidRDefault="001D479F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CA171B9" w14:textId="77777777" w:rsidR="00C228B2" w:rsidRPr="00151959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94D193" w14:textId="77777777" w:rsidR="00C228B2" w:rsidRPr="00151959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C228B2" w:rsidRPr="00151959" w14:paraId="07D2133A" w14:textId="77777777" w:rsidTr="004F7F58">
        <w:trPr>
          <w:tblHeader/>
        </w:trPr>
        <w:tc>
          <w:tcPr>
            <w:tcW w:w="3697" w:type="dxa"/>
          </w:tcPr>
          <w:p w14:paraId="7D727C05" w14:textId="6A5F7D91" w:rsidR="00C228B2" w:rsidRPr="00151959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5195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5195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207" w:type="dxa"/>
          </w:tcPr>
          <w:p w14:paraId="2C0CD1DD" w14:textId="3B6EEDFB" w:rsidR="00C228B2" w:rsidRPr="00151959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1F9A" w:rsidRPr="0015195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02DBE37B" w14:textId="77777777" w:rsidR="00C228B2" w:rsidRPr="00151959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48B29124" w14:textId="02A5B514" w:rsidR="00C228B2" w:rsidRPr="00151959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2942" w:rsidRPr="0015195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3" w:type="dxa"/>
          </w:tcPr>
          <w:p w14:paraId="0576F969" w14:textId="77777777" w:rsidR="00C228B2" w:rsidRPr="00151959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04AE7C4" w14:textId="5943E8B3" w:rsidR="00C228B2" w:rsidRPr="00151959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1F9A" w:rsidRPr="0015195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4AA3401" w14:textId="77777777" w:rsidR="00C228B2" w:rsidRPr="00151959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99D01F" w14:textId="57BDDCC9" w:rsidR="00C228B2" w:rsidRPr="00151959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2942" w:rsidRPr="0015195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228B2" w:rsidRPr="00151959" w14:paraId="78E71242" w14:textId="77777777" w:rsidTr="004F7F58">
        <w:trPr>
          <w:tblHeader/>
        </w:trPr>
        <w:tc>
          <w:tcPr>
            <w:tcW w:w="3697" w:type="dxa"/>
          </w:tcPr>
          <w:p w14:paraId="21384302" w14:textId="77777777" w:rsidR="00C228B2" w:rsidRPr="00151959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3" w:type="dxa"/>
            <w:gridSpan w:val="7"/>
          </w:tcPr>
          <w:p w14:paraId="066F5A47" w14:textId="77777777" w:rsidR="00C228B2" w:rsidRPr="00151959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28B2" w:rsidRPr="00151959" w14:paraId="07291592" w14:textId="77777777" w:rsidTr="006D3F2A">
        <w:tc>
          <w:tcPr>
            <w:tcW w:w="3697" w:type="dxa"/>
          </w:tcPr>
          <w:p w14:paraId="251A08A8" w14:textId="758181F9" w:rsidR="00C228B2" w:rsidRPr="00151959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07" w:type="dxa"/>
          </w:tcPr>
          <w:p w14:paraId="72CAD4CB" w14:textId="77777777" w:rsidR="00C228B2" w:rsidRPr="00151959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A525FB0" w14:textId="77777777" w:rsidR="00C228B2" w:rsidRPr="00151959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752DCB29" w14:textId="77777777" w:rsidR="00C228B2" w:rsidRPr="00151959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8D7D722" w14:textId="77777777" w:rsidR="00C228B2" w:rsidRPr="00151959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0B651B48" w14:textId="77777777" w:rsidR="00C228B2" w:rsidRPr="00151959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D44A3C" w14:textId="77777777" w:rsidR="00C228B2" w:rsidRPr="00151959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30B8AA" w14:textId="77777777" w:rsidR="00C228B2" w:rsidRPr="00151959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942" w:rsidRPr="00151959" w14:paraId="25F629DC" w14:textId="77777777" w:rsidTr="006D3F2A">
        <w:tc>
          <w:tcPr>
            <w:tcW w:w="3697" w:type="dxa"/>
          </w:tcPr>
          <w:p w14:paraId="498F6814" w14:textId="642310A7" w:rsidR="001A2942" w:rsidRPr="00151959" w:rsidRDefault="00CE682E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07" w:type="dxa"/>
          </w:tcPr>
          <w:p w14:paraId="1D98AA06" w14:textId="28497056" w:rsidR="001A2942" w:rsidRPr="00151959" w:rsidRDefault="00504B80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>766</w:t>
            </w:r>
          </w:p>
        </w:tc>
        <w:tc>
          <w:tcPr>
            <w:tcW w:w="266" w:type="dxa"/>
          </w:tcPr>
          <w:p w14:paraId="04BF6B18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3E7C3310" w14:textId="5480A999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  <w:cs/>
              </w:rPr>
              <w:t>878</w:t>
            </w:r>
          </w:p>
        </w:tc>
        <w:tc>
          <w:tcPr>
            <w:tcW w:w="273" w:type="dxa"/>
          </w:tcPr>
          <w:p w14:paraId="3DBFC142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0065CFA8" w14:textId="26104766" w:rsidR="001A2942" w:rsidRPr="00151959" w:rsidRDefault="00504B80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  <w:tc>
          <w:tcPr>
            <w:tcW w:w="270" w:type="dxa"/>
          </w:tcPr>
          <w:p w14:paraId="5CDC08DE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4D0645" w14:textId="3137EDE6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  <w:cs/>
              </w:rPr>
              <w:t>878</w:t>
            </w:r>
          </w:p>
        </w:tc>
      </w:tr>
      <w:tr w:rsidR="001A2942" w:rsidRPr="00151959" w14:paraId="4B0EA877" w14:textId="77777777" w:rsidTr="006D3F2A">
        <w:tc>
          <w:tcPr>
            <w:tcW w:w="3697" w:type="dxa"/>
          </w:tcPr>
          <w:p w14:paraId="23404DD4" w14:textId="77777777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74F67F33" w14:textId="4A59FE6A" w:rsidR="001A2942" w:rsidRPr="00151959" w:rsidRDefault="00504B80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>509</w:t>
            </w:r>
            <w:r w:rsidRPr="00151959">
              <w:rPr>
                <w:rFonts w:asciiTheme="majorBidi" w:hAnsiTheme="majorBidi" w:cstheme="majorBidi"/>
                <w:sz w:val="30"/>
                <w:szCs w:val="30"/>
              </w:rPr>
              <w:t>,133</w:t>
            </w:r>
          </w:p>
        </w:tc>
        <w:tc>
          <w:tcPr>
            <w:tcW w:w="266" w:type="dxa"/>
          </w:tcPr>
          <w:p w14:paraId="2F7AC8C8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147560DF" w14:textId="35642668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  <w:cs/>
              </w:rPr>
              <w:t>368</w:t>
            </w:r>
            <w:r w:rsidRPr="00151959">
              <w:rPr>
                <w:rFonts w:ascii="Angsana New" w:hAnsi="Angsana New"/>
                <w:sz w:val="30"/>
                <w:szCs w:val="30"/>
              </w:rPr>
              <w:t>,</w:t>
            </w:r>
            <w:r w:rsidRPr="00151959">
              <w:rPr>
                <w:rFonts w:ascii="Angsana New" w:hAnsi="Angsana New"/>
                <w:sz w:val="30"/>
                <w:szCs w:val="30"/>
                <w:cs/>
              </w:rPr>
              <w:t>04</w:t>
            </w:r>
            <w:r w:rsidRPr="0015195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3" w:type="dxa"/>
          </w:tcPr>
          <w:p w14:paraId="76121809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2F3106FC" w14:textId="71A19539" w:rsidR="001A2942" w:rsidRPr="00151959" w:rsidRDefault="00504B80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509,133</w:t>
            </w:r>
          </w:p>
        </w:tc>
        <w:tc>
          <w:tcPr>
            <w:tcW w:w="270" w:type="dxa"/>
          </w:tcPr>
          <w:p w14:paraId="06E5B2D0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09910E" w14:textId="411AEE8C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  <w:cs/>
              </w:rPr>
              <w:t>367</w:t>
            </w:r>
            <w:r w:rsidRPr="00151959">
              <w:rPr>
                <w:rFonts w:ascii="Angsana New" w:hAnsi="Angsana New"/>
                <w:sz w:val="30"/>
                <w:szCs w:val="30"/>
              </w:rPr>
              <w:t>,</w:t>
            </w:r>
            <w:r w:rsidRPr="00151959">
              <w:rPr>
                <w:rFonts w:ascii="Angsana New" w:hAnsi="Angsana New"/>
                <w:sz w:val="30"/>
                <w:szCs w:val="30"/>
                <w:cs/>
              </w:rPr>
              <w:t>765</w:t>
            </w:r>
          </w:p>
        </w:tc>
      </w:tr>
      <w:tr w:rsidR="001A2942" w:rsidRPr="00151959" w14:paraId="11073199" w14:textId="77777777" w:rsidTr="006D3F2A">
        <w:tc>
          <w:tcPr>
            <w:tcW w:w="3697" w:type="dxa"/>
          </w:tcPr>
          <w:p w14:paraId="0C61CA08" w14:textId="77777777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03E7E" w14:textId="4C93B730" w:rsidR="001A2942" w:rsidRPr="00151959" w:rsidRDefault="00504B80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509,899</w:t>
            </w:r>
          </w:p>
        </w:tc>
        <w:tc>
          <w:tcPr>
            <w:tcW w:w="266" w:type="dxa"/>
            <w:tcBorders>
              <w:left w:val="nil"/>
            </w:tcBorders>
          </w:tcPr>
          <w:p w14:paraId="1EBA3A59" w14:textId="77777777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D2240" w14:textId="5E97FCFD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sz w:val="30"/>
                <w:szCs w:val="30"/>
              </w:rPr>
              <w:t>368,922</w:t>
            </w:r>
          </w:p>
        </w:tc>
        <w:tc>
          <w:tcPr>
            <w:tcW w:w="273" w:type="dxa"/>
            <w:tcBorders>
              <w:left w:val="nil"/>
            </w:tcBorders>
          </w:tcPr>
          <w:p w14:paraId="34F7DAC0" w14:textId="77777777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238FC800" w14:textId="28CFAC60" w:rsidR="001A2942" w:rsidRPr="00151959" w:rsidRDefault="00504B80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509,899</w:t>
            </w:r>
          </w:p>
        </w:tc>
        <w:tc>
          <w:tcPr>
            <w:tcW w:w="270" w:type="dxa"/>
            <w:tcBorders>
              <w:left w:val="nil"/>
            </w:tcBorders>
          </w:tcPr>
          <w:p w14:paraId="5DF87014" w14:textId="77777777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0A56E" w14:textId="0E34A1A9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368</w:t>
            </w:r>
            <w:r w:rsidRPr="0015195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519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643</w:t>
            </w:r>
          </w:p>
        </w:tc>
      </w:tr>
      <w:tr w:rsidR="00C228B2" w:rsidRPr="00151959" w14:paraId="22CA36CE" w14:textId="77777777" w:rsidTr="006D3F2A">
        <w:tc>
          <w:tcPr>
            <w:tcW w:w="3697" w:type="dxa"/>
          </w:tcPr>
          <w:p w14:paraId="18512D50" w14:textId="77777777" w:rsidR="00C228B2" w:rsidRPr="00151959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7D440C62" w14:textId="77777777" w:rsidR="00C228B2" w:rsidRPr="00151959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369BFFE4" w14:textId="77777777" w:rsidR="00C228B2" w:rsidRPr="00151959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2" w:type="dxa"/>
          </w:tcPr>
          <w:p w14:paraId="19B4A413" w14:textId="77777777" w:rsidR="00C228B2" w:rsidRPr="00151959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</w:tcPr>
          <w:p w14:paraId="42072300" w14:textId="77777777" w:rsidR="00C228B2" w:rsidRPr="00151959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5" w:type="dxa"/>
            <w:shd w:val="clear" w:color="auto" w:fill="auto"/>
          </w:tcPr>
          <w:p w14:paraId="26D69663" w14:textId="77777777" w:rsidR="00C228B2" w:rsidRPr="00151959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1541036" w14:textId="77777777" w:rsidR="00C228B2" w:rsidRPr="00151959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0FE9C97" w14:textId="77777777" w:rsidR="00C228B2" w:rsidRPr="00151959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228B2" w:rsidRPr="00151959" w14:paraId="6ABAADE0" w14:textId="77777777" w:rsidTr="006D3F2A">
        <w:tc>
          <w:tcPr>
            <w:tcW w:w="3697" w:type="dxa"/>
          </w:tcPr>
          <w:p w14:paraId="7E2700BA" w14:textId="718928A3" w:rsidR="00C228B2" w:rsidRPr="00151959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07" w:type="dxa"/>
          </w:tcPr>
          <w:p w14:paraId="3953D6EF" w14:textId="77777777" w:rsidR="00C228B2" w:rsidRPr="00151959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0694FEF" w14:textId="77777777" w:rsidR="00C228B2" w:rsidRPr="00151959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432C7E1B" w14:textId="77777777" w:rsidR="00C228B2" w:rsidRPr="00151959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1CEEBC6F" w14:textId="77777777" w:rsidR="00C228B2" w:rsidRPr="00151959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DBFB403" w14:textId="77777777" w:rsidR="00C228B2" w:rsidRPr="00151959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987B9" w14:textId="77777777" w:rsidR="00C228B2" w:rsidRPr="00151959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887344" w14:textId="77777777" w:rsidR="00C228B2" w:rsidRPr="00151959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942" w:rsidRPr="00151959" w14:paraId="70399BD7" w14:textId="77777777" w:rsidTr="006D3F2A">
        <w:tc>
          <w:tcPr>
            <w:tcW w:w="3697" w:type="dxa"/>
          </w:tcPr>
          <w:p w14:paraId="3F2ABEEA" w14:textId="07D1AEF3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7" w:type="dxa"/>
          </w:tcPr>
          <w:p w14:paraId="65EAF557" w14:textId="4DCF7E1E" w:rsidR="001A2942" w:rsidRPr="00151959" w:rsidRDefault="005D45D0" w:rsidP="0088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150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1D2FEC0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1683ADB2" w14:textId="261DEE5E" w:rsidR="001A2942" w:rsidRPr="00151959" w:rsidRDefault="001A2942" w:rsidP="0088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150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4AB4401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495CD000" w14:textId="6E943EF5" w:rsidR="001A2942" w:rsidRPr="00151959" w:rsidRDefault="005D45D0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1,769</w:t>
            </w:r>
          </w:p>
        </w:tc>
        <w:tc>
          <w:tcPr>
            <w:tcW w:w="270" w:type="dxa"/>
          </w:tcPr>
          <w:p w14:paraId="08A47096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7FE324" w14:textId="6E8B5759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1,282</w:t>
            </w:r>
          </w:p>
        </w:tc>
      </w:tr>
      <w:tr w:rsidR="001A2942" w:rsidRPr="00151959" w14:paraId="143E5779" w14:textId="77777777" w:rsidTr="006D3F2A">
        <w:tc>
          <w:tcPr>
            <w:tcW w:w="3697" w:type="dxa"/>
          </w:tcPr>
          <w:p w14:paraId="3B292609" w14:textId="0A107D29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07" w:type="dxa"/>
          </w:tcPr>
          <w:p w14:paraId="34A4F69F" w14:textId="2F699CE1" w:rsidR="001A2942" w:rsidRPr="00151959" w:rsidRDefault="005D45D0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2,3</w:t>
            </w:r>
            <w:r w:rsidR="00504B80" w:rsidRPr="0015195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5195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3795F2F3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0E962F2B" w14:textId="0ADC75E6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64,749</w:t>
            </w:r>
          </w:p>
        </w:tc>
        <w:tc>
          <w:tcPr>
            <w:tcW w:w="273" w:type="dxa"/>
          </w:tcPr>
          <w:p w14:paraId="329C44C3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006B2E6" w14:textId="783884A1" w:rsidR="001A2942" w:rsidRPr="00151959" w:rsidRDefault="005D45D0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2,3</w:t>
            </w:r>
            <w:r w:rsidR="00504B80" w:rsidRPr="0015195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5195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C09F507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09CE5A" w14:textId="701EA641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36,009</w:t>
            </w:r>
          </w:p>
        </w:tc>
      </w:tr>
      <w:tr w:rsidR="001A2942" w:rsidRPr="00151959" w14:paraId="0F89F7DB" w14:textId="77777777" w:rsidTr="006D3F2A">
        <w:tc>
          <w:tcPr>
            <w:tcW w:w="3697" w:type="dxa"/>
          </w:tcPr>
          <w:p w14:paraId="36AE6B57" w14:textId="113C2256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07" w:type="dxa"/>
          </w:tcPr>
          <w:p w14:paraId="5C58ACCA" w14:textId="2242EB98" w:rsidR="001A2942" w:rsidRPr="00151959" w:rsidRDefault="005D45D0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04B80" w:rsidRPr="0015195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519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04B80" w:rsidRPr="00151959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266" w:type="dxa"/>
          </w:tcPr>
          <w:p w14:paraId="50E9A676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2EA3D7FB" w14:textId="0E7352F2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127,254</w:t>
            </w:r>
          </w:p>
        </w:tc>
        <w:tc>
          <w:tcPr>
            <w:tcW w:w="273" w:type="dxa"/>
          </w:tcPr>
          <w:p w14:paraId="5EA18D3A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6B3CA20" w14:textId="608DE22C" w:rsidR="001A2942" w:rsidRPr="00151959" w:rsidRDefault="005D45D0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04B80" w:rsidRPr="0015195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519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04B80" w:rsidRPr="00151959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70" w:type="dxa"/>
          </w:tcPr>
          <w:p w14:paraId="6A5E2894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47B8D1" w14:textId="54DBE584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127,183</w:t>
            </w:r>
          </w:p>
        </w:tc>
      </w:tr>
      <w:tr w:rsidR="001A2942" w:rsidRPr="00151959" w14:paraId="033945E3" w14:textId="77777777" w:rsidTr="006D3F2A">
        <w:tc>
          <w:tcPr>
            <w:tcW w:w="3697" w:type="dxa"/>
          </w:tcPr>
          <w:p w14:paraId="3AF63C70" w14:textId="77777777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13797127" w14:textId="047FE94F" w:rsidR="001A2942" w:rsidRPr="00151959" w:rsidRDefault="00504B80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136,691</w:t>
            </w:r>
          </w:p>
        </w:tc>
        <w:tc>
          <w:tcPr>
            <w:tcW w:w="266" w:type="dxa"/>
          </w:tcPr>
          <w:p w14:paraId="34F69E30" w14:textId="77777777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F7A0A" w14:textId="6C095AF6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sz w:val="30"/>
                <w:szCs w:val="30"/>
              </w:rPr>
              <w:t>192,003</w:t>
            </w:r>
          </w:p>
        </w:tc>
        <w:tc>
          <w:tcPr>
            <w:tcW w:w="273" w:type="dxa"/>
          </w:tcPr>
          <w:p w14:paraId="7699D355" w14:textId="77777777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064D4DE8" w14:textId="24086A58" w:rsidR="001A2942" w:rsidRPr="00151959" w:rsidRDefault="00504B80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138,405</w:t>
            </w:r>
          </w:p>
        </w:tc>
        <w:tc>
          <w:tcPr>
            <w:tcW w:w="270" w:type="dxa"/>
          </w:tcPr>
          <w:p w14:paraId="5EB271A8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F1298" w14:textId="24B4441D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sz w:val="30"/>
                <w:szCs w:val="30"/>
              </w:rPr>
              <w:t>164,474</w:t>
            </w:r>
          </w:p>
        </w:tc>
      </w:tr>
      <w:tr w:rsidR="007471F0" w:rsidRPr="00151959" w14:paraId="6ACA065C" w14:textId="77777777" w:rsidTr="006D3F2A">
        <w:tc>
          <w:tcPr>
            <w:tcW w:w="3697" w:type="dxa"/>
          </w:tcPr>
          <w:p w14:paraId="0881AEA8" w14:textId="77777777" w:rsidR="007471F0" w:rsidRPr="00151959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72161621" w14:textId="77777777" w:rsidR="007471F0" w:rsidRPr="00151959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545BEB8B" w14:textId="77777777" w:rsidR="007471F0" w:rsidRPr="00151959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2" w:type="dxa"/>
          </w:tcPr>
          <w:p w14:paraId="65682190" w14:textId="77777777" w:rsidR="007471F0" w:rsidRPr="00151959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</w:tcPr>
          <w:p w14:paraId="66DC8AFE" w14:textId="77777777" w:rsidR="007471F0" w:rsidRPr="00151959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5" w:type="dxa"/>
            <w:shd w:val="clear" w:color="auto" w:fill="auto"/>
          </w:tcPr>
          <w:p w14:paraId="35CD31E1" w14:textId="77777777" w:rsidR="007471F0" w:rsidRPr="00151959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BFF4507" w14:textId="77777777" w:rsidR="007471F0" w:rsidRPr="00151959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B07F18A" w14:textId="77777777" w:rsidR="007471F0" w:rsidRPr="00151959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471F0" w:rsidRPr="00151959" w14:paraId="713E2B4E" w14:textId="77777777" w:rsidTr="006D3F2A">
        <w:tc>
          <w:tcPr>
            <w:tcW w:w="3697" w:type="dxa"/>
          </w:tcPr>
          <w:p w14:paraId="6AE097D1" w14:textId="680C2B2D" w:rsidR="007471F0" w:rsidRPr="00151959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07" w:type="dxa"/>
          </w:tcPr>
          <w:p w14:paraId="452D1959" w14:textId="77777777" w:rsidR="007471F0" w:rsidRPr="00151959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E323EE0" w14:textId="77777777" w:rsidR="007471F0" w:rsidRPr="00151959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18A30586" w14:textId="77777777" w:rsidR="007471F0" w:rsidRPr="00151959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11799C1" w14:textId="77777777" w:rsidR="007471F0" w:rsidRPr="00151959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4172642B" w14:textId="77777777" w:rsidR="007471F0" w:rsidRPr="00151959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79A467" w14:textId="77777777" w:rsidR="007471F0" w:rsidRPr="00151959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A4FB01" w14:textId="77777777" w:rsidR="007471F0" w:rsidRPr="00151959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942" w:rsidRPr="00151959" w14:paraId="58F1F75C" w14:textId="77777777" w:rsidTr="006D3F2A">
        <w:tc>
          <w:tcPr>
            <w:tcW w:w="3697" w:type="dxa"/>
          </w:tcPr>
          <w:p w14:paraId="551214EF" w14:textId="77777777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7" w:type="dxa"/>
          </w:tcPr>
          <w:p w14:paraId="31BA060B" w14:textId="5C60A405" w:rsidR="001A2942" w:rsidRPr="00151959" w:rsidRDefault="00E37B60" w:rsidP="0088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150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8869914" w14:textId="77777777" w:rsidR="001A2942" w:rsidRPr="00151959" w:rsidRDefault="001A2942" w:rsidP="00881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0"/>
              </w:tabs>
              <w:spacing w:after="0" w:line="240" w:lineRule="auto"/>
              <w:ind w:left="-110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6EAB803C" w14:textId="045E3E07" w:rsidR="001A2942" w:rsidRPr="00151959" w:rsidRDefault="001A2942" w:rsidP="0088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150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463742F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366D089D" w14:textId="6B4EA31A" w:rsidR="001A2942" w:rsidRPr="00151959" w:rsidRDefault="00E37B60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495,989</w:t>
            </w:r>
          </w:p>
        </w:tc>
        <w:tc>
          <w:tcPr>
            <w:tcW w:w="270" w:type="dxa"/>
          </w:tcPr>
          <w:p w14:paraId="0FF04B33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81A70A" w14:textId="3C25ECC8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439,192</w:t>
            </w:r>
          </w:p>
        </w:tc>
      </w:tr>
      <w:tr w:rsidR="001A2942" w:rsidRPr="00151959" w14:paraId="48A49490" w14:textId="77777777" w:rsidTr="006D3F2A">
        <w:tc>
          <w:tcPr>
            <w:tcW w:w="3697" w:type="dxa"/>
          </w:tcPr>
          <w:p w14:paraId="55AB5E43" w14:textId="77777777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07" w:type="dxa"/>
            <w:shd w:val="clear" w:color="auto" w:fill="FFFFFF"/>
          </w:tcPr>
          <w:p w14:paraId="2A4C0203" w14:textId="311725B9" w:rsidR="001A2942" w:rsidRPr="00151959" w:rsidRDefault="00E37B60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115,870</w:t>
            </w:r>
          </w:p>
        </w:tc>
        <w:tc>
          <w:tcPr>
            <w:tcW w:w="266" w:type="dxa"/>
          </w:tcPr>
          <w:p w14:paraId="40F6067B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39636AE9" w14:textId="3D9BBC20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138,355</w:t>
            </w:r>
          </w:p>
        </w:tc>
        <w:tc>
          <w:tcPr>
            <w:tcW w:w="273" w:type="dxa"/>
          </w:tcPr>
          <w:p w14:paraId="36093866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AC56D09" w14:textId="04AEBAD2" w:rsidR="001A2942" w:rsidRPr="00151959" w:rsidRDefault="00E37B60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115,870</w:t>
            </w:r>
          </w:p>
        </w:tc>
        <w:tc>
          <w:tcPr>
            <w:tcW w:w="270" w:type="dxa"/>
          </w:tcPr>
          <w:p w14:paraId="22F4ACCA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9595E7" w14:textId="23BF5A15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138,355</w:t>
            </w:r>
          </w:p>
        </w:tc>
      </w:tr>
      <w:tr w:rsidR="001A2942" w:rsidRPr="00151959" w14:paraId="580620EF" w14:textId="77777777" w:rsidTr="006D3F2A">
        <w:tc>
          <w:tcPr>
            <w:tcW w:w="3697" w:type="dxa"/>
          </w:tcPr>
          <w:p w14:paraId="6CE42363" w14:textId="77777777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07" w:type="dxa"/>
            <w:shd w:val="clear" w:color="auto" w:fill="FFFFFF"/>
          </w:tcPr>
          <w:p w14:paraId="072E8D52" w14:textId="086F3083" w:rsidR="001A2942" w:rsidRPr="00151959" w:rsidRDefault="00E37B60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593,981</w:t>
            </w:r>
          </w:p>
        </w:tc>
        <w:tc>
          <w:tcPr>
            <w:tcW w:w="266" w:type="dxa"/>
          </w:tcPr>
          <w:p w14:paraId="1FF03C1D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5E3ED649" w14:textId="2D37A6F9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430,315</w:t>
            </w:r>
          </w:p>
        </w:tc>
        <w:tc>
          <w:tcPr>
            <w:tcW w:w="273" w:type="dxa"/>
          </w:tcPr>
          <w:p w14:paraId="2BAF9FBD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0B8FDABF" w14:textId="5BD58CFB" w:rsidR="001A2942" w:rsidRPr="00151959" w:rsidRDefault="00E37B60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555,865</w:t>
            </w:r>
          </w:p>
        </w:tc>
        <w:tc>
          <w:tcPr>
            <w:tcW w:w="270" w:type="dxa"/>
          </w:tcPr>
          <w:p w14:paraId="28C796FF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F884AA" w14:textId="4C21DE25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398,459</w:t>
            </w:r>
          </w:p>
        </w:tc>
      </w:tr>
      <w:tr w:rsidR="001A2942" w:rsidRPr="00151959" w14:paraId="4B9E9102" w14:textId="77777777" w:rsidTr="006D3F2A">
        <w:tc>
          <w:tcPr>
            <w:tcW w:w="3697" w:type="dxa"/>
          </w:tcPr>
          <w:p w14:paraId="7E2A4CFC" w14:textId="77777777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7D8496C" w14:textId="77A6BDBA" w:rsidR="001A2942" w:rsidRPr="00151959" w:rsidRDefault="00E37B60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709,851</w:t>
            </w:r>
          </w:p>
        </w:tc>
        <w:tc>
          <w:tcPr>
            <w:tcW w:w="266" w:type="dxa"/>
          </w:tcPr>
          <w:p w14:paraId="7F858108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41714" w14:textId="5A773F33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sz w:val="30"/>
                <w:szCs w:val="30"/>
              </w:rPr>
              <w:t>568,670</w:t>
            </w:r>
          </w:p>
        </w:tc>
        <w:tc>
          <w:tcPr>
            <w:tcW w:w="273" w:type="dxa"/>
          </w:tcPr>
          <w:p w14:paraId="7AE627D0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6A9256B0" w14:textId="7176246F" w:rsidR="001A2942" w:rsidRPr="00151959" w:rsidRDefault="00E37B60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1,167,724</w:t>
            </w:r>
          </w:p>
        </w:tc>
        <w:tc>
          <w:tcPr>
            <w:tcW w:w="270" w:type="dxa"/>
          </w:tcPr>
          <w:p w14:paraId="0B148F28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4B69E" w14:textId="16780CDD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sz w:val="30"/>
                <w:szCs w:val="30"/>
              </w:rPr>
              <w:t>976,006</w:t>
            </w:r>
          </w:p>
        </w:tc>
      </w:tr>
      <w:tr w:rsidR="007471F0" w:rsidRPr="00151959" w14:paraId="6A53E8E2" w14:textId="77777777" w:rsidTr="006D3F2A">
        <w:tc>
          <w:tcPr>
            <w:tcW w:w="3697" w:type="dxa"/>
          </w:tcPr>
          <w:p w14:paraId="40C0A894" w14:textId="77777777" w:rsidR="007471F0" w:rsidRPr="00151959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3A100A23" w14:textId="77777777" w:rsidR="007471F0" w:rsidRPr="00151959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1461A86D" w14:textId="77777777" w:rsidR="007471F0" w:rsidRPr="00151959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2" w:type="dxa"/>
          </w:tcPr>
          <w:p w14:paraId="01870A8F" w14:textId="77777777" w:rsidR="007471F0" w:rsidRPr="00151959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</w:tcPr>
          <w:p w14:paraId="34ACC2D4" w14:textId="77777777" w:rsidR="007471F0" w:rsidRPr="00151959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5" w:type="dxa"/>
            <w:shd w:val="clear" w:color="auto" w:fill="auto"/>
          </w:tcPr>
          <w:p w14:paraId="62BAFF4E" w14:textId="77777777" w:rsidR="007471F0" w:rsidRPr="00151959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AE132D5" w14:textId="77777777" w:rsidR="007471F0" w:rsidRPr="00151959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C67EF4A" w14:textId="77777777" w:rsidR="007471F0" w:rsidRPr="00151959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471F0" w:rsidRPr="00151959" w14:paraId="0BEBE06F" w14:textId="77777777" w:rsidTr="006D3F2A">
        <w:tc>
          <w:tcPr>
            <w:tcW w:w="3697" w:type="dxa"/>
          </w:tcPr>
          <w:p w14:paraId="72EF030F" w14:textId="520523CE" w:rsidR="007471F0" w:rsidRPr="00151959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07" w:type="dxa"/>
          </w:tcPr>
          <w:p w14:paraId="56554019" w14:textId="77777777" w:rsidR="007471F0" w:rsidRPr="00151959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1F88DD6B" w14:textId="77777777" w:rsidR="007471F0" w:rsidRPr="00151959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60A31FA5" w14:textId="77777777" w:rsidR="007471F0" w:rsidRPr="00151959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6D01EB9C" w14:textId="77777777" w:rsidR="007471F0" w:rsidRPr="00151959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7DB8A45F" w14:textId="77777777" w:rsidR="007471F0" w:rsidRPr="00151959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86D583" w14:textId="77777777" w:rsidR="007471F0" w:rsidRPr="00151959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B9C5F3" w14:textId="77777777" w:rsidR="007471F0" w:rsidRPr="00151959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942" w:rsidRPr="00151959" w14:paraId="667652C5" w14:textId="77777777" w:rsidTr="006D3F2A">
        <w:tc>
          <w:tcPr>
            <w:tcW w:w="3697" w:type="dxa"/>
          </w:tcPr>
          <w:p w14:paraId="50004C25" w14:textId="3042D346" w:rsidR="001A2942" w:rsidRPr="00151959" w:rsidRDefault="00CE682E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07" w:type="dxa"/>
          </w:tcPr>
          <w:p w14:paraId="3675FCEF" w14:textId="36BFE9AE" w:rsidR="001A2942" w:rsidRPr="00151959" w:rsidRDefault="005D45D0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266" w:type="dxa"/>
          </w:tcPr>
          <w:p w14:paraId="67754054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1831B8C0" w14:textId="76DD0959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835</w:t>
            </w:r>
          </w:p>
        </w:tc>
        <w:tc>
          <w:tcPr>
            <w:tcW w:w="273" w:type="dxa"/>
          </w:tcPr>
          <w:p w14:paraId="4689563F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1DBE8714" w14:textId="4B90F66E" w:rsidR="001A2942" w:rsidRPr="00151959" w:rsidRDefault="005D45D0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270" w:type="dxa"/>
          </w:tcPr>
          <w:p w14:paraId="3150DC17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6181F52" w14:textId="453587B4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835</w:t>
            </w:r>
          </w:p>
        </w:tc>
      </w:tr>
      <w:tr w:rsidR="001A2942" w:rsidRPr="00151959" w14:paraId="1F025F4F" w14:textId="77777777" w:rsidTr="006D3F2A">
        <w:tc>
          <w:tcPr>
            <w:tcW w:w="3697" w:type="dxa"/>
          </w:tcPr>
          <w:p w14:paraId="6452426E" w14:textId="77777777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7" w:type="dxa"/>
          </w:tcPr>
          <w:p w14:paraId="42CB6142" w14:textId="7B748A2E" w:rsidR="001A2942" w:rsidRPr="00151959" w:rsidRDefault="005D45D0" w:rsidP="0088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150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F5EFF04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4A69EE5B" w14:textId="17E6BA3D" w:rsidR="001A2942" w:rsidRPr="00151959" w:rsidRDefault="001A2942" w:rsidP="0088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150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CE9F1D9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15EFF50A" w14:textId="1995DE97" w:rsidR="001A2942" w:rsidRPr="00151959" w:rsidRDefault="005D45D0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270" w:type="dxa"/>
          </w:tcPr>
          <w:p w14:paraId="319846FE" w14:textId="77777777" w:rsidR="001A2942" w:rsidRPr="00151959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E84741" w14:textId="74E22280" w:rsidR="001A2942" w:rsidRPr="00151959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1,548</w:t>
            </w:r>
          </w:p>
        </w:tc>
      </w:tr>
      <w:tr w:rsidR="008C123A" w:rsidRPr="00151959" w14:paraId="7E49BFC0" w14:textId="77777777" w:rsidTr="006D3F2A">
        <w:tc>
          <w:tcPr>
            <w:tcW w:w="3697" w:type="dxa"/>
          </w:tcPr>
          <w:p w14:paraId="36BC197F" w14:textId="01AA416C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07" w:type="dxa"/>
            <w:vAlign w:val="bottom"/>
          </w:tcPr>
          <w:p w14:paraId="692AE1B2" w14:textId="40E5FBF9" w:rsidR="008C123A" w:rsidRPr="00151959" w:rsidRDefault="005D45D0" w:rsidP="0088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150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D214B39" w14:textId="77777777" w:rsidR="008C123A" w:rsidRPr="00151959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714F9036" w14:textId="13EDE791" w:rsidR="008C123A" w:rsidRPr="00151959" w:rsidRDefault="008C123A" w:rsidP="00A11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3" w:type="dxa"/>
          </w:tcPr>
          <w:p w14:paraId="145C64E6" w14:textId="77777777" w:rsidR="008C123A" w:rsidRPr="00151959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7979A01" w14:textId="25890A4B" w:rsidR="008C123A" w:rsidRPr="00151959" w:rsidRDefault="005D45D0" w:rsidP="0088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150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FBF905" w14:textId="77777777" w:rsidR="008C123A" w:rsidRPr="00151959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10" w:right="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8D1ACB" w14:textId="53E8AC69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78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8C123A" w:rsidRPr="00151959" w14:paraId="40A9BB59" w14:textId="77777777" w:rsidTr="006D3F2A">
        <w:tc>
          <w:tcPr>
            <w:tcW w:w="3697" w:type="dxa"/>
          </w:tcPr>
          <w:p w14:paraId="390F133F" w14:textId="77777777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07" w:type="dxa"/>
          </w:tcPr>
          <w:p w14:paraId="12621E8C" w14:textId="4761662F" w:rsidR="008C123A" w:rsidRPr="00151959" w:rsidRDefault="005D45D0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130,485</w:t>
            </w:r>
          </w:p>
        </w:tc>
        <w:tc>
          <w:tcPr>
            <w:tcW w:w="266" w:type="dxa"/>
          </w:tcPr>
          <w:p w14:paraId="593A9F59" w14:textId="77777777" w:rsidR="008C123A" w:rsidRPr="00151959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390005E7" w14:textId="37E74031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145,132</w:t>
            </w:r>
          </w:p>
        </w:tc>
        <w:tc>
          <w:tcPr>
            <w:tcW w:w="273" w:type="dxa"/>
          </w:tcPr>
          <w:p w14:paraId="50EF5053" w14:textId="77777777" w:rsidR="008C123A" w:rsidRPr="00151959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7E95F17" w14:textId="6EF7D1FF" w:rsidR="008C123A" w:rsidRPr="00151959" w:rsidRDefault="005D45D0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129,996</w:t>
            </w:r>
          </w:p>
        </w:tc>
        <w:tc>
          <w:tcPr>
            <w:tcW w:w="270" w:type="dxa"/>
          </w:tcPr>
          <w:p w14:paraId="1EF1AE27" w14:textId="77777777" w:rsidR="008C123A" w:rsidRPr="00151959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B2DBDF" w14:textId="32B93B8D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144,518</w:t>
            </w:r>
          </w:p>
        </w:tc>
      </w:tr>
      <w:tr w:rsidR="008C123A" w:rsidRPr="00151959" w14:paraId="195C0950" w14:textId="77777777" w:rsidTr="006D3F2A">
        <w:tc>
          <w:tcPr>
            <w:tcW w:w="3697" w:type="dxa"/>
          </w:tcPr>
          <w:p w14:paraId="4A852E28" w14:textId="77777777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724892CA" w14:textId="0E756BEA" w:rsidR="008C123A" w:rsidRPr="00151959" w:rsidRDefault="005D45D0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131,320</w:t>
            </w:r>
          </w:p>
        </w:tc>
        <w:tc>
          <w:tcPr>
            <w:tcW w:w="266" w:type="dxa"/>
          </w:tcPr>
          <w:p w14:paraId="65343C8D" w14:textId="77777777" w:rsidR="008C123A" w:rsidRPr="00151959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3E017" w14:textId="4CDDB16B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sz w:val="30"/>
                <w:szCs w:val="30"/>
              </w:rPr>
              <w:t>146,117</w:t>
            </w:r>
          </w:p>
        </w:tc>
        <w:tc>
          <w:tcPr>
            <w:tcW w:w="273" w:type="dxa"/>
          </w:tcPr>
          <w:p w14:paraId="4FB8974A" w14:textId="77777777" w:rsidR="008C123A" w:rsidRPr="00151959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0CFEA" w14:textId="1F79EDE5" w:rsidR="008C123A" w:rsidRPr="00151959" w:rsidRDefault="005D45D0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131,720</w:t>
            </w:r>
          </w:p>
        </w:tc>
        <w:tc>
          <w:tcPr>
            <w:tcW w:w="270" w:type="dxa"/>
          </w:tcPr>
          <w:p w14:paraId="098542A4" w14:textId="77777777" w:rsidR="008C123A" w:rsidRPr="00151959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A4027" w14:textId="19E72227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sz w:val="30"/>
                <w:szCs w:val="30"/>
              </w:rPr>
              <w:t>147,051</w:t>
            </w:r>
          </w:p>
        </w:tc>
      </w:tr>
      <w:tr w:rsidR="00D80E27" w:rsidRPr="00151959" w14:paraId="7E650E89" w14:textId="77777777" w:rsidTr="006D3F2A">
        <w:tc>
          <w:tcPr>
            <w:tcW w:w="3697" w:type="dxa"/>
          </w:tcPr>
          <w:p w14:paraId="2C984E75" w14:textId="77777777" w:rsidR="00D80E27" w:rsidRPr="00151959" w:rsidRDefault="00D80E27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6A06A11D" w14:textId="77777777" w:rsidR="00D80E27" w:rsidRPr="00151959" w:rsidRDefault="00D80E27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1B5FC1BC" w14:textId="77777777" w:rsidR="00D80E27" w:rsidRPr="00151959" w:rsidRDefault="00D80E27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</w:tcPr>
          <w:p w14:paraId="439807DD" w14:textId="77777777" w:rsidR="00D80E27" w:rsidRPr="00151959" w:rsidRDefault="00D80E27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3A727676" w14:textId="77777777" w:rsidR="00D80E27" w:rsidRPr="00151959" w:rsidRDefault="00D80E27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4376A27" w14:textId="77777777" w:rsidR="00D80E27" w:rsidRPr="00151959" w:rsidRDefault="00D80E27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F03979" w14:textId="77777777" w:rsidR="00D80E27" w:rsidRPr="00151959" w:rsidRDefault="00D80E27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D9D8F5" w14:textId="77777777" w:rsidR="00D80E27" w:rsidRPr="00151959" w:rsidRDefault="00D80E27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C123A" w:rsidRPr="00151959" w14:paraId="6406705A" w14:textId="77777777" w:rsidTr="006D3F2A">
        <w:tc>
          <w:tcPr>
            <w:tcW w:w="3697" w:type="dxa"/>
          </w:tcPr>
          <w:p w14:paraId="615A7566" w14:textId="4B11F6AA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07" w:type="dxa"/>
          </w:tcPr>
          <w:p w14:paraId="6656C216" w14:textId="77777777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2960C5BF" w14:textId="77777777" w:rsidR="008C123A" w:rsidRPr="00151959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</w:tcPr>
          <w:p w14:paraId="008EFE9E" w14:textId="77777777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08CA98CB" w14:textId="77777777" w:rsidR="008C123A" w:rsidRPr="00151959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F54495C" w14:textId="77777777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F3ACE" w14:textId="77777777" w:rsidR="008C123A" w:rsidRPr="00151959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CFD40A" w14:textId="77777777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C123A" w:rsidRPr="00151959" w14:paraId="4166FE5C" w14:textId="77777777" w:rsidTr="006D3F2A">
        <w:tc>
          <w:tcPr>
            <w:tcW w:w="3697" w:type="dxa"/>
          </w:tcPr>
          <w:p w14:paraId="66111C1D" w14:textId="0E81F440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39706232" w14:textId="64A38E71" w:rsidR="008C123A" w:rsidRPr="00151959" w:rsidRDefault="005D45D0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216,691</w:t>
            </w:r>
          </w:p>
        </w:tc>
        <w:tc>
          <w:tcPr>
            <w:tcW w:w="266" w:type="dxa"/>
          </w:tcPr>
          <w:p w14:paraId="2773F3F4" w14:textId="77777777" w:rsidR="008C123A" w:rsidRPr="00151959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26629EAD" w14:textId="12A02219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sz w:val="30"/>
                <w:szCs w:val="30"/>
              </w:rPr>
              <w:t>228,118</w:t>
            </w:r>
          </w:p>
        </w:tc>
        <w:tc>
          <w:tcPr>
            <w:tcW w:w="273" w:type="dxa"/>
          </w:tcPr>
          <w:p w14:paraId="306E0DD1" w14:textId="77777777" w:rsidR="008C123A" w:rsidRPr="00151959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0914E2E5" w14:textId="0BFEECCF" w:rsidR="008C123A" w:rsidRPr="00151959" w:rsidRDefault="005D45D0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216,672</w:t>
            </w:r>
          </w:p>
        </w:tc>
        <w:tc>
          <w:tcPr>
            <w:tcW w:w="270" w:type="dxa"/>
          </w:tcPr>
          <w:p w14:paraId="0151281D" w14:textId="77777777" w:rsidR="008C123A" w:rsidRPr="00151959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17C8780" w14:textId="2B6434A3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sz w:val="30"/>
                <w:szCs w:val="30"/>
              </w:rPr>
              <w:t>227,924</w:t>
            </w:r>
          </w:p>
        </w:tc>
      </w:tr>
      <w:tr w:rsidR="008C123A" w:rsidRPr="00151959" w14:paraId="1CC278D0" w14:textId="77777777" w:rsidTr="006D3F2A">
        <w:tc>
          <w:tcPr>
            <w:tcW w:w="3697" w:type="dxa"/>
          </w:tcPr>
          <w:p w14:paraId="55B223CB" w14:textId="77777777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2E13FA6A" w14:textId="77777777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4F7A7BEA" w14:textId="77777777" w:rsidR="008C123A" w:rsidRPr="00151959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2" w:type="dxa"/>
          </w:tcPr>
          <w:p w14:paraId="28F09DD2" w14:textId="77777777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</w:tcPr>
          <w:p w14:paraId="31E344A7" w14:textId="77777777" w:rsidR="008C123A" w:rsidRPr="00151959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5" w:type="dxa"/>
          </w:tcPr>
          <w:p w14:paraId="76CD7974" w14:textId="77777777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3B95F96" w14:textId="77777777" w:rsidR="008C123A" w:rsidRPr="00151959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994CE7E" w14:textId="77777777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C123A" w:rsidRPr="00151959" w14:paraId="334A2555" w14:textId="77777777" w:rsidTr="006D3F2A">
        <w:tc>
          <w:tcPr>
            <w:tcW w:w="3697" w:type="dxa"/>
          </w:tcPr>
          <w:p w14:paraId="029F1FAF" w14:textId="036B2990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07" w:type="dxa"/>
          </w:tcPr>
          <w:p w14:paraId="2D8F2304" w14:textId="77777777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73F0AE6" w14:textId="77777777" w:rsidR="008C123A" w:rsidRPr="00151959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</w:tcPr>
          <w:p w14:paraId="7891FE1B" w14:textId="77777777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13CE48DF" w14:textId="77777777" w:rsidR="008C123A" w:rsidRPr="00151959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6BCE5E9D" w14:textId="77777777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109170" w14:textId="77777777" w:rsidR="008C123A" w:rsidRPr="00151959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A85ED1" w14:textId="77777777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C123A" w:rsidRPr="00151959" w14:paraId="269AD425" w14:textId="77777777" w:rsidTr="006D3F2A">
        <w:tc>
          <w:tcPr>
            <w:tcW w:w="3697" w:type="dxa"/>
          </w:tcPr>
          <w:p w14:paraId="69723A68" w14:textId="77777777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5E3789B6" w14:textId="21392EA5" w:rsidR="008C123A" w:rsidRPr="00151959" w:rsidRDefault="005D45D0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3AAF478" w14:textId="77777777" w:rsidR="008C123A" w:rsidRPr="00151959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207161E8" w14:textId="150177C8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8C5D19B" w14:textId="77777777" w:rsidR="008C123A" w:rsidRPr="00151959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1806F65C" w14:textId="5A055F6B" w:rsidR="008C123A" w:rsidRPr="00151959" w:rsidRDefault="005D45D0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30,968</w:t>
            </w:r>
          </w:p>
        </w:tc>
        <w:tc>
          <w:tcPr>
            <w:tcW w:w="270" w:type="dxa"/>
          </w:tcPr>
          <w:p w14:paraId="5E25F319" w14:textId="77777777" w:rsidR="008C123A" w:rsidRPr="00151959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EBF174" w14:textId="40143E18" w:rsidR="008C123A" w:rsidRPr="00151959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30,968</w:t>
            </w:r>
          </w:p>
        </w:tc>
      </w:tr>
    </w:tbl>
    <w:p w14:paraId="75A4F862" w14:textId="77777777" w:rsidR="00891D63" w:rsidRPr="00151959" w:rsidRDefault="00891D63" w:rsidP="00891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Cs/>
          <w:i/>
          <w:iCs/>
          <w:sz w:val="30"/>
          <w:szCs w:val="30"/>
        </w:rPr>
      </w:pPr>
    </w:p>
    <w:p w14:paraId="04A6B796" w14:textId="17AC81CB" w:rsidR="00891D63" w:rsidRPr="00151959" w:rsidRDefault="00891D63" w:rsidP="00891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Cs/>
          <w:i/>
          <w:iCs/>
          <w:sz w:val="30"/>
          <w:szCs w:val="30"/>
          <w:cs/>
        </w:rPr>
      </w:pPr>
      <w:r w:rsidRPr="00151959">
        <w:rPr>
          <w:rFonts w:ascii="Angsana New" w:hAnsi="Angsana New" w:hint="cs"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  <w:r w:rsidR="00175E33" w:rsidRPr="00151959">
        <w:rPr>
          <w:rFonts w:ascii="Angsana New" w:hAnsi="Angsana New" w:hint="cs"/>
          <w:bCs/>
          <w:i/>
          <w:iCs/>
          <w:sz w:val="30"/>
          <w:szCs w:val="30"/>
          <w:cs/>
        </w:rPr>
        <w:t>และมีการเปลี่ยนแปลงในระหว่างงวด</w:t>
      </w:r>
    </w:p>
    <w:p w14:paraId="07CFC890" w14:textId="77777777" w:rsidR="00891D63" w:rsidRPr="00151959" w:rsidRDefault="00891D63" w:rsidP="00891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29DEEA6B" w14:textId="52D7C00D" w:rsidR="005D11F0" w:rsidRPr="00FE287B" w:rsidRDefault="00891D63" w:rsidP="00891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/>
          <w:i/>
          <w:iCs/>
          <w:sz w:val="30"/>
          <w:szCs w:val="30"/>
        </w:rPr>
      </w:pPr>
      <w:r w:rsidRPr="00FE287B">
        <w:rPr>
          <w:rFonts w:asciiTheme="majorBidi" w:hAnsiTheme="majorBidi"/>
          <w:i/>
          <w:iCs/>
          <w:sz w:val="30"/>
          <w:szCs w:val="30"/>
          <w:cs/>
        </w:rPr>
        <w:t>สัญญาแต่งตั้งผู้จัดจำหน่ายสินค้า</w:t>
      </w:r>
    </w:p>
    <w:p w14:paraId="122C2421" w14:textId="77777777" w:rsidR="00891D63" w:rsidRPr="00151959" w:rsidRDefault="00891D63" w:rsidP="00891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/>
          <w:sz w:val="30"/>
          <w:szCs w:val="30"/>
        </w:rPr>
      </w:pPr>
    </w:p>
    <w:p w14:paraId="648EB74D" w14:textId="1F999198" w:rsidR="00891D63" w:rsidRPr="00151959" w:rsidRDefault="00891D63" w:rsidP="00E91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51959">
        <w:rPr>
          <w:rFonts w:asciiTheme="majorBidi" w:hAnsiTheme="majorBidi"/>
          <w:sz w:val="30"/>
          <w:szCs w:val="30"/>
          <w:cs/>
        </w:rPr>
        <w:t>บริษัทได้ทำสัญญากับบริษัทที่เกี่ยวข้องกันแห่งหนึ่งเพื่อ</w:t>
      </w:r>
      <w:r w:rsidRPr="00151959">
        <w:rPr>
          <w:rFonts w:asciiTheme="majorBidi" w:hAnsiTheme="majorBidi" w:hint="cs"/>
          <w:sz w:val="30"/>
          <w:szCs w:val="30"/>
          <w:cs/>
        </w:rPr>
        <w:t>แต่งตั้งบริษัท</w:t>
      </w:r>
      <w:r w:rsidRPr="00151959">
        <w:rPr>
          <w:rFonts w:asciiTheme="majorBidi" w:hAnsiTheme="majorBidi"/>
          <w:sz w:val="30"/>
          <w:szCs w:val="30"/>
          <w:cs/>
        </w:rPr>
        <w:t>เป็นผู้จัดจำหน่ายเครื่องดื่มชาเขียวพร้อมดื่ม และเครื่องดื่มสมุนไพรพร้อมดื่ม โดย</w:t>
      </w:r>
      <w:r w:rsidRPr="00151959">
        <w:rPr>
          <w:rFonts w:asciiTheme="majorBidi" w:hAnsiTheme="majorBidi" w:hint="cs"/>
          <w:sz w:val="30"/>
          <w:szCs w:val="30"/>
          <w:cs/>
        </w:rPr>
        <w:t>มีระยะเวลาตั้งแต่วันที่</w:t>
      </w:r>
      <w:r w:rsidRPr="00151959">
        <w:rPr>
          <w:rFonts w:asciiTheme="majorBidi" w:hAnsiTheme="majorBidi"/>
          <w:sz w:val="30"/>
          <w:szCs w:val="30"/>
        </w:rPr>
        <w:t xml:space="preserve"> 1 </w:t>
      </w:r>
      <w:r w:rsidR="001B55FC" w:rsidRPr="00151959">
        <w:rPr>
          <w:rFonts w:asciiTheme="majorBidi" w:hAnsiTheme="majorBidi" w:hint="cs"/>
          <w:sz w:val="30"/>
          <w:szCs w:val="30"/>
          <w:cs/>
        </w:rPr>
        <w:t>มิถุนายน</w:t>
      </w:r>
      <w:r w:rsidRPr="00151959">
        <w:rPr>
          <w:rFonts w:asciiTheme="majorBidi" w:hAnsiTheme="majorBidi" w:hint="cs"/>
          <w:sz w:val="30"/>
          <w:szCs w:val="30"/>
          <w:cs/>
        </w:rPr>
        <w:t xml:space="preserve"> </w:t>
      </w:r>
      <w:r w:rsidRPr="00151959">
        <w:rPr>
          <w:rFonts w:asciiTheme="majorBidi" w:hAnsiTheme="majorBidi"/>
          <w:sz w:val="30"/>
          <w:szCs w:val="30"/>
        </w:rPr>
        <w:t>256</w:t>
      </w:r>
      <w:r w:rsidR="001B55FC" w:rsidRPr="00151959">
        <w:rPr>
          <w:rFonts w:asciiTheme="majorBidi" w:hAnsiTheme="majorBidi"/>
          <w:sz w:val="30"/>
          <w:szCs w:val="30"/>
        </w:rPr>
        <w:t>7</w:t>
      </w:r>
      <w:r w:rsidRPr="00151959">
        <w:rPr>
          <w:rFonts w:asciiTheme="majorBidi" w:hAnsiTheme="majorBidi"/>
          <w:sz w:val="30"/>
          <w:szCs w:val="30"/>
          <w:cs/>
        </w:rPr>
        <w:t xml:space="preserve"> ถึง </w:t>
      </w:r>
      <w:r w:rsidR="001B55FC" w:rsidRPr="00151959">
        <w:rPr>
          <w:rFonts w:asciiTheme="majorBidi" w:hAnsiTheme="majorBidi"/>
          <w:sz w:val="30"/>
          <w:szCs w:val="30"/>
        </w:rPr>
        <w:t xml:space="preserve">30 </w:t>
      </w:r>
      <w:r w:rsidR="001B55FC" w:rsidRPr="00151959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="001B55FC" w:rsidRPr="00151959">
        <w:rPr>
          <w:rFonts w:asciiTheme="majorBidi" w:hAnsiTheme="majorBidi"/>
          <w:sz w:val="30"/>
          <w:szCs w:val="30"/>
        </w:rPr>
        <w:t>2570</w:t>
      </w:r>
      <w:r w:rsidRPr="00151959">
        <w:rPr>
          <w:rFonts w:asciiTheme="majorBidi" w:hAnsiTheme="majorBidi"/>
          <w:sz w:val="30"/>
          <w:szCs w:val="30"/>
        </w:rPr>
        <w:t xml:space="preserve"> </w:t>
      </w:r>
      <w:r w:rsidRPr="00151959">
        <w:rPr>
          <w:rFonts w:asciiTheme="majorBidi" w:hAnsiTheme="majorBidi" w:hint="cs"/>
          <w:sz w:val="30"/>
          <w:szCs w:val="30"/>
          <w:cs/>
        </w:rPr>
        <w:t>และกรณีไม่มีคู่สัญญาฝ่ายใดฝ่ายหนึ่งแจ้งการไม่ต่ออายุสัญญา</w:t>
      </w:r>
      <w:r w:rsidRPr="00151959">
        <w:rPr>
          <w:rFonts w:asciiTheme="majorBidi" w:hAnsiTheme="majorBidi"/>
          <w:sz w:val="30"/>
          <w:szCs w:val="30"/>
          <w:cs/>
        </w:rPr>
        <w:t>ไปยังคู่สัญญา สัญญาจะมีผล</w:t>
      </w:r>
      <w:r w:rsidRPr="00151959">
        <w:rPr>
          <w:rFonts w:asciiTheme="majorBidi" w:hAnsiTheme="majorBidi" w:hint="cs"/>
          <w:sz w:val="30"/>
          <w:szCs w:val="30"/>
          <w:cs/>
        </w:rPr>
        <w:t>บังคับใช้</w:t>
      </w:r>
      <w:r w:rsidRPr="00151959">
        <w:rPr>
          <w:rFonts w:asciiTheme="majorBidi" w:hAnsiTheme="majorBidi"/>
          <w:sz w:val="30"/>
          <w:szCs w:val="30"/>
          <w:cs/>
        </w:rPr>
        <w:t xml:space="preserve">อีกคราวละ </w:t>
      </w:r>
      <w:r w:rsidRPr="00151959">
        <w:rPr>
          <w:rFonts w:asciiTheme="majorBidi" w:hAnsiTheme="majorBidi"/>
          <w:sz w:val="30"/>
          <w:szCs w:val="30"/>
        </w:rPr>
        <w:t xml:space="preserve">1 </w:t>
      </w:r>
      <w:r w:rsidRPr="00151959">
        <w:rPr>
          <w:rFonts w:asciiTheme="majorBidi" w:hAnsiTheme="majorBidi"/>
          <w:sz w:val="30"/>
          <w:szCs w:val="30"/>
          <w:cs/>
        </w:rPr>
        <w:t xml:space="preserve">ปี </w:t>
      </w:r>
    </w:p>
    <w:p w14:paraId="6F5C6B64" w14:textId="77777777" w:rsidR="00BB6482" w:rsidRPr="00151959" w:rsidRDefault="00BB6482" w:rsidP="00E91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9EA2358" w14:textId="01435797" w:rsidR="00891D63" w:rsidRPr="00151959" w:rsidRDefault="00BB6482" w:rsidP="00E91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51959">
        <w:rPr>
          <w:rFonts w:asciiTheme="majorBidi" w:hAnsiTheme="majorBidi"/>
          <w:spacing w:val="8"/>
          <w:sz w:val="30"/>
          <w:szCs w:val="30"/>
          <w:cs/>
        </w:rPr>
        <w:t>บริษัทได้ทำสัญญากับบริษัทที่เกี่ยวข้องกันแห่งหนึ่งเพื่อ</w:t>
      </w:r>
      <w:r w:rsidR="008E58E4" w:rsidRPr="00151959">
        <w:rPr>
          <w:rFonts w:asciiTheme="majorBidi" w:hAnsiTheme="majorBidi" w:hint="cs"/>
          <w:spacing w:val="8"/>
          <w:sz w:val="30"/>
          <w:szCs w:val="30"/>
          <w:cs/>
        </w:rPr>
        <w:t>แต่งตั้งบริษัท</w:t>
      </w:r>
      <w:r w:rsidRPr="00151959">
        <w:rPr>
          <w:rFonts w:asciiTheme="majorBidi" w:hAnsiTheme="majorBidi"/>
          <w:spacing w:val="8"/>
          <w:sz w:val="30"/>
          <w:szCs w:val="30"/>
          <w:cs/>
        </w:rPr>
        <w:t>เป็นผู้จัดจำหน่ายเครื่องดื่มชาเขียว</w:t>
      </w:r>
      <w:r w:rsidR="008E58E4" w:rsidRPr="00151959">
        <w:rPr>
          <w:rFonts w:asciiTheme="majorBidi" w:hAnsiTheme="majorBidi"/>
          <w:sz w:val="30"/>
          <w:szCs w:val="30"/>
        </w:rPr>
        <w:t>“</w:t>
      </w:r>
      <w:r w:rsidRPr="00151959">
        <w:rPr>
          <w:rFonts w:asciiTheme="majorBidi" w:hAnsiTheme="majorBidi"/>
          <w:sz w:val="30"/>
          <w:szCs w:val="30"/>
        </w:rPr>
        <w:t xml:space="preserve">Oishi </w:t>
      </w:r>
      <w:proofErr w:type="spellStart"/>
      <w:r w:rsidRPr="00151959">
        <w:rPr>
          <w:rFonts w:asciiTheme="majorBidi" w:hAnsiTheme="majorBidi"/>
          <w:sz w:val="30"/>
          <w:szCs w:val="30"/>
        </w:rPr>
        <w:t>Chakulza</w:t>
      </w:r>
      <w:proofErr w:type="spellEnd"/>
      <w:r w:rsidR="008E58E4" w:rsidRPr="00151959">
        <w:rPr>
          <w:rFonts w:asciiTheme="majorBidi" w:hAnsiTheme="majorBidi"/>
          <w:sz w:val="30"/>
          <w:szCs w:val="30"/>
        </w:rPr>
        <w:t>”</w:t>
      </w:r>
      <w:r w:rsidRPr="00151959">
        <w:rPr>
          <w:rFonts w:asciiTheme="majorBidi" w:hAnsiTheme="majorBidi"/>
          <w:sz w:val="30"/>
          <w:szCs w:val="30"/>
        </w:rPr>
        <w:t xml:space="preserve"> </w:t>
      </w:r>
      <w:r w:rsidR="008E58E4" w:rsidRPr="00151959">
        <w:rPr>
          <w:rFonts w:asciiTheme="majorBidi" w:hAnsiTheme="majorBidi"/>
          <w:sz w:val="30"/>
          <w:szCs w:val="30"/>
          <w:cs/>
        </w:rPr>
        <w:t>โดย</w:t>
      </w:r>
      <w:r w:rsidR="008E58E4" w:rsidRPr="00151959">
        <w:rPr>
          <w:rFonts w:asciiTheme="majorBidi" w:hAnsiTheme="majorBidi" w:hint="cs"/>
          <w:sz w:val="30"/>
          <w:szCs w:val="30"/>
          <w:cs/>
        </w:rPr>
        <w:t>มีระยะเวลาตั้งแต่วันที่</w:t>
      </w:r>
      <w:r w:rsidR="008E58E4" w:rsidRPr="00151959">
        <w:rPr>
          <w:rFonts w:asciiTheme="majorBidi" w:hAnsiTheme="majorBidi"/>
          <w:sz w:val="30"/>
          <w:szCs w:val="30"/>
        </w:rPr>
        <w:t xml:space="preserve"> </w:t>
      </w:r>
      <w:r w:rsidR="001B55FC" w:rsidRPr="00151959">
        <w:rPr>
          <w:rFonts w:asciiTheme="majorBidi" w:hAnsiTheme="majorBidi"/>
          <w:sz w:val="30"/>
          <w:szCs w:val="30"/>
        </w:rPr>
        <w:t xml:space="preserve">1 </w:t>
      </w:r>
      <w:r w:rsidR="001B55FC" w:rsidRPr="00151959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1B55FC" w:rsidRPr="00151959">
        <w:rPr>
          <w:rFonts w:asciiTheme="majorBidi" w:hAnsiTheme="majorBidi"/>
          <w:sz w:val="30"/>
          <w:szCs w:val="30"/>
        </w:rPr>
        <w:t>2567</w:t>
      </w:r>
      <w:r w:rsidR="001B55FC" w:rsidRPr="00151959">
        <w:rPr>
          <w:rFonts w:asciiTheme="majorBidi" w:hAnsiTheme="majorBidi"/>
          <w:sz w:val="30"/>
          <w:szCs w:val="30"/>
          <w:cs/>
        </w:rPr>
        <w:t xml:space="preserve"> ถึง </w:t>
      </w:r>
      <w:r w:rsidR="001B55FC" w:rsidRPr="00151959">
        <w:rPr>
          <w:rFonts w:asciiTheme="majorBidi" w:hAnsiTheme="majorBidi"/>
          <w:sz w:val="30"/>
          <w:szCs w:val="30"/>
        </w:rPr>
        <w:t xml:space="preserve">30 </w:t>
      </w:r>
      <w:r w:rsidR="001B55FC" w:rsidRPr="00151959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="001B55FC" w:rsidRPr="00151959">
        <w:rPr>
          <w:rFonts w:asciiTheme="majorBidi" w:hAnsiTheme="majorBidi"/>
          <w:sz w:val="30"/>
          <w:szCs w:val="30"/>
        </w:rPr>
        <w:t>2570</w:t>
      </w:r>
      <w:r w:rsidR="008E58E4" w:rsidRPr="00151959">
        <w:rPr>
          <w:rFonts w:asciiTheme="majorBidi" w:hAnsiTheme="majorBidi"/>
          <w:sz w:val="30"/>
          <w:szCs w:val="30"/>
        </w:rPr>
        <w:t xml:space="preserve"> </w:t>
      </w:r>
      <w:r w:rsidR="008E58E4" w:rsidRPr="00151959">
        <w:rPr>
          <w:rFonts w:asciiTheme="majorBidi" w:hAnsiTheme="majorBidi" w:hint="cs"/>
          <w:sz w:val="30"/>
          <w:szCs w:val="30"/>
          <w:cs/>
        </w:rPr>
        <w:t>และกรณีไม่มีคู่สัญญาฝ่ายใดฝ่ายหนึ่งแจ้งการไม่ต่ออายุสัญญา</w:t>
      </w:r>
      <w:r w:rsidR="008E58E4" w:rsidRPr="00151959">
        <w:rPr>
          <w:rFonts w:asciiTheme="majorBidi" w:hAnsiTheme="majorBidi"/>
          <w:sz w:val="30"/>
          <w:szCs w:val="30"/>
          <w:cs/>
        </w:rPr>
        <w:t>ไปยังคู่สัญญา สัญญาจะมีผล</w:t>
      </w:r>
      <w:r w:rsidR="008E58E4" w:rsidRPr="00151959">
        <w:rPr>
          <w:rFonts w:asciiTheme="majorBidi" w:hAnsiTheme="majorBidi" w:hint="cs"/>
          <w:sz w:val="30"/>
          <w:szCs w:val="30"/>
          <w:cs/>
        </w:rPr>
        <w:t>บังคับใช้</w:t>
      </w:r>
      <w:r w:rsidR="008E58E4" w:rsidRPr="00151959">
        <w:rPr>
          <w:rFonts w:asciiTheme="majorBidi" w:hAnsiTheme="majorBidi"/>
          <w:sz w:val="30"/>
          <w:szCs w:val="30"/>
          <w:cs/>
        </w:rPr>
        <w:t xml:space="preserve">อีกคราวละ </w:t>
      </w:r>
      <w:r w:rsidR="008E58E4" w:rsidRPr="00151959">
        <w:rPr>
          <w:rFonts w:asciiTheme="majorBidi" w:hAnsiTheme="majorBidi"/>
          <w:sz w:val="30"/>
          <w:szCs w:val="30"/>
        </w:rPr>
        <w:t xml:space="preserve">1 </w:t>
      </w:r>
      <w:r w:rsidR="008E58E4" w:rsidRPr="00151959">
        <w:rPr>
          <w:rFonts w:asciiTheme="majorBidi" w:hAnsiTheme="majorBidi"/>
          <w:sz w:val="30"/>
          <w:szCs w:val="30"/>
          <w:cs/>
        </w:rPr>
        <w:t>ปี</w:t>
      </w:r>
    </w:p>
    <w:p w14:paraId="2D676EAA" w14:textId="77777777" w:rsidR="008E58E4" w:rsidRPr="00151959" w:rsidRDefault="008E58E4" w:rsidP="00891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30"/>
          <w:szCs w:val="30"/>
        </w:rPr>
      </w:pPr>
    </w:p>
    <w:p w14:paraId="13B0F218" w14:textId="20C265A6" w:rsidR="00E02D41" w:rsidRPr="00151959" w:rsidRDefault="00E02D41" w:rsidP="006224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151959">
        <w:rPr>
          <w:rFonts w:ascii="Angsana New" w:hAnsi="Angsana New"/>
          <w:bCs/>
          <w:i/>
          <w:iCs/>
          <w:sz w:val="30"/>
          <w:szCs w:val="30"/>
          <w:cs/>
        </w:rPr>
        <w:t>ภาระผูกพันอื่น</w:t>
      </w:r>
      <w:r w:rsidR="00FB0CED" w:rsidRPr="00151959">
        <w:rPr>
          <w:rFonts w:ascii="Angsana New" w:hAnsi="Angsana New" w:hint="cs"/>
          <w:bCs/>
          <w:i/>
          <w:iCs/>
          <w:sz w:val="30"/>
          <w:szCs w:val="30"/>
          <w:cs/>
        </w:rPr>
        <w:t xml:space="preserve"> </w:t>
      </w:r>
      <w:r w:rsidRPr="00151959">
        <w:rPr>
          <w:rFonts w:ascii="Angsana New" w:hAnsi="Angsana New"/>
          <w:bCs/>
          <w:i/>
          <w:iCs/>
          <w:sz w:val="30"/>
          <w:szCs w:val="30"/>
          <w:cs/>
        </w:rPr>
        <w:t>ๆ</w:t>
      </w:r>
    </w:p>
    <w:p w14:paraId="064436DF" w14:textId="57F1B7FC" w:rsidR="005704BD" w:rsidRPr="00151959" w:rsidRDefault="005704BD" w:rsidP="00412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7"/>
        <w:gridCol w:w="1207"/>
        <w:gridCol w:w="266"/>
        <w:gridCol w:w="1212"/>
        <w:gridCol w:w="273"/>
        <w:gridCol w:w="1265"/>
        <w:gridCol w:w="270"/>
        <w:gridCol w:w="1260"/>
      </w:tblGrid>
      <w:tr w:rsidR="00A85BFE" w:rsidRPr="00151959" w14:paraId="3B97AA49" w14:textId="77777777" w:rsidTr="00875C76">
        <w:trPr>
          <w:tblHeader/>
        </w:trPr>
        <w:tc>
          <w:tcPr>
            <w:tcW w:w="3697" w:type="dxa"/>
          </w:tcPr>
          <w:p w14:paraId="0D92F2E5" w14:textId="77777777" w:rsidR="00A85BFE" w:rsidRPr="00151959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5" w:type="dxa"/>
            <w:gridSpan w:val="3"/>
          </w:tcPr>
          <w:p w14:paraId="597CE7C6" w14:textId="77777777" w:rsidR="00A85BFE" w:rsidRPr="00151959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3" w:type="dxa"/>
          </w:tcPr>
          <w:p w14:paraId="27D473B1" w14:textId="77777777" w:rsidR="00A85BFE" w:rsidRPr="00151959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5" w:type="dxa"/>
            <w:gridSpan w:val="3"/>
          </w:tcPr>
          <w:p w14:paraId="1C672232" w14:textId="77777777" w:rsidR="00A85BFE" w:rsidRPr="00151959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5BFE" w:rsidRPr="00151959" w14:paraId="4E8EA224" w14:textId="77777777" w:rsidTr="00875C76">
        <w:trPr>
          <w:tblHeader/>
        </w:trPr>
        <w:tc>
          <w:tcPr>
            <w:tcW w:w="3697" w:type="dxa"/>
          </w:tcPr>
          <w:p w14:paraId="446C8F5B" w14:textId="787753A5" w:rsidR="00A85BFE" w:rsidRPr="00151959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13C471EC" w14:textId="2792E7E9" w:rsidR="00A85BFE" w:rsidRPr="00151959" w:rsidRDefault="001D479F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6" w:type="dxa"/>
          </w:tcPr>
          <w:p w14:paraId="725338BB" w14:textId="77777777" w:rsidR="00A85BFE" w:rsidRPr="00151959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7DB46181" w14:textId="77777777" w:rsidR="00A85BFE" w:rsidRPr="00151959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</w:tcPr>
          <w:p w14:paraId="0C0D9092" w14:textId="77777777" w:rsidR="00A85BFE" w:rsidRPr="00151959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F6FEA81" w14:textId="4C38EAA0" w:rsidR="00A85BFE" w:rsidRPr="00151959" w:rsidRDefault="001D479F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3846348" w14:textId="77777777" w:rsidR="00A85BFE" w:rsidRPr="00151959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E183EC" w14:textId="77777777" w:rsidR="00A85BFE" w:rsidRPr="00151959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A85BFE" w:rsidRPr="00151959" w14:paraId="1187A06F" w14:textId="77777777" w:rsidTr="00875C76">
        <w:trPr>
          <w:tblHeader/>
        </w:trPr>
        <w:tc>
          <w:tcPr>
            <w:tcW w:w="3697" w:type="dxa"/>
          </w:tcPr>
          <w:p w14:paraId="50EF1BC4" w14:textId="04F2FA41" w:rsidR="00A85BFE" w:rsidRPr="00151959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5195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207" w:type="dxa"/>
          </w:tcPr>
          <w:p w14:paraId="0008FC22" w14:textId="77777777" w:rsidR="00A85BFE" w:rsidRPr="00151959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6" w:type="dxa"/>
          </w:tcPr>
          <w:p w14:paraId="73BD543A" w14:textId="77777777" w:rsidR="00A85BFE" w:rsidRPr="00151959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415537E6" w14:textId="77777777" w:rsidR="00A85BFE" w:rsidRPr="00151959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3" w:type="dxa"/>
          </w:tcPr>
          <w:p w14:paraId="7D4E395C" w14:textId="77777777" w:rsidR="00A85BFE" w:rsidRPr="00151959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CFB7136" w14:textId="77777777" w:rsidR="00A85BFE" w:rsidRPr="00151959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53308F3" w14:textId="77777777" w:rsidR="00A85BFE" w:rsidRPr="00151959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EB0E12" w14:textId="77777777" w:rsidR="00A85BFE" w:rsidRPr="00151959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85BFE" w:rsidRPr="00151959" w14:paraId="30E20A39" w14:textId="77777777" w:rsidTr="00E9602D">
        <w:trPr>
          <w:trHeight w:val="344"/>
          <w:tblHeader/>
        </w:trPr>
        <w:tc>
          <w:tcPr>
            <w:tcW w:w="3697" w:type="dxa"/>
          </w:tcPr>
          <w:p w14:paraId="1B227846" w14:textId="77777777" w:rsidR="00A85BFE" w:rsidRPr="00151959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3" w:type="dxa"/>
            <w:gridSpan w:val="7"/>
          </w:tcPr>
          <w:p w14:paraId="146CE6E1" w14:textId="53C2178B" w:rsidR="00A85BFE" w:rsidRPr="00151959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12621" w:rsidRPr="001519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519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85BFE" w:rsidRPr="00151959" w14:paraId="3767C8AC" w14:textId="77777777" w:rsidTr="00875C76">
        <w:tc>
          <w:tcPr>
            <w:tcW w:w="3697" w:type="dxa"/>
          </w:tcPr>
          <w:p w14:paraId="63580DAE" w14:textId="06780E04" w:rsidR="00A85BFE" w:rsidRPr="00151959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207" w:type="dxa"/>
          </w:tcPr>
          <w:p w14:paraId="4411A886" w14:textId="0D7FF1F5" w:rsidR="00A85BFE" w:rsidRPr="00151959" w:rsidRDefault="005D45D0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640,455</w:t>
            </w:r>
          </w:p>
        </w:tc>
        <w:tc>
          <w:tcPr>
            <w:tcW w:w="266" w:type="dxa"/>
          </w:tcPr>
          <w:p w14:paraId="747AEE20" w14:textId="77777777" w:rsidR="00A85BFE" w:rsidRPr="00151959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2B0E2C79" w14:textId="69CEA6C0" w:rsidR="00A85BFE" w:rsidRPr="00151959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471</w:t>
            </w:r>
            <w:r w:rsidR="001F4CC4" w:rsidRPr="00151959">
              <w:rPr>
                <w:rFonts w:ascii="Angsana New" w:hAnsi="Angsana New"/>
                <w:sz w:val="30"/>
                <w:szCs w:val="30"/>
              </w:rPr>
              <w:t>,447</w:t>
            </w:r>
          </w:p>
        </w:tc>
        <w:tc>
          <w:tcPr>
            <w:tcW w:w="273" w:type="dxa"/>
          </w:tcPr>
          <w:p w14:paraId="59CCF8B2" w14:textId="77777777" w:rsidR="00A85BFE" w:rsidRPr="00151959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276D9D3B" w14:textId="2DFFEBC7" w:rsidR="00A85BFE" w:rsidRPr="00151959" w:rsidRDefault="005D45D0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602,179</w:t>
            </w:r>
          </w:p>
        </w:tc>
        <w:tc>
          <w:tcPr>
            <w:tcW w:w="270" w:type="dxa"/>
          </w:tcPr>
          <w:p w14:paraId="3335AEBC" w14:textId="77777777" w:rsidR="00A85BFE" w:rsidRPr="00151959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7D3505" w14:textId="3A46063A" w:rsidR="00A85BFE" w:rsidRPr="00151959" w:rsidRDefault="000F43E1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441</w:t>
            </w:r>
            <w:r w:rsidR="001F4CC4" w:rsidRPr="00151959">
              <w:rPr>
                <w:rFonts w:ascii="Angsana New" w:hAnsi="Angsana New"/>
                <w:sz w:val="30"/>
                <w:szCs w:val="30"/>
              </w:rPr>
              <w:t>,075</w:t>
            </w:r>
          </w:p>
        </w:tc>
      </w:tr>
      <w:tr w:rsidR="00A85BFE" w:rsidRPr="00151959" w14:paraId="12D0269D" w14:textId="77777777" w:rsidTr="00875C76">
        <w:tc>
          <w:tcPr>
            <w:tcW w:w="3697" w:type="dxa"/>
          </w:tcPr>
          <w:p w14:paraId="238A4FBE" w14:textId="4770B0F1" w:rsidR="00A85BFE" w:rsidRPr="00151959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/>
                <w:sz w:val="30"/>
                <w:szCs w:val="30"/>
                <w:cs/>
              </w:rPr>
              <w:t>ค่าบริการอื่น ๆ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0C21FD06" w14:textId="4D9E0521" w:rsidR="00A85BFE" w:rsidRPr="00151959" w:rsidRDefault="005D45D0" w:rsidP="00A8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17,054</w:t>
            </w:r>
          </w:p>
        </w:tc>
        <w:tc>
          <w:tcPr>
            <w:tcW w:w="266" w:type="dxa"/>
          </w:tcPr>
          <w:p w14:paraId="0EF49039" w14:textId="77777777" w:rsidR="00A85BFE" w:rsidRPr="00151959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574D814B" w14:textId="08B33F39" w:rsidR="00A85BFE" w:rsidRPr="00151959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70</w:t>
            </w:r>
            <w:r w:rsidR="001F4CC4" w:rsidRPr="00151959">
              <w:rPr>
                <w:rFonts w:ascii="Angsana New" w:hAnsi="Angsana New"/>
                <w:sz w:val="30"/>
                <w:szCs w:val="30"/>
              </w:rPr>
              <w:t>,00</w:t>
            </w:r>
            <w:r w:rsidR="006B0E92" w:rsidRPr="0015195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3" w:type="dxa"/>
          </w:tcPr>
          <w:p w14:paraId="536608FD" w14:textId="77777777" w:rsidR="00A85BFE" w:rsidRPr="00151959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0C73BD96" w14:textId="51DCD31D" w:rsidR="00A85BFE" w:rsidRPr="00151959" w:rsidRDefault="005D45D0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16,867</w:t>
            </w:r>
          </w:p>
        </w:tc>
        <w:tc>
          <w:tcPr>
            <w:tcW w:w="270" w:type="dxa"/>
          </w:tcPr>
          <w:p w14:paraId="4F3CD7A4" w14:textId="77777777" w:rsidR="00A85BFE" w:rsidRPr="00151959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299899" w14:textId="3BE9A8A6" w:rsidR="00A85BFE" w:rsidRPr="00151959" w:rsidRDefault="001F4CC4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69,</w:t>
            </w:r>
            <w:r w:rsidR="00EA5303" w:rsidRPr="00151959">
              <w:rPr>
                <w:rFonts w:ascii="Angsana New" w:hAnsi="Angsana New"/>
                <w:sz w:val="30"/>
                <w:szCs w:val="30"/>
              </w:rPr>
              <w:t>968</w:t>
            </w:r>
          </w:p>
        </w:tc>
      </w:tr>
      <w:tr w:rsidR="00A85BFE" w:rsidRPr="00151959" w14:paraId="7F13B233" w14:textId="77777777" w:rsidTr="00875C76">
        <w:tc>
          <w:tcPr>
            <w:tcW w:w="3697" w:type="dxa"/>
          </w:tcPr>
          <w:p w14:paraId="5666006B" w14:textId="77777777" w:rsidR="00A85BFE" w:rsidRPr="00151959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AE93B" w14:textId="014106BA" w:rsidR="00A85BFE" w:rsidRPr="00151959" w:rsidRDefault="005D45D0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657,509</w:t>
            </w:r>
          </w:p>
        </w:tc>
        <w:tc>
          <w:tcPr>
            <w:tcW w:w="266" w:type="dxa"/>
            <w:tcBorders>
              <w:left w:val="nil"/>
            </w:tcBorders>
          </w:tcPr>
          <w:p w14:paraId="63424689" w14:textId="77777777" w:rsidR="00A85BFE" w:rsidRPr="00151959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8E844" w14:textId="08D55394" w:rsidR="00A85BFE" w:rsidRPr="00151959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sz w:val="30"/>
                <w:szCs w:val="30"/>
              </w:rPr>
              <w:t>541</w:t>
            </w:r>
            <w:r w:rsidR="001F4CC4" w:rsidRPr="00151959">
              <w:rPr>
                <w:rFonts w:ascii="Angsana New" w:hAnsi="Angsana New"/>
                <w:b/>
                <w:bCs/>
                <w:sz w:val="30"/>
                <w:szCs w:val="30"/>
              </w:rPr>
              <w:t>,4</w:t>
            </w:r>
            <w:r w:rsidR="006B0E92" w:rsidRPr="00151959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73" w:type="dxa"/>
            <w:tcBorders>
              <w:left w:val="nil"/>
            </w:tcBorders>
          </w:tcPr>
          <w:p w14:paraId="05131ACD" w14:textId="77777777" w:rsidR="00A85BFE" w:rsidRPr="00151959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48F7D063" w14:textId="703E4DBD" w:rsidR="00A85BFE" w:rsidRPr="00151959" w:rsidRDefault="005D45D0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619,046</w:t>
            </w:r>
          </w:p>
        </w:tc>
        <w:tc>
          <w:tcPr>
            <w:tcW w:w="270" w:type="dxa"/>
            <w:tcBorders>
              <w:left w:val="nil"/>
            </w:tcBorders>
          </w:tcPr>
          <w:p w14:paraId="660247DA" w14:textId="77777777" w:rsidR="00A85BFE" w:rsidRPr="00151959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8B67A4" w14:textId="57259D5D" w:rsidR="00A85BFE" w:rsidRPr="00151959" w:rsidRDefault="000F43E1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sz w:val="30"/>
                <w:szCs w:val="30"/>
              </w:rPr>
              <w:t>511</w:t>
            </w:r>
            <w:r w:rsidR="001F4CC4" w:rsidRPr="00151959">
              <w:rPr>
                <w:rFonts w:ascii="Angsana New" w:hAnsi="Angsana New"/>
                <w:b/>
                <w:bCs/>
                <w:sz w:val="30"/>
                <w:szCs w:val="30"/>
              </w:rPr>
              <w:t>,0</w:t>
            </w:r>
            <w:r w:rsidR="00EA5303" w:rsidRPr="00151959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</w:p>
        </w:tc>
      </w:tr>
    </w:tbl>
    <w:p w14:paraId="6F2C324F" w14:textId="76CD5CF8" w:rsidR="00A85BFE" w:rsidRPr="00151959" w:rsidRDefault="00A85BFE" w:rsidP="00412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7A5F8146" w14:textId="77777777" w:rsidR="00E91671" w:rsidRPr="00151959" w:rsidRDefault="00E91671" w:rsidP="00412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EE3335" w14:textId="77777777" w:rsidR="00E91671" w:rsidRPr="00151959" w:rsidRDefault="00E91671" w:rsidP="00412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6938BD03" w14:textId="6C7DBC3C" w:rsidR="007C4747" w:rsidRPr="00151959" w:rsidRDefault="000C7A72" w:rsidP="001C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51959">
        <w:rPr>
          <w:rFonts w:ascii="Angsana New" w:hAnsi="Angsana New"/>
          <w:b/>
          <w:bCs/>
          <w:sz w:val="30"/>
          <w:szCs w:val="30"/>
        </w:rPr>
        <w:t>3</w:t>
      </w:r>
      <w:r w:rsidR="001C6187" w:rsidRPr="00151959">
        <w:rPr>
          <w:rFonts w:ascii="Angsana New" w:hAnsi="Angsana New"/>
          <w:b/>
          <w:bCs/>
          <w:sz w:val="30"/>
          <w:szCs w:val="30"/>
        </w:rPr>
        <w:tab/>
      </w:r>
      <w:r w:rsidR="007C4747" w:rsidRPr="00151959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61FD227F" w14:textId="77777777" w:rsidR="00630384" w:rsidRPr="00151959" w:rsidRDefault="00630384">
      <w:pPr>
        <w:rPr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58"/>
        <w:gridCol w:w="1170"/>
        <w:gridCol w:w="180"/>
        <w:gridCol w:w="1170"/>
        <w:gridCol w:w="180"/>
        <w:gridCol w:w="1262"/>
        <w:gridCol w:w="180"/>
        <w:gridCol w:w="1260"/>
      </w:tblGrid>
      <w:tr w:rsidR="00127CA7" w:rsidRPr="00151959" w14:paraId="33DEBDFC" w14:textId="77777777" w:rsidTr="00456C0A">
        <w:trPr>
          <w:cantSplit/>
          <w:tblHeader/>
        </w:trPr>
        <w:tc>
          <w:tcPr>
            <w:tcW w:w="3958" w:type="dxa"/>
            <w:vAlign w:val="bottom"/>
            <w:hideMark/>
          </w:tcPr>
          <w:p w14:paraId="2D489E13" w14:textId="77777777" w:rsidR="00127CA7" w:rsidRPr="00151959" w:rsidRDefault="00127CA7" w:rsidP="005A153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5E5154B" w14:textId="77777777" w:rsidR="00127CA7" w:rsidRPr="00151959" w:rsidRDefault="00127CA7" w:rsidP="005A153C">
            <w:pPr>
              <w:pStyle w:val="acctmergecolhdg"/>
              <w:spacing w:line="240" w:lineRule="auto"/>
              <w:ind w:left="-441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5195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06EC8A5" w14:textId="77777777" w:rsidR="00127CA7" w:rsidRPr="00151959" w:rsidRDefault="00127CA7" w:rsidP="005A153C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45143915" w14:textId="77777777" w:rsidR="00127CA7" w:rsidRPr="00151959" w:rsidRDefault="00127CA7" w:rsidP="005A153C">
            <w:pPr>
              <w:pStyle w:val="acctmergecolhdg"/>
              <w:spacing w:line="240" w:lineRule="auto"/>
              <w:ind w:left="-440" w:right="-79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228B2" w:rsidRPr="00151959" w14:paraId="1B1EC9F8" w14:textId="77777777" w:rsidTr="00456C0A">
        <w:trPr>
          <w:cantSplit/>
          <w:tblHeader/>
        </w:trPr>
        <w:tc>
          <w:tcPr>
            <w:tcW w:w="3958" w:type="dxa"/>
            <w:vAlign w:val="bottom"/>
          </w:tcPr>
          <w:p w14:paraId="032B40D8" w14:textId="77777777" w:rsidR="00C228B2" w:rsidRPr="00151959" w:rsidRDefault="00C228B2" w:rsidP="00C228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D635F35" w14:textId="190F2EB5" w:rsidR="00C228B2" w:rsidRPr="00151959" w:rsidRDefault="001D479F" w:rsidP="00C228B2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5195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1519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58484BB2" w14:textId="77777777" w:rsidR="00C228B2" w:rsidRPr="00151959" w:rsidRDefault="00C228B2" w:rsidP="00C228B2">
            <w:pPr>
              <w:pStyle w:val="acctmergecolhdg"/>
              <w:spacing w:line="240" w:lineRule="auto"/>
              <w:ind w:left="-441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8CDB88" w14:textId="77777777" w:rsidR="00C228B2" w:rsidRPr="00151959" w:rsidRDefault="00C228B2" w:rsidP="00C228B2">
            <w:pPr>
              <w:pStyle w:val="acctmergecolhdg"/>
              <w:spacing w:line="240" w:lineRule="auto"/>
              <w:ind w:left="-441" w:right="-77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7ECED183" w14:textId="77777777" w:rsidR="00C228B2" w:rsidRPr="00151959" w:rsidRDefault="00C228B2" w:rsidP="00C228B2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F487803" w14:textId="60B26C72" w:rsidR="00C228B2" w:rsidRPr="00151959" w:rsidRDefault="001D479F" w:rsidP="00C228B2">
            <w:pPr>
              <w:spacing w:line="240" w:lineRule="auto"/>
              <w:ind w:left="-440" w:right="-55" w:firstLine="3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7A30FACE" w14:textId="77777777" w:rsidR="00C228B2" w:rsidRPr="00151959" w:rsidRDefault="00C228B2" w:rsidP="00C228B2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12AA5F" w14:textId="77777777" w:rsidR="00C228B2" w:rsidRPr="00151959" w:rsidRDefault="00C228B2" w:rsidP="00C228B2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C228B2" w:rsidRPr="00151959" w14:paraId="71280D57" w14:textId="77777777" w:rsidTr="00456C0A">
        <w:trPr>
          <w:cantSplit/>
          <w:tblHeader/>
        </w:trPr>
        <w:tc>
          <w:tcPr>
            <w:tcW w:w="3958" w:type="dxa"/>
            <w:vAlign w:val="bottom"/>
          </w:tcPr>
          <w:p w14:paraId="0736DF34" w14:textId="77777777" w:rsidR="00C228B2" w:rsidRPr="00151959" w:rsidRDefault="00C228B2" w:rsidP="00C228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F1D7287" w14:textId="104C8CEB" w:rsidR="00C228B2" w:rsidRPr="00151959" w:rsidRDefault="00C228B2" w:rsidP="00C228B2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5195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AE1F9A" w:rsidRPr="0015195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7BF9E6E" w14:textId="77777777" w:rsidR="00C228B2" w:rsidRPr="00151959" w:rsidRDefault="00C228B2" w:rsidP="00C228B2">
            <w:pPr>
              <w:pStyle w:val="acctmergecolhdg"/>
              <w:spacing w:line="240" w:lineRule="auto"/>
              <w:ind w:left="-441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2D9F53" w14:textId="293A221E" w:rsidR="00C228B2" w:rsidRPr="00151959" w:rsidRDefault="00C228B2" w:rsidP="00C228B2">
            <w:pPr>
              <w:pStyle w:val="acctmergecolhdg"/>
              <w:spacing w:line="240" w:lineRule="auto"/>
              <w:ind w:left="-441" w:right="-77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5195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112B86" w:rsidRPr="0015195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A462A4A" w14:textId="77777777" w:rsidR="00C228B2" w:rsidRPr="00151959" w:rsidRDefault="00C228B2" w:rsidP="00C228B2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0D12B61" w14:textId="5A6B7427" w:rsidR="00C228B2" w:rsidRPr="00151959" w:rsidRDefault="00C228B2" w:rsidP="00C228B2">
            <w:pPr>
              <w:spacing w:line="240" w:lineRule="auto"/>
              <w:ind w:left="-440" w:right="-55" w:firstLine="3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1F9A" w:rsidRPr="0015195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37A018D" w14:textId="77777777" w:rsidR="00C228B2" w:rsidRPr="00151959" w:rsidRDefault="00C228B2" w:rsidP="00C228B2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9A6BD7" w14:textId="26C70210" w:rsidR="00C228B2" w:rsidRPr="00151959" w:rsidRDefault="00C228B2" w:rsidP="00C228B2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15195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112B86" w:rsidRPr="0015195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C228B2" w:rsidRPr="00151959" w14:paraId="11A59D0D" w14:textId="77777777" w:rsidTr="00456C0A">
        <w:trPr>
          <w:cantSplit/>
          <w:tblHeader/>
        </w:trPr>
        <w:tc>
          <w:tcPr>
            <w:tcW w:w="3958" w:type="dxa"/>
            <w:vAlign w:val="bottom"/>
          </w:tcPr>
          <w:p w14:paraId="2894B493" w14:textId="77777777" w:rsidR="00C228B2" w:rsidRPr="00151959" w:rsidRDefault="00C228B2" w:rsidP="00C228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2" w:type="dxa"/>
            <w:gridSpan w:val="7"/>
            <w:vAlign w:val="bottom"/>
            <w:hideMark/>
          </w:tcPr>
          <w:p w14:paraId="6BE02984" w14:textId="77777777" w:rsidR="00C228B2" w:rsidRPr="00151959" w:rsidRDefault="00C228B2" w:rsidP="00C228B2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519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519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12B86" w:rsidRPr="00151959" w14:paraId="43F5C6DD" w14:textId="77777777" w:rsidTr="00456C0A">
        <w:trPr>
          <w:cantSplit/>
        </w:trPr>
        <w:tc>
          <w:tcPr>
            <w:tcW w:w="3958" w:type="dxa"/>
            <w:hideMark/>
          </w:tcPr>
          <w:p w14:paraId="1986A503" w14:textId="77777777" w:rsidR="00112B86" w:rsidRPr="00151959" w:rsidRDefault="00112B86" w:rsidP="00112B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D751AC9" w14:textId="3E0739A8" w:rsidR="00112B86" w:rsidRPr="00151959" w:rsidRDefault="000A7554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741,132</w:t>
            </w:r>
          </w:p>
        </w:tc>
        <w:tc>
          <w:tcPr>
            <w:tcW w:w="180" w:type="dxa"/>
          </w:tcPr>
          <w:p w14:paraId="709181C9" w14:textId="77777777" w:rsidR="00112B86" w:rsidRPr="00151959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92CE406" w14:textId="3419F4F8" w:rsidR="00112B86" w:rsidRPr="00151959" w:rsidRDefault="00112B86" w:rsidP="00A6613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84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576,132</w:t>
            </w:r>
          </w:p>
        </w:tc>
        <w:tc>
          <w:tcPr>
            <w:tcW w:w="180" w:type="dxa"/>
          </w:tcPr>
          <w:p w14:paraId="6A347226" w14:textId="77777777" w:rsidR="00112B86" w:rsidRPr="00151959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90C0FF1" w14:textId="0D9CFF51" w:rsidR="00112B86" w:rsidRPr="00151959" w:rsidRDefault="00921570" w:rsidP="00A66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741,132</w:t>
            </w:r>
          </w:p>
        </w:tc>
        <w:tc>
          <w:tcPr>
            <w:tcW w:w="180" w:type="dxa"/>
          </w:tcPr>
          <w:p w14:paraId="5ECC7F38" w14:textId="77777777" w:rsidR="00112B86" w:rsidRPr="00151959" w:rsidRDefault="00112B86" w:rsidP="00112B86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396C1F" w14:textId="56E0406F" w:rsidR="00112B86" w:rsidRPr="00151959" w:rsidRDefault="00112B86" w:rsidP="00A6613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575,852</w:t>
            </w:r>
          </w:p>
        </w:tc>
      </w:tr>
      <w:tr w:rsidR="00112B86" w:rsidRPr="00151959" w14:paraId="6CE8D736" w14:textId="77777777" w:rsidTr="00456C0A">
        <w:trPr>
          <w:cantSplit/>
        </w:trPr>
        <w:tc>
          <w:tcPr>
            <w:tcW w:w="3958" w:type="dxa"/>
            <w:hideMark/>
          </w:tcPr>
          <w:p w14:paraId="46DAF1D0" w14:textId="77777777" w:rsidR="00112B86" w:rsidRPr="00151959" w:rsidRDefault="00112B86" w:rsidP="00112B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587B971F" w14:textId="77777777" w:rsidR="00112B86" w:rsidRPr="00151959" w:rsidRDefault="00112B86" w:rsidP="00112B86">
            <w:pPr>
              <w:pStyle w:val="acctfourfigures"/>
              <w:tabs>
                <w:tab w:val="decimal" w:pos="465"/>
              </w:tabs>
              <w:spacing w:line="240" w:lineRule="auto"/>
              <w:ind w:left="-441" w:right="11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6162F2" w14:textId="77777777" w:rsidR="00112B86" w:rsidRPr="00151959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1D99DB" w14:textId="77777777" w:rsidR="00112B86" w:rsidRPr="00151959" w:rsidRDefault="00112B86" w:rsidP="00112B86">
            <w:pPr>
              <w:pStyle w:val="acctfourfigures"/>
              <w:tabs>
                <w:tab w:val="decimal" w:pos="640"/>
              </w:tabs>
              <w:spacing w:line="240" w:lineRule="auto"/>
              <w:ind w:left="-441" w:right="100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A44C62" w14:textId="77777777" w:rsidR="00112B86" w:rsidRPr="00151959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F13461C" w14:textId="77777777" w:rsidR="00112B86" w:rsidRPr="00151959" w:rsidRDefault="00112B86" w:rsidP="00112B86">
            <w:pPr>
              <w:pStyle w:val="acctfourfigures"/>
              <w:tabs>
                <w:tab w:val="decimal" w:pos="701"/>
              </w:tabs>
              <w:spacing w:line="240" w:lineRule="auto"/>
              <w:ind w:left="-440" w:right="66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757957" w14:textId="77777777" w:rsidR="00112B86" w:rsidRPr="00151959" w:rsidRDefault="00112B86" w:rsidP="00112B86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BCB7EE" w14:textId="77777777" w:rsidR="00112B86" w:rsidRPr="00151959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0" w:right="100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2B86" w:rsidRPr="00151959" w14:paraId="267AB048" w14:textId="77777777" w:rsidTr="00456C0A">
        <w:trPr>
          <w:cantSplit/>
        </w:trPr>
        <w:tc>
          <w:tcPr>
            <w:tcW w:w="3958" w:type="dxa"/>
            <w:hideMark/>
          </w:tcPr>
          <w:p w14:paraId="3B952F56" w14:textId="77777777" w:rsidR="00112B86" w:rsidRPr="00151959" w:rsidRDefault="00112B86" w:rsidP="00112B8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15195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545CA16" w14:textId="5A077DE1" w:rsidR="00112B86" w:rsidRPr="00151959" w:rsidRDefault="000A7554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32,816</w:t>
            </w:r>
          </w:p>
        </w:tc>
        <w:tc>
          <w:tcPr>
            <w:tcW w:w="180" w:type="dxa"/>
          </w:tcPr>
          <w:p w14:paraId="416691A6" w14:textId="77777777" w:rsidR="00112B86" w:rsidRPr="00151959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EE571D" w14:textId="0438C5AF" w:rsidR="00112B86" w:rsidRPr="00151959" w:rsidRDefault="00112B86" w:rsidP="00112B8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39</w:t>
            </w:r>
            <w:r w:rsidRPr="00151959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15195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832</w:t>
            </w:r>
          </w:p>
        </w:tc>
        <w:tc>
          <w:tcPr>
            <w:tcW w:w="180" w:type="dxa"/>
          </w:tcPr>
          <w:p w14:paraId="5090A3CA" w14:textId="77777777" w:rsidR="00112B86" w:rsidRPr="00151959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7E85552" w14:textId="06DC9289" w:rsidR="00112B86" w:rsidRPr="00151959" w:rsidRDefault="00921570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32,816</w:t>
            </w:r>
          </w:p>
        </w:tc>
        <w:tc>
          <w:tcPr>
            <w:tcW w:w="180" w:type="dxa"/>
          </w:tcPr>
          <w:p w14:paraId="071E1BEF" w14:textId="77777777" w:rsidR="00112B86" w:rsidRPr="00151959" w:rsidRDefault="00112B86" w:rsidP="00112B86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225DF1" w14:textId="5A04EE9E" w:rsidR="00112B86" w:rsidRPr="00151959" w:rsidRDefault="00112B86" w:rsidP="00112B8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39,832</w:t>
            </w:r>
          </w:p>
        </w:tc>
      </w:tr>
      <w:tr w:rsidR="00112B86" w:rsidRPr="00151959" w14:paraId="01928542" w14:textId="77777777" w:rsidTr="00456C0A">
        <w:trPr>
          <w:cantSplit/>
        </w:trPr>
        <w:tc>
          <w:tcPr>
            <w:tcW w:w="3958" w:type="dxa"/>
            <w:hideMark/>
          </w:tcPr>
          <w:p w14:paraId="4BC989CE" w14:textId="77777777" w:rsidR="00112B86" w:rsidRPr="00151959" w:rsidRDefault="00112B86" w:rsidP="00112B8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 xml:space="preserve">   3 - 6</w:t>
            </w: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DB880E6" w14:textId="3ECAAFBA" w:rsidR="00112B86" w:rsidRPr="00151959" w:rsidRDefault="000A7554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1,296</w:t>
            </w:r>
          </w:p>
        </w:tc>
        <w:tc>
          <w:tcPr>
            <w:tcW w:w="180" w:type="dxa"/>
          </w:tcPr>
          <w:p w14:paraId="7A35C1F5" w14:textId="77777777" w:rsidR="00112B86" w:rsidRPr="00151959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5EBC00" w14:textId="74D4A559" w:rsidR="00112B86" w:rsidRPr="00151959" w:rsidRDefault="00112B86" w:rsidP="00112B8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2,854</w:t>
            </w:r>
          </w:p>
        </w:tc>
        <w:tc>
          <w:tcPr>
            <w:tcW w:w="180" w:type="dxa"/>
          </w:tcPr>
          <w:p w14:paraId="7C5F50B2" w14:textId="77777777" w:rsidR="00112B86" w:rsidRPr="00151959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FA7B0E0" w14:textId="7E054D9B" w:rsidR="00112B86" w:rsidRPr="00151959" w:rsidRDefault="00921570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1,296</w:t>
            </w:r>
          </w:p>
        </w:tc>
        <w:tc>
          <w:tcPr>
            <w:tcW w:w="180" w:type="dxa"/>
          </w:tcPr>
          <w:p w14:paraId="0F397717" w14:textId="77777777" w:rsidR="00112B86" w:rsidRPr="00151959" w:rsidRDefault="00112B86" w:rsidP="00112B86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9A6E9F" w14:textId="4B1BAF3D" w:rsidR="00112B86" w:rsidRPr="00151959" w:rsidRDefault="00112B86" w:rsidP="00112B8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2,854</w:t>
            </w:r>
          </w:p>
        </w:tc>
      </w:tr>
      <w:tr w:rsidR="00112B86" w:rsidRPr="00151959" w14:paraId="2121051A" w14:textId="77777777" w:rsidTr="00456C0A">
        <w:trPr>
          <w:cantSplit/>
        </w:trPr>
        <w:tc>
          <w:tcPr>
            <w:tcW w:w="3958" w:type="dxa"/>
            <w:hideMark/>
          </w:tcPr>
          <w:p w14:paraId="6D0EF0FE" w14:textId="77777777" w:rsidR="00112B86" w:rsidRPr="00151959" w:rsidRDefault="00112B86" w:rsidP="00112B8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15195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02D11" w14:textId="4F807BE7" w:rsidR="00112B86" w:rsidRPr="00151959" w:rsidRDefault="000A7554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34,202</w:t>
            </w:r>
          </w:p>
        </w:tc>
        <w:tc>
          <w:tcPr>
            <w:tcW w:w="180" w:type="dxa"/>
          </w:tcPr>
          <w:p w14:paraId="460DE707" w14:textId="77777777" w:rsidR="00112B86" w:rsidRPr="00151959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4C924" w14:textId="2F1511C3" w:rsidR="00112B86" w:rsidRPr="00151959" w:rsidRDefault="00112B86" w:rsidP="00112B8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30,799</w:t>
            </w:r>
          </w:p>
        </w:tc>
        <w:tc>
          <w:tcPr>
            <w:tcW w:w="180" w:type="dxa"/>
          </w:tcPr>
          <w:p w14:paraId="1B853C80" w14:textId="77777777" w:rsidR="00112B86" w:rsidRPr="00151959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ECCD8" w14:textId="55B96D56" w:rsidR="00112B86" w:rsidRPr="00151959" w:rsidRDefault="00921570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34,172</w:t>
            </w:r>
          </w:p>
        </w:tc>
        <w:tc>
          <w:tcPr>
            <w:tcW w:w="180" w:type="dxa"/>
          </w:tcPr>
          <w:p w14:paraId="72B56C35" w14:textId="77777777" w:rsidR="00112B86" w:rsidRPr="00151959" w:rsidRDefault="00112B86" w:rsidP="00112B86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5231E" w14:textId="324E2069" w:rsidR="00112B86" w:rsidRPr="00151959" w:rsidRDefault="00112B86" w:rsidP="00112B8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30,770</w:t>
            </w:r>
          </w:p>
        </w:tc>
      </w:tr>
      <w:tr w:rsidR="00112B86" w:rsidRPr="00151959" w14:paraId="288ED074" w14:textId="77777777" w:rsidTr="00456C0A">
        <w:trPr>
          <w:cantSplit/>
        </w:trPr>
        <w:tc>
          <w:tcPr>
            <w:tcW w:w="3958" w:type="dxa"/>
            <w:hideMark/>
          </w:tcPr>
          <w:p w14:paraId="0ACD69B3" w14:textId="77777777" w:rsidR="00112B86" w:rsidRPr="00151959" w:rsidRDefault="00112B86" w:rsidP="00112B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CB4CC" w14:textId="4FC50C43" w:rsidR="00112B86" w:rsidRPr="00151959" w:rsidRDefault="00AF63F9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 w:rsidR="000A7554"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A7554"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</w:t>
            </w:r>
          </w:p>
        </w:tc>
        <w:tc>
          <w:tcPr>
            <w:tcW w:w="180" w:type="dxa"/>
          </w:tcPr>
          <w:p w14:paraId="5090B57F" w14:textId="77777777" w:rsidR="00112B86" w:rsidRPr="00151959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FBC9A" w14:textId="6C806463" w:rsidR="00112B86" w:rsidRPr="00151959" w:rsidRDefault="00112B86" w:rsidP="00112B8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649,617</w:t>
            </w:r>
          </w:p>
        </w:tc>
        <w:tc>
          <w:tcPr>
            <w:tcW w:w="180" w:type="dxa"/>
          </w:tcPr>
          <w:p w14:paraId="57433643" w14:textId="77777777" w:rsidR="00112B86" w:rsidRPr="00151959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58BC5" w14:textId="5FD13867" w:rsidR="00112B86" w:rsidRPr="00151959" w:rsidRDefault="00AF63F9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 w:rsidR="00921570"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21570"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</w:t>
            </w:r>
          </w:p>
        </w:tc>
        <w:tc>
          <w:tcPr>
            <w:tcW w:w="180" w:type="dxa"/>
          </w:tcPr>
          <w:p w14:paraId="464FDFD4" w14:textId="77777777" w:rsidR="00112B86" w:rsidRPr="00151959" w:rsidRDefault="00112B86" w:rsidP="00112B86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14AAB00" w14:textId="3ECF6E6F" w:rsidR="00112B86" w:rsidRPr="00151959" w:rsidRDefault="00112B86" w:rsidP="00112B8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649,308</w:t>
            </w:r>
          </w:p>
        </w:tc>
      </w:tr>
      <w:tr w:rsidR="00112B86" w:rsidRPr="00151959" w14:paraId="648B9DA4" w14:textId="77777777" w:rsidTr="00C13084">
        <w:trPr>
          <w:cantSplit/>
          <w:trHeight w:val="71"/>
        </w:trPr>
        <w:tc>
          <w:tcPr>
            <w:tcW w:w="3958" w:type="dxa"/>
            <w:vAlign w:val="bottom"/>
            <w:hideMark/>
          </w:tcPr>
          <w:p w14:paraId="68F4C11D" w14:textId="6AF8027C" w:rsidR="00112B86" w:rsidRPr="00151959" w:rsidRDefault="00112B86" w:rsidP="00E9602D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15195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A16EA9" w14:textId="6567CD7B" w:rsidR="00112B86" w:rsidRPr="00151959" w:rsidRDefault="00AF63F9" w:rsidP="00A66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0A7554" w:rsidRPr="0015195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519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A7554" w:rsidRPr="00151959">
              <w:rPr>
                <w:rFonts w:asciiTheme="majorBidi" w:hAnsiTheme="majorBidi" w:cstheme="majorBidi"/>
                <w:sz w:val="30"/>
                <w:szCs w:val="30"/>
              </w:rPr>
              <w:t>476</w:t>
            </w:r>
            <w:r w:rsidRPr="001519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C1F0198" w14:textId="77777777" w:rsidR="00112B86" w:rsidRPr="00151959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CE089" w14:textId="2D17DF7A" w:rsidR="00112B86" w:rsidRPr="00151959" w:rsidRDefault="00112B86" w:rsidP="00112B8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(33,783)</w:t>
            </w:r>
          </w:p>
        </w:tc>
        <w:tc>
          <w:tcPr>
            <w:tcW w:w="180" w:type="dxa"/>
            <w:vAlign w:val="bottom"/>
          </w:tcPr>
          <w:p w14:paraId="738ECA13" w14:textId="77777777" w:rsidR="00112B86" w:rsidRPr="00151959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B20BB" w14:textId="3E5E763D" w:rsidR="00112B86" w:rsidRPr="00151959" w:rsidRDefault="00AF63F9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1570" w:rsidRPr="00151959">
              <w:rPr>
                <w:rFonts w:asciiTheme="majorBidi" w:hAnsiTheme="majorBidi" w:cstheme="majorBidi"/>
                <w:sz w:val="30"/>
                <w:szCs w:val="30"/>
              </w:rPr>
              <w:t>34,476</w:t>
            </w:r>
            <w:r w:rsidRPr="001519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2537A15" w14:textId="77777777" w:rsidR="00112B86" w:rsidRPr="00151959" w:rsidRDefault="00112B86" w:rsidP="00112B86">
            <w:pPr>
              <w:pStyle w:val="acctfourfigures"/>
              <w:spacing w:line="240" w:lineRule="auto"/>
              <w:ind w:left="-440" w:firstLine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77F2A6D" w14:textId="5C7284DC" w:rsidR="00112B86" w:rsidRPr="00151959" w:rsidRDefault="00112B86" w:rsidP="00112B8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(33,783)</w:t>
            </w:r>
          </w:p>
        </w:tc>
      </w:tr>
      <w:tr w:rsidR="00112B86" w:rsidRPr="00151959" w14:paraId="1A62A7ED" w14:textId="77777777" w:rsidTr="00C13084">
        <w:trPr>
          <w:cantSplit/>
        </w:trPr>
        <w:tc>
          <w:tcPr>
            <w:tcW w:w="3958" w:type="dxa"/>
            <w:hideMark/>
          </w:tcPr>
          <w:p w14:paraId="5B2B9B21" w14:textId="77777777" w:rsidR="00112B86" w:rsidRPr="00151959" w:rsidRDefault="00112B86" w:rsidP="00112B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EB392D" w14:textId="1C340266" w:rsidR="00112B86" w:rsidRPr="00151959" w:rsidRDefault="00AF63F9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</w:t>
            </w:r>
            <w:r w:rsidR="000A7554"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A7554"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970</w:t>
            </w:r>
          </w:p>
        </w:tc>
        <w:tc>
          <w:tcPr>
            <w:tcW w:w="180" w:type="dxa"/>
          </w:tcPr>
          <w:p w14:paraId="04FD3450" w14:textId="77777777" w:rsidR="00112B86" w:rsidRPr="00151959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CCA70D" w14:textId="77F2BF90" w:rsidR="00112B86" w:rsidRPr="00151959" w:rsidRDefault="00112B86" w:rsidP="0031297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615,834</w:t>
            </w:r>
          </w:p>
        </w:tc>
        <w:tc>
          <w:tcPr>
            <w:tcW w:w="180" w:type="dxa"/>
          </w:tcPr>
          <w:p w14:paraId="463143DC" w14:textId="77777777" w:rsidR="00112B86" w:rsidRPr="00151959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053A38" w14:textId="7B6E7849" w:rsidR="00112B86" w:rsidRPr="00151959" w:rsidRDefault="00921570" w:rsidP="0031297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774,940</w:t>
            </w:r>
          </w:p>
        </w:tc>
        <w:tc>
          <w:tcPr>
            <w:tcW w:w="180" w:type="dxa"/>
          </w:tcPr>
          <w:p w14:paraId="42975FD8" w14:textId="77777777" w:rsidR="00112B86" w:rsidRPr="00151959" w:rsidRDefault="00112B86" w:rsidP="00112B86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2" w:space="0" w:color="auto"/>
              <w:bottom w:val="double" w:sz="4" w:space="0" w:color="auto"/>
            </w:tcBorders>
          </w:tcPr>
          <w:p w14:paraId="4444B1B8" w14:textId="66BF49AA" w:rsidR="00112B86" w:rsidRPr="00151959" w:rsidRDefault="00112B86" w:rsidP="0031297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615,525</w:t>
            </w:r>
          </w:p>
        </w:tc>
      </w:tr>
    </w:tbl>
    <w:p w14:paraId="7D27D897" w14:textId="53C46AD7" w:rsidR="00E91671" w:rsidRPr="00151959" w:rsidRDefault="00E91671">
      <w:pPr>
        <w:rPr>
          <w:sz w:val="30"/>
          <w:szCs w:val="30"/>
        </w:rPr>
      </w:pPr>
      <w:r w:rsidRPr="00151959">
        <w:tab/>
      </w:r>
      <w:r w:rsidRPr="00151959">
        <w:tab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80"/>
        <w:gridCol w:w="1260"/>
        <w:gridCol w:w="180"/>
        <w:gridCol w:w="1260"/>
      </w:tblGrid>
      <w:tr w:rsidR="00C228B2" w:rsidRPr="00151959" w14:paraId="6F4E1BDC" w14:textId="77777777" w:rsidTr="00312975">
        <w:trPr>
          <w:cantSplit/>
          <w:tblHeader/>
        </w:trPr>
        <w:tc>
          <w:tcPr>
            <w:tcW w:w="3960" w:type="dxa"/>
            <w:vAlign w:val="bottom"/>
            <w:hideMark/>
          </w:tcPr>
          <w:p w14:paraId="4CB80D61" w14:textId="77777777" w:rsidR="00C228B2" w:rsidRPr="00151959" w:rsidRDefault="00C228B2" w:rsidP="007C22A3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1519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1519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4BE6236B" w14:textId="77777777" w:rsidR="00C228B2" w:rsidRPr="00151959" w:rsidRDefault="00C228B2" w:rsidP="007C22A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5195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6E9B043" w14:textId="77777777" w:rsidR="00C228B2" w:rsidRPr="00151959" w:rsidRDefault="00C228B2" w:rsidP="007C22A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E1BE5DC" w14:textId="77777777" w:rsidR="00C228B2" w:rsidRPr="00151959" w:rsidRDefault="00C228B2" w:rsidP="007C22A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2B86" w:rsidRPr="00151959" w14:paraId="32C3567C" w14:textId="77777777" w:rsidTr="00312975">
        <w:trPr>
          <w:cantSplit/>
          <w:tblHeader/>
        </w:trPr>
        <w:tc>
          <w:tcPr>
            <w:tcW w:w="3960" w:type="dxa"/>
            <w:vAlign w:val="bottom"/>
          </w:tcPr>
          <w:p w14:paraId="228FB931" w14:textId="2509F1AA" w:rsidR="00112B86" w:rsidRPr="00151959" w:rsidRDefault="00112B86" w:rsidP="00112B8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76BDD" w:rsidRPr="001519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F76BDD" w:rsidRPr="001519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F76BDD" w:rsidRPr="001519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F76BDD" w:rsidRPr="001519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7EC0406C" w14:textId="6D289A58" w:rsidR="00112B86" w:rsidRPr="00151959" w:rsidRDefault="00112B86" w:rsidP="00112B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AE1F9A" w:rsidRPr="0015195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0747535" w14:textId="77777777" w:rsidR="00112B86" w:rsidRPr="00151959" w:rsidRDefault="00112B86" w:rsidP="00112B8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C14366" w14:textId="2EB48FA3" w:rsidR="00112B86" w:rsidRPr="00151959" w:rsidRDefault="00112B86" w:rsidP="00112B8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AE1F9A" w:rsidRPr="0015195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57439564" w14:textId="77777777" w:rsidR="00112B86" w:rsidRPr="00151959" w:rsidRDefault="00112B86" w:rsidP="00112B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C7088D" w14:textId="57CB3F01" w:rsidR="00112B86" w:rsidRPr="00151959" w:rsidRDefault="00112B86" w:rsidP="00112B8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E1F9A" w:rsidRPr="0015195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2C9FE04A" w14:textId="77777777" w:rsidR="00112B86" w:rsidRPr="00151959" w:rsidRDefault="00112B86" w:rsidP="00112B8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6C5346" w14:textId="5167B46F" w:rsidR="00112B86" w:rsidRPr="00151959" w:rsidRDefault="00112B86" w:rsidP="00112B8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AE1F9A" w:rsidRPr="0015195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</w:tr>
      <w:tr w:rsidR="00C228B2" w:rsidRPr="00151959" w14:paraId="06393F48" w14:textId="77777777" w:rsidTr="00312975">
        <w:trPr>
          <w:cantSplit/>
          <w:tblHeader/>
        </w:trPr>
        <w:tc>
          <w:tcPr>
            <w:tcW w:w="3960" w:type="dxa"/>
            <w:vAlign w:val="bottom"/>
            <w:hideMark/>
          </w:tcPr>
          <w:p w14:paraId="0AD9936A" w14:textId="77777777" w:rsidR="00C228B2" w:rsidRPr="00151959" w:rsidRDefault="00C228B2" w:rsidP="007C22A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57F8FE1B" w14:textId="77777777" w:rsidR="00C228B2" w:rsidRPr="00151959" w:rsidRDefault="00C228B2" w:rsidP="007C22A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228B2" w:rsidRPr="00151959" w14:paraId="6F887949" w14:textId="77777777" w:rsidTr="00312975">
        <w:trPr>
          <w:cantSplit/>
        </w:trPr>
        <w:tc>
          <w:tcPr>
            <w:tcW w:w="3960" w:type="dxa"/>
          </w:tcPr>
          <w:p w14:paraId="5D3D6F17" w14:textId="27D6E9E4" w:rsidR="00C228B2" w:rsidRPr="00151959" w:rsidRDefault="00C228B2" w:rsidP="007C22A3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ขาดทุนด้านเครดิต </w:t>
            </w:r>
          </w:p>
        </w:tc>
        <w:tc>
          <w:tcPr>
            <w:tcW w:w="1170" w:type="dxa"/>
          </w:tcPr>
          <w:p w14:paraId="18DBBF91" w14:textId="4AEEC7C2" w:rsidR="00C228B2" w:rsidRPr="00151959" w:rsidRDefault="00D132BD" w:rsidP="0031297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</w:t>
            </w:r>
          </w:p>
        </w:tc>
        <w:tc>
          <w:tcPr>
            <w:tcW w:w="180" w:type="dxa"/>
          </w:tcPr>
          <w:p w14:paraId="4150DAF8" w14:textId="77777777" w:rsidR="00C228B2" w:rsidRPr="00151959" w:rsidRDefault="00C228B2" w:rsidP="007C22A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ED25E6" w14:textId="25EBF7BB" w:rsidR="00C228B2" w:rsidRPr="00151959" w:rsidRDefault="00F76BDD" w:rsidP="00C9347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3,625</w:t>
            </w:r>
          </w:p>
        </w:tc>
        <w:tc>
          <w:tcPr>
            <w:tcW w:w="180" w:type="dxa"/>
          </w:tcPr>
          <w:p w14:paraId="05D3BF2D" w14:textId="77777777" w:rsidR="00C228B2" w:rsidRPr="00151959" w:rsidRDefault="00C228B2" w:rsidP="007C22A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59D3ED" w14:textId="772AEA0B" w:rsidR="00C228B2" w:rsidRPr="00151959" w:rsidRDefault="00D132BD" w:rsidP="00C9347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</w:t>
            </w:r>
          </w:p>
        </w:tc>
        <w:tc>
          <w:tcPr>
            <w:tcW w:w="180" w:type="dxa"/>
          </w:tcPr>
          <w:p w14:paraId="3C23F5E0" w14:textId="77777777" w:rsidR="00C228B2" w:rsidRPr="00151959" w:rsidRDefault="00C228B2" w:rsidP="007C22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9C76DB" w14:textId="41D3ECD5" w:rsidR="00C228B2" w:rsidRPr="00151959" w:rsidRDefault="00F76BDD" w:rsidP="00C9347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3,625</w:t>
            </w:r>
          </w:p>
        </w:tc>
      </w:tr>
    </w:tbl>
    <w:p w14:paraId="2873D6F7" w14:textId="77777777" w:rsidR="00BB6E60" w:rsidRPr="00151959" w:rsidRDefault="00BB6E60" w:rsidP="001C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F042E58" w14:textId="21C54850" w:rsidR="001C6187" w:rsidRPr="00151959" w:rsidRDefault="00E54121" w:rsidP="001C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51959">
        <w:rPr>
          <w:rFonts w:ascii="Angsana New" w:hAnsi="Angsana New"/>
          <w:b/>
          <w:bCs/>
          <w:sz w:val="30"/>
          <w:szCs w:val="30"/>
        </w:rPr>
        <w:t>4</w:t>
      </w:r>
      <w:r w:rsidR="007C4747" w:rsidRPr="00151959">
        <w:rPr>
          <w:rFonts w:ascii="Angsana New" w:hAnsi="Angsana New"/>
          <w:b/>
          <w:bCs/>
          <w:sz w:val="30"/>
          <w:szCs w:val="30"/>
        </w:rPr>
        <w:tab/>
      </w:r>
      <w:r w:rsidR="001C6187" w:rsidRPr="00151959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2E7294BA" w14:textId="1EAEF089" w:rsidR="001C6187" w:rsidRPr="00151959" w:rsidRDefault="001C6187" w:rsidP="004126C0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620"/>
        <w:gridCol w:w="1530"/>
        <w:gridCol w:w="180"/>
        <w:gridCol w:w="1620"/>
      </w:tblGrid>
      <w:tr w:rsidR="00C228B2" w:rsidRPr="00151959" w14:paraId="410DFE07" w14:textId="77777777" w:rsidTr="00312975">
        <w:trPr>
          <w:cantSplit/>
          <w:tblHeader/>
        </w:trPr>
        <w:tc>
          <w:tcPr>
            <w:tcW w:w="4410" w:type="dxa"/>
            <w:vAlign w:val="bottom"/>
          </w:tcPr>
          <w:p w14:paraId="3D8DCD8C" w14:textId="22EE00E0" w:rsidR="00C228B2" w:rsidRPr="00151959" w:rsidRDefault="00AE1F9A" w:rsidP="007C22A3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1519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Pr="001519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98493E" w:rsidRPr="001519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เก้า</w:t>
            </w:r>
            <w:r w:rsidR="0098493E" w:rsidRPr="001519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98493E" w:rsidRPr="001519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98493E" w:rsidRPr="001519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="0098493E" w:rsidRPr="001519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519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620" w:type="dxa"/>
            <w:vAlign w:val="bottom"/>
          </w:tcPr>
          <w:p w14:paraId="04133FD7" w14:textId="77777777" w:rsidR="00C228B2" w:rsidRPr="00151959" w:rsidRDefault="00C228B2" w:rsidP="007C22A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184D59F" w14:textId="77777777" w:rsidR="00C228B2" w:rsidRPr="00151959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0042FA6" w14:textId="77777777" w:rsidR="00C228B2" w:rsidRPr="00151959" w:rsidRDefault="00C228B2" w:rsidP="007C22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BA4A297" w14:textId="77777777" w:rsidR="00C228B2" w:rsidRPr="00151959" w:rsidRDefault="00C228B2" w:rsidP="007C22A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45FE1F92" w14:textId="77777777" w:rsidR="00C228B2" w:rsidRPr="00151959" w:rsidRDefault="00C228B2" w:rsidP="007C22A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15195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28B2" w:rsidRPr="00151959" w14:paraId="2FC7C921" w14:textId="77777777" w:rsidTr="00312975">
        <w:trPr>
          <w:cantSplit/>
        </w:trPr>
        <w:tc>
          <w:tcPr>
            <w:tcW w:w="4410" w:type="dxa"/>
          </w:tcPr>
          <w:p w14:paraId="50D73227" w14:textId="77777777" w:rsidR="00C228B2" w:rsidRPr="00151959" w:rsidRDefault="00C228B2" w:rsidP="007C22A3">
            <w:pPr>
              <w:spacing w:line="240" w:lineRule="auto"/>
              <w:ind w:firstLine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AABD350" w14:textId="77777777" w:rsidR="00C228B2" w:rsidRPr="00151959" w:rsidRDefault="00C228B2" w:rsidP="007C22A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5CD69966" w14:textId="77777777" w:rsidR="00C228B2" w:rsidRPr="00151959" w:rsidRDefault="00C228B2" w:rsidP="007C22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519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519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1519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228B2" w:rsidRPr="00151959" w14:paraId="365BB123" w14:textId="77777777" w:rsidTr="00312975">
        <w:trPr>
          <w:cantSplit/>
        </w:trPr>
        <w:tc>
          <w:tcPr>
            <w:tcW w:w="4410" w:type="dxa"/>
          </w:tcPr>
          <w:p w14:paraId="1E7BC01F" w14:textId="77777777" w:rsidR="00C228B2" w:rsidRPr="00151959" w:rsidRDefault="00C228B2" w:rsidP="007C22A3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620" w:type="dxa"/>
          </w:tcPr>
          <w:p w14:paraId="0C862388" w14:textId="77777777" w:rsidR="00C228B2" w:rsidRPr="00151959" w:rsidRDefault="00C228B2" w:rsidP="007C22A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10DC9B6" w14:textId="18C2DCD6" w:rsidR="00C228B2" w:rsidRPr="00151959" w:rsidRDefault="009C0060" w:rsidP="007C22A3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151959">
              <w:rPr>
                <w:rFonts w:asciiTheme="majorBidi" w:hAnsiTheme="majorBidi"/>
                <w:sz w:val="30"/>
                <w:szCs w:val="30"/>
                <w:lang w:val="en-US" w:bidi="th-TH"/>
              </w:rPr>
              <w:t>293,31</w:t>
            </w:r>
            <w:r w:rsidR="00C23C72">
              <w:rPr>
                <w:rFonts w:asciiTheme="majorBidi" w:hAnsi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9001286" w14:textId="77777777" w:rsidR="00C228B2" w:rsidRPr="00151959" w:rsidRDefault="00C228B2" w:rsidP="007C22A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D37C7D" w14:textId="2EB8623D" w:rsidR="00C228B2" w:rsidRPr="00151959" w:rsidRDefault="009C0060" w:rsidP="00312975">
            <w:pPr>
              <w:pStyle w:val="acctfourfigures"/>
              <w:tabs>
                <w:tab w:val="clear" w:pos="765"/>
                <w:tab w:val="decimal" w:pos="1323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151959">
              <w:rPr>
                <w:rFonts w:asciiTheme="majorBidi" w:hAnsiTheme="majorBidi"/>
                <w:sz w:val="30"/>
                <w:szCs w:val="30"/>
                <w:lang w:val="en-US" w:bidi="th-TH"/>
              </w:rPr>
              <w:t>289,628</w:t>
            </w:r>
          </w:p>
        </w:tc>
      </w:tr>
      <w:tr w:rsidR="00D02F23" w:rsidRPr="00151959" w14:paraId="7037CB8D" w14:textId="77777777" w:rsidTr="00312975">
        <w:trPr>
          <w:cantSplit/>
          <w:trHeight w:val="405"/>
        </w:trPr>
        <w:tc>
          <w:tcPr>
            <w:tcW w:w="4410" w:type="dxa"/>
          </w:tcPr>
          <w:p w14:paraId="76A74A94" w14:textId="39DB6440" w:rsidR="00D02F23" w:rsidRPr="00151959" w:rsidRDefault="00D02F23" w:rsidP="00D02F23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 w:rsidRPr="001519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620" w:type="dxa"/>
          </w:tcPr>
          <w:p w14:paraId="0AE4F8D2" w14:textId="7584B66B" w:rsidR="00D02F23" w:rsidRPr="00151959" w:rsidRDefault="00D02F23" w:rsidP="00D02F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D2A36E1" w14:textId="14CA3770" w:rsidR="00D02F23" w:rsidRPr="00151959" w:rsidRDefault="00983654" w:rsidP="00D02F23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151959">
              <w:rPr>
                <w:rFonts w:asciiTheme="majorBidi" w:hAnsiTheme="majorBidi"/>
                <w:sz w:val="30"/>
                <w:szCs w:val="30"/>
                <w:lang w:val="en-US" w:bidi="th-TH"/>
              </w:rPr>
              <w:t>(2</w:t>
            </w:r>
            <w:r w:rsidR="00C23C72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Pr="00151959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7881E1F" w14:textId="77777777" w:rsidR="00D02F23" w:rsidRPr="00151959" w:rsidRDefault="00D02F23" w:rsidP="00D02F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BF85092" w14:textId="7A580606" w:rsidR="00D02F23" w:rsidRPr="00151959" w:rsidRDefault="009C0060" w:rsidP="008622E8">
            <w:pPr>
              <w:pStyle w:val="acctfourfigures"/>
              <w:tabs>
                <w:tab w:val="clear" w:pos="765"/>
                <w:tab w:val="decimal" w:pos="1323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151959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C23C72">
              <w:rPr>
                <w:rFonts w:asciiTheme="majorBidi" w:hAnsiTheme="majorBidi"/>
                <w:sz w:val="30"/>
                <w:szCs w:val="30"/>
                <w:lang w:val="en-US" w:bidi="th-TH"/>
              </w:rPr>
              <w:t>8</w:t>
            </w:r>
            <w:r w:rsidRPr="00151959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02F23" w:rsidRPr="00151959" w14:paraId="036020DA" w14:textId="77777777" w:rsidTr="00312975">
        <w:trPr>
          <w:cantSplit/>
        </w:trPr>
        <w:tc>
          <w:tcPr>
            <w:tcW w:w="4410" w:type="dxa"/>
          </w:tcPr>
          <w:p w14:paraId="2788CA3F" w14:textId="77777777" w:rsidR="00D02F23" w:rsidRPr="00151959" w:rsidRDefault="00D02F23" w:rsidP="00D02F23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/>
                <w:sz w:val="30"/>
                <w:szCs w:val="30"/>
                <w:cs/>
              </w:rPr>
              <w:t>ขาดทุนจากการด้อยค่าภาชนะบรรจุ</w:t>
            </w:r>
          </w:p>
        </w:tc>
        <w:tc>
          <w:tcPr>
            <w:tcW w:w="1620" w:type="dxa"/>
          </w:tcPr>
          <w:p w14:paraId="45C3ADA0" w14:textId="77777777" w:rsidR="00D02F23" w:rsidRPr="00151959" w:rsidRDefault="00D02F23" w:rsidP="00D02F2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EE8ABB0" w14:textId="58EF8FC5" w:rsidR="00D02F23" w:rsidRPr="00151959" w:rsidRDefault="009C0060" w:rsidP="00D02F23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151959">
              <w:rPr>
                <w:rFonts w:asciiTheme="majorBidi" w:hAnsiTheme="majorBidi"/>
                <w:sz w:val="30"/>
                <w:szCs w:val="30"/>
                <w:lang w:val="en-US" w:bidi="th-TH"/>
              </w:rPr>
              <w:t>(19</w:t>
            </w:r>
            <w:r w:rsidR="00983654" w:rsidRPr="00151959">
              <w:rPr>
                <w:rFonts w:asciiTheme="majorBidi" w:hAnsiTheme="majorBidi"/>
                <w:sz w:val="30"/>
                <w:szCs w:val="30"/>
                <w:lang w:val="en-US" w:bidi="th-TH"/>
              </w:rPr>
              <w:t>,581</w:t>
            </w:r>
            <w:r w:rsidRPr="00151959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F0F739A" w14:textId="77777777" w:rsidR="00D02F23" w:rsidRPr="00151959" w:rsidRDefault="00D02F23" w:rsidP="00D02F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D2ADBE" w14:textId="0FE7A421" w:rsidR="00D02F23" w:rsidRPr="00151959" w:rsidRDefault="009C0060" w:rsidP="00ED2750">
            <w:pPr>
              <w:pStyle w:val="acctfourfigures"/>
              <w:tabs>
                <w:tab w:val="clear" w:pos="765"/>
                <w:tab w:val="decimal" w:pos="1323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151959">
              <w:rPr>
                <w:rFonts w:asciiTheme="majorBidi" w:hAnsiTheme="majorBidi"/>
                <w:sz w:val="30"/>
                <w:szCs w:val="30"/>
                <w:lang w:val="en-US" w:bidi="th-TH"/>
              </w:rPr>
              <w:t>(19,</w:t>
            </w:r>
            <w:r w:rsidR="00983654" w:rsidRPr="00151959">
              <w:rPr>
                <w:rFonts w:asciiTheme="majorBidi" w:hAnsiTheme="majorBidi"/>
                <w:sz w:val="30"/>
                <w:szCs w:val="30"/>
                <w:lang w:val="en-US" w:bidi="th-TH"/>
              </w:rPr>
              <w:t>581</w:t>
            </w:r>
            <w:r w:rsidRPr="00151959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384E8971" w14:textId="2A0DA018" w:rsidR="00E54121" w:rsidRPr="00151959" w:rsidRDefault="00E54121" w:rsidP="004126C0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93914F6" w14:textId="77777777" w:rsidR="00E91671" w:rsidRPr="00151959" w:rsidRDefault="00E91671" w:rsidP="004126C0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320AB4B" w14:textId="77777777" w:rsidR="00E91671" w:rsidRPr="00151959" w:rsidRDefault="00E91671" w:rsidP="004126C0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9A1EF65" w14:textId="77777777" w:rsidR="00E91671" w:rsidRPr="00151959" w:rsidRDefault="00E91671" w:rsidP="004126C0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72CC90D" w14:textId="7CC660B5" w:rsidR="001C6187" w:rsidRPr="00151959" w:rsidRDefault="00E54121" w:rsidP="001C6187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 w:cstheme="minorBidi"/>
          <w:b/>
          <w:bCs/>
          <w:sz w:val="30"/>
          <w:szCs w:val="30"/>
          <w:cs/>
        </w:rPr>
      </w:pPr>
      <w:r w:rsidRPr="00151959">
        <w:rPr>
          <w:rFonts w:ascii="Angsana New" w:hAnsi="Angsana New" w:cs="Angsana New"/>
          <w:b/>
          <w:bCs/>
          <w:sz w:val="30"/>
          <w:szCs w:val="30"/>
        </w:rPr>
        <w:t>5</w:t>
      </w:r>
      <w:r w:rsidR="001C6187" w:rsidRPr="00151959">
        <w:rPr>
          <w:rFonts w:ascii="Angsana New" w:hAnsi="Angsana New" w:cs="Angsana New"/>
          <w:b/>
          <w:bCs/>
          <w:sz w:val="30"/>
          <w:szCs w:val="30"/>
        </w:rPr>
        <w:tab/>
      </w:r>
      <w:r w:rsidR="001C6187" w:rsidRPr="00151959">
        <w:rPr>
          <w:rFonts w:ascii="Angsana New" w:hAnsi="Angsana New" w:cs="Angsana New" w:hint="cs"/>
          <w:b/>
          <w:bCs/>
          <w:sz w:val="30"/>
          <w:szCs w:val="30"/>
          <w:cs/>
        </w:rPr>
        <w:t>ส่วนงานดำเนินงาน</w:t>
      </w:r>
    </w:p>
    <w:p w14:paraId="4160D71C" w14:textId="7463A1D3" w:rsidR="006F5886" w:rsidRPr="00151959" w:rsidRDefault="006F5886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510"/>
        <w:gridCol w:w="720"/>
        <w:gridCol w:w="29"/>
        <w:gridCol w:w="241"/>
        <w:gridCol w:w="29"/>
        <w:gridCol w:w="713"/>
        <w:gridCol w:w="7"/>
        <w:gridCol w:w="8"/>
        <w:gridCol w:w="221"/>
        <w:gridCol w:w="7"/>
        <w:gridCol w:w="42"/>
        <w:gridCol w:w="665"/>
        <w:gridCol w:w="41"/>
        <w:gridCol w:w="242"/>
        <w:gridCol w:w="649"/>
        <w:gridCol w:w="46"/>
        <w:gridCol w:w="206"/>
        <w:gridCol w:w="19"/>
        <w:gridCol w:w="47"/>
        <w:gridCol w:w="816"/>
        <w:gridCol w:w="270"/>
        <w:gridCol w:w="697"/>
      </w:tblGrid>
      <w:tr w:rsidR="009C7905" w:rsidRPr="00151959" w14:paraId="3C25E898" w14:textId="77777777" w:rsidTr="00E91671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25C2E05" w14:textId="77777777" w:rsidR="009C7905" w:rsidRPr="0015195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15" w:type="dxa"/>
            <w:gridSpan w:val="21"/>
            <w:tcBorders>
              <w:top w:val="nil"/>
              <w:left w:val="nil"/>
              <w:bottom w:val="nil"/>
            </w:tcBorders>
          </w:tcPr>
          <w:p w14:paraId="755E4264" w14:textId="77777777" w:rsidR="009C7905" w:rsidRPr="0015195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519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C7905" w:rsidRPr="00151959" w14:paraId="528B61B1" w14:textId="77777777" w:rsidTr="00E91671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558E936" w14:textId="77777777" w:rsidR="009C7905" w:rsidRPr="0015195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F775DE" w14:textId="77777777" w:rsidR="009C7905" w:rsidRPr="0015195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5195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4671706F" w14:textId="77777777" w:rsidR="009C7905" w:rsidRPr="0015195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95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F3214D" w14:textId="77777777" w:rsidR="009C7905" w:rsidRPr="0015195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6" w:type="dxa"/>
            <w:gridSpan w:val="6"/>
            <w:tcBorders>
              <w:top w:val="nil"/>
              <w:left w:val="nil"/>
              <w:bottom w:val="nil"/>
            </w:tcBorders>
          </w:tcPr>
          <w:p w14:paraId="72514BAE" w14:textId="77777777" w:rsidR="009C7905" w:rsidRPr="0015195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5195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33D141B5" w14:textId="77777777" w:rsidR="009C7905" w:rsidRPr="0015195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5195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</w:tcBorders>
          </w:tcPr>
          <w:p w14:paraId="7DD27B04" w14:textId="77777777" w:rsidR="009C7905" w:rsidRPr="0015195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30" w:type="dxa"/>
            <w:gridSpan w:val="4"/>
          </w:tcPr>
          <w:p w14:paraId="0EC6467C" w14:textId="77777777" w:rsidR="009C7905" w:rsidRPr="0015195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5195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678ACA9A" w14:textId="77777777" w:rsidR="009C7905" w:rsidRPr="0015195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5195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AE1F9A" w:rsidRPr="00151959" w14:paraId="02C12D07" w14:textId="77777777" w:rsidTr="00E91671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2CAE8F" w14:textId="1D299ED2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A23F93" w:rsidRPr="0015195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15195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</w:p>
          <w:p w14:paraId="66D1728F" w14:textId="40CAFAF3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15195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15195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0B437E" w:rsidRPr="0015195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0B437E" w:rsidRPr="0015195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4B2FE" w14:textId="77777777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F361FB" w14:textId="6C9FCE1A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5195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2E4B9" w14:textId="77777777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D87DD" w14:textId="77777777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6221076" w14:textId="673D736A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5195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DE5D5B" w14:textId="77777777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A2B78" w14:textId="77777777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FE7936" w14:textId="1B826154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5195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CCBB5" w14:textId="77777777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70E570E8" w14:textId="77777777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2334C6" w14:textId="2D295637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5195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  <w:gridSpan w:val="2"/>
          </w:tcPr>
          <w:p w14:paraId="75AC4B7F" w14:textId="77777777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82" w:type="dxa"/>
            <w:gridSpan w:val="3"/>
          </w:tcPr>
          <w:p w14:paraId="23972CDD" w14:textId="77777777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025EDDF" w14:textId="79A0DACC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5195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A23625A" w14:textId="77777777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</w:tcPr>
          <w:p w14:paraId="54580AF4" w14:textId="77777777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0A007B" w14:textId="50A91BB0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5195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C7905" w:rsidRPr="00151959" w14:paraId="38A772CE" w14:textId="77777777" w:rsidTr="00E91671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47E91DD0" w14:textId="77777777" w:rsidR="009C7905" w:rsidRPr="0015195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715" w:type="dxa"/>
            <w:gridSpan w:val="21"/>
            <w:tcBorders>
              <w:top w:val="nil"/>
              <w:left w:val="nil"/>
            </w:tcBorders>
            <w:vAlign w:val="bottom"/>
          </w:tcPr>
          <w:p w14:paraId="55299E36" w14:textId="77777777" w:rsidR="009C7905" w:rsidRPr="0015195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151959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9C7905" w:rsidRPr="00151959" w14:paraId="62EB047B" w14:textId="77777777" w:rsidTr="00E91671">
        <w:tc>
          <w:tcPr>
            <w:tcW w:w="35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EC25FA" w14:textId="77777777" w:rsidR="009C7905" w:rsidRPr="0015195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9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7992D5" w14:textId="77777777" w:rsidR="009C7905" w:rsidRPr="0015195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02B2E4" w14:textId="77777777" w:rsidR="009C7905" w:rsidRPr="0015195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5D9E7" w14:textId="77777777" w:rsidR="009C7905" w:rsidRPr="0015195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D53D2D" w14:textId="77777777" w:rsidR="009C7905" w:rsidRPr="0015195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3989B0C" w14:textId="77777777" w:rsidR="009C7905" w:rsidRPr="0015195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8101F0" w14:textId="77777777" w:rsidR="009C7905" w:rsidRPr="0015195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342138" w14:textId="77777777" w:rsidR="009C7905" w:rsidRPr="0015195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3AEB0A55" w14:textId="77777777" w:rsidR="009C7905" w:rsidRPr="0015195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65F82011" w14:textId="77777777" w:rsidR="009C7905" w:rsidRPr="0015195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F3070F" w14:textId="77777777" w:rsidR="009C7905" w:rsidRPr="0015195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5862D750" w14:textId="77777777" w:rsidR="009C7905" w:rsidRPr="0015195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B437E" w:rsidRPr="00151959" w14:paraId="3CCFC9D3" w14:textId="77777777" w:rsidTr="00E91671"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17DC84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95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739B21" w14:textId="215BA2B5" w:rsidR="000B437E" w:rsidRPr="00151959" w:rsidRDefault="000378C1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sz w:val="30"/>
                <w:szCs w:val="30"/>
              </w:rPr>
              <w:t>1,527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31F79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AB40AC" w14:textId="593ADDDA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51959">
              <w:rPr>
                <w:rFonts w:ascii="Angsana New" w:hAnsi="Angsana New"/>
                <w:b/>
                <w:bCs/>
                <w:sz w:val="30"/>
                <w:szCs w:val="30"/>
              </w:rPr>
              <w:t>1,314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DCC68D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B9CE50" w14:textId="7A6DF77D" w:rsidR="000B437E" w:rsidRPr="00151959" w:rsidRDefault="000378C1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sz w:val="30"/>
                <w:szCs w:val="30"/>
              </w:rPr>
              <w:t>2,117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CAAA8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9BAF78" w14:textId="766F1BCB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sz w:val="30"/>
                <w:szCs w:val="30"/>
              </w:rPr>
              <w:t>2,098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73A77086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7994AE07" w14:textId="69649C28" w:rsidR="000B437E" w:rsidRPr="00151959" w:rsidRDefault="000378C1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3,644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E52B5E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double" w:sz="4" w:space="0" w:color="auto"/>
            </w:tcBorders>
            <w:shd w:val="clear" w:color="auto" w:fill="auto"/>
          </w:tcPr>
          <w:p w14:paraId="0DBD937D" w14:textId="680D6105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3,412</w:t>
            </w:r>
          </w:p>
        </w:tc>
      </w:tr>
      <w:tr w:rsidR="000B437E" w:rsidRPr="00151959" w14:paraId="2B57E790" w14:textId="77777777" w:rsidTr="00E91671"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B29C5D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A258FDA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C5F9C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4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BBCAD1A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99897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26F79AD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9BAAC2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3F28C39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1AFA45F2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shd w:val="clear" w:color="auto" w:fill="auto"/>
          </w:tcPr>
          <w:p w14:paraId="0E5A0339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3A5EED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  <w:shd w:val="clear" w:color="auto" w:fill="auto"/>
          </w:tcPr>
          <w:p w14:paraId="10586CF0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0B437E" w:rsidRPr="00151959" w14:paraId="442EFFC6" w14:textId="77777777" w:rsidTr="00E9167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57E0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15195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กำไรตามส่วนงานก่อนหักภาษีเงินได้</w:t>
            </w: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47210A" w14:textId="41288E35" w:rsidR="000B437E" w:rsidRPr="00151959" w:rsidRDefault="000378C1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29</w:t>
            </w:r>
            <w:r w:rsidR="00105709" w:rsidRPr="0015195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CB4F5B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B01DEA" w14:textId="4558C791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482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87B43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1DB0B3" w14:textId="72E5B311" w:rsidR="000B437E" w:rsidRPr="00151959" w:rsidRDefault="000378C1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74</w:t>
            </w:r>
            <w:r w:rsidR="00BB5E8A" w:rsidRPr="0015195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10AA6E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670AEA" w14:textId="15CAA50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704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7A1A7B63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64FC70A3" w14:textId="1455013B" w:rsidR="000B437E" w:rsidRPr="00151959" w:rsidRDefault="000378C1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51959">
              <w:rPr>
                <w:rFonts w:ascii="Angsana New" w:hAnsi="Angsana New"/>
                <w:color w:val="000000" w:themeColor="text1"/>
                <w:sz w:val="30"/>
                <w:szCs w:val="30"/>
              </w:rPr>
              <w:t>1,04</w:t>
            </w:r>
            <w:r w:rsidR="00BB5E8A" w:rsidRPr="00151959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79F7CE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double" w:sz="4" w:space="0" w:color="auto"/>
            </w:tcBorders>
            <w:shd w:val="clear" w:color="auto" w:fill="auto"/>
          </w:tcPr>
          <w:p w14:paraId="39246477" w14:textId="66AB5409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51959">
              <w:rPr>
                <w:rFonts w:ascii="Angsana New" w:hAnsi="Angsana New"/>
                <w:color w:val="000000" w:themeColor="text1"/>
                <w:sz w:val="30"/>
                <w:szCs w:val="30"/>
              </w:rPr>
              <w:t>968</w:t>
            </w:r>
          </w:p>
        </w:tc>
      </w:tr>
    </w:tbl>
    <w:p w14:paraId="4A0C28EC" w14:textId="5D53BB9B" w:rsidR="00E91671" w:rsidRPr="00151959" w:rsidRDefault="00E91671">
      <w:pPr>
        <w:rPr>
          <w:sz w:val="30"/>
          <w:szCs w:val="30"/>
        </w:rPr>
      </w:pPr>
      <w:r w:rsidRPr="00151959">
        <w:rPr>
          <w:sz w:val="30"/>
          <w:szCs w:val="30"/>
        </w:rPr>
        <w:tab/>
      </w:r>
      <w:r w:rsidRPr="00151959">
        <w:rPr>
          <w:sz w:val="30"/>
          <w:szCs w:val="30"/>
        </w:rPr>
        <w:tab/>
      </w:r>
    </w:p>
    <w:tbl>
      <w:tblPr>
        <w:tblW w:w="92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4"/>
        <w:gridCol w:w="306"/>
        <w:gridCol w:w="1235"/>
        <w:gridCol w:w="269"/>
        <w:gridCol w:w="1204"/>
      </w:tblGrid>
      <w:tr w:rsidR="009C7905" w:rsidRPr="00151959" w14:paraId="45CC2C71" w14:textId="77777777" w:rsidTr="00E9167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428E4C9" w14:textId="14AAAFEB" w:rsidR="009C7905" w:rsidRPr="00151959" w:rsidRDefault="005964EB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51959"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 w:rsidR="009C7905" w:rsidRPr="001519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1FDDB7BB" w14:textId="77777777" w:rsidR="009C7905" w:rsidRPr="00151959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DE4A11" w14:textId="77777777" w:rsidR="009C7905" w:rsidRPr="00151959" w:rsidRDefault="009C7905" w:rsidP="007C22A3">
            <w:pPr>
              <w:tabs>
                <w:tab w:val="clear" w:pos="680"/>
                <w:tab w:val="left" w:pos="540"/>
              </w:tabs>
              <w:ind w:left="540" w:right="-100" w:hanging="6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19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C7905" w:rsidRPr="00151959" w14:paraId="238917CC" w14:textId="77777777" w:rsidTr="00E9167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4D1C2B8" w14:textId="49F88394" w:rsidR="009C7905" w:rsidRPr="00151959" w:rsidRDefault="00112B86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A23F93" w:rsidRPr="0015195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1519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0B437E" w:rsidRPr="0015195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0B437E" w:rsidRPr="0015195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3E27D440" w14:textId="77777777" w:rsidR="009C7905" w:rsidRPr="00151959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9067910" w14:textId="37DBB1FC" w:rsidR="009C7905" w:rsidRPr="00151959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E1F9A" w:rsidRPr="0015195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85F1E2D" w14:textId="77777777" w:rsidR="009C7905" w:rsidRPr="00151959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4156323" w14:textId="18E9CCD1" w:rsidR="009C7905" w:rsidRPr="00151959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E1F9A" w:rsidRPr="0015195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C7905" w:rsidRPr="00151959" w14:paraId="2A58AE38" w14:textId="77777777" w:rsidTr="00E9167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D62BE08" w14:textId="77777777" w:rsidR="009C7905" w:rsidRPr="00151959" w:rsidRDefault="009C7905" w:rsidP="007C22A3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30211957" w14:textId="77777777" w:rsidR="009C7905" w:rsidRPr="00151959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5EFAF" w14:textId="36402AC4" w:rsidR="009C7905" w:rsidRPr="00151959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19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B437E" w:rsidRPr="00151959" w14:paraId="197147D5" w14:textId="77777777" w:rsidTr="00E9167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720632D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  <w:cs/>
              </w:rPr>
              <w:t>กำไรจากส่วนงานที่รายงาน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2089899B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0CFBE" w14:textId="1D5E1748" w:rsidR="000B437E" w:rsidRPr="00151959" w:rsidRDefault="000378C1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151959">
              <w:rPr>
                <w:rFonts w:ascii="Angsana New" w:hAnsi="Angsana New"/>
                <w:color w:val="0D0D0D"/>
                <w:sz w:val="30"/>
                <w:szCs w:val="30"/>
              </w:rPr>
              <w:t>1,04</w:t>
            </w:r>
            <w:r w:rsidR="00BB5E8A" w:rsidRPr="00151959">
              <w:rPr>
                <w:rFonts w:ascii="Angsana New" w:hAnsi="Angsana New"/>
                <w:color w:val="0D0D0D"/>
                <w:sz w:val="30"/>
                <w:szCs w:val="30"/>
              </w:rPr>
              <w:t>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E98B6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F953077" w14:textId="4A17434F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  <w:lang w:val="en-GB"/>
              </w:rPr>
            </w:pPr>
            <w:r w:rsidRPr="00151959">
              <w:rPr>
                <w:rFonts w:ascii="Angsana New" w:hAnsi="Angsana New"/>
                <w:color w:val="0D0D0D"/>
                <w:sz w:val="30"/>
                <w:szCs w:val="30"/>
              </w:rPr>
              <w:t>968</w:t>
            </w:r>
          </w:p>
        </w:tc>
      </w:tr>
      <w:tr w:rsidR="000B437E" w:rsidRPr="00151959" w14:paraId="6C207DAF" w14:textId="77777777" w:rsidTr="00E91671">
        <w:trPr>
          <w:trHeight w:val="821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9DD80EF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9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</w:p>
          <w:p w14:paraId="31A82066" w14:textId="77777777" w:rsidR="000B437E" w:rsidRPr="00151959" w:rsidRDefault="000B437E" w:rsidP="000B437E">
            <w:pPr>
              <w:tabs>
                <w:tab w:val="clear" w:pos="227"/>
                <w:tab w:val="clear" w:pos="680"/>
                <w:tab w:val="left" w:pos="340"/>
                <w:tab w:val="left" w:pos="540"/>
              </w:tabs>
              <w:ind w:left="340" w:hanging="1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9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19EFBF26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4E355" w14:textId="21EDA44C" w:rsidR="000B437E" w:rsidRPr="00151959" w:rsidRDefault="000378C1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151959">
              <w:rPr>
                <w:rFonts w:ascii="Angsana New" w:hAnsi="Angsana New"/>
                <w:color w:val="0D0D0D"/>
                <w:sz w:val="30"/>
                <w:szCs w:val="30"/>
              </w:rPr>
              <w:t>(5</w:t>
            </w:r>
            <w:r w:rsidR="00BB5E8A" w:rsidRPr="00151959">
              <w:rPr>
                <w:rFonts w:ascii="Angsana New" w:hAnsi="Angsana New"/>
                <w:color w:val="0D0D0D"/>
                <w:sz w:val="30"/>
                <w:szCs w:val="30"/>
              </w:rPr>
              <w:t>2</w:t>
            </w:r>
            <w:r w:rsidRPr="00151959">
              <w:rPr>
                <w:rFonts w:ascii="Angsana New" w:hAnsi="Angsana New"/>
                <w:color w:val="0D0D0D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E11F525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35E6604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40327E35" w14:textId="077CA842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80" w:right="-1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51959">
              <w:rPr>
                <w:rFonts w:ascii="Angsana New" w:hAnsi="Angsana New"/>
                <w:color w:val="0D0D0D"/>
                <w:sz w:val="30"/>
                <w:szCs w:val="30"/>
              </w:rPr>
              <w:t>(48)</w:t>
            </w:r>
          </w:p>
        </w:tc>
      </w:tr>
      <w:tr w:rsidR="000B437E" w:rsidRPr="00151959" w14:paraId="0F8BF6BD" w14:textId="77777777" w:rsidTr="00E9167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58298E3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9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6E300F1C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08C6C" w14:textId="7042B107" w:rsidR="000B437E" w:rsidRPr="00151959" w:rsidRDefault="000378C1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151959">
              <w:rPr>
                <w:rFonts w:ascii="Angsana New" w:hAnsi="Angsana New"/>
                <w:color w:val="0D0D0D"/>
                <w:sz w:val="30"/>
                <w:szCs w:val="30"/>
              </w:rPr>
              <w:t>(75</w:t>
            </w:r>
            <w:r w:rsidR="00994AE9" w:rsidRPr="00151959">
              <w:rPr>
                <w:rFonts w:ascii="Angsana New" w:hAnsi="Angsana New"/>
                <w:color w:val="0D0D0D"/>
                <w:sz w:val="30"/>
                <w:szCs w:val="30"/>
              </w:rPr>
              <w:t>7</w:t>
            </w:r>
            <w:r w:rsidRPr="00151959">
              <w:rPr>
                <w:rFonts w:ascii="Angsana New" w:hAnsi="Angsana New"/>
                <w:color w:val="0D0D0D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9D7F0C4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C4766" w14:textId="0F0966C8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151959">
              <w:rPr>
                <w:rFonts w:ascii="Angsana New" w:hAnsi="Angsana New"/>
                <w:color w:val="0D0D0D"/>
                <w:sz w:val="30"/>
                <w:szCs w:val="30"/>
              </w:rPr>
              <w:t>(758)</w:t>
            </w:r>
          </w:p>
        </w:tc>
      </w:tr>
      <w:tr w:rsidR="000B437E" w:rsidRPr="00151959" w14:paraId="3150E5D6" w14:textId="77777777" w:rsidTr="00E9167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7856C9B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24A435C6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AFC100" w14:textId="61DB887B" w:rsidR="000B437E" w:rsidRPr="00151959" w:rsidRDefault="000378C1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23</w:t>
            </w:r>
            <w:r w:rsidR="006A4FF9" w:rsidRPr="00151959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38BEF32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434F8" w14:textId="25E0D203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162</w:t>
            </w:r>
          </w:p>
        </w:tc>
      </w:tr>
      <w:tr w:rsidR="000B437E" w:rsidRPr="00151959" w14:paraId="3611DA43" w14:textId="77777777" w:rsidTr="00E9167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78E111F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1959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151959">
              <w:rPr>
                <w:rFonts w:ascii="Angsana New" w:hAnsi="Angsana New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70338596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8B598" w14:textId="4D55A902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47B437D" w14:textId="40947B0E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8DFE3" w14:textId="0CBA681A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437E" w:rsidRPr="00151959" w14:paraId="7E88F158" w14:textId="77777777" w:rsidTr="00E9167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5EF0B2A" w14:textId="77777777" w:rsidR="000B437E" w:rsidRPr="00151959" w:rsidRDefault="000B437E" w:rsidP="000B437E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15195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1E8C2765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1D01F11" w14:textId="74751644" w:rsidR="000B437E" w:rsidRPr="00151959" w:rsidRDefault="00091984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151959">
              <w:rPr>
                <w:rFonts w:ascii="Angsana New" w:hAnsi="Angsana New"/>
                <w:color w:val="0D0D0D"/>
                <w:sz w:val="30"/>
                <w:szCs w:val="30"/>
              </w:rPr>
              <w:t>56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8448CB2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8D64103" w14:textId="4A8C2BCB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80" w:right="-1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51959">
              <w:rPr>
                <w:rFonts w:ascii="Angsana New" w:hAnsi="Angsana New"/>
                <w:color w:val="0D0D0D"/>
                <w:sz w:val="30"/>
                <w:szCs w:val="30"/>
              </w:rPr>
              <w:t>52</w:t>
            </w:r>
          </w:p>
        </w:tc>
      </w:tr>
      <w:tr w:rsidR="000B437E" w:rsidRPr="00151959" w14:paraId="15907E25" w14:textId="77777777" w:rsidTr="00E9167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69FB454" w14:textId="77777777" w:rsidR="000B437E" w:rsidRPr="00151959" w:rsidRDefault="000B437E" w:rsidP="000B437E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17D5E1FF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34BA132" w14:textId="72AA5EF3" w:rsidR="000B437E" w:rsidRPr="00151959" w:rsidRDefault="00091984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(170)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773BF6D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E837E48" w14:textId="0044D064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51959">
              <w:rPr>
                <w:rFonts w:ascii="Angsana New" w:hAnsi="Angsana New"/>
                <w:color w:val="0D0D0D"/>
                <w:sz w:val="30"/>
                <w:szCs w:val="30"/>
              </w:rPr>
              <w:t>(171)</w:t>
            </w:r>
          </w:p>
        </w:tc>
      </w:tr>
      <w:tr w:rsidR="000B437E" w:rsidRPr="00151959" w14:paraId="7D991066" w14:textId="77777777" w:rsidTr="00E9167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3440EA8" w14:textId="77777777" w:rsidR="000B437E" w:rsidRPr="00151959" w:rsidRDefault="000B437E" w:rsidP="000B437E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151959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44F32C3B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3FF4AE2C" w14:textId="700E2C9C" w:rsidR="000B437E" w:rsidRPr="00151959" w:rsidRDefault="000378C1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(3)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8CAA68D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01643D87" w14:textId="431F1B45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51959">
              <w:rPr>
                <w:rFonts w:ascii="Angsana New" w:hAnsi="Angsana New"/>
                <w:color w:val="0D0D0D"/>
                <w:sz w:val="30"/>
                <w:szCs w:val="30"/>
              </w:rPr>
              <w:t>(3)</w:t>
            </w:r>
          </w:p>
        </w:tc>
      </w:tr>
      <w:tr w:rsidR="000B437E" w:rsidRPr="00151959" w14:paraId="5A4701C8" w14:textId="77777777" w:rsidTr="00E9167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4422C13" w14:textId="792A1C7A" w:rsidR="000B437E" w:rsidRPr="00151959" w:rsidRDefault="000B437E" w:rsidP="000B437E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151959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ส่วนแบ่งกำไรในเงินลงทุนในบริษัทร่วม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69A1A8D2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9D681E9" w14:textId="6A7027A9" w:rsidR="000B437E" w:rsidRPr="00151959" w:rsidRDefault="00091984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540" w:hanging="540"/>
              <w:jc w:val="center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50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542D0FD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5F5851CD" w14:textId="31FD85A1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51959">
              <w:rPr>
                <w:rFonts w:ascii="Angsana New" w:hAnsi="Angsana New"/>
                <w:color w:val="0D0D0D"/>
                <w:sz w:val="30"/>
                <w:szCs w:val="30"/>
              </w:rPr>
              <w:t>43</w:t>
            </w:r>
          </w:p>
        </w:tc>
      </w:tr>
      <w:tr w:rsidR="000B437E" w:rsidRPr="00151959" w14:paraId="5BFD435B" w14:textId="77777777" w:rsidTr="00E9167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A4E5AB0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9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3AF9F764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948EEC" w14:textId="368F19F9" w:rsidR="000B437E" w:rsidRPr="00151959" w:rsidRDefault="00091984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170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83BB42C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7BDDEA" w14:textId="1819C743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83</w:t>
            </w:r>
          </w:p>
        </w:tc>
      </w:tr>
    </w:tbl>
    <w:p w14:paraId="65D8F848" w14:textId="2393FDB9" w:rsidR="00F40F7A" w:rsidRPr="00151959" w:rsidRDefault="00F40F7A" w:rsidP="00B4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 w:rsidRPr="00151959">
        <w:rPr>
          <w:rFonts w:ascii="Angsana New" w:hAnsi="Angsana New"/>
          <w:spacing w:val="-4"/>
          <w:sz w:val="30"/>
          <w:szCs w:val="30"/>
          <w:cs/>
        </w:rPr>
        <w:br w:type="page"/>
      </w:r>
    </w:p>
    <w:tbl>
      <w:tblPr>
        <w:tblW w:w="94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328"/>
        <w:gridCol w:w="810"/>
        <w:gridCol w:w="270"/>
        <w:gridCol w:w="810"/>
        <w:gridCol w:w="236"/>
        <w:gridCol w:w="34"/>
        <w:gridCol w:w="810"/>
        <w:gridCol w:w="242"/>
        <w:gridCol w:w="41"/>
        <w:gridCol w:w="707"/>
        <w:gridCol w:w="270"/>
        <w:gridCol w:w="720"/>
        <w:gridCol w:w="62"/>
        <w:gridCol w:w="208"/>
        <w:gridCol w:w="62"/>
        <w:gridCol w:w="740"/>
        <w:gridCol w:w="38"/>
        <w:gridCol w:w="22"/>
      </w:tblGrid>
      <w:tr w:rsidR="00AE1F9A" w:rsidRPr="00151959" w14:paraId="58C01CFF" w14:textId="77777777" w:rsidTr="00826AFC">
        <w:trPr>
          <w:gridAfter w:val="2"/>
          <w:wAfter w:w="60" w:type="dxa"/>
          <w:tblHeader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14:paraId="1F4A1FCD" w14:textId="77777777" w:rsidR="00AE1F9A" w:rsidRPr="0015195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022" w:type="dxa"/>
            <w:gridSpan w:val="15"/>
            <w:tcBorders>
              <w:top w:val="nil"/>
              <w:left w:val="nil"/>
              <w:bottom w:val="nil"/>
            </w:tcBorders>
          </w:tcPr>
          <w:p w14:paraId="79B2BB15" w14:textId="77777777" w:rsidR="00AE1F9A" w:rsidRPr="0015195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519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E1F9A" w:rsidRPr="00151959" w14:paraId="649BAB06" w14:textId="77777777" w:rsidTr="00826AFC">
        <w:trPr>
          <w:gridAfter w:val="1"/>
          <w:wAfter w:w="22" w:type="dxa"/>
          <w:tblHeader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14:paraId="5D2552F4" w14:textId="77777777" w:rsidR="00AE1F9A" w:rsidRPr="0015195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EC3F31" w14:textId="77777777" w:rsidR="00AE1F9A" w:rsidRPr="0015195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5195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314131DD" w14:textId="77777777" w:rsidR="00AE1F9A" w:rsidRPr="0015195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95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22B6E4" w14:textId="77777777" w:rsidR="00AE1F9A" w:rsidRPr="0015195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34" w:type="dxa"/>
            <w:gridSpan w:val="5"/>
            <w:tcBorders>
              <w:top w:val="nil"/>
              <w:left w:val="nil"/>
              <w:bottom w:val="nil"/>
            </w:tcBorders>
          </w:tcPr>
          <w:p w14:paraId="27CF06DF" w14:textId="77777777" w:rsidR="00AE1F9A" w:rsidRPr="0015195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5195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4C475BC6" w14:textId="77777777" w:rsidR="00AE1F9A" w:rsidRPr="0015195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5195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68988EB3" w14:textId="77777777" w:rsidR="00AE1F9A" w:rsidRPr="0015195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30" w:type="dxa"/>
            <w:gridSpan w:val="6"/>
          </w:tcPr>
          <w:p w14:paraId="3FA745B7" w14:textId="77777777" w:rsidR="00AE1F9A" w:rsidRPr="0015195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5195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0F2A4B69" w14:textId="77777777" w:rsidR="00AE1F9A" w:rsidRPr="0015195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5195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AE1F9A" w:rsidRPr="00151959" w14:paraId="48D9938B" w14:textId="77777777" w:rsidTr="00826AFC">
        <w:trPr>
          <w:tblHeader/>
        </w:trPr>
        <w:tc>
          <w:tcPr>
            <w:tcW w:w="33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FCE1A4" w14:textId="73A98E94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0B437E" w:rsidRPr="0015195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15195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</w:p>
          <w:p w14:paraId="7A692FF5" w14:textId="7EBB7C0E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15195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15195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0B437E" w:rsidRPr="0015195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0B437E" w:rsidRPr="0015195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61D2F9" w14:textId="77777777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E775CC" w14:textId="0AE7675E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9ED6B2" w14:textId="77777777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9F3E5C" w14:textId="77777777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282523" w14:textId="2E6DA46B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25A81F" w14:textId="77777777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471FF" w14:textId="77777777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0626E8" w14:textId="65763A65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F6DD8" w14:textId="77777777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59866D75" w14:textId="77777777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37D7B2" w14:textId="15220D41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85AC4DE" w14:textId="77777777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82" w:type="dxa"/>
            <w:gridSpan w:val="2"/>
          </w:tcPr>
          <w:p w14:paraId="757378C0" w14:textId="77777777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4EB46B" w14:textId="69EC643E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gridSpan w:val="2"/>
          </w:tcPr>
          <w:p w14:paraId="0A6C74B8" w14:textId="77777777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dxa"/>
            <w:gridSpan w:val="3"/>
          </w:tcPr>
          <w:p w14:paraId="0DF11424" w14:textId="77777777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BB4883" w14:textId="749E6C49" w:rsidR="00AE1F9A" w:rsidRPr="0015195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E1F9A" w:rsidRPr="00151959" w14:paraId="6A92F1C3" w14:textId="77777777" w:rsidTr="00826AFC">
        <w:trPr>
          <w:gridAfter w:val="2"/>
          <w:wAfter w:w="60" w:type="dxa"/>
          <w:tblHeader/>
        </w:trPr>
        <w:tc>
          <w:tcPr>
            <w:tcW w:w="3328" w:type="dxa"/>
            <w:tcBorders>
              <w:top w:val="nil"/>
              <w:left w:val="nil"/>
              <w:right w:val="nil"/>
            </w:tcBorders>
          </w:tcPr>
          <w:p w14:paraId="5DFE200C" w14:textId="77777777" w:rsidR="00AE1F9A" w:rsidRPr="0015195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022" w:type="dxa"/>
            <w:gridSpan w:val="15"/>
            <w:tcBorders>
              <w:top w:val="nil"/>
              <w:left w:val="nil"/>
            </w:tcBorders>
            <w:vAlign w:val="bottom"/>
          </w:tcPr>
          <w:p w14:paraId="7920636B" w14:textId="77777777" w:rsidR="00AE1F9A" w:rsidRPr="0015195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151959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AE1F9A" w:rsidRPr="00151959" w14:paraId="45361771" w14:textId="77777777" w:rsidTr="00826AFC">
        <w:trPr>
          <w:gridAfter w:val="2"/>
          <w:wAfter w:w="60" w:type="dxa"/>
        </w:trPr>
        <w:tc>
          <w:tcPr>
            <w:tcW w:w="33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51A347" w14:textId="77777777" w:rsidR="00AE1F9A" w:rsidRPr="0015195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959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F1A1AD" w14:textId="77777777" w:rsidR="00AE1F9A" w:rsidRPr="0015195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D43D3E" w14:textId="77777777" w:rsidR="00AE1F9A" w:rsidRPr="0015195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3E53BC" w14:textId="77777777" w:rsidR="00AE1F9A" w:rsidRPr="0015195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1F0F77" w14:textId="77777777" w:rsidR="00AE1F9A" w:rsidRPr="0015195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A11C99" w14:textId="77777777" w:rsidR="00AE1F9A" w:rsidRPr="0015195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D307A8" w14:textId="77777777" w:rsidR="00AE1F9A" w:rsidRPr="0015195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D964FE" w14:textId="77777777" w:rsidR="00AE1F9A" w:rsidRPr="0015195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041727" w14:textId="77777777" w:rsidR="00AE1F9A" w:rsidRPr="0015195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7CF8F374" w14:textId="77777777" w:rsidR="00AE1F9A" w:rsidRPr="0015195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5A0A37F" w14:textId="77777777" w:rsidR="00AE1F9A" w:rsidRPr="0015195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2EAD30CE" w14:textId="77777777" w:rsidR="00AE1F9A" w:rsidRPr="0015195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B437E" w:rsidRPr="00151959" w14:paraId="34B650F3" w14:textId="77777777" w:rsidTr="00826AFC">
        <w:trPr>
          <w:gridAfter w:val="2"/>
          <w:wAfter w:w="60" w:type="dxa"/>
        </w:trPr>
        <w:tc>
          <w:tcPr>
            <w:tcW w:w="33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2E2444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5195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3212DA" w14:textId="0B9213E9" w:rsidR="000B437E" w:rsidRPr="00151959" w:rsidRDefault="001B60BD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sz w:val="30"/>
                <w:szCs w:val="30"/>
              </w:rPr>
              <w:t>3,964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A2058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87A012" w14:textId="2C3CF9BD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sz w:val="30"/>
                <w:szCs w:val="30"/>
              </w:rPr>
              <w:t>3,370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48CAF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65ED9D" w14:textId="2BAA10A9" w:rsidR="000B437E" w:rsidRPr="00151959" w:rsidRDefault="001B60BD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290" w:hanging="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sz w:val="30"/>
                <w:szCs w:val="30"/>
              </w:rPr>
              <w:t>5,963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98A48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1ADBB9" w14:textId="38AE0629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sz w:val="30"/>
                <w:szCs w:val="30"/>
              </w:rPr>
              <w:t>5,855</w:t>
            </w:r>
          </w:p>
        </w:tc>
        <w:tc>
          <w:tcPr>
            <w:tcW w:w="270" w:type="dxa"/>
            <w:shd w:val="clear" w:color="auto" w:fill="auto"/>
          </w:tcPr>
          <w:p w14:paraId="306C33CE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420C3962" w14:textId="6204E062" w:rsidR="000B437E" w:rsidRPr="00151959" w:rsidRDefault="001B60BD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9,927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A022C61" w14:textId="77777777" w:rsidR="000B437E" w:rsidRPr="00151959" w:rsidRDefault="000B437E" w:rsidP="001B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06D85E3" w14:textId="674217A1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9,225</w:t>
            </w:r>
          </w:p>
        </w:tc>
      </w:tr>
      <w:tr w:rsidR="000B437E" w:rsidRPr="00151959" w14:paraId="7B07F25C" w14:textId="77777777" w:rsidTr="00826AFC">
        <w:trPr>
          <w:gridAfter w:val="2"/>
          <w:wAfter w:w="60" w:type="dxa"/>
          <w:trHeight w:val="60"/>
        </w:trPr>
        <w:tc>
          <w:tcPr>
            <w:tcW w:w="33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4C3AF1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47E0005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3C32B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6F30C21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254114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13E761A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0" w:hanging="8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5BB7B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2363712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4EBA221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EB797BD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4452000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AE98108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B437E" w:rsidRPr="00151959" w14:paraId="520AFAF9" w14:textId="77777777" w:rsidTr="00826AFC">
        <w:trPr>
          <w:gridAfter w:val="2"/>
          <w:wAfter w:w="60" w:type="dxa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9A72F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5195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กำไรตามส่วนงานก่อนหักภาษีเงินได้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BFA856" w14:textId="1EB07C4F" w:rsidR="000B437E" w:rsidRPr="00151959" w:rsidRDefault="001B60BD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808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A9EB99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C005E7" w14:textId="1BD5E2BC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AF4708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44EF20" w14:textId="5A95CABC" w:rsidR="000B437E" w:rsidRPr="00151959" w:rsidRDefault="001B60BD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380" w:hanging="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2,117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9663B5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7C02BA" w14:textId="381616FF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1,882</w:t>
            </w:r>
          </w:p>
        </w:tc>
        <w:tc>
          <w:tcPr>
            <w:tcW w:w="270" w:type="dxa"/>
            <w:shd w:val="clear" w:color="auto" w:fill="auto"/>
          </w:tcPr>
          <w:p w14:paraId="7F816997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22BCC5C3" w14:textId="58919D65" w:rsidR="000B437E" w:rsidRPr="00151959" w:rsidRDefault="001B60BD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2,925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EFB7FB7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15F59F5" w14:textId="002F1364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959">
              <w:rPr>
                <w:rFonts w:ascii="Angsana New" w:hAnsi="Angsana New"/>
                <w:sz w:val="30"/>
                <w:szCs w:val="30"/>
              </w:rPr>
              <w:t>2,</w:t>
            </w:r>
            <w:r w:rsidRPr="00151959">
              <w:rPr>
                <w:rFonts w:ascii="Angsana New" w:hAnsi="Angsana New"/>
                <w:color w:val="000000"/>
                <w:sz w:val="30"/>
                <w:szCs w:val="30"/>
              </w:rPr>
              <w:t>563</w:t>
            </w:r>
          </w:p>
        </w:tc>
      </w:tr>
    </w:tbl>
    <w:p w14:paraId="7DB88F37" w14:textId="77777777" w:rsidR="00AE1F9A" w:rsidRPr="00151959" w:rsidRDefault="00AE1F9A" w:rsidP="00A554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napToGrid w:val="0"/>
          <w:color w:val="000000"/>
          <w:spacing w:val="4"/>
          <w:sz w:val="30"/>
          <w:szCs w:val="30"/>
          <w:cs/>
          <w:lang w:eastAsia="th-TH"/>
        </w:rPr>
      </w:pPr>
    </w:p>
    <w:tbl>
      <w:tblPr>
        <w:tblW w:w="931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423"/>
        <w:gridCol w:w="1330"/>
        <w:gridCol w:w="265"/>
        <w:gridCol w:w="1349"/>
        <w:gridCol w:w="6"/>
      </w:tblGrid>
      <w:tr w:rsidR="00AE1F9A" w:rsidRPr="00151959" w14:paraId="2844A190" w14:textId="77777777" w:rsidTr="00826AFC">
        <w:trPr>
          <w:gridAfter w:val="1"/>
          <w:wAfter w:w="6" w:type="dxa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FEE9B1D" w14:textId="77777777" w:rsidR="00AE1F9A" w:rsidRPr="0015195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7FC19B12" w14:textId="77777777" w:rsidR="00AE1F9A" w:rsidRPr="00151959" w:rsidRDefault="00AE1F9A" w:rsidP="00826AFC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670557" w14:textId="77777777" w:rsidR="00AE1F9A" w:rsidRPr="00151959" w:rsidRDefault="00AE1F9A" w:rsidP="00826AFC">
            <w:pPr>
              <w:tabs>
                <w:tab w:val="clear" w:pos="680"/>
                <w:tab w:val="left" w:pos="540"/>
              </w:tabs>
              <w:spacing w:line="240" w:lineRule="auto"/>
              <w:ind w:left="540" w:right="-100" w:hanging="6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E1F9A" w:rsidRPr="00151959" w14:paraId="4D84DA8C" w14:textId="77777777" w:rsidTr="00826AF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BF6EBAC" w14:textId="58CFFB16" w:rsidR="00AE1F9A" w:rsidRPr="0015195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0B437E" w:rsidRPr="0015195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1519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C10CB1" w:rsidRPr="001519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C10CB1" w:rsidRPr="0015195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7ABC27EE" w14:textId="77777777" w:rsidR="00AE1F9A" w:rsidRPr="00151959" w:rsidRDefault="00AE1F9A" w:rsidP="00826AFC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1F54DECF" w14:textId="193DCC9C" w:rsidR="00AE1F9A" w:rsidRPr="00151959" w:rsidRDefault="00AE1F9A" w:rsidP="00826AFC">
            <w:pPr>
              <w:tabs>
                <w:tab w:val="clear" w:pos="680"/>
                <w:tab w:val="clear" w:pos="907"/>
                <w:tab w:val="left" w:pos="540"/>
                <w:tab w:val="left" w:pos="816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151959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15F45CBB" w14:textId="77777777" w:rsidR="00AE1F9A" w:rsidRPr="00151959" w:rsidRDefault="00AE1F9A" w:rsidP="00826AFC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627E1" w14:textId="7B436590" w:rsidR="00AE1F9A" w:rsidRPr="00151959" w:rsidRDefault="00AE1F9A" w:rsidP="00826AFC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15195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E1F9A" w:rsidRPr="00151959" w14:paraId="696532FE" w14:textId="77777777" w:rsidTr="00826AFC">
        <w:trPr>
          <w:gridAfter w:val="1"/>
          <w:wAfter w:w="6" w:type="dxa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CC117B4" w14:textId="77777777" w:rsidR="00AE1F9A" w:rsidRPr="00151959" w:rsidRDefault="00AE1F9A" w:rsidP="00826AFC">
            <w:pPr>
              <w:tabs>
                <w:tab w:val="clear" w:pos="680"/>
                <w:tab w:val="left" w:pos="540"/>
              </w:tabs>
              <w:spacing w:line="240" w:lineRule="auto"/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16B75558" w14:textId="77777777" w:rsidR="00AE1F9A" w:rsidRPr="00151959" w:rsidRDefault="00AE1F9A" w:rsidP="00826AFC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51DBAD" w14:textId="77777777" w:rsidR="00AE1F9A" w:rsidRPr="00151959" w:rsidRDefault="00AE1F9A" w:rsidP="00826AFC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B437E" w:rsidRPr="00151959" w14:paraId="763FDEEB" w14:textId="77777777" w:rsidTr="00A87003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A622E7C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</w:t>
            </w: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539E40AF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45A27" w14:textId="73A12AE5" w:rsidR="000B437E" w:rsidRPr="00151959" w:rsidRDefault="000378C1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2,925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38F8B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68742" w14:textId="12617C4E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="Angsana New" w:hAnsi="Angsana New"/>
                <w:color w:val="0D0D0D"/>
                <w:sz w:val="30"/>
                <w:szCs w:val="30"/>
              </w:rPr>
              <w:t>2,563</w:t>
            </w:r>
          </w:p>
        </w:tc>
      </w:tr>
      <w:tr w:rsidR="000B437E" w:rsidRPr="00151959" w14:paraId="541A959E" w14:textId="77777777" w:rsidTr="00A87003">
        <w:trPr>
          <w:trHeight w:val="821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B57DC74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</w:p>
          <w:p w14:paraId="44B10404" w14:textId="77777777" w:rsidR="000B437E" w:rsidRPr="00151959" w:rsidRDefault="000B437E" w:rsidP="000B437E">
            <w:pPr>
              <w:tabs>
                <w:tab w:val="clear" w:pos="227"/>
                <w:tab w:val="clear" w:pos="680"/>
                <w:tab w:val="left" w:pos="340"/>
                <w:tab w:val="left" w:pos="540"/>
              </w:tabs>
              <w:spacing w:line="240" w:lineRule="auto"/>
              <w:ind w:left="340" w:hanging="14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55F3D7EE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FB46F" w14:textId="044C46FD" w:rsidR="000B437E" w:rsidRPr="00151959" w:rsidRDefault="000378C1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(153)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1DA9BA2D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925C1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3696D949" w14:textId="42EA6855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="Angsana New" w:hAnsi="Angsana New"/>
                <w:color w:val="0D0D0D"/>
                <w:sz w:val="30"/>
                <w:szCs w:val="30"/>
              </w:rPr>
              <w:t>(142)</w:t>
            </w:r>
          </w:p>
        </w:tc>
      </w:tr>
      <w:tr w:rsidR="000B437E" w:rsidRPr="00151959" w14:paraId="1E29C427" w14:textId="77777777" w:rsidTr="00A87003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AEAAEE9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3844D253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457E0A" w14:textId="7730FB13" w:rsidR="000B437E" w:rsidRPr="00151959" w:rsidRDefault="000378C1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(2,17</w:t>
            </w:r>
            <w:r w:rsidR="00AB0137" w:rsidRPr="00151959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2</w:t>
            </w:r>
            <w:r w:rsidRPr="00151959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5C010ED6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31357" w14:textId="6DA02C23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="Angsana New" w:hAnsi="Angsana New"/>
                <w:color w:val="0D0D0D"/>
                <w:sz w:val="30"/>
                <w:szCs w:val="30"/>
              </w:rPr>
              <w:t>(2,057)</w:t>
            </w:r>
          </w:p>
        </w:tc>
      </w:tr>
      <w:tr w:rsidR="000B437E" w:rsidRPr="00151959" w14:paraId="34CF6068" w14:textId="77777777" w:rsidTr="00A87003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356D3F3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spacing w:line="240" w:lineRule="auto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750DEB90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12EECC" w14:textId="7F54B96F" w:rsidR="000B437E" w:rsidRPr="00151959" w:rsidRDefault="000378C1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60</w:t>
            </w:r>
            <w:r w:rsidR="00AB0137" w:rsidRPr="00151959"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1B5FC8C6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A62467" w14:textId="4CCA608D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364</w:t>
            </w:r>
          </w:p>
        </w:tc>
      </w:tr>
      <w:tr w:rsidR="000B437E" w:rsidRPr="00151959" w14:paraId="0C8A4A2E" w14:textId="77777777" w:rsidTr="00A87003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2B23938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5A49DF1A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0C667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3BC85514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4BD2E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37E" w:rsidRPr="00151959" w14:paraId="09F47879" w14:textId="77777777" w:rsidTr="00A87003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04C9097" w14:textId="77777777" w:rsidR="000B437E" w:rsidRPr="00151959" w:rsidRDefault="000B437E" w:rsidP="000B437E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spacing w:line="240" w:lineRule="auto"/>
              <w:ind w:left="0"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0453CE72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399DF" w14:textId="345A0AC1" w:rsidR="000B437E" w:rsidRPr="00151959" w:rsidRDefault="000378C1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148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56D2CB2A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8EB36" w14:textId="539A3B90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="Angsana New" w:hAnsi="Angsana New"/>
                <w:color w:val="0D0D0D"/>
                <w:sz w:val="30"/>
                <w:szCs w:val="30"/>
                <w:lang w:val="en-GB"/>
              </w:rPr>
              <w:t>150</w:t>
            </w:r>
          </w:p>
        </w:tc>
      </w:tr>
      <w:tr w:rsidR="000B437E" w:rsidRPr="00151959" w14:paraId="72F71C7E" w14:textId="77777777" w:rsidTr="00A87003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2BE6532" w14:textId="77777777" w:rsidR="000B437E" w:rsidRPr="00151959" w:rsidRDefault="000B437E" w:rsidP="000B437E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spacing w:line="240" w:lineRule="auto"/>
              <w:ind w:left="0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/>
                <w:sz w:val="30"/>
                <w:szCs w:val="30"/>
                <w:cs/>
              </w:rPr>
              <w:t>ค่าใช้จ่าย</w:t>
            </w:r>
            <w:r w:rsidRPr="00151959">
              <w:rPr>
                <w:rFonts w:asciiTheme="majorBidi" w:hAnsiTheme="majorBidi" w:hint="cs"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5D3CDB38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2EC0F" w14:textId="21E4433B" w:rsidR="000B437E" w:rsidRPr="00151959" w:rsidRDefault="000378C1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(498)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2516B778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93D07" w14:textId="1C6CF1DD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="Angsana New" w:hAnsi="Angsana New"/>
                <w:color w:val="0D0D0D"/>
                <w:sz w:val="30"/>
                <w:szCs w:val="30"/>
              </w:rPr>
              <w:t>(459)</w:t>
            </w:r>
          </w:p>
        </w:tc>
      </w:tr>
      <w:tr w:rsidR="000B437E" w:rsidRPr="00151959" w14:paraId="72FCC0E5" w14:textId="77777777" w:rsidTr="00A87003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D0CFDCB" w14:textId="77777777" w:rsidR="000B437E" w:rsidRPr="00151959" w:rsidRDefault="000B437E" w:rsidP="000B437E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spacing w:line="240" w:lineRule="auto"/>
              <w:ind w:left="0"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46711D80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59FA6" w14:textId="26826ED5" w:rsidR="000B437E" w:rsidRPr="00151959" w:rsidRDefault="000378C1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(10)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2D4A8F94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2E660" w14:textId="59B7E911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="Angsana New" w:hAnsi="Angsana New"/>
                <w:color w:val="0D0D0D"/>
                <w:sz w:val="30"/>
                <w:szCs w:val="30"/>
              </w:rPr>
              <w:t>(10)</w:t>
            </w:r>
          </w:p>
        </w:tc>
      </w:tr>
      <w:tr w:rsidR="000B437E" w:rsidRPr="00151959" w14:paraId="7B4D0740" w14:textId="77777777" w:rsidTr="00A87003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5811118" w14:textId="77777777" w:rsidR="000B437E" w:rsidRPr="00151959" w:rsidRDefault="000B437E" w:rsidP="000B437E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spacing w:line="240" w:lineRule="auto"/>
              <w:ind w:left="0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2379A1F5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46FE7C" w14:textId="1A60B7BC" w:rsidR="000B437E" w:rsidRPr="00151959" w:rsidRDefault="000378C1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129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1A9DA3A8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C17E2" w14:textId="497EFB41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151959">
              <w:rPr>
                <w:rFonts w:ascii="Angsana New" w:hAnsi="Angsana New"/>
                <w:color w:val="0D0D0D"/>
                <w:sz w:val="30"/>
                <w:szCs w:val="30"/>
              </w:rPr>
              <w:t>128</w:t>
            </w:r>
          </w:p>
        </w:tc>
      </w:tr>
      <w:tr w:rsidR="000B437E" w:rsidRPr="00151959" w14:paraId="458F486C" w14:textId="77777777" w:rsidTr="00A87003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51C0D66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303AD24E" w14:textId="77777777" w:rsidR="000B437E" w:rsidRPr="00151959" w:rsidRDefault="000B437E" w:rsidP="000B437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2C26A" w14:textId="263B9351" w:rsidR="000B437E" w:rsidRPr="00151959" w:rsidRDefault="000378C1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3</w:t>
            </w:r>
            <w:r w:rsidR="004C506A" w:rsidRPr="00151959"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69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0E0952AC" w14:textId="77777777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5551F" w14:textId="03A879DF" w:rsidR="000B437E" w:rsidRPr="00151959" w:rsidRDefault="000B437E" w:rsidP="000B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 w:rsidRPr="00151959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173</w:t>
            </w:r>
          </w:p>
        </w:tc>
      </w:tr>
    </w:tbl>
    <w:p w14:paraId="4CC6D9B3" w14:textId="77777777" w:rsidR="00AE1F9A" w:rsidRPr="00151959" w:rsidRDefault="00AE1F9A" w:rsidP="00A554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napToGrid w:val="0"/>
          <w:color w:val="000000"/>
          <w:spacing w:val="4"/>
          <w:sz w:val="30"/>
          <w:szCs w:val="30"/>
          <w:lang w:eastAsia="th-TH"/>
        </w:rPr>
      </w:pPr>
    </w:p>
    <w:p w14:paraId="21A0EDDC" w14:textId="77777777" w:rsidR="00AE1F9A" w:rsidRPr="00151959" w:rsidRDefault="00AE1F9A" w:rsidP="00AE1F9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151959">
        <w:rPr>
          <w:rFonts w:ascii="Angsana New" w:hAnsi="Angsana New"/>
          <w:snapToGrid w:val="0"/>
          <w:color w:val="000000"/>
          <w:spacing w:val="4"/>
          <w:sz w:val="30"/>
          <w:szCs w:val="30"/>
          <w:cs/>
          <w:lang w:eastAsia="th-TH"/>
        </w:rPr>
        <w:t>กลุ่มบริษัทดำเนินธุรกิจในประเทศเป็นส่วนใหญ่ ไม่มีรายได้จากต่างประเทศหรือสินทรัพย์ในต่างประเทศที่มี</w:t>
      </w:r>
      <w:r w:rsidRPr="0015195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สาระสำคัญ</w:t>
      </w:r>
    </w:p>
    <w:p w14:paraId="7B83E1CF" w14:textId="77777777" w:rsidR="001765B9" w:rsidRPr="00151959" w:rsidRDefault="001765B9" w:rsidP="00A554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0D7AAD46" w14:textId="64FE86EF" w:rsidR="00F40F7A" w:rsidRPr="00151959" w:rsidRDefault="001765B9" w:rsidP="00A554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151959">
        <w:rPr>
          <w:rFonts w:ascii="Angsana New" w:hAnsi="Angsana New"/>
          <w:sz w:val="30"/>
          <w:szCs w:val="30"/>
          <w:cs/>
        </w:rPr>
        <w:t>ยอดรายได้จากการขายของกลุ่มบริษัทจากการดำเนินธุรกิจเกี่ยวกับการจำหน่ายเครื่องดื่มเป็นไปตามฤดูกาล</w:t>
      </w:r>
      <w:r w:rsidRPr="00151959">
        <w:rPr>
          <w:rFonts w:ascii="Angsana New" w:hAnsi="Angsana New"/>
          <w:color w:val="FFFFFF"/>
          <w:sz w:val="30"/>
          <w:szCs w:val="30"/>
        </w:rPr>
        <w:t>.</w:t>
      </w:r>
      <w:r w:rsidRPr="00151959">
        <w:rPr>
          <w:rFonts w:ascii="Angsana New" w:hAnsi="Angsana New"/>
          <w:sz w:val="30"/>
          <w:szCs w:val="30"/>
          <w:cs/>
        </w:rPr>
        <w:t>รายได้จากการขายและรายจ่ายส่วนใหญ่โดยปกติเกิดในช่วงฤดูร้อน</w:t>
      </w:r>
      <w:r w:rsidR="00F40F7A" w:rsidRPr="00151959">
        <w:rPr>
          <w:rFonts w:ascii="Angsana New" w:hAnsi="Angsana New"/>
          <w:sz w:val="30"/>
          <w:szCs w:val="30"/>
          <w:cs/>
        </w:rPr>
        <w:br w:type="page"/>
      </w:r>
    </w:p>
    <w:p w14:paraId="02EF421A" w14:textId="738C17DC" w:rsidR="00316D89" w:rsidRPr="00151959" w:rsidRDefault="00316D89" w:rsidP="00316D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151959">
        <w:rPr>
          <w:rFonts w:ascii="Angsana New" w:hAnsi="Angsana New" w:cs="Angsana New"/>
          <w:b/>
          <w:bCs/>
          <w:sz w:val="30"/>
          <w:szCs w:val="30"/>
        </w:rPr>
        <w:t>6</w:t>
      </w:r>
      <w:r w:rsidRPr="00151959">
        <w:rPr>
          <w:rFonts w:ascii="Angsana New" w:hAnsi="Angsana New" w:cs="Angsana New"/>
          <w:b/>
          <w:bCs/>
          <w:sz w:val="30"/>
          <w:szCs w:val="30"/>
        </w:rPr>
        <w:tab/>
      </w:r>
      <w:r w:rsidRPr="00151959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2FC784FC" w14:textId="42DE1ACD" w:rsidR="00316D89" w:rsidRPr="00151959" w:rsidRDefault="00316D89" w:rsidP="00316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Style w:val="TableGrid"/>
        <w:tblW w:w="929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83"/>
        <w:gridCol w:w="1674"/>
        <w:gridCol w:w="1066"/>
        <w:gridCol w:w="231"/>
        <w:gridCol w:w="1313"/>
      </w:tblGrid>
      <w:tr w:rsidR="00CE682E" w:rsidRPr="00151959" w14:paraId="4353FEC1" w14:textId="77777777" w:rsidTr="00827FDA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533EE7CC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2F4F64BD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13D86228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6F3A548C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  <w:shd w:val="clear" w:color="auto" w:fill="auto"/>
          </w:tcPr>
          <w:p w14:paraId="2BCA6BA8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0F90DBFC" w14:textId="77777777" w:rsidR="00CE682E" w:rsidRPr="00151959" w:rsidDel="00D43E7A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E682E" w:rsidRPr="00151959" w14:paraId="55C0005B" w14:textId="77777777" w:rsidTr="00827FDA">
        <w:trPr>
          <w:tblHeader/>
        </w:trPr>
        <w:tc>
          <w:tcPr>
            <w:tcW w:w="3330" w:type="dxa"/>
            <w:shd w:val="clear" w:color="auto" w:fill="auto"/>
          </w:tcPr>
          <w:p w14:paraId="08611266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3" w:type="dxa"/>
            <w:shd w:val="clear" w:color="auto" w:fill="auto"/>
          </w:tcPr>
          <w:p w14:paraId="0F0B9632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  <w:shd w:val="clear" w:color="auto" w:fill="auto"/>
          </w:tcPr>
          <w:p w14:paraId="4A8DA60C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  <w:shd w:val="clear" w:color="auto" w:fill="auto"/>
          </w:tcPr>
          <w:p w14:paraId="372808CE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  <w:shd w:val="clear" w:color="auto" w:fill="auto"/>
          </w:tcPr>
          <w:p w14:paraId="15E696A3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14:paraId="4A2DAFD9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E682E" w:rsidRPr="00151959" w14:paraId="78437971" w14:textId="77777777" w:rsidTr="00827FDA">
        <w:tc>
          <w:tcPr>
            <w:tcW w:w="3330" w:type="dxa"/>
            <w:shd w:val="clear" w:color="auto" w:fill="auto"/>
          </w:tcPr>
          <w:p w14:paraId="41DA8BCF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83" w:type="dxa"/>
            <w:shd w:val="clear" w:color="auto" w:fill="auto"/>
          </w:tcPr>
          <w:p w14:paraId="78325B7D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674" w:type="dxa"/>
            <w:shd w:val="clear" w:color="auto" w:fill="auto"/>
          </w:tcPr>
          <w:p w14:paraId="3EECBBB4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1AE9B472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12BC3AE8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5A2C8051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E682E" w:rsidRPr="00151959" w14:paraId="65683FCF" w14:textId="77777777" w:rsidTr="00827FDA">
        <w:tc>
          <w:tcPr>
            <w:tcW w:w="3330" w:type="dxa"/>
            <w:shd w:val="clear" w:color="auto" w:fill="auto"/>
          </w:tcPr>
          <w:p w14:paraId="4F96D1F8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151959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683" w:type="dxa"/>
            <w:shd w:val="clear" w:color="auto" w:fill="auto"/>
          </w:tcPr>
          <w:p w14:paraId="680202EA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1519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74" w:type="dxa"/>
            <w:shd w:val="clear" w:color="auto" w:fill="auto"/>
          </w:tcPr>
          <w:p w14:paraId="3036B376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1519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66" w:type="dxa"/>
            <w:shd w:val="clear" w:color="auto" w:fill="auto"/>
          </w:tcPr>
          <w:p w14:paraId="3D8F7149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 w:rsidRPr="00151959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31" w:type="dxa"/>
            <w:shd w:val="clear" w:color="auto" w:fill="auto"/>
          </w:tcPr>
          <w:p w14:paraId="42F9D8EF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06041362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138.27</w:t>
            </w:r>
          </w:p>
        </w:tc>
      </w:tr>
      <w:tr w:rsidR="00CE682E" w:rsidRPr="00151959" w14:paraId="6CF6EE13" w14:textId="77777777" w:rsidTr="00827FDA">
        <w:tc>
          <w:tcPr>
            <w:tcW w:w="3330" w:type="dxa"/>
            <w:shd w:val="clear" w:color="auto" w:fill="auto"/>
          </w:tcPr>
          <w:p w14:paraId="6B64E4A7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3" w:type="dxa"/>
            <w:shd w:val="clear" w:color="auto" w:fill="auto"/>
          </w:tcPr>
          <w:p w14:paraId="18A4CF8F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674" w:type="dxa"/>
            <w:shd w:val="clear" w:color="auto" w:fill="auto"/>
          </w:tcPr>
          <w:p w14:paraId="05BB6237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00B3937A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042D6B58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5D7BAF0A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682E" w:rsidRPr="00151959" w14:paraId="3241716C" w14:textId="77777777" w:rsidTr="00827FDA">
        <w:tc>
          <w:tcPr>
            <w:tcW w:w="3330" w:type="dxa"/>
            <w:shd w:val="clear" w:color="auto" w:fill="auto"/>
          </w:tcPr>
          <w:p w14:paraId="58184EE1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83" w:type="dxa"/>
            <w:shd w:val="clear" w:color="auto" w:fill="auto"/>
          </w:tcPr>
          <w:p w14:paraId="3796F0DF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674" w:type="dxa"/>
            <w:shd w:val="clear" w:color="auto" w:fill="auto"/>
          </w:tcPr>
          <w:p w14:paraId="34A35A67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79CFEE84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38FE3AA2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0C1C3C49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682E" w:rsidRPr="00151959" w14:paraId="7014B7A4" w14:textId="77777777" w:rsidTr="00827FDA">
        <w:tc>
          <w:tcPr>
            <w:tcW w:w="3330" w:type="dxa"/>
            <w:shd w:val="clear" w:color="auto" w:fill="auto"/>
          </w:tcPr>
          <w:p w14:paraId="13A8F8DB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151959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83" w:type="dxa"/>
            <w:shd w:val="clear" w:color="auto" w:fill="auto"/>
          </w:tcPr>
          <w:p w14:paraId="545F9B03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15195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74" w:type="dxa"/>
            <w:shd w:val="clear" w:color="auto" w:fill="auto"/>
          </w:tcPr>
          <w:p w14:paraId="72CA976E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15195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66" w:type="dxa"/>
            <w:shd w:val="clear" w:color="auto" w:fill="auto"/>
          </w:tcPr>
          <w:p w14:paraId="612052E4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 w:rsidRPr="00151959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31" w:type="dxa"/>
            <w:shd w:val="clear" w:color="auto" w:fill="auto"/>
          </w:tcPr>
          <w:p w14:paraId="3018DF74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45412AD3" w14:textId="77777777" w:rsidR="00CE682E" w:rsidRPr="00151959" w:rsidRDefault="00CE682E" w:rsidP="0082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90.40</w:t>
            </w:r>
          </w:p>
        </w:tc>
      </w:tr>
    </w:tbl>
    <w:p w14:paraId="5DB6F506" w14:textId="4EE2DD1E" w:rsidR="00CE682E" w:rsidRPr="00151959" w:rsidRDefault="00CE682E" w:rsidP="00316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A938923" w14:textId="192F6B2C" w:rsidR="00D53523" w:rsidRPr="00151959" w:rsidRDefault="00316D89" w:rsidP="00475D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151959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475D96" w:rsidRPr="00151959">
        <w:rPr>
          <w:rFonts w:asciiTheme="majorBidi" w:hAnsiTheme="majorBidi" w:cstheme="majorBidi"/>
          <w:b/>
          <w:bCs/>
          <w:sz w:val="30"/>
          <w:szCs w:val="30"/>
        </w:rPr>
        <w:tab/>
      </w:r>
      <w:r w:rsidR="00A8782A" w:rsidRPr="00151959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2900C880" w14:textId="77777777" w:rsidR="00A8782A" w:rsidRPr="00151959" w:rsidRDefault="00A8782A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p w14:paraId="54410754" w14:textId="7C154307" w:rsidR="00132745" w:rsidRPr="00151959" w:rsidRDefault="00E20100" w:rsidP="00A2187C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151959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1D6ABB9" w14:textId="4E034A60" w:rsidR="00E20100" w:rsidRPr="00151959" w:rsidRDefault="00E20100" w:rsidP="00E2010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51959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Pr="00151959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Pr="00151959">
        <w:rPr>
          <w:rFonts w:ascii="Angsana New" w:hAnsi="Angsana New" w:cs="Angsana New"/>
          <w:sz w:val="30"/>
          <w:szCs w:val="30"/>
          <w:cs/>
          <w:lang w:bidi="th-TH"/>
        </w:rPr>
        <w:t>ที่วัดมูลค่าด้วย</w:t>
      </w:r>
      <w:r w:rsidR="004144F7" w:rsidRPr="00151959">
        <w:rPr>
          <w:rFonts w:ascii="Angsana New" w:hAnsi="Angsana New" w:cs="Angsana New"/>
          <w:sz w:val="30"/>
          <w:szCs w:val="30"/>
          <w:lang w:bidi="th-TH"/>
        </w:rPr>
        <w:br/>
      </w:r>
      <w:r w:rsidRPr="00151959">
        <w:rPr>
          <w:rFonts w:ascii="Angsana New" w:hAnsi="Angsana New" w:cs="Angsana New"/>
          <w:sz w:val="30"/>
          <w:szCs w:val="30"/>
          <w:cs/>
          <w:lang w:bidi="th-TH"/>
        </w:rPr>
        <w:t>ราคาทุนตัดจำหน่ายหากมูลค่าตามบัญชีใกล้เคียงกับมูลค่ายุติธรรมอย่างสมเหตุสมผล</w:t>
      </w:r>
    </w:p>
    <w:p w14:paraId="75E81770" w14:textId="0D63119F" w:rsidR="00F40F7A" w:rsidRPr="00151959" w:rsidRDefault="00F40F7A">
      <w:pPr>
        <w:rPr>
          <w:sz w:val="30"/>
          <w:szCs w:val="30"/>
        </w:rPr>
      </w:pPr>
      <w:r w:rsidRPr="00151959">
        <w:rPr>
          <w:cs/>
        </w:rPr>
        <w:tab/>
      </w:r>
      <w:r w:rsidRPr="00151959">
        <w:rPr>
          <w:cs/>
        </w:rPr>
        <w:tab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350"/>
        <w:gridCol w:w="236"/>
        <w:gridCol w:w="1024"/>
        <w:gridCol w:w="270"/>
        <w:gridCol w:w="990"/>
        <w:gridCol w:w="270"/>
        <w:gridCol w:w="990"/>
        <w:gridCol w:w="270"/>
        <w:gridCol w:w="1080"/>
      </w:tblGrid>
      <w:tr w:rsidR="00E20100" w:rsidRPr="00151959" w14:paraId="157C624F" w14:textId="77777777" w:rsidTr="00F40F7A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586CFBE0" w14:textId="77777777" w:rsidR="00E20100" w:rsidRPr="00151959" w:rsidRDefault="00E20100" w:rsidP="005A15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807969E" w14:textId="77777777" w:rsidR="00E20100" w:rsidRPr="0015195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062A07DD" w14:textId="0AD40806" w:rsidR="00E20100" w:rsidRPr="0015195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="00874248" w:rsidRPr="001519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 xml:space="preserve"> </w:t>
            </w: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/</w:t>
            </w:r>
            <w:r w:rsidR="00874248" w:rsidRPr="001519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 xml:space="preserve"> </w:t>
            </w:r>
            <w:r w:rsidRPr="0015195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20100" w:rsidRPr="00151959" w14:paraId="79A7F296" w14:textId="77777777" w:rsidTr="00F40F7A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5FD42CF1" w14:textId="77777777" w:rsidR="00E20100" w:rsidRPr="00151959" w:rsidRDefault="00E20100" w:rsidP="005A15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9CCF4E3" w14:textId="77777777" w:rsidR="00E20100" w:rsidRPr="0015195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6DB9269" w14:textId="77777777" w:rsidR="00E20100" w:rsidRPr="0015195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08CC033" w14:textId="77777777" w:rsidR="00E20100" w:rsidRPr="0015195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894" w:type="dxa"/>
            <w:gridSpan w:val="7"/>
            <w:vAlign w:val="bottom"/>
          </w:tcPr>
          <w:p w14:paraId="12B660B0" w14:textId="77777777" w:rsidR="00E20100" w:rsidRPr="0015195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20100" w:rsidRPr="00151959" w14:paraId="29CF81D2" w14:textId="77777777" w:rsidTr="00F40F7A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3B125C9A" w14:textId="55BF16FA" w:rsidR="00E20100" w:rsidRPr="00151959" w:rsidRDefault="003F4952" w:rsidP="005A15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519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519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1519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519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4A776061" w14:textId="77777777" w:rsidR="00E20100" w:rsidRPr="0015195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0B93A4F" w14:textId="77777777" w:rsidR="00E20100" w:rsidRPr="0015195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CFED712" w14:textId="77777777" w:rsidR="00E20100" w:rsidRPr="0015195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78D965F" w14:textId="77777777" w:rsidR="00E20100" w:rsidRPr="0015195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519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519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DCE8345" w14:textId="77777777" w:rsidR="00E20100" w:rsidRPr="0015195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668EAFDA" w14:textId="77777777" w:rsidR="00E20100" w:rsidRPr="0015195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519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519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AFD2A78" w14:textId="77777777" w:rsidR="00E20100" w:rsidRPr="0015195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2D530321" w14:textId="77777777" w:rsidR="00E20100" w:rsidRPr="0015195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1519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4ABD20B" w14:textId="77777777" w:rsidR="00E20100" w:rsidRPr="0015195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EA5CDA8" w14:textId="77777777" w:rsidR="00E20100" w:rsidRPr="0015195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F53EA" w:rsidRPr="00151959" w14:paraId="7BF518E8" w14:textId="77777777" w:rsidTr="00F40F7A">
        <w:trPr>
          <w:trHeight w:val="261"/>
        </w:trPr>
        <w:tc>
          <w:tcPr>
            <w:tcW w:w="2610" w:type="dxa"/>
            <w:shd w:val="clear" w:color="auto" w:fill="auto"/>
          </w:tcPr>
          <w:p w14:paraId="18B41C53" w14:textId="77777777" w:rsidR="00FF53EA" w:rsidRPr="00151959" w:rsidRDefault="00FF53EA" w:rsidP="005A15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0AF571F" w14:textId="77777777" w:rsidR="00FF53EA" w:rsidRPr="00151959" w:rsidRDefault="00FF53EA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480" w:type="dxa"/>
            <w:gridSpan w:val="9"/>
          </w:tcPr>
          <w:p w14:paraId="5751E618" w14:textId="0DE71A1F" w:rsidR="00FF53EA" w:rsidRPr="00151959" w:rsidRDefault="00FF53EA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519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20100" w:rsidRPr="00151959" w14:paraId="267D7C04" w14:textId="77777777" w:rsidTr="00F40F7A">
        <w:trPr>
          <w:trHeight w:val="261"/>
        </w:trPr>
        <w:tc>
          <w:tcPr>
            <w:tcW w:w="2610" w:type="dxa"/>
            <w:shd w:val="clear" w:color="auto" w:fill="auto"/>
          </w:tcPr>
          <w:p w14:paraId="60231506" w14:textId="3EB593E7" w:rsidR="00E20100" w:rsidRPr="00151959" w:rsidRDefault="003F4952" w:rsidP="005A153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270" w:type="dxa"/>
          </w:tcPr>
          <w:p w14:paraId="3CEA65BD" w14:textId="77777777" w:rsidR="00E20100" w:rsidRPr="0015195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74DE658" w14:textId="77777777" w:rsidR="00E20100" w:rsidRPr="00151959" w:rsidRDefault="00E20100" w:rsidP="005A153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8A79E9" w14:textId="77777777" w:rsidR="00E20100" w:rsidRPr="00151959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573C579" w14:textId="77777777" w:rsidR="00E20100" w:rsidRPr="00151959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6B8706" w14:textId="77777777" w:rsidR="00E20100" w:rsidRPr="00151959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27E9BD" w14:textId="77777777" w:rsidR="00E20100" w:rsidRPr="00151959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EDB77" w14:textId="77777777" w:rsidR="00E20100" w:rsidRPr="00151959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763BF8" w14:textId="77777777" w:rsidR="00E20100" w:rsidRPr="00151959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3E78DD5" w14:textId="77777777" w:rsidR="00E20100" w:rsidRPr="00151959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38FE37" w14:textId="77777777" w:rsidR="00E20100" w:rsidRPr="00151959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4952" w:rsidRPr="00151959" w14:paraId="0751D500" w14:textId="77777777" w:rsidTr="003F4952">
        <w:trPr>
          <w:trHeight w:val="261"/>
        </w:trPr>
        <w:tc>
          <w:tcPr>
            <w:tcW w:w="2610" w:type="dxa"/>
            <w:shd w:val="clear" w:color="auto" w:fill="auto"/>
          </w:tcPr>
          <w:p w14:paraId="4B2AD5AF" w14:textId="77777777" w:rsidR="003F4952" w:rsidRPr="00151959" w:rsidRDefault="003F4952" w:rsidP="003F4952">
            <w:pPr>
              <w:tabs>
                <w:tab w:val="clear" w:pos="227"/>
                <w:tab w:val="left" w:pos="340"/>
              </w:tabs>
              <w:ind w:left="-2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  <w:p w14:paraId="370B7EFE" w14:textId="19F8E6FA" w:rsidR="003F4952" w:rsidRPr="00151959" w:rsidRDefault="003F4952" w:rsidP="003F4952">
            <w:pPr>
              <w:tabs>
                <w:tab w:val="clear" w:pos="227"/>
                <w:tab w:val="left" w:pos="340"/>
              </w:tabs>
              <w:ind w:left="-20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</w:t>
            </w: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4F13B26F" w14:textId="77777777" w:rsidR="003F4952" w:rsidRPr="00151959" w:rsidRDefault="003F4952" w:rsidP="003F49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1B13633" w14:textId="0858DB61" w:rsidR="003F4952" w:rsidRPr="00151959" w:rsidRDefault="003F4952" w:rsidP="003F495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57,744</w:t>
            </w:r>
          </w:p>
        </w:tc>
        <w:tc>
          <w:tcPr>
            <w:tcW w:w="236" w:type="dxa"/>
            <w:vAlign w:val="bottom"/>
          </w:tcPr>
          <w:p w14:paraId="46790F41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D4B0A74" w14:textId="53E4C86B" w:rsidR="003F4952" w:rsidRPr="00151959" w:rsidRDefault="003F4952" w:rsidP="003F495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2DCD5D0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0365F3" w14:textId="0AE982D9" w:rsidR="003F4952" w:rsidRPr="00151959" w:rsidRDefault="003F4952" w:rsidP="003F495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57,744</w:t>
            </w:r>
          </w:p>
        </w:tc>
        <w:tc>
          <w:tcPr>
            <w:tcW w:w="270" w:type="dxa"/>
            <w:vAlign w:val="bottom"/>
          </w:tcPr>
          <w:p w14:paraId="666B0FDD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4C8367" w14:textId="3B4D675E" w:rsidR="003F4952" w:rsidRPr="00151959" w:rsidRDefault="003F4952" w:rsidP="003F495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659D264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E94D92" w14:textId="23836541" w:rsidR="003F4952" w:rsidRPr="00151959" w:rsidRDefault="003F4952" w:rsidP="00CE1DE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57,744</w:t>
            </w:r>
          </w:p>
        </w:tc>
      </w:tr>
      <w:tr w:rsidR="003F4952" w:rsidRPr="00151959" w14:paraId="2B811C70" w14:textId="77777777" w:rsidTr="00F40F7A">
        <w:trPr>
          <w:trHeight w:val="281"/>
        </w:trPr>
        <w:tc>
          <w:tcPr>
            <w:tcW w:w="2610" w:type="dxa"/>
            <w:shd w:val="clear" w:color="auto" w:fill="auto"/>
          </w:tcPr>
          <w:p w14:paraId="063C118C" w14:textId="75F76F2C" w:rsidR="003F4952" w:rsidRPr="00151959" w:rsidRDefault="003F4952" w:rsidP="003F4952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="000F5934"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270" w:type="dxa"/>
          </w:tcPr>
          <w:p w14:paraId="4979CBD1" w14:textId="77777777" w:rsidR="003F4952" w:rsidRPr="00151959" w:rsidRDefault="003F4952" w:rsidP="003F49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08CE2B3" w14:textId="77777777" w:rsidR="003F4952" w:rsidRPr="00151959" w:rsidRDefault="003F4952" w:rsidP="003F4952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7E1D4CE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DADAC44" w14:textId="77777777" w:rsidR="003F4952" w:rsidRPr="00151959" w:rsidRDefault="003F4952" w:rsidP="003F4952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B686D8" w14:textId="77777777" w:rsidR="003F4952" w:rsidRPr="00151959" w:rsidRDefault="003F4952" w:rsidP="003F4952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75FD3A6" w14:textId="77777777" w:rsidR="003F4952" w:rsidRPr="00151959" w:rsidRDefault="003F4952" w:rsidP="003F4952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477692" w14:textId="77777777" w:rsidR="003F4952" w:rsidRPr="00151959" w:rsidRDefault="003F4952" w:rsidP="003F4952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A9CB520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DD70A8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37A351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F4952" w:rsidRPr="00151959" w14:paraId="69125FDF" w14:textId="77777777" w:rsidTr="003F4952">
        <w:trPr>
          <w:trHeight w:val="281"/>
        </w:trPr>
        <w:tc>
          <w:tcPr>
            <w:tcW w:w="2610" w:type="dxa"/>
            <w:shd w:val="clear" w:color="auto" w:fill="auto"/>
          </w:tcPr>
          <w:p w14:paraId="5C3EBF0D" w14:textId="77777777" w:rsidR="003F4952" w:rsidRPr="00151959" w:rsidRDefault="003F4952" w:rsidP="003F4952">
            <w:pPr>
              <w:tabs>
                <w:tab w:val="clear" w:pos="227"/>
                <w:tab w:val="left" w:pos="340"/>
              </w:tabs>
              <w:ind w:left="-2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  <w:p w14:paraId="132CCF82" w14:textId="050E3E67" w:rsidR="003F4952" w:rsidRPr="00151959" w:rsidRDefault="003F4952" w:rsidP="003F4952">
            <w:pPr>
              <w:tabs>
                <w:tab w:val="clear" w:pos="227"/>
                <w:tab w:val="left" w:pos="340"/>
              </w:tabs>
              <w:ind w:left="-20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3921580A" w14:textId="77777777" w:rsidR="003F4952" w:rsidRPr="00151959" w:rsidRDefault="003F4952" w:rsidP="003F49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F3B38BF" w14:textId="510E62E9" w:rsidR="003F4952" w:rsidRPr="00151959" w:rsidRDefault="003F4952" w:rsidP="003F495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200,709</w:t>
            </w:r>
          </w:p>
        </w:tc>
        <w:tc>
          <w:tcPr>
            <w:tcW w:w="236" w:type="dxa"/>
            <w:vAlign w:val="bottom"/>
          </w:tcPr>
          <w:p w14:paraId="2DFCCB4F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59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61059F5" w14:textId="2FF57171" w:rsidR="003F4952" w:rsidRPr="00151959" w:rsidRDefault="003F4952" w:rsidP="003F495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45,483</w:t>
            </w:r>
          </w:p>
        </w:tc>
        <w:tc>
          <w:tcPr>
            <w:tcW w:w="270" w:type="dxa"/>
            <w:vAlign w:val="bottom"/>
          </w:tcPr>
          <w:p w14:paraId="4C57F80D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D3E1B6" w14:textId="760DCBFF" w:rsidR="003F4952" w:rsidRPr="00151959" w:rsidRDefault="003F4952" w:rsidP="003F495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86FEE7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ED9A18" w14:textId="0A57EE93" w:rsidR="003F4952" w:rsidRPr="00151959" w:rsidRDefault="003F4952" w:rsidP="003F495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155,226</w:t>
            </w:r>
          </w:p>
        </w:tc>
        <w:tc>
          <w:tcPr>
            <w:tcW w:w="270" w:type="dxa"/>
            <w:vAlign w:val="bottom"/>
          </w:tcPr>
          <w:p w14:paraId="033D4AB6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060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67E03D" w14:textId="6A683778" w:rsidR="003F4952" w:rsidRPr="00151959" w:rsidRDefault="003F4952" w:rsidP="00CE1DE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200,709</w:t>
            </w:r>
          </w:p>
        </w:tc>
      </w:tr>
      <w:tr w:rsidR="003F4952" w:rsidRPr="00151959" w14:paraId="721DEAD0" w14:textId="77777777" w:rsidTr="00F40F7A">
        <w:trPr>
          <w:trHeight w:val="261"/>
        </w:trPr>
        <w:tc>
          <w:tcPr>
            <w:tcW w:w="2610" w:type="dxa"/>
            <w:shd w:val="clear" w:color="auto" w:fill="auto"/>
          </w:tcPr>
          <w:p w14:paraId="63F471A0" w14:textId="526221C1" w:rsidR="003F4952" w:rsidRPr="00151959" w:rsidRDefault="003F4952" w:rsidP="003F4952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  </w:t>
            </w: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33B7E922" w14:textId="77777777" w:rsidR="003F4952" w:rsidRPr="00151959" w:rsidRDefault="003F4952" w:rsidP="003F49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77874F" w14:textId="68A19A95" w:rsidR="003F4952" w:rsidRPr="00151959" w:rsidRDefault="003F4952" w:rsidP="003F495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258,453</w:t>
            </w:r>
          </w:p>
        </w:tc>
        <w:tc>
          <w:tcPr>
            <w:tcW w:w="236" w:type="dxa"/>
          </w:tcPr>
          <w:p w14:paraId="518E9FE4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798BE86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D20C92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391A7A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B98134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9E7B49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EC7FBB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ECE51A" w14:textId="41ADF59C" w:rsidR="003F4952" w:rsidRPr="00151959" w:rsidRDefault="003F4952" w:rsidP="00CE1DE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258,453</w:t>
            </w:r>
          </w:p>
        </w:tc>
      </w:tr>
    </w:tbl>
    <w:p w14:paraId="06210528" w14:textId="77777777" w:rsidR="003F4952" w:rsidRPr="00151959" w:rsidRDefault="003F4952">
      <w:r w:rsidRPr="00151959"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350"/>
        <w:gridCol w:w="236"/>
        <w:gridCol w:w="1024"/>
        <w:gridCol w:w="270"/>
        <w:gridCol w:w="990"/>
        <w:gridCol w:w="270"/>
        <w:gridCol w:w="990"/>
        <w:gridCol w:w="270"/>
        <w:gridCol w:w="1080"/>
      </w:tblGrid>
      <w:tr w:rsidR="003F4952" w:rsidRPr="00151959" w14:paraId="01274D83" w14:textId="77777777" w:rsidTr="00F40F7A">
        <w:trPr>
          <w:trHeight w:val="261"/>
        </w:trPr>
        <w:tc>
          <w:tcPr>
            <w:tcW w:w="2610" w:type="dxa"/>
            <w:shd w:val="clear" w:color="auto" w:fill="auto"/>
          </w:tcPr>
          <w:p w14:paraId="61C6B4AA" w14:textId="77777777" w:rsidR="003F4952" w:rsidRPr="00151959" w:rsidRDefault="003F4952" w:rsidP="003F49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0DC41D" w14:textId="77777777" w:rsidR="003F4952" w:rsidRPr="00151959" w:rsidRDefault="003F4952" w:rsidP="003F49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480" w:type="dxa"/>
            <w:gridSpan w:val="9"/>
          </w:tcPr>
          <w:p w14:paraId="088C15A7" w14:textId="111F0A3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 xml:space="preserve"> / </w:t>
            </w:r>
            <w:r w:rsidRPr="0015195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F4952" w:rsidRPr="00151959" w14:paraId="43610656" w14:textId="77777777" w:rsidTr="00F40F7A">
        <w:trPr>
          <w:trHeight w:val="261"/>
        </w:trPr>
        <w:tc>
          <w:tcPr>
            <w:tcW w:w="2610" w:type="dxa"/>
            <w:shd w:val="clear" w:color="auto" w:fill="auto"/>
          </w:tcPr>
          <w:p w14:paraId="5BD543A6" w14:textId="77777777" w:rsidR="003F4952" w:rsidRPr="00151959" w:rsidRDefault="003F4952" w:rsidP="003F49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9125D4" w14:textId="77777777" w:rsidR="003F4952" w:rsidRPr="00151959" w:rsidRDefault="003F4952" w:rsidP="003F49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E64F1E3" w14:textId="595629C6" w:rsidR="003F4952" w:rsidRPr="00151959" w:rsidRDefault="003F4952" w:rsidP="003F495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1A049F7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4" w:type="dxa"/>
            <w:gridSpan w:val="7"/>
          </w:tcPr>
          <w:p w14:paraId="47F955E5" w14:textId="36805E08" w:rsidR="003F4952" w:rsidRPr="00151959" w:rsidRDefault="003F4952" w:rsidP="003F495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F4952" w:rsidRPr="00151959" w14:paraId="58CA7D29" w14:textId="77777777" w:rsidTr="00F40F7A">
        <w:trPr>
          <w:trHeight w:val="261"/>
        </w:trPr>
        <w:tc>
          <w:tcPr>
            <w:tcW w:w="2610" w:type="dxa"/>
            <w:shd w:val="clear" w:color="auto" w:fill="auto"/>
          </w:tcPr>
          <w:p w14:paraId="7C3CEA67" w14:textId="131008B9" w:rsidR="003F4952" w:rsidRPr="00151959" w:rsidRDefault="003F4952" w:rsidP="003F49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519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519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1519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519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7F97777" w14:textId="77777777" w:rsidR="003F4952" w:rsidRPr="00151959" w:rsidRDefault="003F4952" w:rsidP="003F49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868E86C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A9490E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864856A" w14:textId="370F1A0D" w:rsidR="003F4952" w:rsidRPr="00151959" w:rsidRDefault="003F4952" w:rsidP="003F49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519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</w:t>
            </w:r>
          </w:p>
        </w:tc>
        <w:tc>
          <w:tcPr>
            <w:tcW w:w="270" w:type="dxa"/>
          </w:tcPr>
          <w:p w14:paraId="335EF991" w14:textId="77777777" w:rsidR="003F4952" w:rsidRPr="00151959" w:rsidRDefault="003F4952" w:rsidP="003F49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D990325" w14:textId="59674860" w:rsidR="003F4952" w:rsidRPr="00151959" w:rsidRDefault="003F4952" w:rsidP="003F49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519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2</w:t>
            </w:r>
          </w:p>
        </w:tc>
        <w:tc>
          <w:tcPr>
            <w:tcW w:w="270" w:type="dxa"/>
          </w:tcPr>
          <w:p w14:paraId="521A899E" w14:textId="77777777" w:rsidR="003F4952" w:rsidRPr="00151959" w:rsidRDefault="003F4952" w:rsidP="003F49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F1E50CE" w14:textId="6A507B0A" w:rsidR="003F4952" w:rsidRPr="00151959" w:rsidRDefault="003F4952" w:rsidP="003F49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1519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290EE9F2" w14:textId="77777777" w:rsidR="003F4952" w:rsidRPr="00151959" w:rsidRDefault="003F4952" w:rsidP="003F49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C31AD19" w14:textId="2C8D2B9D" w:rsidR="003F4952" w:rsidRPr="00151959" w:rsidRDefault="003F4952" w:rsidP="003F49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F4952" w:rsidRPr="00151959" w14:paraId="65FB7864" w14:textId="77777777" w:rsidTr="00F40F7A">
        <w:trPr>
          <w:trHeight w:val="261"/>
        </w:trPr>
        <w:tc>
          <w:tcPr>
            <w:tcW w:w="2610" w:type="dxa"/>
            <w:shd w:val="clear" w:color="auto" w:fill="auto"/>
          </w:tcPr>
          <w:p w14:paraId="6B306901" w14:textId="77777777" w:rsidR="003F4952" w:rsidRPr="00151959" w:rsidRDefault="003F4952" w:rsidP="003F49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3946C5" w14:textId="77777777" w:rsidR="003F4952" w:rsidRPr="00151959" w:rsidRDefault="003F4952" w:rsidP="003F49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480" w:type="dxa"/>
            <w:gridSpan w:val="9"/>
          </w:tcPr>
          <w:p w14:paraId="745B19D8" w14:textId="47DB0730" w:rsidR="003F4952" w:rsidRPr="00151959" w:rsidRDefault="003F4952" w:rsidP="003F49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F4952" w:rsidRPr="00151959" w14:paraId="455FC3A9" w14:textId="77777777" w:rsidTr="00F40F7A">
        <w:trPr>
          <w:trHeight w:val="261"/>
        </w:trPr>
        <w:tc>
          <w:tcPr>
            <w:tcW w:w="2610" w:type="dxa"/>
            <w:shd w:val="clear" w:color="auto" w:fill="auto"/>
          </w:tcPr>
          <w:p w14:paraId="3495C3BF" w14:textId="7C20AF4E" w:rsidR="003F4952" w:rsidRPr="00151959" w:rsidRDefault="003F4952" w:rsidP="003F4952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270" w:type="dxa"/>
          </w:tcPr>
          <w:p w14:paraId="70834057" w14:textId="77777777" w:rsidR="003F4952" w:rsidRPr="00151959" w:rsidRDefault="003F4952" w:rsidP="003F49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6482E28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1FABBE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C0C7190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6D7D79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7374D5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55DC1B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E9D1A5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C9EF9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0BB65B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4952" w:rsidRPr="00151959" w14:paraId="46A0C131" w14:textId="77777777" w:rsidTr="00CE1DED">
        <w:trPr>
          <w:trHeight w:val="281"/>
        </w:trPr>
        <w:tc>
          <w:tcPr>
            <w:tcW w:w="2610" w:type="dxa"/>
            <w:shd w:val="clear" w:color="auto" w:fill="auto"/>
          </w:tcPr>
          <w:p w14:paraId="101BFD64" w14:textId="77777777" w:rsidR="003F4952" w:rsidRPr="00151959" w:rsidRDefault="003F4952" w:rsidP="003F4952">
            <w:pPr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  <w:p w14:paraId="05E1F4F4" w14:textId="596B00A7" w:rsidR="003F4952" w:rsidRPr="00151959" w:rsidRDefault="003F4952" w:rsidP="003F4952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</w:t>
            </w: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487EDDDA" w14:textId="77777777" w:rsidR="003F4952" w:rsidRPr="00151959" w:rsidRDefault="003F4952" w:rsidP="003F49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611CA4A" w14:textId="6726403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56,843</w:t>
            </w:r>
          </w:p>
        </w:tc>
        <w:tc>
          <w:tcPr>
            <w:tcW w:w="236" w:type="dxa"/>
          </w:tcPr>
          <w:p w14:paraId="338A4769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AE24868" w14:textId="417A7378" w:rsidR="003F4952" w:rsidRPr="00151959" w:rsidRDefault="003F4952" w:rsidP="00CE1DE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009FA3" w14:textId="77777777" w:rsidR="003F4952" w:rsidRPr="00151959" w:rsidRDefault="003F4952" w:rsidP="00CE1DE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F91298" w14:textId="11AC953E" w:rsidR="003F4952" w:rsidRPr="00151959" w:rsidRDefault="003F4952" w:rsidP="00CE1DE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56,843</w:t>
            </w:r>
          </w:p>
        </w:tc>
        <w:tc>
          <w:tcPr>
            <w:tcW w:w="270" w:type="dxa"/>
            <w:vAlign w:val="bottom"/>
          </w:tcPr>
          <w:p w14:paraId="7E4B3E03" w14:textId="77777777" w:rsidR="003F4952" w:rsidRPr="00151959" w:rsidRDefault="003F4952" w:rsidP="00CE1DE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96EF67" w14:textId="24E62C6A" w:rsidR="003F4952" w:rsidRPr="00151959" w:rsidRDefault="003F4952" w:rsidP="00CE1DE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46B1510" w14:textId="77777777" w:rsidR="003F4952" w:rsidRPr="00151959" w:rsidRDefault="003F4952" w:rsidP="00CE1DE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13EE0F" w14:textId="2D429D86" w:rsidR="003F4952" w:rsidRPr="00151959" w:rsidRDefault="003F4952" w:rsidP="00CE1DE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56,843</w:t>
            </w:r>
          </w:p>
        </w:tc>
      </w:tr>
      <w:tr w:rsidR="00333717" w:rsidRPr="00151959" w14:paraId="4C7AA094" w14:textId="77777777" w:rsidTr="00CE1DED">
        <w:trPr>
          <w:trHeight w:val="261"/>
        </w:trPr>
        <w:tc>
          <w:tcPr>
            <w:tcW w:w="2610" w:type="dxa"/>
            <w:shd w:val="clear" w:color="auto" w:fill="auto"/>
          </w:tcPr>
          <w:p w14:paraId="67E00462" w14:textId="070B5BBC" w:rsidR="00333717" w:rsidRPr="00151959" w:rsidRDefault="00333717" w:rsidP="00333717">
            <w:pPr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18150336" w14:textId="77777777" w:rsidR="00333717" w:rsidRPr="00151959" w:rsidRDefault="00333717" w:rsidP="0033371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28FFC3" w14:textId="77777777" w:rsidR="00333717" w:rsidRPr="00151959" w:rsidRDefault="00333717" w:rsidP="00333717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4E8D12E" w14:textId="77777777" w:rsidR="00333717" w:rsidRPr="00151959" w:rsidRDefault="00333717" w:rsidP="00333717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2AD9691" w14:textId="77777777" w:rsidR="00333717" w:rsidRPr="00151959" w:rsidRDefault="00333717" w:rsidP="00333717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76361B" w14:textId="77777777" w:rsidR="00333717" w:rsidRPr="00151959" w:rsidRDefault="00333717" w:rsidP="00333717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068632" w14:textId="77777777" w:rsidR="00333717" w:rsidRPr="00151959" w:rsidRDefault="00333717" w:rsidP="00333717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570494" w14:textId="77777777" w:rsidR="00333717" w:rsidRPr="00151959" w:rsidRDefault="00333717" w:rsidP="00333717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57887E" w14:textId="77777777" w:rsidR="00333717" w:rsidRPr="00151959" w:rsidRDefault="00333717" w:rsidP="00333717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1C24BC" w14:textId="77777777" w:rsidR="00333717" w:rsidRPr="00151959" w:rsidRDefault="00333717" w:rsidP="00333717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BA2DC4" w14:textId="77777777" w:rsidR="00333717" w:rsidRPr="00151959" w:rsidRDefault="00333717" w:rsidP="00333717">
            <w:pPr>
              <w:pStyle w:val="acctfourfigures"/>
              <w:tabs>
                <w:tab w:val="clear" w:pos="765"/>
                <w:tab w:val="decimal" w:pos="860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4952" w:rsidRPr="00151959" w14:paraId="7E186BCC" w14:textId="77777777" w:rsidTr="00CE1DED">
        <w:trPr>
          <w:trHeight w:val="261"/>
        </w:trPr>
        <w:tc>
          <w:tcPr>
            <w:tcW w:w="2610" w:type="dxa"/>
            <w:shd w:val="clear" w:color="auto" w:fill="auto"/>
          </w:tcPr>
          <w:p w14:paraId="213DCC65" w14:textId="77777777" w:rsidR="003F4952" w:rsidRPr="00151959" w:rsidRDefault="003F4952" w:rsidP="003F4952">
            <w:pPr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  <w:p w14:paraId="176F2895" w14:textId="71D9AF98" w:rsidR="003F4952" w:rsidRPr="00151959" w:rsidRDefault="003F4952" w:rsidP="003F4952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51959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1E74954D" w14:textId="77777777" w:rsidR="003F4952" w:rsidRPr="00151959" w:rsidRDefault="003F4952" w:rsidP="003F49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9907526" w14:textId="0D2F004F" w:rsidR="003F4952" w:rsidRPr="00151959" w:rsidRDefault="003F4952" w:rsidP="00CE1DE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199,968</w:t>
            </w:r>
          </w:p>
        </w:tc>
        <w:tc>
          <w:tcPr>
            <w:tcW w:w="236" w:type="dxa"/>
            <w:vAlign w:val="bottom"/>
          </w:tcPr>
          <w:p w14:paraId="35EB2C44" w14:textId="77777777" w:rsidR="003F4952" w:rsidRPr="00151959" w:rsidRDefault="003F4952" w:rsidP="00CE1DE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A0DF11E" w14:textId="5F2B9676" w:rsidR="003F4952" w:rsidRPr="00151959" w:rsidRDefault="003F4952" w:rsidP="00CE1DE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48,391</w:t>
            </w:r>
          </w:p>
        </w:tc>
        <w:tc>
          <w:tcPr>
            <w:tcW w:w="270" w:type="dxa"/>
            <w:vAlign w:val="bottom"/>
          </w:tcPr>
          <w:p w14:paraId="23E7B928" w14:textId="77777777" w:rsidR="003F4952" w:rsidRPr="00151959" w:rsidRDefault="003F4952" w:rsidP="00CE1DE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B70249" w14:textId="26381CD0" w:rsidR="003F4952" w:rsidRPr="00151959" w:rsidRDefault="003F4952" w:rsidP="00CE1DE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DF5A54" w14:textId="77777777" w:rsidR="003F4952" w:rsidRPr="00151959" w:rsidRDefault="003F4952" w:rsidP="00CE1DE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98F7A5" w14:textId="51B61946" w:rsidR="003F4952" w:rsidRPr="00151959" w:rsidRDefault="003F4952" w:rsidP="00CE1DE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151,577</w:t>
            </w:r>
          </w:p>
        </w:tc>
        <w:tc>
          <w:tcPr>
            <w:tcW w:w="270" w:type="dxa"/>
            <w:vAlign w:val="bottom"/>
          </w:tcPr>
          <w:p w14:paraId="24615873" w14:textId="77777777" w:rsidR="003F4952" w:rsidRPr="00151959" w:rsidRDefault="003F4952" w:rsidP="00CE1DE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8AEFA5" w14:textId="51F477BB" w:rsidR="003F4952" w:rsidRPr="00151959" w:rsidRDefault="003F4952" w:rsidP="00CE1DE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199,968</w:t>
            </w:r>
          </w:p>
        </w:tc>
      </w:tr>
      <w:tr w:rsidR="003F4952" w:rsidRPr="00151959" w14:paraId="62ECDEFB" w14:textId="77777777" w:rsidTr="00F40F7A">
        <w:trPr>
          <w:trHeight w:val="261"/>
        </w:trPr>
        <w:tc>
          <w:tcPr>
            <w:tcW w:w="2610" w:type="dxa"/>
            <w:shd w:val="clear" w:color="auto" w:fill="auto"/>
          </w:tcPr>
          <w:p w14:paraId="2D84F0BA" w14:textId="10007481" w:rsidR="003F4952" w:rsidRPr="00151959" w:rsidRDefault="003F4952" w:rsidP="003F4952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  </w:t>
            </w: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6013D1F5" w14:textId="77777777" w:rsidR="003F4952" w:rsidRPr="00151959" w:rsidRDefault="003F4952" w:rsidP="003F49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6A7B4B" w14:textId="0F853EEE" w:rsidR="003F4952" w:rsidRPr="00151959" w:rsidRDefault="003F4952" w:rsidP="003F495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256,811</w:t>
            </w:r>
          </w:p>
        </w:tc>
        <w:tc>
          <w:tcPr>
            <w:tcW w:w="236" w:type="dxa"/>
          </w:tcPr>
          <w:p w14:paraId="5708DD89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A27C330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7C9ED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88A597F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83328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FEF4D17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6D30BD" w14:textId="77777777" w:rsidR="003F4952" w:rsidRPr="00151959" w:rsidRDefault="003F4952" w:rsidP="003F495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F3A425" w14:textId="7CCB7F23" w:rsidR="003F4952" w:rsidRPr="00151959" w:rsidRDefault="003F4952" w:rsidP="00CE1DE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256,811</w:t>
            </w:r>
          </w:p>
        </w:tc>
      </w:tr>
    </w:tbl>
    <w:p w14:paraId="56A82FD5" w14:textId="229A3FB5" w:rsidR="003508E1" w:rsidRPr="00151959" w:rsidRDefault="00350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67E0A8EA" w14:textId="66FC523F" w:rsidR="00E20100" w:rsidRPr="00151959" w:rsidRDefault="00E20100" w:rsidP="00E20100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5195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มูลค่ายุติธรรมของเงินลงทุนในตราสารทุนซึ่งจดทะเบียนในตลาดหลักทรัพย์ ถูกจัดลำดับชั้นเป็นระดับ </w:t>
      </w:r>
      <w:r w:rsidRPr="00151959">
        <w:rPr>
          <w:rFonts w:asciiTheme="majorBidi" w:hAnsiTheme="majorBidi" w:cstheme="majorBidi"/>
          <w:spacing w:val="-4"/>
          <w:sz w:val="30"/>
          <w:szCs w:val="30"/>
          <w:lang w:bidi="th-TH"/>
        </w:rPr>
        <w:t>1</w:t>
      </w:r>
      <w:r w:rsidRPr="0015195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ของลำดับชั้น</w:t>
      </w:r>
      <w:r w:rsidRPr="00151959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 เนื่องจากตราสารทุนดังกล่าวมีราคาซื้อขายในตลาดที่มีสภาพคล่อง ณ วันที่วัดมูลค่า ซึ่งกลุ่มบริษัทสามารถเข้าถึงตลาดนั้น ณ วันที่วัดมูลค่าและมีการซื้อขายอย่างสม่ำเสมอในปัจจุบัน</w:t>
      </w:r>
    </w:p>
    <w:p w14:paraId="78EC1DA4" w14:textId="77777777" w:rsidR="00316D89" w:rsidRPr="00151959" w:rsidRDefault="00316D89" w:rsidP="00E20100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E5542A1" w14:textId="77777777" w:rsidR="00E20100" w:rsidRPr="00151959" w:rsidRDefault="00E20100" w:rsidP="00E20100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5195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มูลค่ายุติธรรมของเงินลงทุนในตราสารทุนซึ่งไม่ได้จดทะเบียนในตลาดหลักทรัพย์ ถูกจัดลำดับชั้นเป็นระดับ </w:t>
      </w:r>
      <w:r w:rsidRPr="00151959">
        <w:rPr>
          <w:rFonts w:asciiTheme="majorBidi" w:hAnsiTheme="majorBidi" w:cstheme="majorBidi"/>
          <w:sz w:val="30"/>
          <w:szCs w:val="30"/>
          <w:lang w:bidi="th-TH"/>
        </w:rPr>
        <w:t xml:space="preserve">3 </w:t>
      </w:r>
      <w:r w:rsidRPr="00151959">
        <w:rPr>
          <w:rFonts w:asciiTheme="majorBidi" w:hAnsiTheme="majorBidi" w:cstheme="majorBidi"/>
          <w:sz w:val="30"/>
          <w:szCs w:val="30"/>
          <w:cs/>
          <w:lang w:bidi="th-TH"/>
        </w:rPr>
        <w:t>ของลำดับชั้นมูลค่ายุติธรรม เนื่องจากมูลค่ายุติธรรมของตราสารทุนดังกล่าว</w:t>
      </w:r>
      <w:r w:rsidRPr="00151959">
        <w:rPr>
          <w:rFonts w:asciiTheme="majorBidi" w:hAnsiTheme="majorBidi" w:cstheme="majorBidi" w:hint="cs"/>
          <w:sz w:val="30"/>
          <w:szCs w:val="30"/>
          <w:cs/>
          <w:lang w:bidi="th-TH"/>
        </w:rPr>
        <w:t>ใช้</w:t>
      </w:r>
      <w:r w:rsidRPr="00151959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ข้อมูลที่ไม่สามารถสังเกตได้</w:t>
      </w:r>
    </w:p>
    <w:p w14:paraId="07E9FB00" w14:textId="77777777" w:rsidR="00E20100" w:rsidRPr="00151959" w:rsidRDefault="00E20100" w:rsidP="00E20100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64EE0AE" w14:textId="29BC3677" w:rsidR="00E20100" w:rsidRPr="00151959" w:rsidRDefault="00E20100" w:rsidP="00E20100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51959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มูลค่ายุติธรรมของเงินลงทุนใน</w:t>
      </w:r>
      <w:r w:rsidR="00AF00B6" w:rsidRPr="00151959">
        <w:rPr>
          <w:rFonts w:asciiTheme="majorBidi" w:hAnsiTheme="majorBidi" w:cstheme="majorBidi" w:hint="cs"/>
          <w:sz w:val="30"/>
          <w:szCs w:val="30"/>
          <w:cs/>
          <w:lang w:bidi="th-TH"/>
        </w:rPr>
        <w:t>หน่วยลงทุน</w:t>
      </w:r>
      <w:r w:rsidRPr="0015195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ถูกจัดลำดับชั้นเป็นระดับ </w:t>
      </w:r>
      <w:r w:rsidRPr="00151959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15195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ของลำดับชั้นมูลค่ายุติธรรม เนื่องจากมูลค่ายุติธรรมของเงินลงทุนดังกล่าว</w:t>
      </w:r>
      <w:r w:rsidR="00AF00B6" w:rsidRPr="00151959">
        <w:rPr>
          <w:rFonts w:asciiTheme="majorBidi" w:hAnsiTheme="majorBidi" w:cstheme="majorBidi" w:hint="cs"/>
          <w:sz w:val="30"/>
          <w:szCs w:val="30"/>
          <w:cs/>
          <w:lang w:bidi="th-TH"/>
        </w:rPr>
        <w:t>ประมาณโดย</w:t>
      </w:r>
      <w:r w:rsidRPr="00151959">
        <w:rPr>
          <w:rFonts w:asciiTheme="majorBidi" w:hAnsiTheme="majorBidi" w:cstheme="majorBidi" w:hint="cs"/>
          <w:sz w:val="30"/>
          <w:szCs w:val="30"/>
          <w:cs/>
          <w:lang w:bidi="th-TH"/>
        </w:rPr>
        <w:t>ใช้</w:t>
      </w:r>
      <w:r w:rsidRPr="00151959">
        <w:rPr>
          <w:rFonts w:asciiTheme="majorBidi" w:hAnsiTheme="majorBidi" w:cstheme="majorBidi"/>
          <w:sz w:val="30"/>
          <w:szCs w:val="30"/>
          <w:cs/>
          <w:lang w:bidi="th-TH"/>
        </w:rPr>
        <w:t>ข้อมูลอื่นที่สังเกตได้โดยตรงสำหรับเงินลงทุนนั้นนอกเหนือจากราคาเสนอซื้อขาย</w:t>
      </w:r>
    </w:p>
    <w:p w14:paraId="25466310" w14:textId="44F34674" w:rsidR="00316D89" w:rsidRPr="00151959" w:rsidRDefault="00316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151959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C4A37E0" w14:textId="6DFF5DF9" w:rsidR="004818D9" w:rsidRPr="00151959" w:rsidRDefault="00316D89" w:rsidP="00E161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51959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E2080C" w:rsidRPr="00151959">
        <w:rPr>
          <w:rFonts w:asciiTheme="majorBidi" w:hAnsiTheme="majorBidi" w:cstheme="majorBidi"/>
          <w:b/>
          <w:bCs/>
          <w:sz w:val="30"/>
          <w:szCs w:val="30"/>
        </w:rPr>
        <w:tab/>
      </w:r>
      <w:r w:rsidR="00B269C2" w:rsidRPr="00151959">
        <w:rPr>
          <w:rFonts w:asciiTheme="majorBidi" w:hAnsiTheme="majorBidi" w:cstheme="majorBidi"/>
          <w:b/>
          <w:bCs/>
          <w:sz w:val="30"/>
          <w:szCs w:val="30"/>
          <w:cs/>
        </w:rPr>
        <w:t>ภ</w:t>
      </w:r>
      <w:r w:rsidR="004818D9" w:rsidRPr="00151959">
        <w:rPr>
          <w:rFonts w:asciiTheme="majorBidi" w:hAnsiTheme="majorBidi" w:cstheme="majorBidi"/>
          <w:b/>
          <w:bCs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09980D38" w14:textId="0254FABC" w:rsidR="009A5843" w:rsidRPr="00151959" w:rsidRDefault="009A5843" w:rsidP="00CB7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270"/>
        <w:gridCol w:w="1350"/>
      </w:tblGrid>
      <w:tr w:rsidR="00CB7BB3" w:rsidRPr="00151959" w14:paraId="6B7D103E" w14:textId="77777777" w:rsidTr="00F57B24">
        <w:trPr>
          <w:tblHeader/>
        </w:trPr>
        <w:tc>
          <w:tcPr>
            <w:tcW w:w="6210" w:type="dxa"/>
          </w:tcPr>
          <w:p w14:paraId="3145AE18" w14:textId="77777777" w:rsidR="00CB7BB3" w:rsidRPr="00151959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9349A05" w14:textId="3D3056A9" w:rsidR="00CB7BB3" w:rsidRPr="00151959" w:rsidRDefault="00AE1F9A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D02E0" w:rsidRPr="001519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D02E0" w:rsidRPr="001519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BD02E0" w:rsidRPr="001519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519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5205A0B6" w14:textId="77777777" w:rsidR="00CB7BB3" w:rsidRPr="00151959" w:rsidRDefault="00CB7BB3" w:rsidP="008F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CF3395D" w14:textId="77777777" w:rsidR="00CB7BB3" w:rsidRPr="00151959" w:rsidRDefault="00CB7BB3" w:rsidP="008F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EC770E" w14:textId="77777777" w:rsidR="00CB7BB3" w:rsidRPr="00151959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A03EDB" w14:textId="77777777" w:rsidR="00CB7BB3" w:rsidRPr="00151959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198518B" w14:textId="77777777" w:rsidR="00CB7BB3" w:rsidRPr="00151959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B7BB3" w:rsidRPr="00151959" w14:paraId="54C35603" w14:textId="77777777" w:rsidTr="00F57B24">
        <w:trPr>
          <w:tblHeader/>
        </w:trPr>
        <w:tc>
          <w:tcPr>
            <w:tcW w:w="6210" w:type="dxa"/>
          </w:tcPr>
          <w:p w14:paraId="37E5170E" w14:textId="77777777" w:rsidR="00CB7BB3" w:rsidRPr="00151959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AB249BA" w14:textId="77777777" w:rsidR="00CB7BB3" w:rsidRPr="00151959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7BB3" w:rsidRPr="00151959" w14:paraId="62242BE3" w14:textId="77777777" w:rsidTr="00F57B24">
        <w:tc>
          <w:tcPr>
            <w:tcW w:w="6210" w:type="dxa"/>
          </w:tcPr>
          <w:p w14:paraId="64C78B14" w14:textId="77777777" w:rsidR="00CB7BB3" w:rsidRPr="00151959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562F5DE0" w14:textId="77777777" w:rsidR="00CB7BB3" w:rsidRPr="00151959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12B85" w14:textId="77777777" w:rsidR="00CB7BB3" w:rsidRPr="00151959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5F82A7" w14:textId="77777777" w:rsidR="00CB7BB3" w:rsidRPr="00151959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7BB3" w:rsidRPr="00151959" w14:paraId="5F4899A6" w14:textId="77777777" w:rsidTr="00F57B24">
        <w:tc>
          <w:tcPr>
            <w:tcW w:w="6210" w:type="dxa"/>
          </w:tcPr>
          <w:p w14:paraId="20B4A0E6" w14:textId="77777777" w:rsidR="00CB7BB3" w:rsidRPr="00151959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440" w:type="dxa"/>
          </w:tcPr>
          <w:p w14:paraId="4C8D4D94" w14:textId="24BDF41E" w:rsidR="00CB7BB3" w:rsidRPr="00151959" w:rsidRDefault="000378C1" w:rsidP="00D7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4,543</w:t>
            </w:r>
          </w:p>
        </w:tc>
        <w:tc>
          <w:tcPr>
            <w:tcW w:w="270" w:type="dxa"/>
          </w:tcPr>
          <w:p w14:paraId="63E5FF2E" w14:textId="77777777" w:rsidR="00CB7BB3" w:rsidRPr="00151959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3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7B6E71" w14:textId="4D78D16C" w:rsidR="00CB7BB3" w:rsidRPr="00151959" w:rsidRDefault="000378C1" w:rsidP="00D7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4,543</w:t>
            </w:r>
          </w:p>
        </w:tc>
      </w:tr>
      <w:tr w:rsidR="00CB7BB3" w:rsidRPr="00151959" w14:paraId="14543996" w14:textId="77777777" w:rsidTr="00F57B24">
        <w:tc>
          <w:tcPr>
            <w:tcW w:w="6210" w:type="dxa"/>
          </w:tcPr>
          <w:p w14:paraId="7F3B62C5" w14:textId="5FAA051A" w:rsidR="00CB7BB3" w:rsidRPr="00151959" w:rsidRDefault="00E2010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เครื่องจักร อุปกรณ์</w:t>
            </w:r>
            <w:r w:rsidR="00D13FA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</w:t>
            </w:r>
            <w:r w:rsidRPr="001519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440" w:type="dxa"/>
          </w:tcPr>
          <w:p w14:paraId="24492E3B" w14:textId="183DC49F" w:rsidR="00CB7BB3" w:rsidRPr="00151959" w:rsidRDefault="000378C1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13FA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519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3FA8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270" w:type="dxa"/>
          </w:tcPr>
          <w:p w14:paraId="267F6148" w14:textId="77777777" w:rsidR="00CB7BB3" w:rsidRPr="00151959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3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C3C472" w14:textId="5140F949" w:rsidR="00CB7BB3" w:rsidRPr="00151959" w:rsidRDefault="000378C1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13FA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51959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 w:rsidR="00D13FA8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D13FA8" w:rsidRPr="00151959" w14:paraId="5D36DA23" w14:textId="77777777" w:rsidTr="00F57B24">
        <w:tc>
          <w:tcPr>
            <w:tcW w:w="6210" w:type="dxa"/>
          </w:tcPr>
          <w:p w14:paraId="1458F0D7" w14:textId="21F1FB00" w:rsidR="00D13FA8" w:rsidRPr="00151959" w:rsidRDefault="00D13FA8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อุปกรณ์ส่งเสริมการตลาด</w:t>
            </w:r>
          </w:p>
        </w:tc>
        <w:tc>
          <w:tcPr>
            <w:tcW w:w="1440" w:type="dxa"/>
          </w:tcPr>
          <w:p w14:paraId="331C31FC" w14:textId="67E624EA" w:rsidR="00D13FA8" w:rsidRPr="00151959" w:rsidRDefault="00D13FA8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3,054</w:t>
            </w:r>
          </w:p>
        </w:tc>
        <w:tc>
          <w:tcPr>
            <w:tcW w:w="270" w:type="dxa"/>
          </w:tcPr>
          <w:p w14:paraId="5BB66E22" w14:textId="77777777" w:rsidR="00D13FA8" w:rsidRPr="00151959" w:rsidRDefault="00D13FA8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3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ABE32D" w14:textId="2C6BC55C" w:rsidR="00D13FA8" w:rsidRPr="00151959" w:rsidRDefault="00D13FA8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3,054</w:t>
            </w:r>
          </w:p>
        </w:tc>
      </w:tr>
      <w:tr w:rsidR="00CB7BB3" w:rsidRPr="00151959" w14:paraId="4276B352" w14:textId="77777777" w:rsidTr="00F57B24">
        <w:tc>
          <w:tcPr>
            <w:tcW w:w="6210" w:type="dxa"/>
          </w:tcPr>
          <w:p w14:paraId="30023A9B" w14:textId="77777777" w:rsidR="00CB7BB3" w:rsidRPr="00151959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8F0BD9" w14:textId="15204073" w:rsidR="00CB7BB3" w:rsidRPr="00151959" w:rsidRDefault="000378C1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61,389</w:t>
            </w:r>
          </w:p>
        </w:tc>
        <w:tc>
          <w:tcPr>
            <w:tcW w:w="270" w:type="dxa"/>
          </w:tcPr>
          <w:p w14:paraId="6AC65EDE" w14:textId="77777777" w:rsidR="00CB7BB3" w:rsidRPr="00151959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2" w:right="-3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325F16" w14:textId="40994C0C" w:rsidR="00CB7BB3" w:rsidRPr="00151959" w:rsidRDefault="000378C1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60,916</w:t>
            </w:r>
          </w:p>
        </w:tc>
      </w:tr>
      <w:tr w:rsidR="00232954" w:rsidRPr="00151959" w14:paraId="7EFEDD77" w14:textId="77777777" w:rsidTr="00F57B24">
        <w:tc>
          <w:tcPr>
            <w:tcW w:w="6210" w:type="dxa"/>
          </w:tcPr>
          <w:p w14:paraId="5E1CBF0E" w14:textId="77777777" w:rsidR="00232954" w:rsidRPr="00151959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FDA721A" w14:textId="77777777" w:rsidR="00232954" w:rsidRPr="00151959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9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A580625" w14:textId="77777777" w:rsidR="00232954" w:rsidRPr="00151959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DF083D9" w14:textId="77777777" w:rsidR="00232954" w:rsidRPr="00151959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B7BB3" w:rsidRPr="00151959" w14:paraId="28FC35F3" w14:textId="77777777" w:rsidTr="00F57B24">
        <w:tc>
          <w:tcPr>
            <w:tcW w:w="6210" w:type="dxa"/>
          </w:tcPr>
          <w:p w14:paraId="3E379F41" w14:textId="16F3867B" w:rsidR="00CB7BB3" w:rsidRPr="00151959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ภาระผูกพันอื่น</w:t>
            </w:r>
            <w:r w:rsidR="00AF00B6" w:rsidRPr="0015195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1519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</w:tcPr>
          <w:p w14:paraId="76E54518" w14:textId="77777777" w:rsidR="00CB7BB3" w:rsidRPr="00151959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9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8AAAB" w14:textId="77777777" w:rsidR="00CB7BB3" w:rsidRPr="00151959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D8532F" w14:textId="77777777" w:rsidR="00CB7BB3" w:rsidRPr="00151959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4506" w:rsidRPr="00151959" w14:paraId="4481D76E" w14:textId="77777777" w:rsidTr="00F57B24">
        <w:tc>
          <w:tcPr>
            <w:tcW w:w="6210" w:type="dxa"/>
          </w:tcPr>
          <w:p w14:paraId="5DCB3F48" w14:textId="4EF02A04" w:rsidR="00154506" w:rsidRPr="00151959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/>
                <w:color w:val="000000"/>
                <w:spacing w:val="-4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40" w:type="dxa"/>
          </w:tcPr>
          <w:p w14:paraId="59479322" w14:textId="38B5AD5A" w:rsidR="00154506" w:rsidRPr="00151959" w:rsidRDefault="000378C1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254,204</w:t>
            </w:r>
          </w:p>
        </w:tc>
        <w:tc>
          <w:tcPr>
            <w:tcW w:w="270" w:type="dxa"/>
          </w:tcPr>
          <w:p w14:paraId="29E4615C" w14:textId="77777777" w:rsidR="00154506" w:rsidRPr="00151959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38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77D060" w14:textId="2F438E4A" w:rsidR="00154506" w:rsidRPr="00151959" w:rsidRDefault="001B60BD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240,519</w:t>
            </w:r>
          </w:p>
        </w:tc>
      </w:tr>
      <w:tr w:rsidR="00154506" w:rsidRPr="00151959" w14:paraId="437F1999" w14:textId="77777777" w:rsidTr="00F57B24">
        <w:tc>
          <w:tcPr>
            <w:tcW w:w="6210" w:type="dxa"/>
          </w:tcPr>
          <w:p w14:paraId="29AF709D" w14:textId="73E2EC52" w:rsidR="00154506" w:rsidRPr="00151959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4A7FF0F4" w14:textId="29CE58BE" w:rsidR="00154506" w:rsidRPr="00151959" w:rsidRDefault="000378C1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29,218</w:t>
            </w:r>
          </w:p>
        </w:tc>
        <w:tc>
          <w:tcPr>
            <w:tcW w:w="270" w:type="dxa"/>
          </w:tcPr>
          <w:p w14:paraId="294BAA24" w14:textId="77777777" w:rsidR="00154506" w:rsidRPr="00151959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38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CAF753" w14:textId="39BA3A27" w:rsidR="00154506" w:rsidRPr="00151959" w:rsidRDefault="001B60BD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25,584</w:t>
            </w:r>
          </w:p>
        </w:tc>
      </w:tr>
      <w:tr w:rsidR="003A3376" w:rsidRPr="00151959" w14:paraId="04CD4950" w14:textId="77777777" w:rsidTr="00F57B24">
        <w:tc>
          <w:tcPr>
            <w:tcW w:w="6210" w:type="dxa"/>
          </w:tcPr>
          <w:p w14:paraId="42CFF00E" w14:textId="177AC79F" w:rsidR="003A3376" w:rsidRPr="00151959" w:rsidRDefault="003A337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 w:hint="cs"/>
                <w:color w:val="000000"/>
                <w:spacing w:val="-4"/>
                <w:sz w:val="30"/>
                <w:szCs w:val="30"/>
                <w:cs/>
              </w:rPr>
              <w:t>ค่าบริการอื่น</w:t>
            </w:r>
            <w:r w:rsidR="00AF00B6" w:rsidRPr="00151959">
              <w:rPr>
                <w:rFonts w:asciiTheme="majorBidi" w:hAnsiTheme="majorBidi" w:cstheme="majorBidi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151959">
              <w:rPr>
                <w:rFonts w:asciiTheme="majorBidi" w:hAnsiTheme="majorBidi" w:cstheme="majorBidi" w:hint="cs"/>
                <w:color w:val="000000"/>
                <w:spacing w:val="-4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</w:tcPr>
          <w:p w14:paraId="3E391FA1" w14:textId="67816C02" w:rsidR="003A3376" w:rsidRPr="00151959" w:rsidRDefault="000378C1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25,265</w:t>
            </w:r>
          </w:p>
        </w:tc>
        <w:tc>
          <w:tcPr>
            <w:tcW w:w="270" w:type="dxa"/>
          </w:tcPr>
          <w:p w14:paraId="307F3576" w14:textId="77777777" w:rsidR="003A3376" w:rsidRPr="00151959" w:rsidRDefault="003A337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38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32BEC5" w14:textId="220B0895" w:rsidR="003A3376" w:rsidRPr="00151959" w:rsidRDefault="001B60BD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51959">
              <w:rPr>
                <w:rFonts w:asciiTheme="majorBidi" w:hAnsiTheme="majorBidi" w:cstheme="majorBidi"/>
                <w:sz w:val="30"/>
                <w:szCs w:val="30"/>
              </w:rPr>
              <w:t>23,576</w:t>
            </w:r>
          </w:p>
        </w:tc>
      </w:tr>
      <w:tr w:rsidR="00154506" w:rsidRPr="00151959" w14:paraId="6F2446EE" w14:textId="77777777" w:rsidTr="00F57B24">
        <w:tc>
          <w:tcPr>
            <w:tcW w:w="6210" w:type="dxa"/>
          </w:tcPr>
          <w:p w14:paraId="6EAE7920" w14:textId="6CADB8FB" w:rsidR="00154506" w:rsidRPr="00151959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69B643" w14:textId="6D46E904" w:rsidR="00154506" w:rsidRPr="00151959" w:rsidRDefault="000378C1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</w:t>
            </w:r>
            <w:r w:rsidR="001B60BD"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</w:t>
            </w:r>
          </w:p>
        </w:tc>
        <w:tc>
          <w:tcPr>
            <w:tcW w:w="270" w:type="dxa"/>
          </w:tcPr>
          <w:p w14:paraId="10820913" w14:textId="77777777" w:rsidR="00154506" w:rsidRPr="00151959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380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A2E47C" w14:textId="18A4CEDD" w:rsidR="00154506" w:rsidRPr="00151959" w:rsidRDefault="001B60BD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1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289,679</w:t>
            </w:r>
          </w:p>
        </w:tc>
      </w:tr>
    </w:tbl>
    <w:p w14:paraId="0C7FC5BB" w14:textId="3A0BB9EC" w:rsidR="00562BFD" w:rsidRPr="00151959" w:rsidRDefault="00562BFD" w:rsidP="00CB7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36380F3" w14:textId="3CB2975A" w:rsidR="00EB73ED" w:rsidRPr="00151959" w:rsidRDefault="00316D89" w:rsidP="003067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51959">
        <w:rPr>
          <w:rFonts w:ascii="Angsana New" w:hAnsi="Angsana New" w:cs="Angsana New"/>
          <w:b/>
          <w:bCs/>
          <w:sz w:val="30"/>
          <w:szCs w:val="30"/>
        </w:rPr>
        <w:t>9</w:t>
      </w:r>
      <w:r w:rsidR="00E2080C" w:rsidRPr="00151959">
        <w:rPr>
          <w:rFonts w:ascii="Angsana New" w:hAnsi="Angsana New" w:cs="Angsana New"/>
          <w:b/>
          <w:bCs/>
          <w:sz w:val="30"/>
          <w:szCs w:val="30"/>
        </w:rPr>
        <w:tab/>
      </w:r>
      <w:r w:rsidR="00336E0F" w:rsidRPr="00151959">
        <w:rPr>
          <w:rFonts w:ascii="Angsana New" w:hAnsi="Angsana New" w:cs="Angsana New"/>
          <w:b/>
          <w:bCs/>
          <w:sz w:val="30"/>
          <w:szCs w:val="30"/>
          <w:cs/>
        </w:rPr>
        <w:t>หนี้สินที่อาจเกิดขึ้น</w:t>
      </w:r>
    </w:p>
    <w:p w14:paraId="5B56B3DB" w14:textId="77777777" w:rsidR="00EF6B86" w:rsidRPr="00151959" w:rsidRDefault="00EF6B86" w:rsidP="00350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5E4C73" w14:textId="15AC7377" w:rsidR="00562BFD" w:rsidRPr="00151959" w:rsidRDefault="00562BFD" w:rsidP="00562BF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51959">
        <w:rPr>
          <w:rFonts w:ascii="Angsana New" w:hAnsi="Angsana New"/>
          <w:sz w:val="30"/>
          <w:szCs w:val="30"/>
        </w:rPr>
        <w:t>(</w:t>
      </w:r>
      <w:r w:rsidRPr="00151959">
        <w:rPr>
          <w:rFonts w:ascii="Angsana New" w:hAnsi="Angsana New"/>
          <w:sz w:val="30"/>
          <w:szCs w:val="30"/>
          <w:cs/>
        </w:rPr>
        <w:t xml:space="preserve">ก) </w:t>
      </w:r>
      <w:r w:rsidRPr="00151959">
        <w:rPr>
          <w:rFonts w:ascii="Angsana New" w:hAnsi="Angsana New"/>
          <w:sz w:val="30"/>
          <w:szCs w:val="30"/>
          <w:cs/>
        </w:rPr>
        <w:tab/>
      </w:r>
      <w:r w:rsidR="005A6A6D" w:rsidRPr="00151959">
        <w:rPr>
          <w:rFonts w:asciiTheme="majorBidi" w:hAnsiTheme="majorBidi" w:cstheme="majorBidi"/>
          <w:sz w:val="30"/>
          <w:szCs w:val="30"/>
          <w:cs/>
        </w:rPr>
        <w:t xml:space="preserve">บุคคลภายนอกฟ้องร้องบริษัทให้ชำระค่าบริการในส่วนที่ต้องจ่ายให้แก่คู่สัญญาของบริษัท ให้แก่บุคคลภายนอกนั้นแทน โดยอ้างว่าเป็นเจ้าหนี้ผู้รับโอนสิทธิเรียกร้องตามสัญญาแฟคตอริ่ง ทุนทรัพย์ฟ้องร้องประมาณ </w:t>
      </w:r>
      <w:r w:rsidR="005A6A6D" w:rsidRPr="00151959">
        <w:rPr>
          <w:rFonts w:asciiTheme="majorBidi" w:hAnsiTheme="majorBidi" w:cstheme="majorBidi"/>
          <w:sz w:val="30"/>
          <w:szCs w:val="30"/>
        </w:rPr>
        <w:t>3</w:t>
      </w:r>
      <w:r w:rsidR="005A6A6D" w:rsidRPr="00151959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5A6A6D" w:rsidRPr="00151959">
        <w:rPr>
          <w:rFonts w:asciiTheme="majorBidi" w:hAnsiTheme="majorBidi" w:cstheme="majorBidi" w:hint="cs"/>
          <w:sz w:val="30"/>
          <w:szCs w:val="30"/>
          <w:cs/>
        </w:rPr>
        <w:t xml:space="preserve">โดยบริษัทชนะคดีในศาลชั้นต้น </w:t>
      </w:r>
      <w:r w:rsidR="005A6A6D" w:rsidRPr="00151959">
        <w:rPr>
          <w:rFonts w:asciiTheme="majorBidi" w:hAnsiTheme="majorBidi" w:cstheme="majorBidi"/>
          <w:sz w:val="30"/>
          <w:szCs w:val="30"/>
          <w:cs/>
        </w:rPr>
        <w:t xml:space="preserve">ปัจจุบันคดีความดังกล่าวอยู่ในระหว่างยื่นอุทธรณ์ </w:t>
      </w:r>
      <w:r w:rsidR="005A6A6D" w:rsidRPr="00151959">
        <w:rPr>
          <w:rFonts w:asciiTheme="majorBidi" w:hAnsiTheme="majorBidi" w:cstheme="majorBidi" w:hint="cs"/>
          <w:sz w:val="30"/>
          <w:szCs w:val="30"/>
          <w:cs/>
        </w:rPr>
        <w:t xml:space="preserve">ดังนั้น ณ วันที่ </w:t>
      </w:r>
      <w:r w:rsidR="005A6A6D" w:rsidRPr="00151959">
        <w:rPr>
          <w:rFonts w:asciiTheme="majorBidi" w:hAnsiTheme="majorBidi" w:cstheme="majorBidi"/>
          <w:sz w:val="30"/>
          <w:szCs w:val="30"/>
        </w:rPr>
        <w:t>3</w:t>
      </w:r>
      <w:r w:rsidR="00C13084" w:rsidRPr="00151959">
        <w:rPr>
          <w:rFonts w:asciiTheme="majorBidi" w:hAnsiTheme="majorBidi" w:cstheme="majorBidi"/>
          <w:sz w:val="30"/>
          <w:szCs w:val="30"/>
        </w:rPr>
        <w:t>0</w:t>
      </w:r>
      <w:r w:rsidR="005A6A6D" w:rsidRPr="00151959">
        <w:rPr>
          <w:rFonts w:asciiTheme="majorBidi" w:hAnsiTheme="majorBidi" w:cstheme="majorBidi"/>
          <w:sz w:val="30"/>
          <w:szCs w:val="30"/>
        </w:rPr>
        <w:t xml:space="preserve"> </w:t>
      </w:r>
      <w:r w:rsidR="00C13084" w:rsidRPr="00151959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5A6A6D" w:rsidRPr="00151959">
        <w:rPr>
          <w:rFonts w:asciiTheme="majorBidi" w:hAnsiTheme="majorBidi" w:cstheme="majorBidi"/>
          <w:sz w:val="30"/>
          <w:szCs w:val="30"/>
        </w:rPr>
        <w:t>256</w:t>
      </w:r>
      <w:r w:rsidR="00AE1F9A" w:rsidRPr="00151959">
        <w:rPr>
          <w:rFonts w:asciiTheme="majorBidi" w:hAnsiTheme="majorBidi" w:cstheme="majorBidi"/>
          <w:sz w:val="30"/>
          <w:szCs w:val="30"/>
        </w:rPr>
        <w:t>7</w:t>
      </w:r>
      <w:r w:rsidR="005A6A6D" w:rsidRPr="00151959">
        <w:rPr>
          <w:rFonts w:asciiTheme="majorBidi" w:hAnsiTheme="majorBidi" w:cstheme="majorBidi"/>
          <w:sz w:val="30"/>
          <w:szCs w:val="30"/>
        </w:rPr>
        <w:t xml:space="preserve"> </w:t>
      </w:r>
      <w:r w:rsidR="005A6A6D" w:rsidRPr="00151959">
        <w:rPr>
          <w:rFonts w:asciiTheme="majorBidi" w:hAnsiTheme="majorBidi" w:cstheme="majorBidi" w:hint="cs"/>
          <w:sz w:val="30"/>
          <w:szCs w:val="30"/>
          <w:cs/>
        </w:rPr>
        <w:t>จึงยังไม่มีการบันทึกประมาณการหนี้สินดังกล่าวแต่อย่างใด</w:t>
      </w:r>
    </w:p>
    <w:p w14:paraId="23A7A375" w14:textId="64CFC6DE" w:rsidR="00562BFD" w:rsidRPr="00151959" w:rsidRDefault="00562BFD" w:rsidP="00562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696D9ABA" w14:textId="78AA82DB" w:rsidR="00316D89" w:rsidRPr="00151959" w:rsidRDefault="00562BFD" w:rsidP="00395DF3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151959">
        <w:rPr>
          <w:rFonts w:asciiTheme="majorBidi" w:hAnsiTheme="majorBidi" w:cstheme="majorBidi" w:hint="cs"/>
          <w:sz w:val="30"/>
          <w:szCs w:val="30"/>
          <w:cs/>
        </w:rPr>
        <w:t xml:space="preserve">(ข) </w:t>
      </w:r>
      <w:r w:rsidRPr="00151959">
        <w:rPr>
          <w:rFonts w:asciiTheme="majorBidi" w:hAnsiTheme="majorBidi" w:cstheme="majorBidi"/>
          <w:sz w:val="30"/>
          <w:szCs w:val="30"/>
        </w:rPr>
        <w:t xml:space="preserve"> </w:t>
      </w:r>
      <w:r w:rsidRPr="00151959">
        <w:rPr>
          <w:rFonts w:asciiTheme="majorBidi" w:hAnsiTheme="majorBidi" w:cstheme="majorBidi"/>
          <w:sz w:val="30"/>
          <w:szCs w:val="30"/>
          <w:cs/>
        </w:rPr>
        <w:t>พนักงานของบริษัทขับรถชนผู้อื่นได้รับความเสียหาย</w:t>
      </w:r>
      <w:r w:rsidRPr="0015195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51959">
        <w:rPr>
          <w:rFonts w:asciiTheme="majorBidi" w:hAnsiTheme="majorBidi" w:cstheme="majorBidi"/>
          <w:sz w:val="30"/>
          <w:szCs w:val="30"/>
          <w:cs/>
        </w:rPr>
        <w:t xml:space="preserve">โจทก์ได้ยื่นฟ้องบริษัทในฐานะนายจ้างของพนักงาน </w:t>
      </w:r>
      <w:r w:rsidRPr="00151959">
        <w:rPr>
          <w:rFonts w:asciiTheme="majorBidi" w:hAnsiTheme="majorBidi" w:cstheme="majorBidi"/>
          <w:sz w:val="30"/>
          <w:szCs w:val="30"/>
          <w:cs/>
        </w:rPr>
        <w:br/>
        <w:t xml:space="preserve">เป็นจำนวนเงินรวมประมาณ </w:t>
      </w:r>
      <w:r w:rsidRPr="00151959">
        <w:rPr>
          <w:rFonts w:asciiTheme="majorBidi" w:hAnsiTheme="majorBidi" w:cstheme="majorBidi"/>
          <w:sz w:val="30"/>
          <w:szCs w:val="30"/>
        </w:rPr>
        <w:t>1.45</w:t>
      </w:r>
      <w:r w:rsidRPr="00151959">
        <w:rPr>
          <w:rFonts w:asciiTheme="majorBidi" w:hAnsiTheme="majorBidi" w:cstheme="majorBidi"/>
          <w:sz w:val="30"/>
          <w:szCs w:val="30"/>
          <w:cs/>
        </w:rPr>
        <w:t xml:space="preserve"> ล้านบาท โดยศาลชั้นต้นพิพากษาให้บริษัทชำระเงินแก่โจทก์ประมาณ</w:t>
      </w:r>
      <w:r w:rsidRPr="0015195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51959">
        <w:rPr>
          <w:rFonts w:asciiTheme="majorBidi" w:hAnsiTheme="majorBidi" w:cstheme="majorBidi"/>
          <w:sz w:val="30"/>
          <w:szCs w:val="30"/>
          <w:cs/>
        </w:rPr>
        <w:br/>
      </w:r>
      <w:r w:rsidRPr="00151959">
        <w:rPr>
          <w:rFonts w:asciiTheme="majorBidi" w:hAnsiTheme="majorBidi" w:cstheme="majorBidi"/>
          <w:sz w:val="30"/>
          <w:szCs w:val="30"/>
        </w:rPr>
        <w:t>0.10</w:t>
      </w:r>
      <w:r w:rsidRPr="001519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51959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151959">
        <w:rPr>
          <w:rFonts w:asciiTheme="majorBidi" w:hAnsiTheme="majorBidi" w:cstheme="majorBidi"/>
          <w:sz w:val="30"/>
          <w:szCs w:val="30"/>
          <w:cs/>
        </w:rPr>
        <w:t>บาท ปัจจุบันคดีความดังกล่าวอยู่ใน</w:t>
      </w:r>
      <w:r w:rsidRPr="00151959">
        <w:rPr>
          <w:rFonts w:asciiTheme="majorBidi" w:hAnsiTheme="majorBidi"/>
          <w:sz w:val="30"/>
          <w:szCs w:val="30"/>
          <w:cs/>
        </w:rPr>
        <w:t>ระหว่างการพิจารณา</w:t>
      </w:r>
      <w:r w:rsidRPr="00151959">
        <w:rPr>
          <w:rFonts w:asciiTheme="majorBidi" w:hAnsiTheme="majorBidi" w:hint="cs"/>
          <w:sz w:val="30"/>
          <w:szCs w:val="30"/>
          <w:cs/>
        </w:rPr>
        <w:t>ของศาล</w:t>
      </w:r>
      <w:r w:rsidRPr="00151959">
        <w:rPr>
          <w:rFonts w:asciiTheme="majorBidi" w:hAnsiTheme="majorBidi" w:cstheme="majorBidi"/>
          <w:sz w:val="30"/>
          <w:szCs w:val="30"/>
          <w:cs/>
        </w:rPr>
        <w:t>อุทธรณ์ ทั้งนี้ บริษัทได้บันทึกประมาณการหนี้สินจากคดีความดังกล่าวในงบการเงินแล้ว</w:t>
      </w:r>
    </w:p>
    <w:p w14:paraId="6384429F" w14:textId="77777777" w:rsidR="00395DF3" w:rsidRDefault="00395DF3" w:rsidP="00395DF3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4FE6A2" w14:textId="77777777" w:rsidR="00D13FA8" w:rsidRDefault="00D13FA8" w:rsidP="00395DF3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E6F4D5" w14:textId="77777777" w:rsidR="00D13FA8" w:rsidRPr="00151959" w:rsidRDefault="00D13FA8" w:rsidP="00395DF3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424DE" w14:textId="7A4B6026" w:rsidR="00F40F7A" w:rsidRDefault="00562BFD" w:rsidP="00E2010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/>
          <w:sz w:val="30"/>
          <w:szCs w:val="30"/>
        </w:rPr>
      </w:pPr>
      <w:r w:rsidRPr="00151959">
        <w:rPr>
          <w:rFonts w:asciiTheme="majorBidi" w:hAnsiTheme="majorBidi" w:cstheme="majorBidi"/>
          <w:sz w:val="30"/>
          <w:szCs w:val="30"/>
        </w:rPr>
        <w:t>(</w:t>
      </w:r>
      <w:r w:rsidR="00395DF3" w:rsidRPr="00151959">
        <w:rPr>
          <w:rFonts w:asciiTheme="majorBidi" w:hAnsiTheme="majorBidi" w:hint="cs"/>
          <w:sz w:val="30"/>
          <w:szCs w:val="30"/>
          <w:cs/>
        </w:rPr>
        <w:t>ค</w:t>
      </w:r>
      <w:r w:rsidRPr="00151959">
        <w:rPr>
          <w:rFonts w:asciiTheme="majorBidi" w:hAnsiTheme="majorBidi"/>
          <w:sz w:val="30"/>
          <w:szCs w:val="30"/>
          <w:cs/>
        </w:rPr>
        <w:t>)</w:t>
      </w:r>
      <w:r w:rsidRPr="00151959">
        <w:rPr>
          <w:rFonts w:asciiTheme="majorBidi" w:hAnsiTheme="majorBidi"/>
          <w:sz w:val="30"/>
          <w:szCs w:val="30"/>
          <w:cs/>
        </w:rPr>
        <w:tab/>
        <w:t xml:space="preserve">พนักงานของบริษัทขับรถชนผู้อื่นได้รับความเสียหาย โจทก์ได้ยื่นฟ้องบริษัทในฐานะนายจ้างของพนักงาน เป็นจำนวนเงินรวมประมาณ </w:t>
      </w:r>
      <w:r w:rsidRPr="00151959">
        <w:rPr>
          <w:rFonts w:asciiTheme="majorBidi" w:hAnsiTheme="majorBidi" w:cstheme="majorBidi"/>
          <w:sz w:val="30"/>
          <w:szCs w:val="30"/>
        </w:rPr>
        <w:t>1</w:t>
      </w:r>
      <w:r w:rsidRPr="00151959">
        <w:rPr>
          <w:rFonts w:asciiTheme="majorBidi" w:hAnsiTheme="majorBidi"/>
          <w:sz w:val="30"/>
          <w:szCs w:val="30"/>
          <w:cs/>
        </w:rPr>
        <w:t xml:space="preserve"> ล้านบาท โดยศาลชั้นต้นพิพากษาให้บริษัทชำระเงินแก่โจทก์ประมาณ </w:t>
      </w:r>
      <w:r w:rsidRPr="00151959">
        <w:rPr>
          <w:rFonts w:asciiTheme="majorBidi" w:hAnsiTheme="majorBidi" w:cstheme="majorBidi"/>
          <w:sz w:val="30"/>
          <w:szCs w:val="30"/>
        </w:rPr>
        <w:t>0.46</w:t>
      </w:r>
      <w:r w:rsidRPr="00151959">
        <w:rPr>
          <w:rFonts w:asciiTheme="majorBidi" w:hAnsiTheme="majorBidi"/>
          <w:sz w:val="30"/>
          <w:szCs w:val="30"/>
          <w:cs/>
        </w:rPr>
        <w:t xml:space="preserve"> </w:t>
      </w:r>
      <w:r w:rsidRPr="00151959">
        <w:rPr>
          <w:rFonts w:asciiTheme="majorBidi" w:hAnsiTheme="majorBidi"/>
          <w:sz w:val="30"/>
          <w:szCs w:val="30"/>
        </w:rPr>
        <w:br/>
      </w:r>
      <w:r w:rsidRPr="00151959">
        <w:rPr>
          <w:rFonts w:asciiTheme="majorBidi" w:hAnsiTheme="majorBidi"/>
          <w:spacing w:val="-2"/>
          <w:sz w:val="30"/>
          <w:szCs w:val="30"/>
          <w:cs/>
        </w:rPr>
        <w:t xml:space="preserve">ล้านบาท </w:t>
      </w:r>
      <w:r w:rsidR="0018761A" w:rsidRPr="00151959">
        <w:rPr>
          <w:rFonts w:asciiTheme="majorBidi" w:hAnsiTheme="majorBidi" w:cstheme="majorBidi"/>
          <w:spacing w:val="-2"/>
          <w:sz w:val="30"/>
          <w:szCs w:val="30"/>
          <w:cs/>
        </w:rPr>
        <w:t>ปัจจุบันคดีความดังกล่าวอยู่ในระหว่าง</w:t>
      </w:r>
      <w:r w:rsidR="00C8203E" w:rsidRPr="00151959">
        <w:rPr>
          <w:rFonts w:asciiTheme="majorBidi" w:hAnsiTheme="majorBidi"/>
          <w:spacing w:val="-2"/>
          <w:sz w:val="30"/>
          <w:szCs w:val="30"/>
          <w:cs/>
        </w:rPr>
        <w:t xml:space="preserve">การพิจารณาของศาลอุทธรณ์ </w:t>
      </w:r>
      <w:r w:rsidRPr="00151959">
        <w:rPr>
          <w:rFonts w:asciiTheme="majorBidi" w:hAnsiTheme="majorBidi"/>
          <w:spacing w:val="-2"/>
          <w:sz w:val="30"/>
          <w:szCs w:val="30"/>
          <w:cs/>
        </w:rPr>
        <w:t>ทั้งนี้ บริษัทได้บันทึกประมาณการ</w:t>
      </w:r>
      <w:r w:rsidRPr="00151959">
        <w:rPr>
          <w:rFonts w:asciiTheme="majorBidi" w:hAnsiTheme="majorBidi"/>
          <w:sz w:val="30"/>
          <w:szCs w:val="30"/>
          <w:cs/>
        </w:rPr>
        <w:t>หนี้สินจากคดีความดังกล่าวในงบการเงินแล้ว</w:t>
      </w:r>
    </w:p>
    <w:p w14:paraId="01387527" w14:textId="77777777" w:rsidR="00D13FA8" w:rsidRPr="00151959" w:rsidRDefault="00D13FA8" w:rsidP="00E2010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/>
          <w:sz w:val="30"/>
          <w:szCs w:val="30"/>
          <w:cs/>
        </w:rPr>
      </w:pPr>
    </w:p>
    <w:p w14:paraId="2F00F2EE" w14:textId="6CB62CDB" w:rsidR="00F40F7A" w:rsidRPr="00151959" w:rsidRDefault="00F40F7A" w:rsidP="00F40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51959">
        <w:rPr>
          <w:rFonts w:ascii="Angsana New" w:hAnsi="Angsana New" w:cs="Angsana New"/>
          <w:b/>
          <w:bCs/>
          <w:sz w:val="30"/>
          <w:szCs w:val="30"/>
        </w:rPr>
        <w:t>10</w:t>
      </w:r>
      <w:r w:rsidRPr="00151959">
        <w:rPr>
          <w:rFonts w:ascii="Angsana New" w:hAnsi="Angsana New" w:cs="Angsana New"/>
          <w:b/>
          <w:bCs/>
          <w:sz w:val="30"/>
          <w:szCs w:val="30"/>
        </w:rPr>
        <w:tab/>
      </w:r>
      <w:r w:rsidRPr="00151959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A5F4086" w14:textId="77777777" w:rsidR="00F40F7A" w:rsidRPr="00151959" w:rsidRDefault="00F40F7A" w:rsidP="00F40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E415A80" w14:textId="2F115882" w:rsidR="004E27A3" w:rsidRDefault="004E27A3" w:rsidP="004E2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C400D">
        <w:rPr>
          <w:rFonts w:ascii="Angsana New" w:hAnsi="Angsana New" w:cs="Angsana New"/>
          <w:spacing w:val="-2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3C400D">
        <w:rPr>
          <w:rFonts w:ascii="Angsana New" w:hAnsi="Angsana New" w:cs="Angsana New"/>
          <w:spacing w:val="-2"/>
          <w:sz w:val="30"/>
          <w:szCs w:val="30"/>
        </w:rPr>
        <w:t>3</w:t>
      </w:r>
      <w:r w:rsidRPr="003C400D">
        <w:rPr>
          <w:rFonts w:ascii="Angsana New" w:hAnsi="Angsana New" w:cs="Angsana New"/>
          <w:spacing w:val="-2"/>
          <w:sz w:val="30"/>
          <w:szCs w:val="30"/>
          <w:cs/>
        </w:rPr>
        <w:t xml:space="preserve"> กรกฎาคม</w:t>
      </w:r>
      <w:r w:rsidRPr="003C400D">
        <w:rPr>
          <w:rFonts w:ascii="Angsana New" w:hAnsi="Angsana New" w:cs="Angsana New"/>
          <w:spacing w:val="-2"/>
          <w:sz w:val="30"/>
          <w:szCs w:val="30"/>
        </w:rPr>
        <w:t> 2567</w:t>
      </w:r>
      <w:r w:rsidRPr="003C400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3C400D">
        <w:rPr>
          <w:rFonts w:ascii="Angsana New" w:hAnsi="Angsana New" w:cs="Angsana New" w:hint="cs"/>
          <w:spacing w:val="-2"/>
          <w:sz w:val="30"/>
          <w:szCs w:val="30"/>
          <w:cs/>
        </w:rPr>
        <w:t>คณะกรรมการบริษัท</w:t>
      </w:r>
      <w:r w:rsidR="00185B8E">
        <w:rPr>
          <w:rFonts w:ascii="Angsana New" w:hAnsi="Angsana New" w:cs="Angsana New" w:hint="cs"/>
          <w:spacing w:val="-2"/>
          <w:sz w:val="30"/>
          <w:szCs w:val="30"/>
          <w:cs/>
        </w:rPr>
        <w:t>มีมติ</w:t>
      </w:r>
      <w:r w:rsidRPr="004E27A3">
        <w:rPr>
          <w:rFonts w:ascii="Angsana New" w:hAnsi="Angsana New" w:cs="Angsana New"/>
          <w:sz w:val="30"/>
          <w:szCs w:val="30"/>
          <w:cs/>
        </w:rPr>
        <w:t>รับทราบหนังสือ</w:t>
      </w:r>
      <w:r w:rsidR="00F27831">
        <w:rPr>
          <w:rFonts w:ascii="Angsana New" w:hAnsi="Angsana New" w:cs="Angsana New"/>
          <w:sz w:val="30"/>
          <w:szCs w:val="30"/>
        </w:rPr>
        <w:br/>
      </w:r>
      <w:r w:rsidRPr="004E27A3">
        <w:rPr>
          <w:rFonts w:ascii="Angsana New" w:hAnsi="Angsana New" w:cs="Angsana New"/>
          <w:sz w:val="30"/>
          <w:szCs w:val="30"/>
          <w:cs/>
        </w:rPr>
        <w:t>แจ้งความประสงค์ของ</w:t>
      </w:r>
      <w:r w:rsidR="00A36430">
        <w:rPr>
          <w:rFonts w:ascii="Angsana New" w:hAnsi="Angsana New" w:cs="Angsana New" w:hint="cs"/>
          <w:sz w:val="30"/>
          <w:szCs w:val="30"/>
          <w:cs/>
        </w:rPr>
        <w:t>บริษัท โซ วอเตอร์ 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E27A3">
        <w:rPr>
          <w:rFonts w:ascii="Angsana New" w:hAnsi="Angsana New" w:cs="Angsana New"/>
          <w:sz w:val="30"/>
          <w:szCs w:val="30"/>
          <w:cs/>
        </w:rPr>
        <w:t>ในการท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4E27A3">
        <w:rPr>
          <w:rFonts w:ascii="Angsana New" w:hAnsi="Angsana New" w:cs="Angsana New"/>
          <w:sz w:val="30"/>
          <w:szCs w:val="30"/>
          <w:cs/>
        </w:rPr>
        <w:t>ค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4E27A3">
        <w:rPr>
          <w:rFonts w:ascii="Angsana New" w:hAnsi="Angsana New" w:cs="Angsana New"/>
          <w:sz w:val="30"/>
          <w:szCs w:val="30"/>
          <w:cs/>
        </w:rPr>
        <w:t>เสนอซื้อหลักทรัพย์ทั้งหมดของบริษัท เพื่อการเพิกถอนหลักทรัพย์ของบริษัทจากการเป็นหลักทรัพย์จดทะเบียนใน</w:t>
      </w:r>
      <w:r w:rsidRPr="00151959">
        <w:rPr>
          <w:rFonts w:ascii="Angsana New" w:hAnsi="Angsana New" w:cs="Angsana New"/>
          <w:sz w:val="30"/>
          <w:szCs w:val="30"/>
          <w:cs/>
        </w:rPr>
        <w:t>ตลาดหลักทรัพย์แห่งประเทศไทย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1959">
        <w:rPr>
          <w:rFonts w:ascii="Angsana New" w:hAnsi="Angsana New" w:cs="Angsana New"/>
          <w:sz w:val="30"/>
          <w:szCs w:val="30"/>
          <w:cs/>
        </w:rPr>
        <w:t>(“ตลาดหลักทรัพย์</w:t>
      </w:r>
      <w:r w:rsidR="00185B8E">
        <w:rPr>
          <w:rFonts w:ascii="Angsana New" w:hAnsi="Angsana New" w:cs="Angsana New" w:hint="cs"/>
          <w:sz w:val="30"/>
          <w:szCs w:val="30"/>
          <w:cs/>
        </w:rPr>
        <w:t>ฯ</w:t>
      </w:r>
      <w:r w:rsidRPr="00151959">
        <w:rPr>
          <w:rFonts w:ascii="Angsana New" w:hAnsi="Angsana New" w:cs="Angsana New"/>
          <w:sz w:val="30"/>
          <w:szCs w:val="30"/>
          <w:cs/>
        </w:rPr>
        <w:t>”)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797F34">
        <w:rPr>
          <w:rFonts w:ascii="Angsana New" w:hAnsi="Angsana New" w:cs="Angsana New"/>
          <w:sz w:val="30"/>
          <w:szCs w:val="30"/>
          <w:cs/>
        </w:rPr>
        <w:t>และ</w:t>
      </w:r>
      <w:r w:rsidR="00185B8E">
        <w:rPr>
          <w:rFonts w:ascii="Angsana New" w:hAnsi="Angsana New" w:cs="Angsana New" w:hint="cs"/>
          <w:sz w:val="30"/>
          <w:szCs w:val="30"/>
          <w:cs/>
        </w:rPr>
        <w:t>มีมติ</w:t>
      </w:r>
      <w:r w:rsidRPr="00797F34">
        <w:rPr>
          <w:rFonts w:ascii="Angsana New" w:hAnsi="Angsana New" w:cs="Angsana New"/>
          <w:sz w:val="30"/>
          <w:szCs w:val="30"/>
          <w:cs/>
        </w:rPr>
        <w:t>เห็นชอบให้น</w:t>
      </w:r>
      <w:r w:rsidRPr="00797F34">
        <w:rPr>
          <w:rFonts w:ascii="Angsana New" w:hAnsi="Angsana New" w:cs="Angsana New" w:hint="cs"/>
          <w:sz w:val="30"/>
          <w:szCs w:val="30"/>
          <w:cs/>
        </w:rPr>
        <w:t>ำ</w:t>
      </w:r>
      <w:r w:rsidRPr="00797F34">
        <w:rPr>
          <w:rFonts w:ascii="Angsana New" w:hAnsi="Angsana New" w:cs="Angsana New"/>
          <w:sz w:val="30"/>
          <w:szCs w:val="30"/>
          <w:cs/>
        </w:rPr>
        <w:t>เสนอต่อที่ประชุมวิสามัญผู้ถือหุ้น ครั้งที่</w:t>
      </w:r>
      <w:r w:rsidRPr="00797F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97F34">
        <w:rPr>
          <w:rFonts w:ascii="Angsana New" w:hAnsi="Angsana New" w:cs="Angsana New"/>
          <w:sz w:val="30"/>
          <w:szCs w:val="30"/>
        </w:rPr>
        <w:t>1/2567</w:t>
      </w:r>
      <w:r w:rsidRPr="00797F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97F34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Pr="00797F34">
        <w:rPr>
          <w:rFonts w:ascii="Angsana New" w:hAnsi="Angsana New" w:cs="Angsana New"/>
          <w:sz w:val="30"/>
          <w:szCs w:val="30"/>
        </w:rPr>
        <w:t>27</w:t>
      </w:r>
      <w:r w:rsidRPr="00797F34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797F34">
        <w:rPr>
          <w:rFonts w:ascii="Angsana New" w:hAnsi="Angsana New" w:cs="Angsana New"/>
          <w:sz w:val="30"/>
          <w:szCs w:val="30"/>
        </w:rPr>
        <w:t>256</w:t>
      </w:r>
      <w:r w:rsidR="00A560A0">
        <w:rPr>
          <w:rFonts w:ascii="Angsana New" w:hAnsi="Angsana New" w:cs="Angsana New"/>
          <w:sz w:val="30"/>
          <w:szCs w:val="30"/>
        </w:rPr>
        <w:t>7</w:t>
      </w:r>
      <w:r w:rsidRPr="00797F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97F34">
        <w:rPr>
          <w:rFonts w:ascii="Angsana New" w:hAnsi="Angsana New" w:cs="Angsana New"/>
          <w:sz w:val="30"/>
          <w:szCs w:val="30"/>
          <w:cs/>
        </w:rPr>
        <w:t>เพื่อพิจารณาอนุมัติการเพิกถอนหลักทรัพย์ของบริษัท</w:t>
      </w:r>
      <w:r w:rsidRPr="004E27A3">
        <w:rPr>
          <w:rFonts w:ascii="Angsana New" w:hAnsi="Angsana New" w:cs="Angsana New"/>
          <w:sz w:val="30"/>
          <w:szCs w:val="30"/>
          <w:cs/>
        </w:rPr>
        <w:t>ออกจากการเป็นหลักทรัพย์จดทะเบียนในตลาดหลักทรัพย์</w:t>
      </w:r>
      <w:r w:rsidR="008215BA">
        <w:rPr>
          <w:rFonts w:ascii="Angsana New" w:hAnsi="Angsana New" w:cs="Angsana New" w:hint="cs"/>
          <w:sz w:val="30"/>
          <w:szCs w:val="30"/>
          <w:cs/>
        </w:rPr>
        <w:t>ฯ</w:t>
      </w:r>
    </w:p>
    <w:p w14:paraId="0F35D365" w14:textId="5B719228" w:rsidR="007E78DA" w:rsidRDefault="007E78DA" w:rsidP="00F40F7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7E78DA" w:rsidSect="00A36DE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691" w:right="1152" w:bottom="576" w:left="1152" w:header="720" w:footer="720" w:gutter="0"/>
      <w:paperSrc w:first="7" w:other="7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44985" w14:textId="77777777" w:rsidR="00D928B7" w:rsidRDefault="00D928B7" w:rsidP="004956B4">
      <w:r>
        <w:separator/>
      </w:r>
    </w:p>
  </w:endnote>
  <w:endnote w:type="continuationSeparator" w:id="0">
    <w:p w14:paraId="6E2445A3" w14:textId="77777777" w:rsidR="00D928B7" w:rsidRDefault="00D928B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A237" w14:textId="77777777" w:rsidR="003E6E6E" w:rsidRPr="0047456A" w:rsidRDefault="003E6E6E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CF2F4" w14:textId="77777777" w:rsidR="003E6E6E" w:rsidRDefault="003E6E6E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BBAFD" w14:textId="77777777" w:rsidR="003E6E6E" w:rsidRPr="00907A32" w:rsidRDefault="003E6E6E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C314D96" w14:textId="5BA185A5" w:rsidR="003E6E6E" w:rsidRPr="00907A32" w:rsidRDefault="003E6E6E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A6F24" w14:textId="77777777" w:rsidR="00D928B7" w:rsidRDefault="00D928B7" w:rsidP="004956B4">
      <w:r>
        <w:separator/>
      </w:r>
    </w:p>
  </w:footnote>
  <w:footnote w:type="continuationSeparator" w:id="0">
    <w:p w14:paraId="7E91E296" w14:textId="77777777" w:rsidR="00D928B7" w:rsidRDefault="00D928B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B7BB2" w14:textId="77777777" w:rsidR="003E6E6E" w:rsidRPr="009B072F" w:rsidRDefault="003E6E6E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CF52685" w14:textId="77777777" w:rsidR="003E6E6E" w:rsidRPr="009B072F" w:rsidRDefault="003E6E6E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B558ED7" w14:textId="55EC7718" w:rsidR="009D5497" w:rsidRPr="0047456A" w:rsidRDefault="0021066E" w:rsidP="0021066E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 w:rsidR="009F7F44"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 w:rsidR="009F7F44">
      <w:rPr>
        <w:rFonts w:ascii="Angsana New" w:hAnsi="Angsana New"/>
        <w:b/>
        <w:bCs/>
        <w:sz w:val="32"/>
        <w:szCs w:val="32"/>
      </w:rPr>
      <w:t xml:space="preserve">30 </w:t>
    </w:r>
    <w:r w:rsidR="009F7F44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4181206" w14:textId="77777777" w:rsidR="003E6E6E" w:rsidRDefault="003E6E6E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0993C" w14:textId="77777777" w:rsidR="00C228B2" w:rsidRPr="009B072F" w:rsidRDefault="00C228B2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5C435E53" w14:textId="77777777" w:rsidR="00C228B2" w:rsidRPr="009B072F" w:rsidRDefault="00C228B2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2F3B1F5" w14:textId="3AE2ABE8" w:rsidR="0021066E" w:rsidRDefault="0021066E" w:rsidP="0021066E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 w:rsidR="009F7F44"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 w:rsidR="009F7F44">
      <w:rPr>
        <w:rFonts w:ascii="Angsana New" w:hAnsi="Angsana New"/>
        <w:b/>
        <w:bCs/>
        <w:sz w:val="32"/>
        <w:szCs w:val="32"/>
      </w:rPr>
      <w:t xml:space="preserve">30 </w:t>
    </w:r>
    <w:r w:rsidR="009F7F44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40D2EBE" w14:textId="77777777" w:rsidR="00C228B2" w:rsidRDefault="00C228B2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EB4C5B3A"/>
    <w:lvl w:ilvl="0" w:tplc="B53E801A">
      <w:start w:val="1"/>
      <w:numFmt w:val="decimal"/>
      <w:lvlText w:val="(ก.%1)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6292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6382" w:hanging="360"/>
      </w:pPr>
    </w:lvl>
    <w:lvl w:ilvl="2" w:tplc="0409001B" w:tentative="1">
      <w:start w:val="1"/>
      <w:numFmt w:val="lowerRoman"/>
      <w:lvlText w:val="%3."/>
      <w:lvlJc w:val="right"/>
      <w:pPr>
        <w:ind w:left="7102" w:hanging="180"/>
      </w:pPr>
    </w:lvl>
    <w:lvl w:ilvl="3" w:tplc="0409000F" w:tentative="1">
      <w:start w:val="1"/>
      <w:numFmt w:val="decimal"/>
      <w:lvlText w:val="%4."/>
      <w:lvlJc w:val="left"/>
      <w:pPr>
        <w:ind w:left="7822" w:hanging="360"/>
      </w:pPr>
    </w:lvl>
    <w:lvl w:ilvl="4" w:tplc="04090019" w:tentative="1">
      <w:start w:val="1"/>
      <w:numFmt w:val="lowerLetter"/>
      <w:lvlText w:val="%5."/>
      <w:lvlJc w:val="left"/>
      <w:pPr>
        <w:ind w:left="8542" w:hanging="360"/>
      </w:pPr>
    </w:lvl>
    <w:lvl w:ilvl="5" w:tplc="0409001B" w:tentative="1">
      <w:start w:val="1"/>
      <w:numFmt w:val="lowerRoman"/>
      <w:lvlText w:val="%6."/>
      <w:lvlJc w:val="right"/>
      <w:pPr>
        <w:ind w:left="9262" w:hanging="180"/>
      </w:pPr>
    </w:lvl>
    <w:lvl w:ilvl="6" w:tplc="0409000F" w:tentative="1">
      <w:start w:val="1"/>
      <w:numFmt w:val="decimal"/>
      <w:lvlText w:val="%7."/>
      <w:lvlJc w:val="left"/>
      <w:pPr>
        <w:ind w:left="9982" w:hanging="360"/>
      </w:pPr>
    </w:lvl>
    <w:lvl w:ilvl="7" w:tplc="04090019" w:tentative="1">
      <w:start w:val="1"/>
      <w:numFmt w:val="lowerLetter"/>
      <w:lvlText w:val="%8."/>
      <w:lvlJc w:val="left"/>
      <w:pPr>
        <w:ind w:left="10702" w:hanging="360"/>
      </w:pPr>
    </w:lvl>
    <w:lvl w:ilvl="8" w:tplc="0409001B" w:tentative="1">
      <w:start w:val="1"/>
      <w:numFmt w:val="lowerRoman"/>
      <w:lvlText w:val="%9."/>
      <w:lvlJc w:val="right"/>
      <w:pPr>
        <w:ind w:left="11422" w:hanging="180"/>
      </w:pPr>
    </w:lvl>
  </w:abstractNum>
  <w:abstractNum w:abstractNumId="26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60867A16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659639">
    <w:abstractNumId w:val="8"/>
  </w:num>
  <w:num w:numId="2" w16cid:durableId="622346594">
    <w:abstractNumId w:val="14"/>
  </w:num>
  <w:num w:numId="3" w16cid:durableId="1946426834">
    <w:abstractNumId w:val="28"/>
  </w:num>
  <w:num w:numId="4" w16cid:durableId="891774314">
    <w:abstractNumId w:val="25"/>
  </w:num>
  <w:num w:numId="5" w16cid:durableId="1001392611">
    <w:abstractNumId w:val="21"/>
  </w:num>
  <w:num w:numId="6" w16cid:durableId="1015811683">
    <w:abstractNumId w:val="3"/>
  </w:num>
  <w:num w:numId="7" w16cid:durableId="426000292">
    <w:abstractNumId w:val="24"/>
  </w:num>
  <w:num w:numId="8" w16cid:durableId="2084136241">
    <w:abstractNumId w:val="7"/>
  </w:num>
  <w:num w:numId="9" w16cid:durableId="1450394905">
    <w:abstractNumId w:val="10"/>
  </w:num>
  <w:num w:numId="10" w16cid:durableId="846408683">
    <w:abstractNumId w:val="18"/>
  </w:num>
  <w:num w:numId="11" w16cid:durableId="1370178356">
    <w:abstractNumId w:val="17"/>
  </w:num>
  <w:num w:numId="12" w16cid:durableId="780612050">
    <w:abstractNumId w:val="6"/>
  </w:num>
  <w:num w:numId="13" w16cid:durableId="1021932283">
    <w:abstractNumId w:val="5"/>
  </w:num>
  <w:num w:numId="14" w16cid:durableId="891043903">
    <w:abstractNumId w:val="12"/>
  </w:num>
  <w:num w:numId="15" w16cid:durableId="1333799885">
    <w:abstractNumId w:val="19"/>
  </w:num>
  <w:num w:numId="16" w16cid:durableId="613634768">
    <w:abstractNumId w:val="1"/>
  </w:num>
  <w:num w:numId="17" w16cid:durableId="1456561961">
    <w:abstractNumId w:val="2"/>
  </w:num>
  <w:num w:numId="18" w16cid:durableId="1661228733">
    <w:abstractNumId w:val="11"/>
  </w:num>
  <w:num w:numId="19" w16cid:durableId="118693527">
    <w:abstractNumId w:val="4"/>
  </w:num>
  <w:num w:numId="20" w16cid:durableId="1448232023">
    <w:abstractNumId w:val="29"/>
  </w:num>
  <w:num w:numId="21" w16cid:durableId="2067028835">
    <w:abstractNumId w:val="15"/>
  </w:num>
  <w:num w:numId="22" w16cid:durableId="1928923896">
    <w:abstractNumId w:val="20"/>
  </w:num>
  <w:num w:numId="23" w16cid:durableId="392657250">
    <w:abstractNumId w:val="9"/>
  </w:num>
  <w:num w:numId="24" w16cid:durableId="1336765643">
    <w:abstractNumId w:val="0"/>
  </w:num>
  <w:num w:numId="25" w16cid:durableId="1332025243">
    <w:abstractNumId w:val="22"/>
  </w:num>
  <w:num w:numId="26" w16cid:durableId="1745954403">
    <w:abstractNumId w:val="16"/>
  </w:num>
  <w:num w:numId="27" w16cid:durableId="192884599">
    <w:abstractNumId w:val="26"/>
  </w:num>
  <w:num w:numId="28" w16cid:durableId="649139822">
    <w:abstractNumId w:val="14"/>
  </w:num>
  <w:num w:numId="29" w16cid:durableId="857889305">
    <w:abstractNumId w:val="23"/>
  </w:num>
  <w:num w:numId="30" w16cid:durableId="378363030">
    <w:abstractNumId w:val="13"/>
  </w:num>
  <w:num w:numId="31" w16cid:durableId="280191053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0D11"/>
    <w:rsid w:val="000010EA"/>
    <w:rsid w:val="000014D6"/>
    <w:rsid w:val="000017A8"/>
    <w:rsid w:val="000019C7"/>
    <w:rsid w:val="000019E4"/>
    <w:rsid w:val="00001E34"/>
    <w:rsid w:val="000020B3"/>
    <w:rsid w:val="00002159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4E81"/>
    <w:rsid w:val="000056A6"/>
    <w:rsid w:val="0000575B"/>
    <w:rsid w:val="00005C4A"/>
    <w:rsid w:val="000065DC"/>
    <w:rsid w:val="00006750"/>
    <w:rsid w:val="000067C0"/>
    <w:rsid w:val="00006C27"/>
    <w:rsid w:val="00007791"/>
    <w:rsid w:val="000077D3"/>
    <w:rsid w:val="00007A87"/>
    <w:rsid w:val="00007C1C"/>
    <w:rsid w:val="000101C4"/>
    <w:rsid w:val="00010663"/>
    <w:rsid w:val="000110CF"/>
    <w:rsid w:val="0001120F"/>
    <w:rsid w:val="00011380"/>
    <w:rsid w:val="000118E9"/>
    <w:rsid w:val="000119AB"/>
    <w:rsid w:val="00011A9F"/>
    <w:rsid w:val="00011ED5"/>
    <w:rsid w:val="000124DD"/>
    <w:rsid w:val="0001283B"/>
    <w:rsid w:val="00012C38"/>
    <w:rsid w:val="00013521"/>
    <w:rsid w:val="000135B6"/>
    <w:rsid w:val="000136E3"/>
    <w:rsid w:val="000139C6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A4D"/>
    <w:rsid w:val="00014EEE"/>
    <w:rsid w:val="00014F52"/>
    <w:rsid w:val="00015528"/>
    <w:rsid w:val="00015962"/>
    <w:rsid w:val="00015B56"/>
    <w:rsid w:val="00016071"/>
    <w:rsid w:val="0001622F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5C9"/>
    <w:rsid w:val="00020EBB"/>
    <w:rsid w:val="000210C1"/>
    <w:rsid w:val="0002120F"/>
    <w:rsid w:val="00021210"/>
    <w:rsid w:val="000213F2"/>
    <w:rsid w:val="00021713"/>
    <w:rsid w:val="000217F9"/>
    <w:rsid w:val="00021A9E"/>
    <w:rsid w:val="00021B44"/>
    <w:rsid w:val="00021C1A"/>
    <w:rsid w:val="00021E09"/>
    <w:rsid w:val="00021E20"/>
    <w:rsid w:val="00021F42"/>
    <w:rsid w:val="000221F0"/>
    <w:rsid w:val="000228EA"/>
    <w:rsid w:val="00022D3B"/>
    <w:rsid w:val="00022D62"/>
    <w:rsid w:val="0002371F"/>
    <w:rsid w:val="00023765"/>
    <w:rsid w:val="000237B0"/>
    <w:rsid w:val="00023ACA"/>
    <w:rsid w:val="00023E11"/>
    <w:rsid w:val="0002441F"/>
    <w:rsid w:val="0002445D"/>
    <w:rsid w:val="00024520"/>
    <w:rsid w:val="00024541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1F7"/>
    <w:rsid w:val="0003173F"/>
    <w:rsid w:val="00031C7B"/>
    <w:rsid w:val="00032092"/>
    <w:rsid w:val="000320C5"/>
    <w:rsid w:val="000325D8"/>
    <w:rsid w:val="00032C4E"/>
    <w:rsid w:val="00032E92"/>
    <w:rsid w:val="0003328B"/>
    <w:rsid w:val="0003333C"/>
    <w:rsid w:val="000336D9"/>
    <w:rsid w:val="000337A7"/>
    <w:rsid w:val="00033890"/>
    <w:rsid w:val="000339B8"/>
    <w:rsid w:val="00033A6C"/>
    <w:rsid w:val="00033C33"/>
    <w:rsid w:val="00033D46"/>
    <w:rsid w:val="0003413D"/>
    <w:rsid w:val="000343A7"/>
    <w:rsid w:val="000346A4"/>
    <w:rsid w:val="00034910"/>
    <w:rsid w:val="00034AFA"/>
    <w:rsid w:val="000350F7"/>
    <w:rsid w:val="000354A8"/>
    <w:rsid w:val="00035623"/>
    <w:rsid w:val="00035793"/>
    <w:rsid w:val="00035AA5"/>
    <w:rsid w:val="00035BD2"/>
    <w:rsid w:val="00035D45"/>
    <w:rsid w:val="00035EC0"/>
    <w:rsid w:val="00036FFD"/>
    <w:rsid w:val="000372E2"/>
    <w:rsid w:val="00037439"/>
    <w:rsid w:val="000375FC"/>
    <w:rsid w:val="000377D5"/>
    <w:rsid w:val="000378C1"/>
    <w:rsid w:val="00037B04"/>
    <w:rsid w:val="00037CED"/>
    <w:rsid w:val="00037EC7"/>
    <w:rsid w:val="00037FB8"/>
    <w:rsid w:val="0004002E"/>
    <w:rsid w:val="0004009E"/>
    <w:rsid w:val="00040278"/>
    <w:rsid w:val="0004027E"/>
    <w:rsid w:val="000409D3"/>
    <w:rsid w:val="00040A86"/>
    <w:rsid w:val="00040AAF"/>
    <w:rsid w:val="00040C36"/>
    <w:rsid w:val="000412D2"/>
    <w:rsid w:val="000412DA"/>
    <w:rsid w:val="000414CB"/>
    <w:rsid w:val="00041642"/>
    <w:rsid w:val="0004172A"/>
    <w:rsid w:val="000418C5"/>
    <w:rsid w:val="000419AF"/>
    <w:rsid w:val="00041DB2"/>
    <w:rsid w:val="000422FB"/>
    <w:rsid w:val="00042453"/>
    <w:rsid w:val="00042747"/>
    <w:rsid w:val="0004283B"/>
    <w:rsid w:val="0004286C"/>
    <w:rsid w:val="00042AA7"/>
    <w:rsid w:val="00042BB1"/>
    <w:rsid w:val="00042DAD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5C4B"/>
    <w:rsid w:val="0004613D"/>
    <w:rsid w:val="00046490"/>
    <w:rsid w:val="00046511"/>
    <w:rsid w:val="0004693B"/>
    <w:rsid w:val="0004693D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B1B"/>
    <w:rsid w:val="00050EDF"/>
    <w:rsid w:val="00051468"/>
    <w:rsid w:val="00051932"/>
    <w:rsid w:val="00051D05"/>
    <w:rsid w:val="00052201"/>
    <w:rsid w:val="0005250D"/>
    <w:rsid w:val="00052567"/>
    <w:rsid w:val="00052870"/>
    <w:rsid w:val="00052A3A"/>
    <w:rsid w:val="00053168"/>
    <w:rsid w:val="0005317C"/>
    <w:rsid w:val="00053B97"/>
    <w:rsid w:val="00053BE3"/>
    <w:rsid w:val="0005400D"/>
    <w:rsid w:val="00054C24"/>
    <w:rsid w:val="00054E4D"/>
    <w:rsid w:val="000552E9"/>
    <w:rsid w:val="000558A5"/>
    <w:rsid w:val="00055960"/>
    <w:rsid w:val="00055C54"/>
    <w:rsid w:val="00055D63"/>
    <w:rsid w:val="0005619C"/>
    <w:rsid w:val="000563DD"/>
    <w:rsid w:val="00056B25"/>
    <w:rsid w:val="00056BA3"/>
    <w:rsid w:val="00056BAE"/>
    <w:rsid w:val="00056FF1"/>
    <w:rsid w:val="00057126"/>
    <w:rsid w:val="000574DA"/>
    <w:rsid w:val="000578B9"/>
    <w:rsid w:val="00057AF4"/>
    <w:rsid w:val="00057C86"/>
    <w:rsid w:val="00057F2F"/>
    <w:rsid w:val="000600D0"/>
    <w:rsid w:val="000601D4"/>
    <w:rsid w:val="0006029F"/>
    <w:rsid w:val="00060403"/>
    <w:rsid w:val="0006054B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1D64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9EE"/>
    <w:rsid w:val="00064BE2"/>
    <w:rsid w:val="00065107"/>
    <w:rsid w:val="000656E1"/>
    <w:rsid w:val="000658D8"/>
    <w:rsid w:val="000658DE"/>
    <w:rsid w:val="000658E1"/>
    <w:rsid w:val="00065BCD"/>
    <w:rsid w:val="00065C80"/>
    <w:rsid w:val="00065D53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BE5"/>
    <w:rsid w:val="00066CB5"/>
    <w:rsid w:val="0006713A"/>
    <w:rsid w:val="00067B88"/>
    <w:rsid w:val="00067D22"/>
    <w:rsid w:val="0007005B"/>
    <w:rsid w:val="00070131"/>
    <w:rsid w:val="00070279"/>
    <w:rsid w:val="0007042E"/>
    <w:rsid w:val="000704F5"/>
    <w:rsid w:val="00070515"/>
    <w:rsid w:val="000705E6"/>
    <w:rsid w:val="00070654"/>
    <w:rsid w:val="0007098E"/>
    <w:rsid w:val="00070A62"/>
    <w:rsid w:val="00070F78"/>
    <w:rsid w:val="000712E5"/>
    <w:rsid w:val="000720B6"/>
    <w:rsid w:val="0007247D"/>
    <w:rsid w:val="00072718"/>
    <w:rsid w:val="000727A8"/>
    <w:rsid w:val="000727BD"/>
    <w:rsid w:val="00072A17"/>
    <w:rsid w:val="00072A3D"/>
    <w:rsid w:val="00072D65"/>
    <w:rsid w:val="00072DB5"/>
    <w:rsid w:val="00072F76"/>
    <w:rsid w:val="000730CF"/>
    <w:rsid w:val="000731B6"/>
    <w:rsid w:val="000731C7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273"/>
    <w:rsid w:val="000754D3"/>
    <w:rsid w:val="000756BC"/>
    <w:rsid w:val="000757A0"/>
    <w:rsid w:val="00075A1C"/>
    <w:rsid w:val="0007630B"/>
    <w:rsid w:val="000767FB"/>
    <w:rsid w:val="00076912"/>
    <w:rsid w:val="00076F71"/>
    <w:rsid w:val="000775FE"/>
    <w:rsid w:val="00077941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853"/>
    <w:rsid w:val="00082957"/>
    <w:rsid w:val="00082D85"/>
    <w:rsid w:val="00082EDC"/>
    <w:rsid w:val="00082F02"/>
    <w:rsid w:val="00083534"/>
    <w:rsid w:val="0008356D"/>
    <w:rsid w:val="0008388B"/>
    <w:rsid w:val="00083BAF"/>
    <w:rsid w:val="00083BC5"/>
    <w:rsid w:val="00083BFA"/>
    <w:rsid w:val="00083F31"/>
    <w:rsid w:val="00084234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06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364"/>
    <w:rsid w:val="00091828"/>
    <w:rsid w:val="00091984"/>
    <w:rsid w:val="00091D9A"/>
    <w:rsid w:val="00091E62"/>
    <w:rsid w:val="00091EBB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199"/>
    <w:rsid w:val="00094202"/>
    <w:rsid w:val="0009448C"/>
    <w:rsid w:val="00094548"/>
    <w:rsid w:val="00095168"/>
    <w:rsid w:val="000951B3"/>
    <w:rsid w:val="00095521"/>
    <w:rsid w:val="00095695"/>
    <w:rsid w:val="00095755"/>
    <w:rsid w:val="000961C0"/>
    <w:rsid w:val="000966C6"/>
    <w:rsid w:val="000966DD"/>
    <w:rsid w:val="00096B37"/>
    <w:rsid w:val="00096D73"/>
    <w:rsid w:val="00096DF5"/>
    <w:rsid w:val="000973E8"/>
    <w:rsid w:val="00097415"/>
    <w:rsid w:val="000974DB"/>
    <w:rsid w:val="0009756E"/>
    <w:rsid w:val="00097D29"/>
    <w:rsid w:val="00097EFB"/>
    <w:rsid w:val="000A041C"/>
    <w:rsid w:val="000A0666"/>
    <w:rsid w:val="000A0AE9"/>
    <w:rsid w:val="000A0B25"/>
    <w:rsid w:val="000A0B9F"/>
    <w:rsid w:val="000A120F"/>
    <w:rsid w:val="000A1275"/>
    <w:rsid w:val="000A1422"/>
    <w:rsid w:val="000A155D"/>
    <w:rsid w:val="000A16DA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2A1D"/>
    <w:rsid w:val="000A2FF4"/>
    <w:rsid w:val="000A35D5"/>
    <w:rsid w:val="000A3AF1"/>
    <w:rsid w:val="000A3CF4"/>
    <w:rsid w:val="000A418E"/>
    <w:rsid w:val="000A4274"/>
    <w:rsid w:val="000A439B"/>
    <w:rsid w:val="000A44A2"/>
    <w:rsid w:val="000A4811"/>
    <w:rsid w:val="000A4A6D"/>
    <w:rsid w:val="000A4BA9"/>
    <w:rsid w:val="000A4C71"/>
    <w:rsid w:val="000A4ECA"/>
    <w:rsid w:val="000A5908"/>
    <w:rsid w:val="000A5A19"/>
    <w:rsid w:val="000A5AF4"/>
    <w:rsid w:val="000A5D56"/>
    <w:rsid w:val="000A6442"/>
    <w:rsid w:val="000A6464"/>
    <w:rsid w:val="000A660D"/>
    <w:rsid w:val="000A684D"/>
    <w:rsid w:val="000A693F"/>
    <w:rsid w:val="000A6997"/>
    <w:rsid w:val="000A6C35"/>
    <w:rsid w:val="000A6C3B"/>
    <w:rsid w:val="000A7554"/>
    <w:rsid w:val="000A75C7"/>
    <w:rsid w:val="000A7765"/>
    <w:rsid w:val="000A7C2F"/>
    <w:rsid w:val="000A7D13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7E"/>
    <w:rsid w:val="000B43CB"/>
    <w:rsid w:val="000B4A51"/>
    <w:rsid w:val="000B4A55"/>
    <w:rsid w:val="000B506F"/>
    <w:rsid w:val="000B508A"/>
    <w:rsid w:val="000B5334"/>
    <w:rsid w:val="000B55C0"/>
    <w:rsid w:val="000B55C6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00D"/>
    <w:rsid w:val="000C0428"/>
    <w:rsid w:val="000C04E8"/>
    <w:rsid w:val="000C0657"/>
    <w:rsid w:val="000C0946"/>
    <w:rsid w:val="000C12AC"/>
    <w:rsid w:val="000C12F1"/>
    <w:rsid w:val="000C1706"/>
    <w:rsid w:val="000C1776"/>
    <w:rsid w:val="000C17F9"/>
    <w:rsid w:val="000C1AF2"/>
    <w:rsid w:val="000C260A"/>
    <w:rsid w:val="000C2C6F"/>
    <w:rsid w:val="000C2D51"/>
    <w:rsid w:val="000C2DBA"/>
    <w:rsid w:val="000C34C3"/>
    <w:rsid w:val="000C399C"/>
    <w:rsid w:val="000C3D53"/>
    <w:rsid w:val="000C3DDB"/>
    <w:rsid w:val="000C3E35"/>
    <w:rsid w:val="000C4154"/>
    <w:rsid w:val="000C42D3"/>
    <w:rsid w:val="000C4928"/>
    <w:rsid w:val="000C4A50"/>
    <w:rsid w:val="000C4B3D"/>
    <w:rsid w:val="000C4D6B"/>
    <w:rsid w:val="000C4E30"/>
    <w:rsid w:val="000C513D"/>
    <w:rsid w:val="000C5270"/>
    <w:rsid w:val="000C5841"/>
    <w:rsid w:val="000C5D04"/>
    <w:rsid w:val="000C5F80"/>
    <w:rsid w:val="000C6002"/>
    <w:rsid w:val="000C60FA"/>
    <w:rsid w:val="000C6248"/>
    <w:rsid w:val="000C666D"/>
    <w:rsid w:val="000C684B"/>
    <w:rsid w:val="000C6C03"/>
    <w:rsid w:val="000C6C8B"/>
    <w:rsid w:val="000C6CD8"/>
    <w:rsid w:val="000C6D34"/>
    <w:rsid w:val="000C773B"/>
    <w:rsid w:val="000C7A2F"/>
    <w:rsid w:val="000C7A72"/>
    <w:rsid w:val="000C7C1D"/>
    <w:rsid w:val="000C7D2D"/>
    <w:rsid w:val="000C7E70"/>
    <w:rsid w:val="000D010E"/>
    <w:rsid w:val="000D0113"/>
    <w:rsid w:val="000D0414"/>
    <w:rsid w:val="000D0753"/>
    <w:rsid w:val="000D0947"/>
    <w:rsid w:val="000D0B65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83C"/>
    <w:rsid w:val="000D3DC5"/>
    <w:rsid w:val="000D41FB"/>
    <w:rsid w:val="000D42B6"/>
    <w:rsid w:val="000D4B30"/>
    <w:rsid w:val="000D4CBE"/>
    <w:rsid w:val="000D4E70"/>
    <w:rsid w:val="000D50EC"/>
    <w:rsid w:val="000D542F"/>
    <w:rsid w:val="000D54AE"/>
    <w:rsid w:val="000D58E7"/>
    <w:rsid w:val="000D5A22"/>
    <w:rsid w:val="000D5B99"/>
    <w:rsid w:val="000D5D87"/>
    <w:rsid w:val="000D626E"/>
    <w:rsid w:val="000D6443"/>
    <w:rsid w:val="000D64D0"/>
    <w:rsid w:val="000D68BE"/>
    <w:rsid w:val="000D6CAA"/>
    <w:rsid w:val="000D6CD1"/>
    <w:rsid w:val="000D6CF8"/>
    <w:rsid w:val="000D6D2D"/>
    <w:rsid w:val="000D6DD3"/>
    <w:rsid w:val="000D6ECC"/>
    <w:rsid w:val="000D6FAA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55B"/>
    <w:rsid w:val="000E16DA"/>
    <w:rsid w:val="000E1821"/>
    <w:rsid w:val="000E18A6"/>
    <w:rsid w:val="000E1A80"/>
    <w:rsid w:val="000E1A92"/>
    <w:rsid w:val="000E1D58"/>
    <w:rsid w:val="000E1E4D"/>
    <w:rsid w:val="000E1EDA"/>
    <w:rsid w:val="000E2091"/>
    <w:rsid w:val="000E2213"/>
    <w:rsid w:val="000E2399"/>
    <w:rsid w:val="000E3204"/>
    <w:rsid w:val="000E34DA"/>
    <w:rsid w:val="000E3653"/>
    <w:rsid w:val="000E3C19"/>
    <w:rsid w:val="000E3E2D"/>
    <w:rsid w:val="000E3FB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6A6"/>
    <w:rsid w:val="000E66F1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E0"/>
    <w:rsid w:val="000F35FB"/>
    <w:rsid w:val="000F38E9"/>
    <w:rsid w:val="000F39DE"/>
    <w:rsid w:val="000F3B41"/>
    <w:rsid w:val="000F43E1"/>
    <w:rsid w:val="000F4792"/>
    <w:rsid w:val="000F496F"/>
    <w:rsid w:val="000F50C7"/>
    <w:rsid w:val="000F53AA"/>
    <w:rsid w:val="000F58FD"/>
    <w:rsid w:val="000F5934"/>
    <w:rsid w:val="000F59A1"/>
    <w:rsid w:val="000F5A1C"/>
    <w:rsid w:val="000F5AE4"/>
    <w:rsid w:val="000F6042"/>
    <w:rsid w:val="000F612C"/>
    <w:rsid w:val="000F6219"/>
    <w:rsid w:val="000F6280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08B"/>
    <w:rsid w:val="0010012B"/>
    <w:rsid w:val="0010065E"/>
    <w:rsid w:val="00100D9B"/>
    <w:rsid w:val="00100DBB"/>
    <w:rsid w:val="00100E29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2E7"/>
    <w:rsid w:val="00103453"/>
    <w:rsid w:val="00103625"/>
    <w:rsid w:val="00103743"/>
    <w:rsid w:val="00103920"/>
    <w:rsid w:val="00103DD9"/>
    <w:rsid w:val="0010401D"/>
    <w:rsid w:val="001042AA"/>
    <w:rsid w:val="00104A46"/>
    <w:rsid w:val="00105057"/>
    <w:rsid w:val="00105094"/>
    <w:rsid w:val="0010554E"/>
    <w:rsid w:val="001056F5"/>
    <w:rsid w:val="00105709"/>
    <w:rsid w:val="00105758"/>
    <w:rsid w:val="00105CB6"/>
    <w:rsid w:val="00105E01"/>
    <w:rsid w:val="00106660"/>
    <w:rsid w:val="00106B21"/>
    <w:rsid w:val="00106EDC"/>
    <w:rsid w:val="00107193"/>
    <w:rsid w:val="001074D4"/>
    <w:rsid w:val="0010750C"/>
    <w:rsid w:val="001077C4"/>
    <w:rsid w:val="00107C74"/>
    <w:rsid w:val="00107C76"/>
    <w:rsid w:val="00107CE9"/>
    <w:rsid w:val="00107CFE"/>
    <w:rsid w:val="00110103"/>
    <w:rsid w:val="00110224"/>
    <w:rsid w:val="001104E0"/>
    <w:rsid w:val="001105BD"/>
    <w:rsid w:val="001107D8"/>
    <w:rsid w:val="001109A9"/>
    <w:rsid w:val="00110E1B"/>
    <w:rsid w:val="00111829"/>
    <w:rsid w:val="0011241C"/>
    <w:rsid w:val="001126F0"/>
    <w:rsid w:val="00112B86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5BA6"/>
    <w:rsid w:val="00115C31"/>
    <w:rsid w:val="001160B1"/>
    <w:rsid w:val="0011617A"/>
    <w:rsid w:val="0011630E"/>
    <w:rsid w:val="001164A4"/>
    <w:rsid w:val="0011683D"/>
    <w:rsid w:val="00116BB6"/>
    <w:rsid w:val="0011714E"/>
    <w:rsid w:val="0011753D"/>
    <w:rsid w:val="00117B4D"/>
    <w:rsid w:val="00117F8F"/>
    <w:rsid w:val="0012009C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543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B5E"/>
    <w:rsid w:val="00124CEC"/>
    <w:rsid w:val="00124F84"/>
    <w:rsid w:val="00125186"/>
    <w:rsid w:val="001254A8"/>
    <w:rsid w:val="001257FF"/>
    <w:rsid w:val="00125C23"/>
    <w:rsid w:val="00125DE2"/>
    <w:rsid w:val="001261CD"/>
    <w:rsid w:val="00126382"/>
    <w:rsid w:val="00126A12"/>
    <w:rsid w:val="00126C10"/>
    <w:rsid w:val="00126CD8"/>
    <w:rsid w:val="00126EBB"/>
    <w:rsid w:val="00126FEB"/>
    <w:rsid w:val="00127299"/>
    <w:rsid w:val="00127464"/>
    <w:rsid w:val="00127496"/>
    <w:rsid w:val="001274BC"/>
    <w:rsid w:val="0012751C"/>
    <w:rsid w:val="0012753C"/>
    <w:rsid w:val="001276B6"/>
    <w:rsid w:val="00127829"/>
    <w:rsid w:val="00127C8C"/>
    <w:rsid w:val="00127CA7"/>
    <w:rsid w:val="001300C1"/>
    <w:rsid w:val="00130305"/>
    <w:rsid w:val="00130916"/>
    <w:rsid w:val="00130989"/>
    <w:rsid w:val="00130E5F"/>
    <w:rsid w:val="00130F68"/>
    <w:rsid w:val="00131590"/>
    <w:rsid w:val="001317E9"/>
    <w:rsid w:val="001319AF"/>
    <w:rsid w:val="00131DD2"/>
    <w:rsid w:val="00132190"/>
    <w:rsid w:val="001323EA"/>
    <w:rsid w:val="00132745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67"/>
    <w:rsid w:val="001363A8"/>
    <w:rsid w:val="001365AF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243"/>
    <w:rsid w:val="00143907"/>
    <w:rsid w:val="00143F4D"/>
    <w:rsid w:val="001440FF"/>
    <w:rsid w:val="0014422D"/>
    <w:rsid w:val="00144B23"/>
    <w:rsid w:val="00144C05"/>
    <w:rsid w:val="00144DA2"/>
    <w:rsid w:val="00145086"/>
    <w:rsid w:val="001451E7"/>
    <w:rsid w:val="001459BF"/>
    <w:rsid w:val="00145B65"/>
    <w:rsid w:val="00145CB4"/>
    <w:rsid w:val="001467DF"/>
    <w:rsid w:val="001469DB"/>
    <w:rsid w:val="001472AA"/>
    <w:rsid w:val="001472BD"/>
    <w:rsid w:val="00147597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B6F"/>
    <w:rsid w:val="00150C05"/>
    <w:rsid w:val="00150D0C"/>
    <w:rsid w:val="00150D23"/>
    <w:rsid w:val="00151264"/>
    <w:rsid w:val="00151937"/>
    <w:rsid w:val="00151959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7B9"/>
    <w:rsid w:val="00152880"/>
    <w:rsid w:val="00152A3E"/>
    <w:rsid w:val="00152B69"/>
    <w:rsid w:val="0015309D"/>
    <w:rsid w:val="001530BF"/>
    <w:rsid w:val="0015322B"/>
    <w:rsid w:val="00153335"/>
    <w:rsid w:val="0015357F"/>
    <w:rsid w:val="001537FD"/>
    <w:rsid w:val="001538E8"/>
    <w:rsid w:val="00153B72"/>
    <w:rsid w:val="00153C2E"/>
    <w:rsid w:val="00153D09"/>
    <w:rsid w:val="00153D25"/>
    <w:rsid w:val="00153EA3"/>
    <w:rsid w:val="00153EF8"/>
    <w:rsid w:val="00154016"/>
    <w:rsid w:val="001540EB"/>
    <w:rsid w:val="00154421"/>
    <w:rsid w:val="00154505"/>
    <w:rsid w:val="00154506"/>
    <w:rsid w:val="00154693"/>
    <w:rsid w:val="00154696"/>
    <w:rsid w:val="00154855"/>
    <w:rsid w:val="00155048"/>
    <w:rsid w:val="0015524E"/>
    <w:rsid w:val="00155536"/>
    <w:rsid w:val="0015588B"/>
    <w:rsid w:val="001559F5"/>
    <w:rsid w:val="00155CFA"/>
    <w:rsid w:val="001560CB"/>
    <w:rsid w:val="001561C0"/>
    <w:rsid w:val="00156481"/>
    <w:rsid w:val="00156B97"/>
    <w:rsid w:val="00156C81"/>
    <w:rsid w:val="001571A2"/>
    <w:rsid w:val="001574BE"/>
    <w:rsid w:val="0015761F"/>
    <w:rsid w:val="00157F14"/>
    <w:rsid w:val="00160299"/>
    <w:rsid w:val="00160938"/>
    <w:rsid w:val="00160B48"/>
    <w:rsid w:val="00160F70"/>
    <w:rsid w:val="00160F92"/>
    <w:rsid w:val="00160FCF"/>
    <w:rsid w:val="001618C1"/>
    <w:rsid w:val="00161A6D"/>
    <w:rsid w:val="00161A84"/>
    <w:rsid w:val="00161AB0"/>
    <w:rsid w:val="00161BFD"/>
    <w:rsid w:val="00161E33"/>
    <w:rsid w:val="001620C9"/>
    <w:rsid w:val="001622D7"/>
    <w:rsid w:val="00162308"/>
    <w:rsid w:val="00162670"/>
    <w:rsid w:val="00162BF7"/>
    <w:rsid w:val="00162D7D"/>
    <w:rsid w:val="00162E3D"/>
    <w:rsid w:val="00162F31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8CE"/>
    <w:rsid w:val="00164A6C"/>
    <w:rsid w:val="00164EA4"/>
    <w:rsid w:val="00164FDE"/>
    <w:rsid w:val="00165480"/>
    <w:rsid w:val="00165B15"/>
    <w:rsid w:val="00166089"/>
    <w:rsid w:val="001661CB"/>
    <w:rsid w:val="00166969"/>
    <w:rsid w:val="0016711F"/>
    <w:rsid w:val="00167312"/>
    <w:rsid w:val="001677FF"/>
    <w:rsid w:val="00167A25"/>
    <w:rsid w:val="00167B94"/>
    <w:rsid w:val="00167E0F"/>
    <w:rsid w:val="00167E4A"/>
    <w:rsid w:val="00170748"/>
    <w:rsid w:val="0017095B"/>
    <w:rsid w:val="0017096B"/>
    <w:rsid w:val="00171211"/>
    <w:rsid w:val="001712BA"/>
    <w:rsid w:val="001717D9"/>
    <w:rsid w:val="00171BB4"/>
    <w:rsid w:val="00171D05"/>
    <w:rsid w:val="001720CD"/>
    <w:rsid w:val="001727D1"/>
    <w:rsid w:val="00172840"/>
    <w:rsid w:val="00172B9E"/>
    <w:rsid w:val="00173037"/>
    <w:rsid w:val="00173250"/>
    <w:rsid w:val="001734F8"/>
    <w:rsid w:val="0017358A"/>
    <w:rsid w:val="00173701"/>
    <w:rsid w:val="00173A4A"/>
    <w:rsid w:val="00173AC1"/>
    <w:rsid w:val="00173AE5"/>
    <w:rsid w:val="0017469C"/>
    <w:rsid w:val="001747C0"/>
    <w:rsid w:val="00174890"/>
    <w:rsid w:val="001749CD"/>
    <w:rsid w:val="00174C78"/>
    <w:rsid w:val="001753AC"/>
    <w:rsid w:val="001753E1"/>
    <w:rsid w:val="00175492"/>
    <w:rsid w:val="00175778"/>
    <w:rsid w:val="00175E33"/>
    <w:rsid w:val="00176128"/>
    <w:rsid w:val="001762F1"/>
    <w:rsid w:val="00176312"/>
    <w:rsid w:val="001765B9"/>
    <w:rsid w:val="001765E5"/>
    <w:rsid w:val="001766C3"/>
    <w:rsid w:val="00176711"/>
    <w:rsid w:val="001768F0"/>
    <w:rsid w:val="001777DF"/>
    <w:rsid w:val="00177E40"/>
    <w:rsid w:val="001805DF"/>
    <w:rsid w:val="001808C6"/>
    <w:rsid w:val="00180BDA"/>
    <w:rsid w:val="00180BF0"/>
    <w:rsid w:val="00180EEB"/>
    <w:rsid w:val="00180FD3"/>
    <w:rsid w:val="00180FD5"/>
    <w:rsid w:val="00181251"/>
    <w:rsid w:val="0018159A"/>
    <w:rsid w:val="00181609"/>
    <w:rsid w:val="00181AAC"/>
    <w:rsid w:val="00181BBE"/>
    <w:rsid w:val="00181DDF"/>
    <w:rsid w:val="00182000"/>
    <w:rsid w:val="00182238"/>
    <w:rsid w:val="0018231E"/>
    <w:rsid w:val="00182344"/>
    <w:rsid w:val="00182422"/>
    <w:rsid w:val="001829C5"/>
    <w:rsid w:val="00182A0C"/>
    <w:rsid w:val="00182D55"/>
    <w:rsid w:val="00183138"/>
    <w:rsid w:val="0018316F"/>
    <w:rsid w:val="001833FE"/>
    <w:rsid w:val="00183A2C"/>
    <w:rsid w:val="00183A2D"/>
    <w:rsid w:val="00184104"/>
    <w:rsid w:val="00184127"/>
    <w:rsid w:val="001844E1"/>
    <w:rsid w:val="00184878"/>
    <w:rsid w:val="00184AB6"/>
    <w:rsid w:val="00184AE8"/>
    <w:rsid w:val="00184BC0"/>
    <w:rsid w:val="00184D70"/>
    <w:rsid w:val="00184FD3"/>
    <w:rsid w:val="001851A8"/>
    <w:rsid w:val="0018539B"/>
    <w:rsid w:val="001853F3"/>
    <w:rsid w:val="00185B8E"/>
    <w:rsid w:val="00185C71"/>
    <w:rsid w:val="0018607E"/>
    <w:rsid w:val="001865EB"/>
    <w:rsid w:val="0018689C"/>
    <w:rsid w:val="00186B0E"/>
    <w:rsid w:val="00186D69"/>
    <w:rsid w:val="001875DC"/>
    <w:rsid w:val="0018761A"/>
    <w:rsid w:val="00187630"/>
    <w:rsid w:val="00187892"/>
    <w:rsid w:val="001879BF"/>
    <w:rsid w:val="00187BD2"/>
    <w:rsid w:val="00190289"/>
    <w:rsid w:val="00190300"/>
    <w:rsid w:val="001906F2"/>
    <w:rsid w:val="001908C0"/>
    <w:rsid w:val="00190DEA"/>
    <w:rsid w:val="00190EDC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2F0"/>
    <w:rsid w:val="00194490"/>
    <w:rsid w:val="00194757"/>
    <w:rsid w:val="00194BD3"/>
    <w:rsid w:val="00194BF2"/>
    <w:rsid w:val="00194EB5"/>
    <w:rsid w:val="001955F1"/>
    <w:rsid w:val="00195BBD"/>
    <w:rsid w:val="00195CA7"/>
    <w:rsid w:val="00195E4C"/>
    <w:rsid w:val="00195ED5"/>
    <w:rsid w:val="00196172"/>
    <w:rsid w:val="0019632C"/>
    <w:rsid w:val="00196E40"/>
    <w:rsid w:val="00196F38"/>
    <w:rsid w:val="00196F74"/>
    <w:rsid w:val="00197AF6"/>
    <w:rsid w:val="00197BFA"/>
    <w:rsid w:val="00197C0F"/>
    <w:rsid w:val="00197C54"/>
    <w:rsid w:val="00197E25"/>
    <w:rsid w:val="00197E92"/>
    <w:rsid w:val="00197EC9"/>
    <w:rsid w:val="00197FF4"/>
    <w:rsid w:val="001A0111"/>
    <w:rsid w:val="001A0865"/>
    <w:rsid w:val="001A0F04"/>
    <w:rsid w:val="001A15C7"/>
    <w:rsid w:val="001A160D"/>
    <w:rsid w:val="001A1649"/>
    <w:rsid w:val="001A1825"/>
    <w:rsid w:val="001A1FF6"/>
    <w:rsid w:val="001A2197"/>
    <w:rsid w:val="001A2787"/>
    <w:rsid w:val="001A27FB"/>
    <w:rsid w:val="001A28BD"/>
    <w:rsid w:val="001A2924"/>
    <w:rsid w:val="001A2942"/>
    <w:rsid w:val="001A297A"/>
    <w:rsid w:val="001A2DEC"/>
    <w:rsid w:val="001A31DD"/>
    <w:rsid w:val="001A324D"/>
    <w:rsid w:val="001A3305"/>
    <w:rsid w:val="001A339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5C"/>
    <w:rsid w:val="001A5999"/>
    <w:rsid w:val="001A5DB4"/>
    <w:rsid w:val="001A630F"/>
    <w:rsid w:val="001A652C"/>
    <w:rsid w:val="001A6882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969"/>
    <w:rsid w:val="001B0ABD"/>
    <w:rsid w:val="001B0CE7"/>
    <w:rsid w:val="001B0E2F"/>
    <w:rsid w:val="001B0EBA"/>
    <w:rsid w:val="001B11D3"/>
    <w:rsid w:val="001B17F5"/>
    <w:rsid w:val="001B1C98"/>
    <w:rsid w:val="001B1D1C"/>
    <w:rsid w:val="001B1EE8"/>
    <w:rsid w:val="001B1F62"/>
    <w:rsid w:val="001B212F"/>
    <w:rsid w:val="001B2245"/>
    <w:rsid w:val="001B298C"/>
    <w:rsid w:val="001B2D6E"/>
    <w:rsid w:val="001B2E65"/>
    <w:rsid w:val="001B30CF"/>
    <w:rsid w:val="001B32DD"/>
    <w:rsid w:val="001B355B"/>
    <w:rsid w:val="001B3DA7"/>
    <w:rsid w:val="001B3DAD"/>
    <w:rsid w:val="001B4023"/>
    <w:rsid w:val="001B4171"/>
    <w:rsid w:val="001B425C"/>
    <w:rsid w:val="001B4547"/>
    <w:rsid w:val="001B46BF"/>
    <w:rsid w:val="001B4989"/>
    <w:rsid w:val="001B4D95"/>
    <w:rsid w:val="001B4F1E"/>
    <w:rsid w:val="001B4F61"/>
    <w:rsid w:val="001B5152"/>
    <w:rsid w:val="001B54E8"/>
    <w:rsid w:val="001B559F"/>
    <w:rsid w:val="001B55FC"/>
    <w:rsid w:val="001B57CB"/>
    <w:rsid w:val="001B58BF"/>
    <w:rsid w:val="001B58E5"/>
    <w:rsid w:val="001B5AD8"/>
    <w:rsid w:val="001B5B9E"/>
    <w:rsid w:val="001B5DB6"/>
    <w:rsid w:val="001B60BD"/>
    <w:rsid w:val="001B61B3"/>
    <w:rsid w:val="001B6335"/>
    <w:rsid w:val="001B639E"/>
    <w:rsid w:val="001B64CB"/>
    <w:rsid w:val="001B6651"/>
    <w:rsid w:val="001B66C9"/>
    <w:rsid w:val="001B680E"/>
    <w:rsid w:val="001B6A5C"/>
    <w:rsid w:val="001B6D24"/>
    <w:rsid w:val="001B7350"/>
    <w:rsid w:val="001B7444"/>
    <w:rsid w:val="001B7D03"/>
    <w:rsid w:val="001C00B7"/>
    <w:rsid w:val="001C06C6"/>
    <w:rsid w:val="001C0819"/>
    <w:rsid w:val="001C0974"/>
    <w:rsid w:val="001C0A14"/>
    <w:rsid w:val="001C0A55"/>
    <w:rsid w:val="001C0C16"/>
    <w:rsid w:val="001C1330"/>
    <w:rsid w:val="001C15FC"/>
    <w:rsid w:val="001C16DA"/>
    <w:rsid w:val="001C17AF"/>
    <w:rsid w:val="001C18BC"/>
    <w:rsid w:val="001C19C3"/>
    <w:rsid w:val="001C19EF"/>
    <w:rsid w:val="001C1B15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CCF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187"/>
    <w:rsid w:val="001C6218"/>
    <w:rsid w:val="001C654E"/>
    <w:rsid w:val="001C6D45"/>
    <w:rsid w:val="001C6F7D"/>
    <w:rsid w:val="001C6F8A"/>
    <w:rsid w:val="001C729A"/>
    <w:rsid w:val="001C7419"/>
    <w:rsid w:val="001C7CB7"/>
    <w:rsid w:val="001C7DDA"/>
    <w:rsid w:val="001D035A"/>
    <w:rsid w:val="001D0465"/>
    <w:rsid w:val="001D0486"/>
    <w:rsid w:val="001D06A6"/>
    <w:rsid w:val="001D09D1"/>
    <w:rsid w:val="001D0D1C"/>
    <w:rsid w:val="001D0FC5"/>
    <w:rsid w:val="001D12FD"/>
    <w:rsid w:val="001D143F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3EFF"/>
    <w:rsid w:val="001D4291"/>
    <w:rsid w:val="001D45D5"/>
    <w:rsid w:val="001D479F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5FD8"/>
    <w:rsid w:val="001D6087"/>
    <w:rsid w:val="001D61A1"/>
    <w:rsid w:val="001D6331"/>
    <w:rsid w:val="001D6351"/>
    <w:rsid w:val="001D6378"/>
    <w:rsid w:val="001D657E"/>
    <w:rsid w:val="001D6833"/>
    <w:rsid w:val="001D686E"/>
    <w:rsid w:val="001D6954"/>
    <w:rsid w:val="001D6990"/>
    <w:rsid w:val="001D6D85"/>
    <w:rsid w:val="001D7310"/>
    <w:rsid w:val="001D73B3"/>
    <w:rsid w:val="001D73DA"/>
    <w:rsid w:val="001D74B7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0C38"/>
    <w:rsid w:val="001E126D"/>
    <w:rsid w:val="001E14A5"/>
    <w:rsid w:val="001E1C75"/>
    <w:rsid w:val="001E2171"/>
    <w:rsid w:val="001E225E"/>
    <w:rsid w:val="001E2B35"/>
    <w:rsid w:val="001E2B3B"/>
    <w:rsid w:val="001E2C34"/>
    <w:rsid w:val="001E2DC8"/>
    <w:rsid w:val="001E30E3"/>
    <w:rsid w:val="001E33E9"/>
    <w:rsid w:val="001E3685"/>
    <w:rsid w:val="001E3760"/>
    <w:rsid w:val="001E3A62"/>
    <w:rsid w:val="001E3EF0"/>
    <w:rsid w:val="001E4058"/>
    <w:rsid w:val="001E4332"/>
    <w:rsid w:val="001E46BE"/>
    <w:rsid w:val="001E5223"/>
    <w:rsid w:val="001E5B8B"/>
    <w:rsid w:val="001E5B9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742F"/>
    <w:rsid w:val="001E7556"/>
    <w:rsid w:val="001E75DB"/>
    <w:rsid w:val="001E761E"/>
    <w:rsid w:val="001E789C"/>
    <w:rsid w:val="001E7AFD"/>
    <w:rsid w:val="001E7F32"/>
    <w:rsid w:val="001E7F6E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12F"/>
    <w:rsid w:val="001F426F"/>
    <w:rsid w:val="001F4524"/>
    <w:rsid w:val="001F482D"/>
    <w:rsid w:val="001F48C5"/>
    <w:rsid w:val="001F4CC4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57A"/>
    <w:rsid w:val="001F6677"/>
    <w:rsid w:val="001F6861"/>
    <w:rsid w:val="001F720F"/>
    <w:rsid w:val="001F74F5"/>
    <w:rsid w:val="001F76A2"/>
    <w:rsid w:val="001F7BC7"/>
    <w:rsid w:val="00200494"/>
    <w:rsid w:val="002005B2"/>
    <w:rsid w:val="0020063C"/>
    <w:rsid w:val="002006A9"/>
    <w:rsid w:val="00200BEA"/>
    <w:rsid w:val="00200C25"/>
    <w:rsid w:val="00200F34"/>
    <w:rsid w:val="00201199"/>
    <w:rsid w:val="0020149B"/>
    <w:rsid w:val="0020178D"/>
    <w:rsid w:val="00201883"/>
    <w:rsid w:val="002018CA"/>
    <w:rsid w:val="00201C30"/>
    <w:rsid w:val="00201D33"/>
    <w:rsid w:val="00201D49"/>
    <w:rsid w:val="00202369"/>
    <w:rsid w:val="002026A1"/>
    <w:rsid w:val="002026A2"/>
    <w:rsid w:val="002026A4"/>
    <w:rsid w:val="0020296C"/>
    <w:rsid w:val="002034ED"/>
    <w:rsid w:val="0020353C"/>
    <w:rsid w:val="002035B2"/>
    <w:rsid w:val="0020370A"/>
    <w:rsid w:val="00203BE5"/>
    <w:rsid w:val="00204550"/>
    <w:rsid w:val="00204B00"/>
    <w:rsid w:val="00204B6D"/>
    <w:rsid w:val="00204D9D"/>
    <w:rsid w:val="00204F7F"/>
    <w:rsid w:val="0020553A"/>
    <w:rsid w:val="00205660"/>
    <w:rsid w:val="00205B17"/>
    <w:rsid w:val="00205BEB"/>
    <w:rsid w:val="00205D88"/>
    <w:rsid w:val="002060AD"/>
    <w:rsid w:val="0020610B"/>
    <w:rsid w:val="00206419"/>
    <w:rsid w:val="00206423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66E"/>
    <w:rsid w:val="002108C0"/>
    <w:rsid w:val="00210C85"/>
    <w:rsid w:val="00210ED3"/>
    <w:rsid w:val="0021142B"/>
    <w:rsid w:val="002117E6"/>
    <w:rsid w:val="002118FC"/>
    <w:rsid w:val="00211981"/>
    <w:rsid w:val="00211E7D"/>
    <w:rsid w:val="00212252"/>
    <w:rsid w:val="00212368"/>
    <w:rsid w:val="002124F0"/>
    <w:rsid w:val="00212790"/>
    <w:rsid w:val="00212945"/>
    <w:rsid w:val="00212ABB"/>
    <w:rsid w:val="00212E84"/>
    <w:rsid w:val="00212F0F"/>
    <w:rsid w:val="00212F3A"/>
    <w:rsid w:val="00213228"/>
    <w:rsid w:val="00213327"/>
    <w:rsid w:val="00213F7A"/>
    <w:rsid w:val="00213FF5"/>
    <w:rsid w:val="0021438A"/>
    <w:rsid w:val="0021471A"/>
    <w:rsid w:val="00214872"/>
    <w:rsid w:val="002148EB"/>
    <w:rsid w:val="0021493A"/>
    <w:rsid w:val="00214D4E"/>
    <w:rsid w:val="00215544"/>
    <w:rsid w:val="002157BA"/>
    <w:rsid w:val="00215844"/>
    <w:rsid w:val="00215C46"/>
    <w:rsid w:val="00215EA4"/>
    <w:rsid w:val="00216231"/>
    <w:rsid w:val="00216305"/>
    <w:rsid w:val="002167C9"/>
    <w:rsid w:val="0021715C"/>
    <w:rsid w:val="00217231"/>
    <w:rsid w:val="002173F4"/>
    <w:rsid w:val="002174E8"/>
    <w:rsid w:val="002175D6"/>
    <w:rsid w:val="002178AF"/>
    <w:rsid w:val="00217B16"/>
    <w:rsid w:val="00217C1E"/>
    <w:rsid w:val="00217E10"/>
    <w:rsid w:val="002201B6"/>
    <w:rsid w:val="002202CD"/>
    <w:rsid w:val="00220503"/>
    <w:rsid w:val="002205D1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2ED0"/>
    <w:rsid w:val="00223920"/>
    <w:rsid w:val="00224227"/>
    <w:rsid w:val="00224239"/>
    <w:rsid w:val="002243D9"/>
    <w:rsid w:val="002247CA"/>
    <w:rsid w:val="002249B1"/>
    <w:rsid w:val="00224ED1"/>
    <w:rsid w:val="00225043"/>
    <w:rsid w:val="002250D4"/>
    <w:rsid w:val="0022578C"/>
    <w:rsid w:val="002257A6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6C3"/>
    <w:rsid w:val="00227A4E"/>
    <w:rsid w:val="00227EF6"/>
    <w:rsid w:val="00227F70"/>
    <w:rsid w:val="00227FE4"/>
    <w:rsid w:val="002305E5"/>
    <w:rsid w:val="00230ABA"/>
    <w:rsid w:val="00230AF4"/>
    <w:rsid w:val="002311AE"/>
    <w:rsid w:val="00231204"/>
    <w:rsid w:val="00231242"/>
    <w:rsid w:val="0023193D"/>
    <w:rsid w:val="00231E04"/>
    <w:rsid w:val="002322AC"/>
    <w:rsid w:val="00232954"/>
    <w:rsid w:val="00232966"/>
    <w:rsid w:val="00232AF9"/>
    <w:rsid w:val="00232E35"/>
    <w:rsid w:val="00232F14"/>
    <w:rsid w:val="00233208"/>
    <w:rsid w:val="00233371"/>
    <w:rsid w:val="0023343B"/>
    <w:rsid w:val="00233594"/>
    <w:rsid w:val="00233665"/>
    <w:rsid w:val="00233ABB"/>
    <w:rsid w:val="00233D29"/>
    <w:rsid w:val="002340AF"/>
    <w:rsid w:val="00234100"/>
    <w:rsid w:val="002347F5"/>
    <w:rsid w:val="00234933"/>
    <w:rsid w:val="00234CFD"/>
    <w:rsid w:val="00234E29"/>
    <w:rsid w:val="0023540B"/>
    <w:rsid w:val="0023558C"/>
    <w:rsid w:val="0023597C"/>
    <w:rsid w:val="00235AE2"/>
    <w:rsid w:val="00235B0A"/>
    <w:rsid w:val="00235E3D"/>
    <w:rsid w:val="00235E43"/>
    <w:rsid w:val="0023606C"/>
    <w:rsid w:val="0023625D"/>
    <w:rsid w:val="002366DE"/>
    <w:rsid w:val="00236989"/>
    <w:rsid w:val="00236B65"/>
    <w:rsid w:val="00236DE9"/>
    <w:rsid w:val="00236F24"/>
    <w:rsid w:val="00237055"/>
    <w:rsid w:val="00237364"/>
    <w:rsid w:val="00237670"/>
    <w:rsid w:val="002377A9"/>
    <w:rsid w:val="002378CD"/>
    <w:rsid w:val="00237B37"/>
    <w:rsid w:val="00237CE8"/>
    <w:rsid w:val="00237E1D"/>
    <w:rsid w:val="00237F9C"/>
    <w:rsid w:val="00240130"/>
    <w:rsid w:val="00240217"/>
    <w:rsid w:val="002403BF"/>
    <w:rsid w:val="0024057D"/>
    <w:rsid w:val="00240791"/>
    <w:rsid w:val="002408AE"/>
    <w:rsid w:val="00240C21"/>
    <w:rsid w:val="00240DA5"/>
    <w:rsid w:val="0024138D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23"/>
    <w:rsid w:val="00244739"/>
    <w:rsid w:val="0024479F"/>
    <w:rsid w:val="002449D7"/>
    <w:rsid w:val="00244ACF"/>
    <w:rsid w:val="00244D6C"/>
    <w:rsid w:val="00244FD7"/>
    <w:rsid w:val="002453DC"/>
    <w:rsid w:val="00245535"/>
    <w:rsid w:val="00245A64"/>
    <w:rsid w:val="00245B37"/>
    <w:rsid w:val="00246221"/>
    <w:rsid w:val="0024645F"/>
    <w:rsid w:val="00246493"/>
    <w:rsid w:val="00246662"/>
    <w:rsid w:val="002467CF"/>
    <w:rsid w:val="002469AE"/>
    <w:rsid w:val="00246B1B"/>
    <w:rsid w:val="002470C1"/>
    <w:rsid w:val="00247165"/>
    <w:rsid w:val="0024730C"/>
    <w:rsid w:val="00247363"/>
    <w:rsid w:val="002473D1"/>
    <w:rsid w:val="002474E8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222"/>
    <w:rsid w:val="002526D0"/>
    <w:rsid w:val="002527C5"/>
    <w:rsid w:val="00252A35"/>
    <w:rsid w:val="00252A5D"/>
    <w:rsid w:val="00252E59"/>
    <w:rsid w:val="0025315E"/>
    <w:rsid w:val="0025332E"/>
    <w:rsid w:val="002533BD"/>
    <w:rsid w:val="00253525"/>
    <w:rsid w:val="002535DB"/>
    <w:rsid w:val="002537CA"/>
    <w:rsid w:val="00253C0F"/>
    <w:rsid w:val="00254451"/>
    <w:rsid w:val="0025476F"/>
    <w:rsid w:val="002547C7"/>
    <w:rsid w:val="00254B41"/>
    <w:rsid w:val="00254E80"/>
    <w:rsid w:val="00254F13"/>
    <w:rsid w:val="0025583C"/>
    <w:rsid w:val="0025595E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42A"/>
    <w:rsid w:val="002576CF"/>
    <w:rsid w:val="002578B7"/>
    <w:rsid w:val="00257981"/>
    <w:rsid w:val="00257A35"/>
    <w:rsid w:val="00257E2F"/>
    <w:rsid w:val="00260289"/>
    <w:rsid w:val="002606A4"/>
    <w:rsid w:val="00260E6A"/>
    <w:rsid w:val="00260EF6"/>
    <w:rsid w:val="00260F6E"/>
    <w:rsid w:val="002611CC"/>
    <w:rsid w:val="00261324"/>
    <w:rsid w:val="0026135B"/>
    <w:rsid w:val="002613B5"/>
    <w:rsid w:val="002613DF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5C2B"/>
    <w:rsid w:val="00266376"/>
    <w:rsid w:val="0026651A"/>
    <w:rsid w:val="00266A67"/>
    <w:rsid w:val="00266C70"/>
    <w:rsid w:val="00266D0C"/>
    <w:rsid w:val="00267022"/>
    <w:rsid w:val="00267077"/>
    <w:rsid w:val="00267232"/>
    <w:rsid w:val="002672BF"/>
    <w:rsid w:val="00267AE1"/>
    <w:rsid w:val="00267B8C"/>
    <w:rsid w:val="00267ED1"/>
    <w:rsid w:val="002701C3"/>
    <w:rsid w:val="002705FF"/>
    <w:rsid w:val="00270DB8"/>
    <w:rsid w:val="00270ECA"/>
    <w:rsid w:val="002710FC"/>
    <w:rsid w:val="00271550"/>
    <w:rsid w:val="0027188B"/>
    <w:rsid w:val="002718EE"/>
    <w:rsid w:val="00271B33"/>
    <w:rsid w:val="00272060"/>
    <w:rsid w:val="00272084"/>
    <w:rsid w:val="0027208A"/>
    <w:rsid w:val="0027261F"/>
    <w:rsid w:val="00272A3D"/>
    <w:rsid w:val="00272D32"/>
    <w:rsid w:val="002735D2"/>
    <w:rsid w:val="00273D16"/>
    <w:rsid w:val="00274322"/>
    <w:rsid w:val="002749B7"/>
    <w:rsid w:val="00274EE5"/>
    <w:rsid w:val="00275011"/>
    <w:rsid w:val="0027529E"/>
    <w:rsid w:val="002752AE"/>
    <w:rsid w:val="0027537F"/>
    <w:rsid w:val="002755CB"/>
    <w:rsid w:val="0027560D"/>
    <w:rsid w:val="0027572B"/>
    <w:rsid w:val="00275755"/>
    <w:rsid w:val="002757D6"/>
    <w:rsid w:val="00275E7A"/>
    <w:rsid w:val="00275F32"/>
    <w:rsid w:val="00275F65"/>
    <w:rsid w:val="002761C5"/>
    <w:rsid w:val="002761F1"/>
    <w:rsid w:val="0027631E"/>
    <w:rsid w:val="00276CD0"/>
    <w:rsid w:val="002770CE"/>
    <w:rsid w:val="0027727C"/>
    <w:rsid w:val="00277BD7"/>
    <w:rsid w:val="00277C41"/>
    <w:rsid w:val="00277EEC"/>
    <w:rsid w:val="00280126"/>
    <w:rsid w:val="00280140"/>
    <w:rsid w:val="00280535"/>
    <w:rsid w:val="002805F4"/>
    <w:rsid w:val="00280985"/>
    <w:rsid w:val="0028098A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973"/>
    <w:rsid w:val="00282F89"/>
    <w:rsid w:val="00283026"/>
    <w:rsid w:val="00283376"/>
    <w:rsid w:val="002833A1"/>
    <w:rsid w:val="00283765"/>
    <w:rsid w:val="00283AC7"/>
    <w:rsid w:val="00283DE8"/>
    <w:rsid w:val="0028487F"/>
    <w:rsid w:val="002852F3"/>
    <w:rsid w:val="002853DA"/>
    <w:rsid w:val="0028570F"/>
    <w:rsid w:val="00285823"/>
    <w:rsid w:val="00285B7A"/>
    <w:rsid w:val="00285CDE"/>
    <w:rsid w:val="00285F68"/>
    <w:rsid w:val="002862A4"/>
    <w:rsid w:val="00286694"/>
    <w:rsid w:val="00286747"/>
    <w:rsid w:val="00286976"/>
    <w:rsid w:val="00286E4B"/>
    <w:rsid w:val="00286F97"/>
    <w:rsid w:val="002870FC"/>
    <w:rsid w:val="00287590"/>
    <w:rsid w:val="00287AF3"/>
    <w:rsid w:val="00287F1D"/>
    <w:rsid w:val="002900C0"/>
    <w:rsid w:val="002907AC"/>
    <w:rsid w:val="00290917"/>
    <w:rsid w:val="00291520"/>
    <w:rsid w:val="00291790"/>
    <w:rsid w:val="00291C43"/>
    <w:rsid w:val="002920F3"/>
    <w:rsid w:val="00292489"/>
    <w:rsid w:val="002927CE"/>
    <w:rsid w:val="0029293F"/>
    <w:rsid w:val="00292CE3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3C0"/>
    <w:rsid w:val="00294766"/>
    <w:rsid w:val="00294BB1"/>
    <w:rsid w:val="00294BEA"/>
    <w:rsid w:val="002955A5"/>
    <w:rsid w:val="002955F1"/>
    <w:rsid w:val="00295629"/>
    <w:rsid w:val="002957B8"/>
    <w:rsid w:val="00295912"/>
    <w:rsid w:val="00295F99"/>
    <w:rsid w:val="002964D2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B70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3E5B"/>
    <w:rsid w:val="002A42C6"/>
    <w:rsid w:val="002A471D"/>
    <w:rsid w:val="002A4EB1"/>
    <w:rsid w:val="002A5368"/>
    <w:rsid w:val="002A56BE"/>
    <w:rsid w:val="002A59C9"/>
    <w:rsid w:val="002A5DDC"/>
    <w:rsid w:val="002A60A3"/>
    <w:rsid w:val="002A6151"/>
    <w:rsid w:val="002A62A1"/>
    <w:rsid w:val="002A66DE"/>
    <w:rsid w:val="002A713D"/>
    <w:rsid w:val="002A7247"/>
    <w:rsid w:val="002A75A7"/>
    <w:rsid w:val="002A7776"/>
    <w:rsid w:val="002A77C6"/>
    <w:rsid w:val="002A7A9A"/>
    <w:rsid w:val="002A7D6A"/>
    <w:rsid w:val="002A7E54"/>
    <w:rsid w:val="002A7ECA"/>
    <w:rsid w:val="002A7ED7"/>
    <w:rsid w:val="002B148C"/>
    <w:rsid w:val="002B158E"/>
    <w:rsid w:val="002B16D7"/>
    <w:rsid w:val="002B196C"/>
    <w:rsid w:val="002B1B2F"/>
    <w:rsid w:val="002B1D3B"/>
    <w:rsid w:val="002B1ECB"/>
    <w:rsid w:val="002B2221"/>
    <w:rsid w:val="002B22AC"/>
    <w:rsid w:val="002B287C"/>
    <w:rsid w:val="002B28AB"/>
    <w:rsid w:val="002B2915"/>
    <w:rsid w:val="002B29D9"/>
    <w:rsid w:val="002B3030"/>
    <w:rsid w:val="002B3333"/>
    <w:rsid w:val="002B3770"/>
    <w:rsid w:val="002B3D3E"/>
    <w:rsid w:val="002B44F4"/>
    <w:rsid w:val="002B46F3"/>
    <w:rsid w:val="002B475B"/>
    <w:rsid w:val="002B4875"/>
    <w:rsid w:val="002B4964"/>
    <w:rsid w:val="002B4C0E"/>
    <w:rsid w:val="002B500E"/>
    <w:rsid w:val="002B538F"/>
    <w:rsid w:val="002B56FA"/>
    <w:rsid w:val="002B5796"/>
    <w:rsid w:val="002B586D"/>
    <w:rsid w:val="002B5AAD"/>
    <w:rsid w:val="002B617D"/>
    <w:rsid w:val="002B6334"/>
    <w:rsid w:val="002B659A"/>
    <w:rsid w:val="002B6613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7C"/>
    <w:rsid w:val="002C01DF"/>
    <w:rsid w:val="002C01E2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16C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45F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701"/>
    <w:rsid w:val="002C6B10"/>
    <w:rsid w:val="002C6BFE"/>
    <w:rsid w:val="002C6E81"/>
    <w:rsid w:val="002C7416"/>
    <w:rsid w:val="002C796A"/>
    <w:rsid w:val="002C79A6"/>
    <w:rsid w:val="002C7A85"/>
    <w:rsid w:val="002C7C09"/>
    <w:rsid w:val="002C7FBB"/>
    <w:rsid w:val="002D043F"/>
    <w:rsid w:val="002D05D6"/>
    <w:rsid w:val="002D083B"/>
    <w:rsid w:val="002D1169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321"/>
    <w:rsid w:val="002D454D"/>
    <w:rsid w:val="002D48CF"/>
    <w:rsid w:val="002D4A46"/>
    <w:rsid w:val="002D4CCE"/>
    <w:rsid w:val="002D50E9"/>
    <w:rsid w:val="002D51A0"/>
    <w:rsid w:val="002D51F0"/>
    <w:rsid w:val="002D52FD"/>
    <w:rsid w:val="002D58F3"/>
    <w:rsid w:val="002D642B"/>
    <w:rsid w:val="002D667B"/>
    <w:rsid w:val="002D7170"/>
    <w:rsid w:val="002D7230"/>
    <w:rsid w:val="002D74CC"/>
    <w:rsid w:val="002D758A"/>
    <w:rsid w:val="002D759D"/>
    <w:rsid w:val="002D7813"/>
    <w:rsid w:val="002D7B48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A57"/>
    <w:rsid w:val="002E1B84"/>
    <w:rsid w:val="002E1D36"/>
    <w:rsid w:val="002E1F53"/>
    <w:rsid w:val="002E2301"/>
    <w:rsid w:val="002E2520"/>
    <w:rsid w:val="002E2783"/>
    <w:rsid w:val="002E2915"/>
    <w:rsid w:val="002E2A3A"/>
    <w:rsid w:val="002E2A82"/>
    <w:rsid w:val="002E2B35"/>
    <w:rsid w:val="002E2BC3"/>
    <w:rsid w:val="002E2D2E"/>
    <w:rsid w:val="002E2F65"/>
    <w:rsid w:val="002E30E6"/>
    <w:rsid w:val="002E31D8"/>
    <w:rsid w:val="002E340A"/>
    <w:rsid w:val="002E39AD"/>
    <w:rsid w:val="002E3A78"/>
    <w:rsid w:val="002E3B7B"/>
    <w:rsid w:val="002E40BF"/>
    <w:rsid w:val="002E4341"/>
    <w:rsid w:val="002E4B00"/>
    <w:rsid w:val="002E4C45"/>
    <w:rsid w:val="002E4DC2"/>
    <w:rsid w:val="002E514E"/>
    <w:rsid w:val="002E595B"/>
    <w:rsid w:val="002E613B"/>
    <w:rsid w:val="002E645D"/>
    <w:rsid w:val="002E679D"/>
    <w:rsid w:val="002E6FB9"/>
    <w:rsid w:val="002E702D"/>
    <w:rsid w:val="002E717C"/>
    <w:rsid w:val="002E75D0"/>
    <w:rsid w:val="002E765B"/>
    <w:rsid w:val="002E776B"/>
    <w:rsid w:val="002E7A2B"/>
    <w:rsid w:val="002E7CFB"/>
    <w:rsid w:val="002E7D2E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2FFD"/>
    <w:rsid w:val="002F3004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C52"/>
    <w:rsid w:val="002F5F66"/>
    <w:rsid w:val="002F5F9E"/>
    <w:rsid w:val="002F5FF9"/>
    <w:rsid w:val="002F61BB"/>
    <w:rsid w:val="002F629C"/>
    <w:rsid w:val="002F6366"/>
    <w:rsid w:val="002F63E8"/>
    <w:rsid w:val="002F68D2"/>
    <w:rsid w:val="002F6D72"/>
    <w:rsid w:val="002F6DE7"/>
    <w:rsid w:val="002F6E68"/>
    <w:rsid w:val="002F6EB3"/>
    <w:rsid w:val="002F6FD2"/>
    <w:rsid w:val="002F7344"/>
    <w:rsid w:val="002F749E"/>
    <w:rsid w:val="002F751B"/>
    <w:rsid w:val="002F79CF"/>
    <w:rsid w:val="002F7A26"/>
    <w:rsid w:val="002F7D01"/>
    <w:rsid w:val="00300014"/>
    <w:rsid w:val="003000B9"/>
    <w:rsid w:val="00300121"/>
    <w:rsid w:val="00300242"/>
    <w:rsid w:val="00300609"/>
    <w:rsid w:val="00300BDB"/>
    <w:rsid w:val="00300D67"/>
    <w:rsid w:val="003013F5"/>
    <w:rsid w:val="00301A03"/>
    <w:rsid w:val="00301A71"/>
    <w:rsid w:val="00301DE0"/>
    <w:rsid w:val="00302038"/>
    <w:rsid w:val="0030208F"/>
    <w:rsid w:val="003022D7"/>
    <w:rsid w:val="003029FB"/>
    <w:rsid w:val="00302A0B"/>
    <w:rsid w:val="00302AD6"/>
    <w:rsid w:val="00302AE4"/>
    <w:rsid w:val="00302D45"/>
    <w:rsid w:val="00302D6C"/>
    <w:rsid w:val="00303070"/>
    <w:rsid w:val="003036FB"/>
    <w:rsid w:val="00303B8E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2CC"/>
    <w:rsid w:val="00305519"/>
    <w:rsid w:val="003057D6"/>
    <w:rsid w:val="00305961"/>
    <w:rsid w:val="00305A77"/>
    <w:rsid w:val="00305D1A"/>
    <w:rsid w:val="00305EFF"/>
    <w:rsid w:val="00306445"/>
    <w:rsid w:val="003065F9"/>
    <w:rsid w:val="003067CF"/>
    <w:rsid w:val="00306CFA"/>
    <w:rsid w:val="003073D9"/>
    <w:rsid w:val="003077D0"/>
    <w:rsid w:val="00307B68"/>
    <w:rsid w:val="00307DBF"/>
    <w:rsid w:val="00307DFC"/>
    <w:rsid w:val="00310003"/>
    <w:rsid w:val="0031006A"/>
    <w:rsid w:val="00310360"/>
    <w:rsid w:val="003104D8"/>
    <w:rsid w:val="0031062C"/>
    <w:rsid w:val="00310931"/>
    <w:rsid w:val="003109CF"/>
    <w:rsid w:val="003109FE"/>
    <w:rsid w:val="00310B2F"/>
    <w:rsid w:val="00310C7A"/>
    <w:rsid w:val="00310D9A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96D"/>
    <w:rsid w:val="00312975"/>
    <w:rsid w:val="003129CF"/>
    <w:rsid w:val="00312B5D"/>
    <w:rsid w:val="00312ED9"/>
    <w:rsid w:val="0031333C"/>
    <w:rsid w:val="00313B91"/>
    <w:rsid w:val="00313CDF"/>
    <w:rsid w:val="00313EC1"/>
    <w:rsid w:val="00314BDB"/>
    <w:rsid w:val="00314F10"/>
    <w:rsid w:val="00314F3F"/>
    <w:rsid w:val="00314FC3"/>
    <w:rsid w:val="00315870"/>
    <w:rsid w:val="003158B3"/>
    <w:rsid w:val="00315991"/>
    <w:rsid w:val="00316331"/>
    <w:rsid w:val="00316D89"/>
    <w:rsid w:val="00316F9E"/>
    <w:rsid w:val="00317213"/>
    <w:rsid w:val="0031725E"/>
    <w:rsid w:val="00317580"/>
    <w:rsid w:val="00317668"/>
    <w:rsid w:val="003176FD"/>
    <w:rsid w:val="00317735"/>
    <w:rsid w:val="00317800"/>
    <w:rsid w:val="00317B8E"/>
    <w:rsid w:val="00317E3F"/>
    <w:rsid w:val="00320067"/>
    <w:rsid w:val="00320526"/>
    <w:rsid w:val="00320782"/>
    <w:rsid w:val="00320F6B"/>
    <w:rsid w:val="00320FE3"/>
    <w:rsid w:val="003211BA"/>
    <w:rsid w:val="00321245"/>
    <w:rsid w:val="0032162E"/>
    <w:rsid w:val="003221F2"/>
    <w:rsid w:val="003223A1"/>
    <w:rsid w:val="00322AED"/>
    <w:rsid w:val="00322DE9"/>
    <w:rsid w:val="00323016"/>
    <w:rsid w:val="003235D1"/>
    <w:rsid w:val="003235EA"/>
    <w:rsid w:val="00323734"/>
    <w:rsid w:val="00323D5D"/>
    <w:rsid w:val="00324010"/>
    <w:rsid w:val="003245A3"/>
    <w:rsid w:val="0032481D"/>
    <w:rsid w:val="00324909"/>
    <w:rsid w:val="00325339"/>
    <w:rsid w:val="003254F4"/>
    <w:rsid w:val="003254F7"/>
    <w:rsid w:val="0032561E"/>
    <w:rsid w:val="003257C5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126"/>
    <w:rsid w:val="00333703"/>
    <w:rsid w:val="00333717"/>
    <w:rsid w:val="00333A2F"/>
    <w:rsid w:val="00334216"/>
    <w:rsid w:val="0033460D"/>
    <w:rsid w:val="00334AB8"/>
    <w:rsid w:val="00334C48"/>
    <w:rsid w:val="00334E4C"/>
    <w:rsid w:val="00334FA0"/>
    <w:rsid w:val="003351D6"/>
    <w:rsid w:val="0033536A"/>
    <w:rsid w:val="003359B5"/>
    <w:rsid w:val="00335F55"/>
    <w:rsid w:val="00335FBA"/>
    <w:rsid w:val="0033647F"/>
    <w:rsid w:val="003368B1"/>
    <w:rsid w:val="00336A3B"/>
    <w:rsid w:val="00336A50"/>
    <w:rsid w:val="00336BEE"/>
    <w:rsid w:val="00336E0F"/>
    <w:rsid w:val="00336EFA"/>
    <w:rsid w:val="003374B7"/>
    <w:rsid w:val="00337886"/>
    <w:rsid w:val="003378C0"/>
    <w:rsid w:val="00337BB4"/>
    <w:rsid w:val="00340319"/>
    <w:rsid w:val="00340693"/>
    <w:rsid w:val="0034081A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2F11"/>
    <w:rsid w:val="00343151"/>
    <w:rsid w:val="00343389"/>
    <w:rsid w:val="0034405D"/>
    <w:rsid w:val="003440E2"/>
    <w:rsid w:val="0034431D"/>
    <w:rsid w:val="00344350"/>
    <w:rsid w:val="003445A4"/>
    <w:rsid w:val="00344669"/>
    <w:rsid w:val="003446BF"/>
    <w:rsid w:val="00344735"/>
    <w:rsid w:val="00344A1E"/>
    <w:rsid w:val="00345026"/>
    <w:rsid w:val="0034580A"/>
    <w:rsid w:val="00345A0C"/>
    <w:rsid w:val="00345A14"/>
    <w:rsid w:val="00345BD6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33D"/>
    <w:rsid w:val="003503DE"/>
    <w:rsid w:val="00350687"/>
    <w:rsid w:val="003507A9"/>
    <w:rsid w:val="003508E1"/>
    <w:rsid w:val="0035091E"/>
    <w:rsid w:val="00350C3B"/>
    <w:rsid w:val="00350DE0"/>
    <w:rsid w:val="00350FA3"/>
    <w:rsid w:val="0035128B"/>
    <w:rsid w:val="00351406"/>
    <w:rsid w:val="003515BC"/>
    <w:rsid w:val="0035176A"/>
    <w:rsid w:val="00351DB3"/>
    <w:rsid w:val="00351EFF"/>
    <w:rsid w:val="003520EF"/>
    <w:rsid w:val="00352109"/>
    <w:rsid w:val="003526F2"/>
    <w:rsid w:val="0035279E"/>
    <w:rsid w:val="00352B0B"/>
    <w:rsid w:val="00352BC4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509"/>
    <w:rsid w:val="00356871"/>
    <w:rsid w:val="003569DF"/>
    <w:rsid w:val="00356A46"/>
    <w:rsid w:val="003574B1"/>
    <w:rsid w:val="00357A7B"/>
    <w:rsid w:val="00357C07"/>
    <w:rsid w:val="003602DF"/>
    <w:rsid w:val="0036051C"/>
    <w:rsid w:val="00360561"/>
    <w:rsid w:val="003607DD"/>
    <w:rsid w:val="0036091D"/>
    <w:rsid w:val="0036099F"/>
    <w:rsid w:val="003614BE"/>
    <w:rsid w:val="00361836"/>
    <w:rsid w:val="00361875"/>
    <w:rsid w:val="00361BDE"/>
    <w:rsid w:val="00361F00"/>
    <w:rsid w:val="0036201C"/>
    <w:rsid w:val="00362103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535"/>
    <w:rsid w:val="00366578"/>
    <w:rsid w:val="0036699E"/>
    <w:rsid w:val="003669B1"/>
    <w:rsid w:val="00366A36"/>
    <w:rsid w:val="00366AD7"/>
    <w:rsid w:val="00366E7F"/>
    <w:rsid w:val="0036700D"/>
    <w:rsid w:val="00367077"/>
    <w:rsid w:val="0036749E"/>
    <w:rsid w:val="003676EE"/>
    <w:rsid w:val="00367780"/>
    <w:rsid w:val="003679D4"/>
    <w:rsid w:val="003679DE"/>
    <w:rsid w:val="00370261"/>
    <w:rsid w:val="003702E3"/>
    <w:rsid w:val="003708A3"/>
    <w:rsid w:val="00370B46"/>
    <w:rsid w:val="00370B94"/>
    <w:rsid w:val="00370BB9"/>
    <w:rsid w:val="00370D6E"/>
    <w:rsid w:val="00371936"/>
    <w:rsid w:val="00371E70"/>
    <w:rsid w:val="003721E1"/>
    <w:rsid w:val="003722B5"/>
    <w:rsid w:val="00372736"/>
    <w:rsid w:val="00372AFE"/>
    <w:rsid w:val="00372DFF"/>
    <w:rsid w:val="00373294"/>
    <w:rsid w:val="0037331E"/>
    <w:rsid w:val="0037353A"/>
    <w:rsid w:val="003737A2"/>
    <w:rsid w:val="00373CC5"/>
    <w:rsid w:val="00373CCC"/>
    <w:rsid w:val="00373D13"/>
    <w:rsid w:val="00373E89"/>
    <w:rsid w:val="003740A1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5F9E"/>
    <w:rsid w:val="003762E5"/>
    <w:rsid w:val="0037656A"/>
    <w:rsid w:val="00376B43"/>
    <w:rsid w:val="00376D3C"/>
    <w:rsid w:val="00376E4E"/>
    <w:rsid w:val="003771BD"/>
    <w:rsid w:val="003778B1"/>
    <w:rsid w:val="00377A05"/>
    <w:rsid w:val="003800A7"/>
    <w:rsid w:val="00380170"/>
    <w:rsid w:val="0038030A"/>
    <w:rsid w:val="003803C6"/>
    <w:rsid w:val="00380EA9"/>
    <w:rsid w:val="003810B0"/>
    <w:rsid w:val="0038112D"/>
    <w:rsid w:val="00381168"/>
    <w:rsid w:val="00381259"/>
    <w:rsid w:val="003812C0"/>
    <w:rsid w:val="003814D8"/>
    <w:rsid w:val="003815AE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062"/>
    <w:rsid w:val="0038527B"/>
    <w:rsid w:val="0038589E"/>
    <w:rsid w:val="00385A6D"/>
    <w:rsid w:val="00385EE0"/>
    <w:rsid w:val="00385F79"/>
    <w:rsid w:val="0038636C"/>
    <w:rsid w:val="003864D3"/>
    <w:rsid w:val="00386920"/>
    <w:rsid w:val="003869F4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0D40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2AE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59C"/>
    <w:rsid w:val="003948D2"/>
    <w:rsid w:val="0039497A"/>
    <w:rsid w:val="00394D64"/>
    <w:rsid w:val="0039505B"/>
    <w:rsid w:val="0039506E"/>
    <w:rsid w:val="00395836"/>
    <w:rsid w:val="003958B2"/>
    <w:rsid w:val="0039590B"/>
    <w:rsid w:val="00395C75"/>
    <w:rsid w:val="00395DE4"/>
    <w:rsid w:val="00395DF3"/>
    <w:rsid w:val="00396073"/>
    <w:rsid w:val="003960A3"/>
    <w:rsid w:val="00396153"/>
    <w:rsid w:val="00396224"/>
    <w:rsid w:val="00396A60"/>
    <w:rsid w:val="00397004"/>
    <w:rsid w:val="003970DF"/>
    <w:rsid w:val="003974D1"/>
    <w:rsid w:val="003979E6"/>
    <w:rsid w:val="00397F91"/>
    <w:rsid w:val="003A018B"/>
    <w:rsid w:val="003A0408"/>
    <w:rsid w:val="003A08A0"/>
    <w:rsid w:val="003A09EA"/>
    <w:rsid w:val="003A0E37"/>
    <w:rsid w:val="003A122B"/>
    <w:rsid w:val="003A1422"/>
    <w:rsid w:val="003A14DF"/>
    <w:rsid w:val="003A1569"/>
    <w:rsid w:val="003A16C3"/>
    <w:rsid w:val="003A1713"/>
    <w:rsid w:val="003A19B2"/>
    <w:rsid w:val="003A28CB"/>
    <w:rsid w:val="003A2BDF"/>
    <w:rsid w:val="003A2EDF"/>
    <w:rsid w:val="003A3037"/>
    <w:rsid w:val="003A3098"/>
    <w:rsid w:val="003A3376"/>
    <w:rsid w:val="003A345A"/>
    <w:rsid w:val="003A35C2"/>
    <w:rsid w:val="003A35E2"/>
    <w:rsid w:val="003A36EC"/>
    <w:rsid w:val="003A3D0C"/>
    <w:rsid w:val="003A3FB3"/>
    <w:rsid w:val="003A427F"/>
    <w:rsid w:val="003A442E"/>
    <w:rsid w:val="003A4DBF"/>
    <w:rsid w:val="003A568D"/>
    <w:rsid w:val="003A5929"/>
    <w:rsid w:val="003A5AC4"/>
    <w:rsid w:val="003A608D"/>
    <w:rsid w:val="003A6294"/>
    <w:rsid w:val="003A63F1"/>
    <w:rsid w:val="003A6D75"/>
    <w:rsid w:val="003A6E27"/>
    <w:rsid w:val="003A6E7A"/>
    <w:rsid w:val="003A6F50"/>
    <w:rsid w:val="003A7034"/>
    <w:rsid w:val="003A719A"/>
    <w:rsid w:val="003A7356"/>
    <w:rsid w:val="003A7381"/>
    <w:rsid w:val="003B0045"/>
    <w:rsid w:val="003B0244"/>
    <w:rsid w:val="003B0989"/>
    <w:rsid w:val="003B09B3"/>
    <w:rsid w:val="003B0B5F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A5F"/>
    <w:rsid w:val="003B7B51"/>
    <w:rsid w:val="003B7F30"/>
    <w:rsid w:val="003B7FB4"/>
    <w:rsid w:val="003C000E"/>
    <w:rsid w:val="003C011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1A63"/>
    <w:rsid w:val="003C2180"/>
    <w:rsid w:val="003C23E7"/>
    <w:rsid w:val="003C24EC"/>
    <w:rsid w:val="003C287E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84"/>
    <w:rsid w:val="003C37EA"/>
    <w:rsid w:val="003C3CC7"/>
    <w:rsid w:val="003C3FD6"/>
    <w:rsid w:val="003C400D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617"/>
    <w:rsid w:val="003C5891"/>
    <w:rsid w:val="003C5A2A"/>
    <w:rsid w:val="003C5A7E"/>
    <w:rsid w:val="003C5AF3"/>
    <w:rsid w:val="003C5DB2"/>
    <w:rsid w:val="003C60DC"/>
    <w:rsid w:val="003C612C"/>
    <w:rsid w:val="003C6132"/>
    <w:rsid w:val="003C615C"/>
    <w:rsid w:val="003C6240"/>
    <w:rsid w:val="003C6472"/>
    <w:rsid w:val="003C66EF"/>
    <w:rsid w:val="003C6A03"/>
    <w:rsid w:val="003C6D5D"/>
    <w:rsid w:val="003C7187"/>
    <w:rsid w:val="003C725E"/>
    <w:rsid w:val="003C7C9E"/>
    <w:rsid w:val="003C7D47"/>
    <w:rsid w:val="003D011B"/>
    <w:rsid w:val="003D014C"/>
    <w:rsid w:val="003D04D1"/>
    <w:rsid w:val="003D0824"/>
    <w:rsid w:val="003D178A"/>
    <w:rsid w:val="003D1994"/>
    <w:rsid w:val="003D1C75"/>
    <w:rsid w:val="003D2229"/>
    <w:rsid w:val="003D22DA"/>
    <w:rsid w:val="003D2390"/>
    <w:rsid w:val="003D24CA"/>
    <w:rsid w:val="003D2626"/>
    <w:rsid w:val="003D2A34"/>
    <w:rsid w:val="003D2E58"/>
    <w:rsid w:val="003D2EBC"/>
    <w:rsid w:val="003D2F2F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5886"/>
    <w:rsid w:val="003D6BAF"/>
    <w:rsid w:val="003D6C3B"/>
    <w:rsid w:val="003D78F4"/>
    <w:rsid w:val="003D799D"/>
    <w:rsid w:val="003D7A25"/>
    <w:rsid w:val="003D7BD6"/>
    <w:rsid w:val="003D7D4A"/>
    <w:rsid w:val="003E005D"/>
    <w:rsid w:val="003E0289"/>
    <w:rsid w:val="003E030C"/>
    <w:rsid w:val="003E03FE"/>
    <w:rsid w:val="003E05C5"/>
    <w:rsid w:val="003E08B9"/>
    <w:rsid w:val="003E0AE6"/>
    <w:rsid w:val="003E0B8C"/>
    <w:rsid w:val="003E0B9D"/>
    <w:rsid w:val="003E150E"/>
    <w:rsid w:val="003E154A"/>
    <w:rsid w:val="003E176C"/>
    <w:rsid w:val="003E177F"/>
    <w:rsid w:val="003E1BF0"/>
    <w:rsid w:val="003E1D30"/>
    <w:rsid w:val="003E1D45"/>
    <w:rsid w:val="003E1EDD"/>
    <w:rsid w:val="003E200C"/>
    <w:rsid w:val="003E2019"/>
    <w:rsid w:val="003E202E"/>
    <w:rsid w:val="003E245C"/>
    <w:rsid w:val="003E2473"/>
    <w:rsid w:val="003E28A5"/>
    <w:rsid w:val="003E2972"/>
    <w:rsid w:val="003E2D2B"/>
    <w:rsid w:val="003E3048"/>
    <w:rsid w:val="003E3075"/>
    <w:rsid w:val="003E3532"/>
    <w:rsid w:val="003E3803"/>
    <w:rsid w:val="003E3B49"/>
    <w:rsid w:val="003E3CC6"/>
    <w:rsid w:val="003E4008"/>
    <w:rsid w:val="003E4158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57C"/>
    <w:rsid w:val="003E684F"/>
    <w:rsid w:val="003E6AC2"/>
    <w:rsid w:val="003E6B9C"/>
    <w:rsid w:val="003E6BB1"/>
    <w:rsid w:val="003E6D72"/>
    <w:rsid w:val="003E6E6E"/>
    <w:rsid w:val="003E6F80"/>
    <w:rsid w:val="003E75D8"/>
    <w:rsid w:val="003E75DF"/>
    <w:rsid w:val="003E76DE"/>
    <w:rsid w:val="003E7722"/>
    <w:rsid w:val="003E7EE0"/>
    <w:rsid w:val="003F0373"/>
    <w:rsid w:val="003F0784"/>
    <w:rsid w:val="003F0BA3"/>
    <w:rsid w:val="003F0BB6"/>
    <w:rsid w:val="003F0F06"/>
    <w:rsid w:val="003F0F0F"/>
    <w:rsid w:val="003F13B2"/>
    <w:rsid w:val="003F1979"/>
    <w:rsid w:val="003F1B58"/>
    <w:rsid w:val="003F23C5"/>
    <w:rsid w:val="003F288C"/>
    <w:rsid w:val="003F29C2"/>
    <w:rsid w:val="003F2BF4"/>
    <w:rsid w:val="003F2C26"/>
    <w:rsid w:val="003F2FCE"/>
    <w:rsid w:val="003F3069"/>
    <w:rsid w:val="003F3587"/>
    <w:rsid w:val="003F3A4A"/>
    <w:rsid w:val="003F4691"/>
    <w:rsid w:val="003F4952"/>
    <w:rsid w:val="003F49C4"/>
    <w:rsid w:val="003F4DFE"/>
    <w:rsid w:val="003F4E20"/>
    <w:rsid w:val="003F4F40"/>
    <w:rsid w:val="003F5651"/>
    <w:rsid w:val="003F5777"/>
    <w:rsid w:val="003F59CE"/>
    <w:rsid w:val="003F60E5"/>
    <w:rsid w:val="003F66A5"/>
    <w:rsid w:val="003F6758"/>
    <w:rsid w:val="003F68DE"/>
    <w:rsid w:val="003F7A0A"/>
    <w:rsid w:val="004000D9"/>
    <w:rsid w:val="00400265"/>
    <w:rsid w:val="0040054D"/>
    <w:rsid w:val="004006C0"/>
    <w:rsid w:val="00400AFF"/>
    <w:rsid w:val="00400DD7"/>
    <w:rsid w:val="00401741"/>
    <w:rsid w:val="004017E1"/>
    <w:rsid w:val="004017E6"/>
    <w:rsid w:val="004019E2"/>
    <w:rsid w:val="00401EE8"/>
    <w:rsid w:val="004023B1"/>
    <w:rsid w:val="0040244C"/>
    <w:rsid w:val="00402B4E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3EC8"/>
    <w:rsid w:val="004042FA"/>
    <w:rsid w:val="004045EB"/>
    <w:rsid w:val="00404E56"/>
    <w:rsid w:val="00404EEB"/>
    <w:rsid w:val="0040510B"/>
    <w:rsid w:val="0040563D"/>
    <w:rsid w:val="0040587B"/>
    <w:rsid w:val="00405AE8"/>
    <w:rsid w:val="00405D84"/>
    <w:rsid w:val="00405DAB"/>
    <w:rsid w:val="00406097"/>
    <w:rsid w:val="00406175"/>
    <w:rsid w:val="00406615"/>
    <w:rsid w:val="004067FF"/>
    <w:rsid w:val="00406BF1"/>
    <w:rsid w:val="00406C7F"/>
    <w:rsid w:val="004071B1"/>
    <w:rsid w:val="004073DC"/>
    <w:rsid w:val="004075B5"/>
    <w:rsid w:val="0041007D"/>
    <w:rsid w:val="004100ED"/>
    <w:rsid w:val="004105B3"/>
    <w:rsid w:val="00410862"/>
    <w:rsid w:val="00410AEA"/>
    <w:rsid w:val="00410EA8"/>
    <w:rsid w:val="0041129E"/>
    <w:rsid w:val="00411337"/>
    <w:rsid w:val="004115DA"/>
    <w:rsid w:val="00411A2B"/>
    <w:rsid w:val="00411B37"/>
    <w:rsid w:val="00411E52"/>
    <w:rsid w:val="004120F8"/>
    <w:rsid w:val="00412448"/>
    <w:rsid w:val="004126C0"/>
    <w:rsid w:val="00412795"/>
    <w:rsid w:val="00412A53"/>
    <w:rsid w:val="00412DB5"/>
    <w:rsid w:val="00413052"/>
    <w:rsid w:val="004130C9"/>
    <w:rsid w:val="004133C1"/>
    <w:rsid w:val="0041369C"/>
    <w:rsid w:val="00413839"/>
    <w:rsid w:val="00413A8F"/>
    <w:rsid w:val="00413B14"/>
    <w:rsid w:val="00413BEB"/>
    <w:rsid w:val="00413C69"/>
    <w:rsid w:val="004143AB"/>
    <w:rsid w:val="0041442B"/>
    <w:rsid w:val="004144F7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745"/>
    <w:rsid w:val="00415A71"/>
    <w:rsid w:val="00415C27"/>
    <w:rsid w:val="004161F3"/>
    <w:rsid w:val="00416869"/>
    <w:rsid w:val="00416954"/>
    <w:rsid w:val="00416CD0"/>
    <w:rsid w:val="0041705B"/>
    <w:rsid w:val="00417236"/>
    <w:rsid w:val="0041740F"/>
    <w:rsid w:val="00417670"/>
    <w:rsid w:val="004178BF"/>
    <w:rsid w:val="00417EFE"/>
    <w:rsid w:val="00420085"/>
    <w:rsid w:val="004201EA"/>
    <w:rsid w:val="0042039B"/>
    <w:rsid w:val="0042087B"/>
    <w:rsid w:val="00420C0F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458"/>
    <w:rsid w:val="004227B6"/>
    <w:rsid w:val="00422E4D"/>
    <w:rsid w:val="0042343D"/>
    <w:rsid w:val="00423460"/>
    <w:rsid w:val="00423925"/>
    <w:rsid w:val="00424564"/>
    <w:rsid w:val="004245F8"/>
    <w:rsid w:val="00424A1B"/>
    <w:rsid w:val="00424A93"/>
    <w:rsid w:val="00425061"/>
    <w:rsid w:val="00425079"/>
    <w:rsid w:val="004252FB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044"/>
    <w:rsid w:val="00427613"/>
    <w:rsid w:val="004276D3"/>
    <w:rsid w:val="004278C7"/>
    <w:rsid w:val="004278D7"/>
    <w:rsid w:val="004278EA"/>
    <w:rsid w:val="00427ACB"/>
    <w:rsid w:val="00427CF3"/>
    <w:rsid w:val="00427D03"/>
    <w:rsid w:val="00427D7E"/>
    <w:rsid w:val="00430042"/>
    <w:rsid w:val="00430132"/>
    <w:rsid w:val="004314EE"/>
    <w:rsid w:val="00431611"/>
    <w:rsid w:val="00431A4B"/>
    <w:rsid w:val="00431AAB"/>
    <w:rsid w:val="00431BA7"/>
    <w:rsid w:val="00431D7E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BC9"/>
    <w:rsid w:val="00434E48"/>
    <w:rsid w:val="0043515E"/>
    <w:rsid w:val="004354CF"/>
    <w:rsid w:val="004357A0"/>
    <w:rsid w:val="00435A27"/>
    <w:rsid w:val="00435C9F"/>
    <w:rsid w:val="00435D42"/>
    <w:rsid w:val="00435FCF"/>
    <w:rsid w:val="00436049"/>
    <w:rsid w:val="004362F2"/>
    <w:rsid w:val="00436575"/>
    <w:rsid w:val="00437083"/>
    <w:rsid w:val="0043714A"/>
    <w:rsid w:val="004378BD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9BE"/>
    <w:rsid w:val="00440D77"/>
    <w:rsid w:val="00440F36"/>
    <w:rsid w:val="0044127C"/>
    <w:rsid w:val="00441321"/>
    <w:rsid w:val="00441885"/>
    <w:rsid w:val="0044194F"/>
    <w:rsid w:val="00441A11"/>
    <w:rsid w:val="00441A51"/>
    <w:rsid w:val="004421AA"/>
    <w:rsid w:val="004422C0"/>
    <w:rsid w:val="004422D7"/>
    <w:rsid w:val="00442BE0"/>
    <w:rsid w:val="00442D9C"/>
    <w:rsid w:val="00442E6D"/>
    <w:rsid w:val="0044329B"/>
    <w:rsid w:val="004432BE"/>
    <w:rsid w:val="004433FE"/>
    <w:rsid w:val="00443712"/>
    <w:rsid w:val="004438C1"/>
    <w:rsid w:val="00443FED"/>
    <w:rsid w:val="00444068"/>
    <w:rsid w:val="00444156"/>
    <w:rsid w:val="00444199"/>
    <w:rsid w:val="00444554"/>
    <w:rsid w:val="0044473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101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50B"/>
    <w:rsid w:val="00451990"/>
    <w:rsid w:val="004519DB"/>
    <w:rsid w:val="004519DF"/>
    <w:rsid w:val="00451AC1"/>
    <w:rsid w:val="0045266C"/>
    <w:rsid w:val="004529D6"/>
    <w:rsid w:val="00452C6F"/>
    <w:rsid w:val="00452E73"/>
    <w:rsid w:val="00453007"/>
    <w:rsid w:val="00453169"/>
    <w:rsid w:val="00453298"/>
    <w:rsid w:val="00453484"/>
    <w:rsid w:val="00453523"/>
    <w:rsid w:val="00453B2D"/>
    <w:rsid w:val="004540ED"/>
    <w:rsid w:val="0045416F"/>
    <w:rsid w:val="0045444F"/>
    <w:rsid w:val="00454B71"/>
    <w:rsid w:val="00454EAB"/>
    <w:rsid w:val="00454F72"/>
    <w:rsid w:val="00454FCD"/>
    <w:rsid w:val="00455071"/>
    <w:rsid w:val="004550CC"/>
    <w:rsid w:val="0045536C"/>
    <w:rsid w:val="00455788"/>
    <w:rsid w:val="0045587B"/>
    <w:rsid w:val="00455E5A"/>
    <w:rsid w:val="00456053"/>
    <w:rsid w:val="004562F2"/>
    <w:rsid w:val="00456A93"/>
    <w:rsid w:val="00456C0A"/>
    <w:rsid w:val="00456C89"/>
    <w:rsid w:val="00456CD3"/>
    <w:rsid w:val="00457225"/>
    <w:rsid w:val="0045726B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703"/>
    <w:rsid w:val="00462F64"/>
    <w:rsid w:val="00462F94"/>
    <w:rsid w:val="004630E2"/>
    <w:rsid w:val="00463958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5D1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20"/>
    <w:rsid w:val="004674B5"/>
    <w:rsid w:val="00467763"/>
    <w:rsid w:val="00467FC0"/>
    <w:rsid w:val="004701BC"/>
    <w:rsid w:val="004701E2"/>
    <w:rsid w:val="00470463"/>
    <w:rsid w:val="004704AB"/>
    <w:rsid w:val="0047081F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207"/>
    <w:rsid w:val="00474310"/>
    <w:rsid w:val="0047434D"/>
    <w:rsid w:val="0047456A"/>
    <w:rsid w:val="004747F6"/>
    <w:rsid w:val="00474B36"/>
    <w:rsid w:val="00474CC5"/>
    <w:rsid w:val="00474CCB"/>
    <w:rsid w:val="00475044"/>
    <w:rsid w:val="0047532B"/>
    <w:rsid w:val="004755FA"/>
    <w:rsid w:val="00475794"/>
    <w:rsid w:val="00475987"/>
    <w:rsid w:val="00475A69"/>
    <w:rsid w:val="00475AEF"/>
    <w:rsid w:val="00475D96"/>
    <w:rsid w:val="00476065"/>
    <w:rsid w:val="00476A4B"/>
    <w:rsid w:val="00476AB5"/>
    <w:rsid w:val="00476BFA"/>
    <w:rsid w:val="00476C5B"/>
    <w:rsid w:val="00476C89"/>
    <w:rsid w:val="00476EC1"/>
    <w:rsid w:val="00476F35"/>
    <w:rsid w:val="004771FD"/>
    <w:rsid w:val="0047788F"/>
    <w:rsid w:val="004778B2"/>
    <w:rsid w:val="00477C25"/>
    <w:rsid w:val="0048000C"/>
    <w:rsid w:val="00480025"/>
    <w:rsid w:val="0048015E"/>
    <w:rsid w:val="00480CCB"/>
    <w:rsid w:val="00480E51"/>
    <w:rsid w:val="00481170"/>
    <w:rsid w:val="0048130D"/>
    <w:rsid w:val="00481699"/>
    <w:rsid w:val="004817C6"/>
    <w:rsid w:val="004818D9"/>
    <w:rsid w:val="00481975"/>
    <w:rsid w:val="00481A1F"/>
    <w:rsid w:val="00481A6C"/>
    <w:rsid w:val="00481B97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DAE"/>
    <w:rsid w:val="00482F7A"/>
    <w:rsid w:val="004830AE"/>
    <w:rsid w:val="004836ED"/>
    <w:rsid w:val="00483C84"/>
    <w:rsid w:val="00483CA0"/>
    <w:rsid w:val="004842DB"/>
    <w:rsid w:val="00484349"/>
    <w:rsid w:val="004844A9"/>
    <w:rsid w:val="0048473C"/>
    <w:rsid w:val="00484F64"/>
    <w:rsid w:val="00485035"/>
    <w:rsid w:val="00485152"/>
    <w:rsid w:val="004851CA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786"/>
    <w:rsid w:val="00490842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019"/>
    <w:rsid w:val="004922EC"/>
    <w:rsid w:val="00492583"/>
    <w:rsid w:val="004925D8"/>
    <w:rsid w:val="004929B7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A7B"/>
    <w:rsid w:val="00494B18"/>
    <w:rsid w:val="00494BD7"/>
    <w:rsid w:val="00494EB8"/>
    <w:rsid w:val="004951DE"/>
    <w:rsid w:val="004952A0"/>
    <w:rsid w:val="004952BD"/>
    <w:rsid w:val="004956B4"/>
    <w:rsid w:val="00495998"/>
    <w:rsid w:val="00495F30"/>
    <w:rsid w:val="004960AD"/>
    <w:rsid w:val="0049628D"/>
    <w:rsid w:val="004966FA"/>
    <w:rsid w:val="00496746"/>
    <w:rsid w:val="00496891"/>
    <w:rsid w:val="00496E08"/>
    <w:rsid w:val="004974D1"/>
    <w:rsid w:val="0049761A"/>
    <w:rsid w:val="00497E72"/>
    <w:rsid w:val="004A0A84"/>
    <w:rsid w:val="004A0EB1"/>
    <w:rsid w:val="004A13EF"/>
    <w:rsid w:val="004A18D8"/>
    <w:rsid w:val="004A1935"/>
    <w:rsid w:val="004A2445"/>
    <w:rsid w:val="004A25C1"/>
    <w:rsid w:val="004A27BC"/>
    <w:rsid w:val="004A2A27"/>
    <w:rsid w:val="004A2BBA"/>
    <w:rsid w:val="004A2C0D"/>
    <w:rsid w:val="004A2D00"/>
    <w:rsid w:val="004A2D03"/>
    <w:rsid w:val="004A2EEE"/>
    <w:rsid w:val="004A2FE1"/>
    <w:rsid w:val="004A3050"/>
    <w:rsid w:val="004A35E6"/>
    <w:rsid w:val="004A36FA"/>
    <w:rsid w:val="004A3865"/>
    <w:rsid w:val="004A3983"/>
    <w:rsid w:val="004A3B82"/>
    <w:rsid w:val="004A3B8B"/>
    <w:rsid w:val="004A40B9"/>
    <w:rsid w:val="004A4248"/>
    <w:rsid w:val="004A439E"/>
    <w:rsid w:val="004A43A3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7F4"/>
    <w:rsid w:val="004A6A2E"/>
    <w:rsid w:val="004A6A4C"/>
    <w:rsid w:val="004A6A7D"/>
    <w:rsid w:val="004A6D4C"/>
    <w:rsid w:val="004A715D"/>
    <w:rsid w:val="004A7568"/>
    <w:rsid w:val="004A76DB"/>
    <w:rsid w:val="004A7A1E"/>
    <w:rsid w:val="004B0060"/>
    <w:rsid w:val="004B053A"/>
    <w:rsid w:val="004B0BFB"/>
    <w:rsid w:val="004B0D4A"/>
    <w:rsid w:val="004B0DFB"/>
    <w:rsid w:val="004B1982"/>
    <w:rsid w:val="004B1C63"/>
    <w:rsid w:val="004B1CA0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26"/>
    <w:rsid w:val="004B373B"/>
    <w:rsid w:val="004B376F"/>
    <w:rsid w:val="004B39BE"/>
    <w:rsid w:val="004B3E66"/>
    <w:rsid w:val="004B430F"/>
    <w:rsid w:val="004B439F"/>
    <w:rsid w:val="004B45ED"/>
    <w:rsid w:val="004B4836"/>
    <w:rsid w:val="004B4879"/>
    <w:rsid w:val="004B48C7"/>
    <w:rsid w:val="004B49B9"/>
    <w:rsid w:val="004B4A3A"/>
    <w:rsid w:val="004B50A0"/>
    <w:rsid w:val="004B511C"/>
    <w:rsid w:val="004B512B"/>
    <w:rsid w:val="004B5466"/>
    <w:rsid w:val="004B562C"/>
    <w:rsid w:val="004B5638"/>
    <w:rsid w:val="004B5662"/>
    <w:rsid w:val="004B591B"/>
    <w:rsid w:val="004B5B0B"/>
    <w:rsid w:val="004B5CD8"/>
    <w:rsid w:val="004B5EE8"/>
    <w:rsid w:val="004B5F35"/>
    <w:rsid w:val="004B60C8"/>
    <w:rsid w:val="004B6479"/>
    <w:rsid w:val="004B6EED"/>
    <w:rsid w:val="004B7068"/>
    <w:rsid w:val="004B74DB"/>
    <w:rsid w:val="004B7654"/>
    <w:rsid w:val="004B769A"/>
    <w:rsid w:val="004B78A2"/>
    <w:rsid w:val="004B7A5E"/>
    <w:rsid w:val="004B7A91"/>
    <w:rsid w:val="004B7B17"/>
    <w:rsid w:val="004B7FCD"/>
    <w:rsid w:val="004C04F9"/>
    <w:rsid w:val="004C08E6"/>
    <w:rsid w:val="004C0C01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424"/>
    <w:rsid w:val="004C25E4"/>
    <w:rsid w:val="004C2632"/>
    <w:rsid w:val="004C2F16"/>
    <w:rsid w:val="004C32A2"/>
    <w:rsid w:val="004C34A6"/>
    <w:rsid w:val="004C365C"/>
    <w:rsid w:val="004C3AAF"/>
    <w:rsid w:val="004C3BCE"/>
    <w:rsid w:val="004C3EE2"/>
    <w:rsid w:val="004C44E4"/>
    <w:rsid w:val="004C4685"/>
    <w:rsid w:val="004C498E"/>
    <w:rsid w:val="004C4A7A"/>
    <w:rsid w:val="004C4A8B"/>
    <w:rsid w:val="004C4ABF"/>
    <w:rsid w:val="004C4B9F"/>
    <w:rsid w:val="004C506A"/>
    <w:rsid w:val="004C5B33"/>
    <w:rsid w:val="004C5C8D"/>
    <w:rsid w:val="004C5F5B"/>
    <w:rsid w:val="004C6040"/>
    <w:rsid w:val="004C6070"/>
    <w:rsid w:val="004C62CF"/>
    <w:rsid w:val="004C6843"/>
    <w:rsid w:val="004C6AE8"/>
    <w:rsid w:val="004C6C05"/>
    <w:rsid w:val="004C6D3E"/>
    <w:rsid w:val="004C6F60"/>
    <w:rsid w:val="004C6FD2"/>
    <w:rsid w:val="004C7086"/>
    <w:rsid w:val="004C713F"/>
    <w:rsid w:val="004C724C"/>
    <w:rsid w:val="004C742C"/>
    <w:rsid w:val="004C766E"/>
    <w:rsid w:val="004C76F6"/>
    <w:rsid w:val="004C7836"/>
    <w:rsid w:val="004D0152"/>
    <w:rsid w:val="004D04D3"/>
    <w:rsid w:val="004D0615"/>
    <w:rsid w:val="004D0723"/>
    <w:rsid w:val="004D089B"/>
    <w:rsid w:val="004D0ACB"/>
    <w:rsid w:val="004D0B94"/>
    <w:rsid w:val="004D0C92"/>
    <w:rsid w:val="004D0CB1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2CD"/>
    <w:rsid w:val="004D24C9"/>
    <w:rsid w:val="004D2570"/>
    <w:rsid w:val="004D27CE"/>
    <w:rsid w:val="004D27E6"/>
    <w:rsid w:val="004D29B5"/>
    <w:rsid w:val="004D2A24"/>
    <w:rsid w:val="004D2A31"/>
    <w:rsid w:val="004D2A9F"/>
    <w:rsid w:val="004D304C"/>
    <w:rsid w:val="004D397D"/>
    <w:rsid w:val="004D3AFE"/>
    <w:rsid w:val="004D3B30"/>
    <w:rsid w:val="004D3B7E"/>
    <w:rsid w:val="004D3BA5"/>
    <w:rsid w:val="004D3DE6"/>
    <w:rsid w:val="004D3EEB"/>
    <w:rsid w:val="004D3FB8"/>
    <w:rsid w:val="004D4092"/>
    <w:rsid w:val="004D4BBC"/>
    <w:rsid w:val="004D4D47"/>
    <w:rsid w:val="004D4DDA"/>
    <w:rsid w:val="004D5169"/>
    <w:rsid w:val="004D55C9"/>
    <w:rsid w:val="004D59BF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603"/>
    <w:rsid w:val="004E09C7"/>
    <w:rsid w:val="004E0EDB"/>
    <w:rsid w:val="004E1058"/>
    <w:rsid w:val="004E132E"/>
    <w:rsid w:val="004E1366"/>
    <w:rsid w:val="004E16B7"/>
    <w:rsid w:val="004E1953"/>
    <w:rsid w:val="004E1B44"/>
    <w:rsid w:val="004E1CEF"/>
    <w:rsid w:val="004E1EE7"/>
    <w:rsid w:val="004E224E"/>
    <w:rsid w:val="004E23EF"/>
    <w:rsid w:val="004E27A3"/>
    <w:rsid w:val="004E27FA"/>
    <w:rsid w:val="004E287E"/>
    <w:rsid w:val="004E2A67"/>
    <w:rsid w:val="004E2B8B"/>
    <w:rsid w:val="004E2BC2"/>
    <w:rsid w:val="004E2C19"/>
    <w:rsid w:val="004E2CA4"/>
    <w:rsid w:val="004E3034"/>
    <w:rsid w:val="004E3472"/>
    <w:rsid w:val="004E35FA"/>
    <w:rsid w:val="004E38C5"/>
    <w:rsid w:val="004E3A39"/>
    <w:rsid w:val="004E3B72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8CF"/>
    <w:rsid w:val="004E5950"/>
    <w:rsid w:val="004E5CB8"/>
    <w:rsid w:val="004E5CE5"/>
    <w:rsid w:val="004E5D31"/>
    <w:rsid w:val="004E6156"/>
    <w:rsid w:val="004E64A2"/>
    <w:rsid w:val="004E6530"/>
    <w:rsid w:val="004E65C5"/>
    <w:rsid w:val="004E6BE4"/>
    <w:rsid w:val="004E6F46"/>
    <w:rsid w:val="004E722A"/>
    <w:rsid w:val="004E72F8"/>
    <w:rsid w:val="004E7522"/>
    <w:rsid w:val="004E758A"/>
    <w:rsid w:val="004E76BA"/>
    <w:rsid w:val="004E77A8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1E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146"/>
    <w:rsid w:val="004F5359"/>
    <w:rsid w:val="004F55C9"/>
    <w:rsid w:val="004F565B"/>
    <w:rsid w:val="004F5895"/>
    <w:rsid w:val="004F5CA1"/>
    <w:rsid w:val="004F5D58"/>
    <w:rsid w:val="004F6172"/>
    <w:rsid w:val="004F6323"/>
    <w:rsid w:val="004F6F67"/>
    <w:rsid w:val="004F76CF"/>
    <w:rsid w:val="004F7C29"/>
    <w:rsid w:val="004F7CA5"/>
    <w:rsid w:val="004F7D98"/>
    <w:rsid w:val="004F7F5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12F"/>
    <w:rsid w:val="005021AF"/>
    <w:rsid w:val="005022D5"/>
    <w:rsid w:val="005024D0"/>
    <w:rsid w:val="0050296F"/>
    <w:rsid w:val="00502A2E"/>
    <w:rsid w:val="0050300D"/>
    <w:rsid w:val="00503700"/>
    <w:rsid w:val="005039E2"/>
    <w:rsid w:val="00503AD0"/>
    <w:rsid w:val="00503C1F"/>
    <w:rsid w:val="00503C4D"/>
    <w:rsid w:val="00503E81"/>
    <w:rsid w:val="00504677"/>
    <w:rsid w:val="005048F8"/>
    <w:rsid w:val="00504B80"/>
    <w:rsid w:val="00504F9F"/>
    <w:rsid w:val="0050508C"/>
    <w:rsid w:val="0050575B"/>
    <w:rsid w:val="00505F0C"/>
    <w:rsid w:val="00506CE6"/>
    <w:rsid w:val="00506F9E"/>
    <w:rsid w:val="00507044"/>
    <w:rsid w:val="005071FB"/>
    <w:rsid w:val="00507B8E"/>
    <w:rsid w:val="00507BD5"/>
    <w:rsid w:val="0051009D"/>
    <w:rsid w:val="005100B1"/>
    <w:rsid w:val="0051018C"/>
    <w:rsid w:val="005101BE"/>
    <w:rsid w:val="00510AE5"/>
    <w:rsid w:val="005112A5"/>
    <w:rsid w:val="005116F8"/>
    <w:rsid w:val="005117AB"/>
    <w:rsid w:val="005117B2"/>
    <w:rsid w:val="00511896"/>
    <w:rsid w:val="00511AF3"/>
    <w:rsid w:val="00511C7A"/>
    <w:rsid w:val="00511F5A"/>
    <w:rsid w:val="005120AC"/>
    <w:rsid w:val="00512124"/>
    <w:rsid w:val="005124B3"/>
    <w:rsid w:val="00512621"/>
    <w:rsid w:val="00512AA3"/>
    <w:rsid w:val="00512B92"/>
    <w:rsid w:val="0051331E"/>
    <w:rsid w:val="00513414"/>
    <w:rsid w:val="00513584"/>
    <w:rsid w:val="005136BF"/>
    <w:rsid w:val="005137DC"/>
    <w:rsid w:val="00513D0E"/>
    <w:rsid w:val="00513DC6"/>
    <w:rsid w:val="00513EE9"/>
    <w:rsid w:val="00513F80"/>
    <w:rsid w:val="00514464"/>
    <w:rsid w:val="00514776"/>
    <w:rsid w:val="005148AB"/>
    <w:rsid w:val="00514AE9"/>
    <w:rsid w:val="00514FB8"/>
    <w:rsid w:val="0051546E"/>
    <w:rsid w:val="005159C3"/>
    <w:rsid w:val="00515FAC"/>
    <w:rsid w:val="005166AB"/>
    <w:rsid w:val="005167F2"/>
    <w:rsid w:val="0051680B"/>
    <w:rsid w:val="00516C86"/>
    <w:rsid w:val="00516FA0"/>
    <w:rsid w:val="0051737A"/>
    <w:rsid w:val="005173AA"/>
    <w:rsid w:val="005176E9"/>
    <w:rsid w:val="005177A5"/>
    <w:rsid w:val="00517839"/>
    <w:rsid w:val="00520108"/>
    <w:rsid w:val="00520466"/>
    <w:rsid w:val="005210A3"/>
    <w:rsid w:val="005213E6"/>
    <w:rsid w:val="0052147D"/>
    <w:rsid w:val="005214C3"/>
    <w:rsid w:val="005214E3"/>
    <w:rsid w:val="00521837"/>
    <w:rsid w:val="00521934"/>
    <w:rsid w:val="00521984"/>
    <w:rsid w:val="00521BCD"/>
    <w:rsid w:val="00521D3B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4228"/>
    <w:rsid w:val="005248EA"/>
    <w:rsid w:val="00524A79"/>
    <w:rsid w:val="00525254"/>
    <w:rsid w:val="00525300"/>
    <w:rsid w:val="00525312"/>
    <w:rsid w:val="00525382"/>
    <w:rsid w:val="0052539F"/>
    <w:rsid w:val="0052571D"/>
    <w:rsid w:val="00525A5E"/>
    <w:rsid w:val="00525DA2"/>
    <w:rsid w:val="00525F33"/>
    <w:rsid w:val="005261BD"/>
    <w:rsid w:val="0052632B"/>
    <w:rsid w:val="0052639A"/>
    <w:rsid w:val="005263BD"/>
    <w:rsid w:val="00526829"/>
    <w:rsid w:val="0052685F"/>
    <w:rsid w:val="005268D2"/>
    <w:rsid w:val="005269E0"/>
    <w:rsid w:val="00526EBA"/>
    <w:rsid w:val="005270E8"/>
    <w:rsid w:val="005271A6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3D8"/>
    <w:rsid w:val="00530427"/>
    <w:rsid w:val="00530A28"/>
    <w:rsid w:val="00530DDA"/>
    <w:rsid w:val="00530ED3"/>
    <w:rsid w:val="00530EE3"/>
    <w:rsid w:val="005310A2"/>
    <w:rsid w:val="00531541"/>
    <w:rsid w:val="00531F7B"/>
    <w:rsid w:val="00531FA3"/>
    <w:rsid w:val="00532066"/>
    <w:rsid w:val="005320CF"/>
    <w:rsid w:val="005320EF"/>
    <w:rsid w:val="0053224E"/>
    <w:rsid w:val="005324C8"/>
    <w:rsid w:val="005329C5"/>
    <w:rsid w:val="00532A6B"/>
    <w:rsid w:val="00532C28"/>
    <w:rsid w:val="00532F30"/>
    <w:rsid w:val="00533426"/>
    <w:rsid w:val="005334AD"/>
    <w:rsid w:val="00533A13"/>
    <w:rsid w:val="00533A9E"/>
    <w:rsid w:val="00534175"/>
    <w:rsid w:val="00534214"/>
    <w:rsid w:val="005343C5"/>
    <w:rsid w:val="00534761"/>
    <w:rsid w:val="005347EE"/>
    <w:rsid w:val="00534851"/>
    <w:rsid w:val="00534B62"/>
    <w:rsid w:val="00534CB1"/>
    <w:rsid w:val="00535A40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5BC"/>
    <w:rsid w:val="00537B8E"/>
    <w:rsid w:val="00537F5F"/>
    <w:rsid w:val="005401BB"/>
    <w:rsid w:val="00540A15"/>
    <w:rsid w:val="00540C1A"/>
    <w:rsid w:val="00540C49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08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179"/>
    <w:rsid w:val="00547468"/>
    <w:rsid w:val="005474B6"/>
    <w:rsid w:val="0054779E"/>
    <w:rsid w:val="00547B20"/>
    <w:rsid w:val="00547D37"/>
    <w:rsid w:val="00547E59"/>
    <w:rsid w:val="00550384"/>
    <w:rsid w:val="00550929"/>
    <w:rsid w:val="005509C8"/>
    <w:rsid w:val="00550AD0"/>
    <w:rsid w:val="00551232"/>
    <w:rsid w:val="005515AC"/>
    <w:rsid w:val="005519AF"/>
    <w:rsid w:val="00551DD8"/>
    <w:rsid w:val="00552381"/>
    <w:rsid w:val="005525E0"/>
    <w:rsid w:val="00552D74"/>
    <w:rsid w:val="00552DBF"/>
    <w:rsid w:val="00552F51"/>
    <w:rsid w:val="00553195"/>
    <w:rsid w:val="0055329F"/>
    <w:rsid w:val="005533CE"/>
    <w:rsid w:val="00553584"/>
    <w:rsid w:val="0055375C"/>
    <w:rsid w:val="00553D4F"/>
    <w:rsid w:val="00553D54"/>
    <w:rsid w:val="00554001"/>
    <w:rsid w:val="0055436F"/>
    <w:rsid w:val="00554522"/>
    <w:rsid w:val="00554915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758"/>
    <w:rsid w:val="00556893"/>
    <w:rsid w:val="00556AB0"/>
    <w:rsid w:val="00556CE7"/>
    <w:rsid w:val="00556F01"/>
    <w:rsid w:val="005576BC"/>
    <w:rsid w:val="00557F74"/>
    <w:rsid w:val="0056023C"/>
    <w:rsid w:val="00560241"/>
    <w:rsid w:val="00560615"/>
    <w:rsid w:val="0056095B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BFD"/>
    <w:rsid w:val="00562C09"/>
    <w:rsid w:val="00562CCF"/>
    <w:rsid w:val="0056319E"/>
    <w:rsid w:val="0056392D"/>
    <w:rsid w:val="0056396A"/>
    <w:rsid w:val="00563CD7"/>
    <w:rsid w:val="00564107"/>
    <w:rsid w:val="00564C4B"/>
    <w:rsid w:val="00564FC2"/>
    <w:rsid w:val="00565023"/>
    <w:rsid w:val="0056502B"/>
    <w:rsid w:val="00565073"/>
    <w:rsid w:val="00565287"/>
    <w:rsid w:val="0056547E"/>
    <w:rsid w:val="005656E8"/>
    <w:rsid w:val="0056591B"/>
    <w:rsid w:val="00565C98"/>
    <w:rsid w:val="00565ED4"/>
    <w:rsid w:val="00566815"/>
    <w:rsid w:val="00566A84"/>
    <w:rsid w:val="00566B7E"/>
    <w:rsid w:val="00566EC6"/>
    <w:rsid w:val="00567361"/>
    <w:rsid w:val="0056769F"/>
    <w:rsid w:val="00567D81"/>
    <w:rsid w:val="0057019F"/>
    <w:rsid w:val="00570407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1B"/>
    <w:rsid w:val="00573A71"/>
    <w:rsid w:val="00573A7B"/>
    <w:rsid w:val="00573C51"/>
    <w:rsid w:val="00573D83"/>
    <w:rsid w:val="00573D9D"/>
    <w:rsid w:val="00574114"/>
    <w:rsid w:val="00574134"/>
    <w:rsid w:val="005748DA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A75"/>
    <w:rsid w:val="00576D81"/>
    <w:rsid w:val="00577623"/>
    <w:rsid w:val="00577FE5"/>
    <w:rsid w:val="0058000D"/>
    <w:rsid w:val="0058011C"/>
    <w:rsid w:val="005802FD"/>
    <w:rsid w:val="00580561"/>
    <w:rsid w:val="005807D5"/>
    <w:rsid w:val="00580824"/>
    <w:rsid w:val="00580F65"/>
    <w:rsid w:val="00581018"/>
    <w:rsid w:val="005812F8"/>
    <w:rsid w:val="0058153D"/>
    <w:rsid w:val="00581558"/>
    <w:rsid w:val="0058194E"/>
    <w:rsid w:val="00581DD2"/>
    <w:rsid w:val="00581E3F"/>
    <w:rsid w:val="0058260B"/>
    <w:rsid w:val="00582899"/>
    <w:rsid w:val="00582F4F"/>
    <w:rsid w:val="00582F89"/>
    <w:rsid w:val="00582FED"/>
    <w:rsid w:val="0058318E"/>
    <w:rsid w:val="005831E7"/>
    <w:rsid w:val="005833CC"/>
    <w:rsid w:val="00583440"/>
    <w:rsid w:val="00583483"/>
    <w:rsid w:val="00583736"/>
    <w:rsid w:val="00583E61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5EBB"/>
    <w:rsid w:val="00586375"/>
    <w:rsid w:val="005863DF"/>
    <w:rsid w:val="00586766"/>
    <w:rsid w:val="005867C4"/>
    <w:rsid w:val="005869E6"/>
    <w:rsid w:val="00586AD4"/>
    <w:rsid w:val="00586B1B"/>
    <w:rsid w:val="00586D11"/>
    <w:rsid w:val="00586E34"/>
    <w:rsid w:val="005871F4"/>
    <w:rsid w:val="00587C23"/>
    <w:rsid w:val="00587FB5"/>
    <w:rsid w:val="005904E5"/>
    <w:rsid w:val="005906BA"/>
    <w:rsid w:val="0059072B"/>
    <w:rsid w:val="00591059"/>
    <w:rsid w:val="0059105D"/>
    <w:rsid w:val="00591240"/>
    <w:rsid w:val="00591359"/>
    <w:rsid w:val="005915D7"/>
    <w:rsid w:val="0059180D"/>
    <w:rsid w:val="005919E5"/>
    <w:rsid w:val="00591D6F"/>
    <w:rsid w:val="00591E57"/>
    <w:rsid w:val="00591F7A"/>
    <w:rsid w:val="005925D9"/>
    <w:rsid w:val="00592863"/>
    <w:rsid w:val="00592A31"/>
    <w:rsid w:val="00592B90"/>
    <w:rsid w:val="00592BAC"/>
    <w:rsid w:val="00592EB1"/>
    <w:rsid w:val="00593229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0C9"/>
    <w:rsid w:val="00596159"/>
    <w:rsid w:val="00596448"/>
    <w:rsid w:val="005964EB"/>
    <w:rsid w:val="005967BB"/>
    <w:rsid w:val="00596A46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217"/>
    <w:rsid w:val="005A223D"/>
    <w:rsid w:val="005A230D"/>
    <w:rsid w:val="005A2839"/>
    <w:rsid w:val="005A284D"/>
    <w:rsid w:val="005A2BD5"/>
    <w:rsid w:val="005A3040"/>
    <w:rsid w:val="005A328E"/>
    <w:rsid w:val="005A349E"/>
    <w:rsid w:val="005A38F7"/>
    <w:rsid w:val="005A3D9C"/>
    <w:rsid w:val="005A3EDF"/>
    <w:rsid w:val="005A40F9"/>
    <w:rsid w:val="005A43DE"/>
    <w:rsid w:val="005A4411"/>
    <w:rsid w:val="005A47F4"/>
    <w:rsid w:val="005A497D"/>
    <w:rsid w:val="005A49BD"/>
    <w:rsid w:val="005A4BED"/>
    <w:rsid w:val="005A4C46"/>
    <w:rsid w:val="005A54F5"/>
    <w:rsid w:val="005A58EF"/>
    <w:rsid w:val="005A5924"/>
    <w:rsid w:val="005A6162"/>
    <w:rsid w:val="005A639B"/>
    <w:rsid w:val="005A645C"/>
    <w:rsid w:val="005A6759"/>
    <w:rsid w:val="005A683B"/>
    <w:rsid w:val="005A68FF"/>
    <w:rsid w:val="005A6A6D"/>
    <w:rsid w:val="005A6ABD"/>
    <w:rsid w:val="005A6E2E"/>
    <w:rsid w:val="005A6FCC"/>
    <w:rsid w:val="005A72ED"/>
    <w:rsid w:val="005A73D9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270"/>
    <w:rsid w:val="005B447B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6BD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DBC"/>
    <w:rsid w:val="005C4EAC"/>
    <w:rsid w:val="005C4ECE"/>
    <w:rsid w:val="005C4FAC"/>
    <w:rsid w:val="005C58D2"/>
    <w:rsid w:val="005C59DE"/>
    <w:rsid w:val="005C5B21"/>
    <w:rsid w:val="005C5BF2"/>
    <w:rsid w:val="005C5D76"/>
    <w:rsid w:val="005C5FF7"/>
    <w:rsid w:val="005C6045"/>
    <w:rsid w:val="005C6105"/>
    <w:rsid w:val="005C61AB"/>
    <w:rsid w:val="005C6356"/>
    <w:rsid w:val="005C63BC"/>
    <w:rsid w:val="005C63EC"/>
    <w:rsid w:val="005C6433"/>
    <w:rsid w:val="005C6477"/>
    <w:rsid w:val="005C65A2"/>
    <w:rsid w:val="005C6709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1F0"/>
    <w:rsid w:val="005D1393"/>
    <w:rsid w:val="005D16D6"/>
    <w:rsid w:val="005D18B1"/>
    <w:rsid w:val="005D1B97"/>
    <w:rsid w:val="005D1D18"/>
    <w:rsid w:val="005D24AB"/>
    <w:rsid w:val="005D25A6"/>
    <w:rsid w:val="005D2783"/>
    <w:rsid w:val="005D2B92"/>
    <w:rsid w:val="005D3129"/>
    <w:rsid w:val="005D335A"/>
    <w:rsid w:val="005D33E9"/>
    <w:rsid w:val="005D3689"/>
    <w:rsid w:val="005D36D5"/>
    <w:rsid w:val="005D395C"/>
    <w:rsid w:val="005D446B"/>
    <w:rsid w:val="005D45D0"/>
    <w:rsid w:val="005D477B"/>
    <w:rsid w:val="005D49CD"/>
    <w:rsid w:val="005D4CAD"/>
    <w:rsid w:val="005D5A89"/>
    <w:rsid w:val="005D5B13"/>
    <w:rsid w:val="005D5EB4"/>
    <w:rsid w:val="005D5F30"/>
    <w:rsid w:val="005D5F73"/>
    <w:rsid w:val="005D60BE"/>
    <w:rsid w:val="005D65B6"/>
    <w:rsid w:val="005D6750"/>
    <w:rsid w:val="005D6776"/>
    <w:rsid w:val="005D6999"/>
    <w:rsid w:val="005D6B34"/>
    <w:rsid w:val="005D6C7D"/>
    <w:rsid w:val="005D6F62"/>
    <w:rsid w:val="005D70E2"/>
    <w:rsid w:val="005D7EE1"/>
    <w:rsid w:val="005D7EF9"/>
    <w:rsid w:val="005E01C4"/>
    <w:rsid w:val="005E02DD"/>
    <w:rsid w:val="005E02EA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00"/>
    <w:rsid w:val="005E4034"/>
    <w:rsid w:val="005E4176"/>
    <w:rsid w:val="005E41EF"/>
    <w:rsid w:val="005E426A"/>
    <w:rsid w:val="005E443D"/>
    <w:rsid w:val="005E4508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6224"/>
    <w:rsid w:val="005E6ABE"/>
    <w:rsid w:val="005E6F01"/>
    <w:rsid w:val="005E6F90"/>
    <w:rsid w:val="005E7015"/>
    <w:rsid w:val="005E798D"/>
    <w:rsid w:val="005E7B13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1D"/>
    <w:rsid w:val="005F15AE"/>
    <w:rsid w:val="005F15F0"/>
    <w:rsid w:val="005F18CA"/>
    <w:rsid w:val="005F1CDE"/>
    <w:rsid w:val="005F25CF"/>
    <w:rsid w:val="005F27D3"/>
    <w:rsid w:val="005F2A46"/>
    <w:rsid w:val="005F30D3"/>
    <w:rsid w:val="005F3214"/>
    <w:rsid w:val="005F37F9"/>
    <w:rsid w:val="005F3870"/>
    <w:rsid w:val="005F3975"/>
    <w:rsid w:val="005F3A5B"/>
    <w:rsid w:val="005F3AFE"/>
    <w:rsid w:val="005F3B1E"/>
    <w:rsid w:val="005F3B4B"/>
    <w:rsid w:val="005F3C6E"/>
    <w:rsid w:val="005F473E"/>
    <w:rsid w:val="005F4861"/>
    <w:rsid w:val="005F4AC3"/>
    <w:rsid w:val="005F4EF0"/>
    <w:rsid w:val="005F4FCE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CBE"/>
    <w:rsid w:val="005F6DE6"/>
    <w:rsid w:val="005F6FF5"/>
    <w:rsid w:val="005F705A"/>
    <w:rsid w:val="005F757A"/>
    <w:rsid w:val="005F763E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890"/>
    <w:rsid w:val="00600B80"/>
    <w:rsid w:val="00600B8C"/>
    <w:rsid w:val="00600E67"/>
    <w:rsid w:val="00601221"/>
    <w:rsid w:val="0060151A"/>
    <w:rsid w:val="00601C1E"/>
    <w:rsid w:val="00601E1E"/>
    <w:rsid w:val="00601E2A"/>
    <w:rsid w:val="0060239D"/>
    <w:rsid w:val="00602561"/>
    <w:rsid w:val="00602610"/>
    <w:rsid w:val="006026DC"/>
    <w:rsid w:val="00602828"/>
    <w:rsid w:val="00602901"/>
    <w:rsid w:val="006029B7"/>
    <w:rsid w:val="00602D11"/>
    <w:rsid w:val="00602D99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45B"/>
    <w:rsid w:val="0060581B"/>
    <w:rsid w:val="00605A96"/>
    <w:rsid w:val="00605CD6"/>
    <w:rsid w:val="00605DE1"/>
    <w:rsid w:val="006060FA"/>
    <w:rsid w:val="0060628F"/>
    <w:rsid w:val="006064FE"/>
    <w:rsid w:val="0060666D"/>
    <w:rsid w:val="00606923"/>
    <w:rsid w:val="006069EA"/>
    <w:rsid w:val="00606A30"/>
    <w:rsid w:val="00606CAE"/>
    <w:rsid w:val="00607052"/>
    <w:rsid w:val="006078E8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439"/>
    <w:rsid w:val="00611727"/>
    <w:rsid w:val="00611C8D"/>
    <w:rsid w:val="00611F5C"/>
    <w:rsid w:val="006122CA"/>
    <w:rsid w:val="00612365"/>
    <w:rsid w:val="0061282A"/>
    <w:rsid w:val="0061299C"/>
    <w:rsid w:val="00612EE0"/>
    <w:rsid w:val="00613413"/>
    <w:rsid w:val="006134EF"/>
    <w:rsid w:val="00613537"/>
    <w:rsid w:val="0061490C"/>
    <w:rsid w:val="00614944"/>
    <w:rsid w:val="00614B08"/>
    <w:rsid w:val="00614F92"/>
    <w:rsid w:val="0061530C"/>
    <w:rsid w:val="006157A5"/>
    <w:rsid w:val="00615837"/>
    <w:rsid w:val="00615CCE"/>
    <w:rsid w:val="00615EED"/>
    <w:rsid w:val="006161A7"/>
    <w:rsid w:val="0061666C"/>
    <w:rsid w:val="006167E8"/>
    <w:rsid w:val="00616B01"/>
    <w:rsid w:val="00616B42"/>
    <w:rsid w:val="0061703F"/>
    <w:rsid w:val="00617530"/>
    <w:rsid w:val="0061769F"/>
    <w:rsid w:val="00617824"/>
    <w:rsid w:val="006179AE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3"/>
    <w:rsid w:val="00621DC8"/>
    <w:rsid w:val="00621DE4"/>
    <w:rsid w:val="006222B0"/>
    <w:rsid w:val="006222DB"/>
    <w:rsid w:val="006223FD"/>
    <w:rsid w:val="006224C4"/>
    <w:rsid w:val="00622988"/>
    <w:rsid w:val="006229E3"/>
    <w:rsid w:val="00622CA3"/>
    <w:rsid w:val="006232E5"/>
    <w:rsid w:val="006236CA"/>
    <w:rsid w:val="006236E0"/>
    <w:rsid w:val="0062387C"/>
    <w:rsid w:val="00623A3B"/>
    <w:rsid w:val="00623B12"/>
    <w:rsid w:val="00623D4E"/>
    <w:rsid w:val="00623F40"/>
    <w:rsid w:val="00623FAB"/>
    <w:rsid w:val="00624A8C"/>
    <w:rsid w:val="00624BFD"/>
    <w:rsid w:val="00624EA0"/>
    <w:rsid w:val="006250F5"/>
    <w:rsid w:val="00625352"/>
    <w:rsid w:val="0062542C"/>
    <w:rsid w:val="006255BF"/>
    <w:rsid w:val="006256F1"/>
    <w:rsid w:val="006256F8"/>
    <w:rsid w:val="00625EB4"/>
    <w:rsid w:val="00626946"/>
    <w:rsid w:val="00626AF8"/>
    <w:rsid w:val="00626B51"/>
    <w:rsid w:val="00626C61"/>
    <w:rsid w:val="00627326"/>
    <w:rsid w:val="00627612"/>
    <w:rsid w:val="00627AEC"/>
    <w:rsid w:val="00627EC7"/>
    <w:rsid w:val="00630201"/>
    <w:rsid w:val="00630384"/>
    <w:rsid w:val="00630645"/>
    <w:rsid w:val="00630863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61"/>
    <w:rsid w:val="006321F8"/>
    <w:rsid w:val="0063257F"/>
    <w:rsid w:val="00632647"/>
    <w:rsid w:val="006327FD"/>
    <w:rsid w:val="00632A9F"/>
    <w:rsid w:val="00632B25"/>
    <w:rsid w:val="00632B79"/>
    <w:rsid w:val="00632C6E"/>
    <w:rsid w:val="00632CD1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2EA"/>
    <w:rsid w:val="0063552E"/>
    <w:rsid w:val="006355C4"/>
    <w:rsid w:val="006356AF"/>
    <w:rsid w:val="00635ACB"/>
    <w:rsid w:val="00635AF1"/>
    <w:rsid w:val="006361BA"/>
    <w:rsid w:val="00636264"/>
    <w:rsid w:val="00636288"/>
    <w:rsid w:val="00636C6C"/>
    <w:rsid w:val="00636EB3"/>
    <w:rsid w:val="006370A5"/>
    <w:rsid w:val="00637696"/>
    <w:rsid w:val="006376A1"/>
    <w:rsid w:val="00637803"/>
    <w:rsid w:val="00637964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92E"/>
    <w:rsid w:val="00642CD5"/>
    <w:rsid w:val="0064336F"/>
    <w:rsid w:val="00643404"/>
    <w:rsid w:val="00643676"/>
    <w:rsid w:val="006437B6"/>
    <w:rsid w:val="006437F5"/>
    <w:rsid w:val="006438AC"/>
    <w:rsid w:val="00643C11"/>
    <w:rsid w:val="006442F9"/>
    <w:rsid w:val="00644616"/>
    <w:rsid w:val="00644AD4"/>
    <w:rsid w:val="00644CE6"/>
    <w:rsid w:val="00644FE4"/>
    <w:rsid w:val="0064598C"/>
    <w:rsid w:val="00645AFB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4AF"/>
    <w:rsid w:val="0064753A"/>
    <w:rsid w:val="00647742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977"/>
    <w:rsid w:val="00653D59"/>
    <w:rsid w:val="00653ED5"/>
    <w:rsid w:val="00653F8D"/>
    <w:rsid w:val="00653FEE"/>
    <w:rsid w:val="0065417B"/>
    <w:rsid w:val="006541AA"/>
    <w:rsid w:val="00654263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14D"/>
    <w:rsid w:val="006574DC"/>
    <w:rsid w:val="00657612"/>
    <w:rsid w:val="0065764B"/>
    <w:rsid w:val="00657757"/>
    <w:rsid w:val="00657844"/>
    <w:rsid w:val="00657944"/>
    <w:rsid w:val="00657982"/>
    <w:rsid w:val="00657992"/>
    <w:rsid w:val="00657BF5"/>
    <w:rsid w:val="006600DE"/>
    <w:rsid w:val="0066111E"/>
    <w:rsid w:val="00661184"/>
    <w:rsid w:val="006612C3"/>
    <w:rsid w:val="0066139B"/>
    <w:rsid w:val="00661760"/>
    <w:rsid w:val="0066185E"/>
    <w:rsid w:val="00661BAA"/>
    <w:rsid w:val="00661BD2"/>
    <w:rsid w:val="00662325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163"/>
    <w:rsid w:val="006661F2"/>
    <w:rsid w:val="006662BA"/>
    <w:rsid w:val="00666761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DE2"/>
    <w:rsid w:val="00667FEB"/>
    <w:rsid w:val="006702A7"/>
    <w:rsid w:val="006704E3"/>
    <w:rsid w:val="00670820"/>
    <w:rsid w:val="00670AB4"/>
    <w:rsid w:val="00670C01"/>
    <w:rsid w:val="00670F16"/>
    <w:rsid w:val="00670FB8"/>
    <w:rsid w:val="00671066"/>
    <w:rsid w:val="006711D2"/>
    <w:rsid w:val="006716B8"/>
    <w:rsid w:val="00671749"/>
    <w:rsid w:val="00671954"/>
    <w:rsid w:val="00671B4C"/>
    <w:rsid w:val="00671D07"/>
    <w:rsid w:val="006720B7"/>
    <w:rsid w:val="0067227F"/>
    <w:rsid w:val="0067231A"/>
    <w:rsid w:val="006724ED"/>
    <w:rsid w:val="00672DB1"/>
    <w:rsid w:val="00672F40"/>
    <w:rsid w:val="00673148"/>
    <w:rsid w:val="00673285"/>
    <w:rsid w:val="006732F8"/>
    <w:rsid w:val="00673A33"/>
    <w:rsid w:val="006741A2"/>
    <w:rsid w:val="00674D7F"/>
    <w:rsid w:val="00675231"/>
    <w:rsid w:val="0067561E"/>
    <w:rsid w:val="0067575C"/>
    <w:rsid w:val="00675887"/>
    <w:rsid w:val="00675B22"/>
    <w:rsid w:val="00675BC5"/>
    <w:rsid w:val="00675C04"/>
    <w:rsid w:val="00676399"/>
    <w:rsid w:val="00676481"/>
    <w:rsid w:val="006764D4"/>
    <w:rsid w:val="006764D9"/>
    <w:rsid w:val="00676582"/>
    <w:rsid w:val="0067674F"/>
    <w:rsid w:val="006767A4"/>
    <w:rsid w:val="00676833"/>
    <w:rsid w:val="00676C8F"/>
    <w:rsid w:val="006774AD"/>
    <w:rsid w:val="006774BB"/>
    <w:rsid w:val="00677A76"/>
    <w:rsid w:val="00677A8C"/>
    <w:rsid w:val="006800FA"/>
    <w:rsid w:val="00680F38"/>
    <w:rsid w:val="00681547"/>
    <w:rsid w:val="0068187A"/>
    <w:rsid w:val="00681A91"/>
    <w:rsid w:val="00681BFB"/>
    <w:rsid w:val="00681CDA"/>
    <w:rsid w:val="00681D85"/>
    <w:rsid w:val="0068253E"/>
    <w:rsid w:val="006825E5"/>
    <w:rsid w:val="006825F9"/>
    <w:rsid w:val="0068266E"/>
    <w:rsid w:val="0068267B"/>
    <w:rsid w:val="006827BC"/>
    <w:rsid w:val="00682829"/>
    <w:rsid w:val="00682B6E"/>
    <w:rsid w:val="00682BEB"/>
    <w:rsid w:val="00682DFD"/>
    <w:rsid w:val="00682E81"/>
    <w:rsid w:val="00683131"/>
    <w:rsid w:val="006834BA"/>
    <w:rsid w:val="00683B1B"/>
    <w:rsid w:val="00683D5E"/>
    <w:rsid w:val="00684088"/>
    <w:rsid w:val="0068430F"/>
    <w:rsid w:val="006843A3"/>
    <w:rsid w:val="006843C4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968"/>
    <w:rsid w:val="00687F9C"/>
    <w:rsid w:val="006906C6"/>
    <w:rsid w:val="00690991"/>
    <w:rsid w:val="00690BAC"/>
    <w:rsid w:val="00691093"/>
    <w:rsid w:val="006910EB"/>
    <w:rsid w:val="00691396"/>
    <w:rsid w:val="00691425"/>
    <w:rsid w:val="00691992"/>
    <w:rsid w:val="00691C3F"/>
    <w:rsid w:val="00692122"/>
    <w:rsid w:val="00692545"/>
    <w:rsid w:val="006926DC"/>
    <w:rsid w:val="006927BD"/>
    <w:rsid w:val="00692EEF"/>
    <w:rsid w:val="0069386C"/>
    <w:rsid w:val="00693DC0"/>
    <w:rsid w:val="00694492"/>
    <w:rsid w:val="00694580"/>
    <w:rsid w:val="00694A80"/>
    <w:rsid w:val="00694C0B"/>
    <w:rsid w:val="00694EF9"/>
    <w:rsid w:val="0069568E"/>
    <w:rsid w:val="00695727"/>
    <w:rsid w:val="00695A45"/>
    <w:rsid w:val="00695BD1"/>
    <w:rsid w:val="00695BD2"/>
    <w:rsid w:val="00695DA5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3FE"/>
    <w:rsid w:val="006A25CD"/>
    <w:rsid w:val="006A297B"/>
    <w:rsid w:val="006A2CCB"/>
    <w:rsid w:val="006A2CF7"/>
    <w:rsid w:val="006A2E0E"/>
    <w:rsid w:val="006A2E62"/>
    <w:rsid w:val="006A3107"/>
    <w:rsid w:val="006A3153"/>
    <w:rsid w:val="006A3616"/>
    <w:rsid w:val="006A39E0"/>
    <w:rsid w:val="006A3C00"/>
    <w:rsid w:val="006A3C4E"/>
    <w:rsid w:val="006A3CBB"/>
    <w:rsid w:val="006A3DDB"/>
    <w:rsid w:val="006A465E"/>
    <w:rsid w:val="006A47F7"/>
    <w:rsid w:val="006A485D"/>
    <w:rsid w:val="006A48AB"/>
    <w:rsid w:val="006A4BE7"/>
    <w:rsid w:val="006A4C4E"/>
    <w:rsid w:val="006A4FF9"/>
    <w:rsid w:val="006A52C8"/>
    <w:rsid w:val="006A5430"/>
    <w:rsid w:val="006A5AB0"/>
    <w:rsid w:val="006A5B09"/>
    <w:rsid w:val="006A5D78"/>
    <w:rsid w:val="006A5E86"/>
    <w:rsid w:val="006A6002"/>
    <w:rsid w:val="006A6047"/>
    <w:rsid w:val="006A61D5"/>
    <w:rsid w:val="006A6A37"/>
    <w:rsid w:val="006A6BAA"/>
    <w:rsid w:val="006A6FDA"/>
    <w:rsid w:val="006A7052"/>
    <w:rsid w:val="006A70D4"/>
    <w:rsid w:val="006A7188"/>
    <w:rsid w:val="006A7322"/>
    <w:rsid w:val="006A77E4"/>
    <w:rsid w:val="006A78F6"/>
    <w:rsid w:val="006A79BB"/>
    <w:rsid w:val="006A7A1A"/>
    <w:rsid w:val="006A7A45"/>
    <w:rsid w:val="006A7D05"/>
    <w:rsid w:val="006B0309"/>
    <w:rsid w:val="006B0991"/>
    <w:rsid w:val="006B0CA5"/>
    <w:rsid w:val="006B0E92"/>
    <w:rsid w:val="006B1061"/>
    <w:rsid w:val="006B147D"/>
    <w:rsid w:val="006B154C"/>
    <w:rsid w:val="006B1B1E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D1E"/>
    <w:rsid w:val="006B32F0"/>
    <w:rsid w:val="006B3395"/>
    <w:rsid w:val="006B381B"/>
    <w:rsid w:val="006B3D7A"/>
    <w:rsid w:val="006B3E2A"/>
    <w:rsid w:val="006B406B"/>
    <w:rsid w:val="006B466B"/>
    <w:rsid w:val="006B5190"/>
    <w:rsid w:val="006B53F0"/>
    <w:rsid w:val="006B5533"/>
    <w:rsid w:val="006B55E3"/>
    <w:rsid w:val="006B55EC"/>
    <w:rsid w:val="006B57EF"/>
    <w:rsid w:val="006B5AC2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8D3"/>
    <w:rsid w:val="006B7C15"/>
    <w:rsid w:val="006B7C23"/>
    <w:rsid w:val="006B7C95"/>
    <w:rsid w:val="006B7EC1"/>
    <w:rsid w:val="006B7F65"/>
    <w:rsid w:val="006C06C8"/>
    <w:rsid w:val="006C07C0"/>
    <w:rsid w:val="006C0ACA"/>
    <w:rsid w:val="006C0D89"/>
    <w:rsid w:val="006C1109"/>
    <w:rsid w:val="006C110B"/>
    <w:rsid w:val="006C1378"/>
    <w:rsid w:val="006C16D9"/>
    <w:rsid w:val="006C176E"/>
    <w:rsid w:val="006C18F4"/>
    <w:rsid w:val="006C196F"/>
    <w:rsid w:val="006C1B1C"/>
    <w:rsid w:val="006C1E10"/>
    <w:rsid w:val="006C222E"/>
    <w:rsid w:val="006C2239"/>
    <w:rsid w:val="006C22C2"/>
    <w:rsid w:val="006C2342"/>
    <w:rsid w:val="006C24D9"/>
    <w:rsid w:val="006C2B10"/>
    <w:rsid w:val="006C2BEC"/>
    <w:rsid w:val="006C2CC5"/>
    <w:rsid w:val="006C2D34"/>
    <w:rsid w:val="006C2E58"/>
    <w:rsid w:val="006C313C"/>
    <w:rsid w:val="006C333A"/>
    <w:rsid w:val="006C3DF2"/>
    <w:rsid w:val="006C3E1A"/>
    <w:rsid w:val="006C3EFB"/>
    <w:rsid w:val="006C4059"/>
    <w:rsid w:val="006C4580"/>
    <w:rsid w:val="006C4F78"/>
    <w:rsid w:val="006C4FB9"/>
    <w:rsid w:val="006C519D"/>
    <w:rsid w:val="006C5428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8BC"/>
    <w:rsid w:val="006C6E42"/>
    <w:rsid w:val="006C79D8"/>
    <w:rsid w:val="006C7E01"/>
    <w:rsid w:val="006D0369"/>
    <w:rsid w:val="006D0D54"/>
    <w:rsid w:val="006D10CE"/>
    <w:rsid w:val="006D163A"/>
    <w:rsid w:val="006D1942"/>
    <w:rsid w:val="006D1A79"/>
    <w:rsid w:val="006D1CB4"/>
    <w:rsid w:val="006D1D61"/>
    <w:rsid w:val="006D1DDA"/>
    <w:rsid w:val="006D1E0D"/>
    <w:rsid w:val="006D1E8A"/>
    <w:rsid w:val="006D2419"/>
    <w:rsid w:val="006D24A1"/>
    <w:rsid w:val="006D258B"/>
    <w:rsid w:val="006D25F5"/>
    <w:rsid w:val="006D28E7"/>
    <w:rsid w:val="006D2B31"/>
    <w:rsid w:val="006D3105"/>
    <w:rsid w:val="006D32E6"/>
    <w:rsid w:val="006D34BD"/>
    <w:rsid w:val="006D3D9B"/>
    <w:rsid w:val="006D3F2A"/>
    <w:rsid w:val="006D44C2"/>
    <w:rsid w:val="006D457A"/>
    <w:rsid w:val="006D46D1"/>
    <w:rsid w:val="006D47AA"/>
    <w:rsid w:val="006D47F0"/>
    <w:rsid w:val="006D4E68"/>
    <w:rsid w:val="006D5163"/>
    <w:rsid w:val="006D523D"/>
    <w:rsid w:val="006D5417"/>
    <w:rsid w:val="006D545B"/>
    <w:rsid w:val="006D559C"/>
    <w:rsid w:val="006D5873"/>
    <w:rsid w:val="006D5B6D"/>
    <w:rsid w:val="006D5F33"/>
    <w:rsid w:val="006D60A1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1F4"/>
    <w:rsid w:val="006E0324"/>
    <w:rsid w:val="006E07AE"/>
    <w:rsid w:val="006E0B6F"/>
    <w:rsid w:val="006E0D9C"/>
    <w:rsid w:val="006E13F8"/>
    <w:rsid w:val="006E1554"/>
    <w:rsid w:val="006E15DE"/>
    <w:rsid w:val="006E170C"/>
    <w:rsid w:val="006E1764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5F0"/>
    <w:rsid w:val="006E47FF"/>
    <w:rsid w:val="006E4E32"/>
    <w:rsid w:val="006E5137"/>
    <w:rsid w:val="006E5ACF"/>
    <w:rsid w:val="006E5F30"/>
    <w:rsid w:val="006E64D9"/>
    <w:rsid w:val="006E663F"/>
    <w:rsid w:val="006E67D1"/>
    <w:rsid w:val="006E6BA2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173"/>
    <w:rsid w:val="006F072B"/>
    <w:rsid w:val="006F0BB4"/>
    <w:rsid w:val="006F0E26"/>
    <w:rsid w:val="006F1A30"/>
    <w:rsid w:val="006F1DA0"/>
    <w:rsid w:val="006F1F82"/>
    <w:rsid w:val="006F20DD"/>
    <w:rsid w:val="006F22C5"/>
    <w:rsid w:val="006F25CE"/>
    <w:rsid w:val="006F2757"/>
    <w:rsid w:val="006F2A82"/>
    <w:rsid w:val="006F2BD0"/>
    <w:rsid w:val="006F2CEA"/>
    <w:rsid w:val="006F3421"/>
    <w:rsid w:val="006F357A"/>
    <w:rsid w:val="006F36A0"/>
    <w:rsid w:val="006F3A91"/>
    <w:rsid w:val="006F3BDE"/>
    <w:rsid w:val="006F3F87"/>
    <w:rsid w:val="006F407C"/>
    <w:rsid w:val="006F4326"/>
    <w:rsid w:val="006F464E"/>
    <w:rsid w:val="006F4B12"/>
    <w:rsid w:val="006F4D03"/>
    <w:rsid w:val="006F4D5C"/>
    <w:rsid w:val="006F4F4E"/>
    <w:rsid w:val="006F5358"/>
    <w:rsid w:val="006F5699"/>
    <w:rsid w:val="006F5886"/>
    <w:rsid w:val="006F58E3"/>
    <w:rsid w:val="006F5B85"/>
    <w:rsid w:val="006F5FD3"/>
    <w:rsid w:val="006F60ED"/>
    <w:rsid w:val="006F6595"/>
    <w:rsid w:val="006F6885"/>
    <w:rsid w:val="006F6C62"/>
    <w:rsid w:val="006F6ED9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068"/>
    <w:rsid w:val="007006E2"/>
    <w:rsid w:val="0070080C"/>
    <w:rsid w:val="00700BCF"/>
    <w:rsid w:val="007016BB"/>
    <w:rsid w:val="00701AAF"/>
    <w:rsid w:val="00701B95"/>
    <w:rsid w:val="00701E2E"/>
    <w:rsid w:val="0070213A"/>
    <w:rsid w:val="0070222B"/>
    <w:rsid w:val="007024E1"/>
    <w:rsid w:val="0070269F"/>
    <w:rsid w:val="0070277F"/>
    <w:rsid w:val="00702983"/>
    <w:rsid w:val="00702B78"/>
    <w:rsid w:val="0070328B"/>
    <w:rsid w:val="0070369D"/>
    <w:rsid w:val="0070391B"/>
    <w:rsid w:val="00703B8F"/>
    <w:rsid w:val="00703D9B"/>
    <w:rsid w:val="0070471C"/>
    <w:rsid w:val="007048F6"/>
    <w:rsid w:val="007049D9"/>
    <w:rsid w:val="00704B33"/>
    <w:rsid w:val="00704F7C"/>
    <w:rsid w:val="00705199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B96"/>
    <w:rsid w:val="00707E6A"/>
    <w:rsid w:val="00707EF6"/>
    <w:rsid w:val="007104AF"/>
    <w:rsid w:val="007104DC"/>
    <w:rsid w:val="007109E3"/>
    <w:rsid w:val="00710CCC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1F"/>
    <w:rsid w:val="0071212E"/>
    <w:rsid w:val="007121AB"/>
    <w:rsid w:val="007128EE"/>
    <w:rsid w:val="00712968"/>
    <w:rsid w:val="007129F9"/>
    <w:rsid w:val="00712A40"/>
    <w:rsid w:val="00712C4F"/>
    <w:rsid w:val="00712D31"/>
    <w:rsid w:val="007133F9"/>
    <w:rsid w:val="0071374D"/>
    <w:rsid w:val="00713F44"/>
    <w:rsid w:val="0071400E"/>
    <w:rsid w:val="007141EF"/>
    <w:rsid w:val="007142C7"/>
    <w:rsid w:val="0071463E"/>
    <w:rsid w:val="0071498E"/>
    <w:rsid w:val="00714A67"/>
    <w:rsid w:val="00714E10"/>
    <w:rsid w:val="00714EBC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143"/>
    <w:rsid w:val="0071641B"/>
    <w:rsid w:val="0071654B"/>
    <w:rsid w:val="007165E0"/>
    <w:rsid w:val="0071670A"/>
    <w:rsid w:val="00716B98"/>
    <w:rsid w:val="00716BFB"/>
    <w:rsid w:val="00716F29"/>
    <w:rsid w:val="00717144"/>
    <w:rsid w:val="0071715E"/>
    <w:rsid w:val="007176C5"/>
    <w:rsid w:val="0071775D"/>
    <w:rsid w:val="007177DF"/>
    <w:rsid w:val="00717806"/>
    <w:rsid w:val="0071796E"/>
    <w:rsid w:val="007201ED"/>
    <w:rsid w:val="0072048F"/>
    <w:rsid w:val="0072073C"/>
    <w:rsid w:val="00720A43"/>
    <w:rsid w:val="00720C31"/>
    <w:rsid w:val="00720F7B"/>
    <w:rsid w:val="00721ACE"/>
    <w:rsid w:val="00721C9E"/>
    <w:rsid w:val="00721E36"/>
    <w:rsid w:val="0072206D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A50"/>
    <w:rsid w:val="00724E68"/>
    <w:rsid w:val="007250B8"/>
    <w:rsid w:val="0072584F"/>
    <w:rsid w:val="00725B18"/>
    <w:rsid w:val="00725BF0"/>
    <w:rsid w:val="00725D1F"/>
    <w:rsid w:val="00726401"/>
    <w:rsid w:val="007264BF"/>
    <w:rsid w:val="00726720"/>
    <w:rsid w:val="00726744"/>
    <w:rsid w:val="0072676B"/>
    <w:rsid w:val="00726848"/>
    <w:rsid w:val="0072699D"/>
    <w:rsid w:val="007269B6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037"/>
    <w:rsid w:val="007301B2"/>
    <w:rsid w:val="00730586"/>
    <w:rsid w:val="00730597"/>
    <w:rsid w:val="00730674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497"/>
    <w:rsid w:val="0073556C"/>
    <w:rsid w:val="007357A3"/>
    <w:rsid w:val="00735875"/>
    <w:rsid w:val="007358AD"/>
    <w:rsid w:val="007359AD"/>
    <w:rsid w:val="00735B4B"/>
    <w:rsid w:val="00735DCE"/>
    <w:rsid w:val="00735E72"/>
    <w:rsid w:val="00735F6F"/>
    <w:rsid w:val="0073628C"/>
    <w:rsid w:val="007365D1"/>
    <w:rsid w:val="007365D5"/>
    <w:rsid w:val="00736C85"/>
    <w:rsid w:val="00736FAE"/>
    <w:rsid w:val="0073722D"/>
    <w:rsid w:val="007373BE"/>
    <w:rsid w:val="007375FF"/>
    <w:rsid w:val="00737613"/>
    <w:rsid w:val="00737A7A"/>
    <w:rsid w:val="00737D7A"/>
    <w:rsid w:val="00737EB0"/>
    <w:rsid w:val="007403D0"/>
    <w:rsid w:val="00740407"/>
    <w:rsid w:val="00740823"/>
    <w:rsid w:val="00740C97"/>
    <w:rsid w:val="00740E1B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06C"/>
    <w:rsid w:val="00744154"/>
    <w:rsid w:val="007441EF"/>
    <w:rsid w:val="007442EB"/>
    <w:rsid w:val="00744DDF"/>
    <w:rsid w:val="00744F6F"/>
    <w:rsid w:val="00744F96"/>
    <w:rsid w:val="0074510B"/>
    <w:rsid w:val="007452D9"/>
    <w:rsid w:val="00745336"/>
    <w:rsid w:val="00745757"/>
    <w:rsid w:val="007457DC"/>
    <w:rsid w:val="00745C3B"/>
    <w:rsid w:val="00745C69"/>
    <w:rsid w:val="00745D39"/>
    <w:rsid w:val="00746380"/>
    <w:rsid w:val="007464EC"/>
    <w:rsid w:val="00746680"/>
    <w:rsid w:val="00746737"/>
    <w:rsid w:val="0074698F"/>
    <w:rsid w:val="00746C57"/>
    <w:rsid w:val="00746E0B"/>
    <w:rsid w:val="00746F91"/>
    <w:rsid w:val="0074709A"/>
    <w:rsid w:val="007471F0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DFB"/>
    <w:rsid w:val="00751F30"/>
    <w:rsid w:val="00752501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3E63"/>
    <w:rsid w:val="00754083"/>
    <w:rsid w:val="0075414C"/>
    <w:rsid w:val="0075431F"/>
    <w:rsid w:val="00754581"/>
    <w:rsid w:val="00754743"/>
    <w:rsid w:val="00754AE0"/>
    <w:rsid w:val="00754C85"/>
    <w:rsid w:val="00755063"/>
    <w:rsid w:val="00755132"/>
    <w:rsid w:val="00755523"/>
    <w:rsid w:val="0075599A"/>
    <w:rsid w:val="00755F1C"/>
    <w:rsid w:val="00756167"/>
    <w:rsid w:val="007565C6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14C"/>
    <w:rsid w:val="007604E0"/>
    <w:rsid w:val="0076054F"/>
    <w:rsid w:val="00760867"/>
    <w:rsid w:val="00760883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2CA8"/>
    <w:rsid w:val="00763010"/>
    <w:rsid w:val="007634C2"/>
    <w:rsid w:val="0076376E"/>
    <w:rsid w:val="00763935"/>
    <w:rsid w:val="00763F51"/>
    <w:rsid w:val="00763FE5"/>
    <w:rsid w:val="0076405F"/>
    <w:rsid w:val="00764339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145"/>
    <w:rsid w:val="0076631D"/>
    <w:rsid w:val="00766484"/>
    <w:rsid w:val="0076650B"/>
    <w:rsid w:val="0076651F"/>
    <w:rsid w:val="00766AB0"/>
    <w:rsid w:val="00766BA6"/>
    <w:rsid w:val="00767571"/>
    <w:rsid w:val="007675A9"/>
    <w:rsid w:val="00767670"/>
    <w:rsid w:val="00770225"/>
    <w:rsid w:val="00770669"/>
    <w:rsid w:val="007707A9"/>
    <w:rsid w:val="0077084A"/>
    <w:rsid w:val="00770925"/>
    <w:rsid w:val="00770CFD"/>
    <w:rsid w:val="00770EB5"/>
    <w:rsid w:val="00771278"/>
    <w:rsid w:val="0077129F"/>
    <w:rsid w:val="007712CB"/>
    <w:rsid w:val="007713A3"/>
    <w:rsid w:val="0077148C"/>
    <w:rsid w:val="00771D63"/>
    <w:rsid w:val="00771E0A"/>
    <w:rsid w:val="007726DC"/>
    <w:rsid w:val="00772896"/>
    <w:rsid w:val="00772901"/>
    <w:rsid w:val="00773023"/>
    <w:rsid w:val="007730F3"/>
    <w:rsid w:val="007737FD"/>
    <w:rsid w:val="00773BC9"/>
    <w:rsid w:val="00773DC6"/>
    <w:rsid w:val="007746F5"/>
    <w:rsid w:val="00774775"/>
    <w:rsid w:val="00774A00"/>
    <w:rsid w:val="00774B9E"/>
    <w:rsid w:val="00774C75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C9D"/>
    <w:rsid w:val="00780DED"/>
    <w:rsid w:val="00780E83"/>
    <w:rsid w:val="007811B6"/>
    <w:rsid w:val="00781637"/>
    <w:rsid w:val="00781B91"/>
    <w:rsid w:val="00781E3C"/>
    <w:rsid w:val="00781ECE"/>
    <w:rsid w:val="00781F83"/>
    <w:rsid w:val="00781FEB"/>
    <w:rsid w:val="00782292"/>
    <w:rsid w:val="00782684"/>
    <w:rsid w:val="00782CEC"/>
    <w:rsid w:val="0078300A"/>
    <w:rsid w:val="007831F4"/>
    <w:rsid w:val="007837EA"/>
    <w:rsid w:val="00783FD2"/>
    <w:rsid w:val="00783FF8"/>
    <w:rsid w:val="007841B4"/>
    <w:rsid w:val="0078444C"/>
    <w:rsid w:val="00784B28"/>
    <w:rsid w:val="00784D07"/>
    <w:rsid w:val="00784D0A"/>
    <w:rsid w:val="00784DA5"/>
    <w:rsid w:val="00784F65"/>
    <w:rsid w:val="0078511B"/>
    <w:rsid w:val="0078523F"/>
    <w:rsid w:val="0078556D"/>
    <w:rsid w:val="0078564A"/>
    <w:rsid w:val="007857BE"/>
    <w:rsid w:val="0078596D"/>
    <w:rsid w:val="00785ACA"/>
    <w:rsid w:val="00785E7E"/>
    <w:rsid w:val="00786149"/>
    <w:rsid w:val="00786179"/>
    <w:rsid w:val="00786630"/>
    <w:rsid w:val="0078677B"/>
    <w:rsid w:val="007869CB"/>
    <w:rsid w:val="00786F49"/>
    <w:rsid w:val="0078765A"/>
    <w:rsid w:val="00787AA7"/>
    <w:rsid w:val="00787C45"/>
    <w:rsid w:val="00790215"/>
    <w:rsid w:val="00790949"/>
    <w:rsid w:val="00790D51"/>
    <w:rsid w:val="00790DBF"/>
    <w:rsid w:val="00790E12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075"/>
    <w:rsid w:val="0079258A"/>
    <w:rsid w:val="00792998"/>
    <w:rsid w:val="007931EC"/>
    <w:rsid w:val="00793579"/>
    <w:rsid w:val="007936E7"/>
    <w:rsid w:val="0079415A"/>
    <w:rsid w:val="0079420C"/>
    <w:rsid w:val="007942E3"/>
    <w:rsid w:val="007943B2"/>
    <w:rsid w:val="00794723"/>
    <w:rsid w:val="00794836"/>
    <w:rsid w:val="00795540"/>
    <w:rsid w:val="00795B85"/>
    <w:rsid w:val="007969A2"/>
    <w:rsid w:val="00796D9B"/>
    <w:rsid w:val="0079758E"/>
    <w:rsid w:val="00797AD6"/>
    <w:rsid w:val="00797BAD"/>
    <w:rsid w:val="00797F34"/>
    <w:rsid w:val="007A09CC"/>
    <w:rsid w:val="007A0C44"/>
    <w:rsid w:val="007A0E1F"/>
    <w:rsid w:val="007A12BA"/>
    <w:rsid w:val="007A1D86"/>
    <w:rsid w:val="007A1DBA"/>
    <w:rsid w:val="007A1F17"/>
    <w:rsid w:val="007A29ED"/>
    <w:rsid w:val="007A2D6F"/>
    <w:rsid w:val="007A2E8C"/>
    <w:rsid w:val="007A2F88"/>
    <w:rsid w:val="007A3547"/>
    <w:rsid w:val="007A35D9"/>
    <w:rsid w:val="007A3AB4"/>
    <w:rsid w:val="007A43E5"/>
    <w:rsid w:val="007A4427"/>
    <w:rsid w:val="007A4605"/>
    <w:rsid w:val="007A4B77"/>
    <w:rsid w:val="007A4C96"/>
    <w:rsid w:val="007A5148"/>
    <w:rsid w:val="007A51CD"/>
    <w:rsid w:val="007A52D9"/>
    <w:rsid w:val="007A5476"/>
    <w:rsid w:val="007A5758"/>
    <w:rsid w:val="007A57F9"/>
    <w:rsid w:val="007A5A96"/>
    <w:rsid w:val="007A5C5A"/>
    <w:rsid w:val="007A5CE2"/>
    <w:rsid w:val="007A5F8E"/>
    <w:rsid w:val="007A600E"/>
    <w:rsid w:val="007A63B1"/>
    <w:rsid w:val="007A6550"/>
    <w:rsid w:val="007A6AC7"/>
    <w:rsid w:val="007A6D8A"/>
    <w:rsid w:val="007A7074"/>
    <w:rsid w:val="007A71CF"/>
    <w:rsid w:val="007A723C"/>
    <w:rsid w:val="007A72F8"/>
    <w:rsid w:val="007A7CA8"/>
    <w:rsid w:val="007B0097"/>
    <w:rsid w:val="007B00A5"/>
    <w:rsid w:val="007B00EB"/>
    <w:rsid w:val="007B0159"/>
    <w:rsid w:val="007B0708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3EC5"/>
    <w:rsid w:val="007B409E"/>
    <w:rsid w:val="007B446D"/>
    <w:rsid w:val="007B449A"/>
    <w:rsid w:val="007B4A45"/>
    <w:rsid w:val="007B4C13"/>
    <w:rsid w:val="007B4C22"/>
    <w:rsid w:val="007B4D53"/>
    <w:rsid w:val="007B501B"/>
    <w:rsid w:val="007B50ED"/>
    <w:rsid w:val="007B5726"/>
    <w:rsid w:val="007B6258"/>
    <w:rsid w:val="007B6A30"/>
    <w:rsid w:val="007B6CBD"/>
    <w:rsid w:val="007B7279"/>
    <w:rsid w:val="007B7A1D"/>
    <w:rsid w:val="007B7C4C"/>
    <w:rsid w:val="007B7C9C"/>
    <w:rsid w:val="007B7FD8"/>
    <w:rsid w:val="007C089C"/>
    <w:rsid w:val="007C08EF"/>
    <w:rsid w:val="007C0B8B"/>
    <w:rsid w:val="007C0BFF"/>
    <w:rsid w:val="007C0C2C"/>
    <w:rsid w:val="007C11C2"/>
    <w:rsid w:val="007C12B6"/>
    <w:rsid w:val="007C2103"/>
    <w:rsid w:val="007C24A4"/>
    <w:rsid w:val="007C260A"/>
    <w:rsid w:val="007C2621"/>
    <w:rsid w:val="007C2872"/>
    <w:rsid w:val="007C28BB"/>
    <w:rsid w:val="007C28D2"/>
    <w:rsid w:val="007C2ABF"/>
    <w:rsid w:val="007C2AE5"/>
    <w:rsid w:val="007C2B0D"/>
    <w:rsid w:val="007C2DFA"/>
    <w:rsid w:val="007C3070"/>
    <w:rsid w:val="007C3302"/>
    <w:rsid w:val="007C34EE"/>
    <w:rsid w:val="007C3737"/>
    <w:rsid w:val="007C387C"/>
    <w:rsid w:val="007C3A06"/>
    <w:rsid w:val="007C3BFE"/>
    <w:rsid w:val="007C41FC"/>
    <w:rsid w:val="007C4232"/>
    <w:rsid w:val="007C4664"/>
    <w:rsid w:val="007C4747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858"/>
    <w:rsid w:val="007C697F"/>
    <w:rsid w:val="007C6A56"/>
    <w:rsid w:val="007C6C60"/>
    <w:rsid w:val="007C6EA1"/>
    <w:rsid w:val="007C78D4"/>
    <w:rsid w:val="007C795C"/>
    <w:rsid w:val="007C7BF9"/>
    <w:rsid w:val="007C7F3D"/>
    <w:rsid w:val="007D003B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1A8C"/>
    <w:rsid w:val="007D2014"/>
    <w:rsid w:val="007D2100"/>
    <w:rsid w:val="007D22FB"/>
    <w:rsid w:val="007D2455"/>
    <w:rsid w:val="007D27BE"/>
    <w:rsid w:val="007D2810"/>
    <w:rsid w:val="007D28B8"/>
    <w:rsid w:val="007D2A09"/>
    <w:rsid w:val="007D2B6C"/>
    <w:rsid w:val="007D2BA5"/>
    <w:rsid w:val="007D2D88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69CC"/>
    <w:rsid w:val="007D6A3B"/>
    <w:rsid w:val="007D6B51"/>
    <w:rsid w:val="007D7165"/>
    <w:rsid w:val="007D7518"/>
    <w:rsid w:val="007D7D65"/>
    <w:rsid w:val="007E0331"/>
    <w:rsid w:val="007E08F1"/>
    <w:rsid w:val="007E0CA0"/>
    <w:rsid w:val="007E1252"/>
    <w:rsid w:val="007E19C8"/>
    <w:rsid w:val="007E22B3"/>
    <w:rsid w:val="007E2350"/>
    <w:rsid w:val="007E23AD"/>
    <w:rsid w:val="007E2474"/>
    <w:rsid w:val="007E26AE"/>
    <w:rsid w:val="007E2CD9"/>
    <w:rsid w:val="007E2E42"/>
    <w:rsid w:val="007E301D"/>
    <w:rsid w:val="007E3091"/>
    <w:rsid w:val="007E30BA"/>
    <w:rsid w:val="007E30F6"/>
    <w:rsid w:val="007E38AF"/>
    <w:rsid w:val="007E3CF7"/>
    <w:rsid w:val="007E408E"/>
    <w:rsid w:val="007E46F8"/>
    <w:rsid w:val="007E5070"/>
    <w:rsid w:val="007E5226"/>
    <w:rsid w:val="007E58D5"/>
    <w:rsid w:val="007E59BB"/>
    <w:rsid w:val="007E5A6D"/>
    <w:rsid w:val="007E5C27"/>
    <w:rsid w:val="007E5C54"/>
    <w:rsid w:val="007E5D6A"/>
    <w:rsid w:val="007E5E7F"/>
    <w:rsid w:val="007E5F7A"/>
    <w:rsid w:val="007E61F3"/>
    <w:rsid w:val="007E63E6"/>
    <w:rsid w:val="007E63F7"/>
    <w:rsid w:val="007E6664"/>
    <w:rsid w:val="007E6719"/>
    <w:rsid w:val="007E688A"/>
    <w:rsid w:val="007E70C7"/>
    <w:rsid w:val="007E72B2"/>
    <w:rsid w:val="007E7510"/>
    <w:rsid w:val="007E7728"/>
    <w:rsid w:val="007E78A0"/>
    <w:rsid w:val="007E78DA"/>
    <w:rsid w:val="007E78FF"/>
    <w:rsid w:val="007E790F"/>
    <w:rsid w:val="007E7F11"/>
    <w:rsid w:val="007F00E9"/>
    <w:rsid w:val="007F0980"/>
    <w:rsid w:val="007F0AB9"/>
    <w:rsid w:val="007F0FCB"/>
    <w:rsid w:val="007F1174"/>
    <w:rsid w:val="007F1257"/>
    <w:rsid w:val="007F17EB"/>
    <w:rsid w:val="007F2245"/>
    <w:rsid w:val="007F2605"/>
    <w:rsid w:val="007F2881"/>
    <w:rsid w:val="007F2B55"/>
    <w:rsid w:val="007F2DC1"/>
    <w:rsid w:val="007F2E83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5C8D"/>
    <w:rsid w:val="007F628A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4B5"/>
    <w:rsid w:val="008008A7"/>
    <w:rsid w:val="0080095C"/>
    <w:rsid w:val="00800DCF"/>
    <w:rsid w:val="0080109C"/>
    <w:rsid w:val="008010A8"/>
    <w:rsid w:val="008013A6"/>
    <w:rsid w:val="008015C6"/>
    <w:rsid w:val="008016AC"/>
    <w:rsid w:val="00801FFF"/>
    <w:rsid w:val="00802130"/>
    <w:rsid w:val="00802973"/>
    <w:rsid w:val="00802E2F"/>
    <w:rsid w:val="00802E42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433"/>
    <w:rsid w:val="0080693B"/>
    <w:rsid w:val="008069CF"/>
    <w:rsid w:val="00806AD2"/>
    <w:rsid w:val="00806B98"/>
    <w:rsid w:val="00806E22"/>
    <w:rsid w:val="0080746F"/>
    <w:rsid w:val="00807607"/>
    <w:rsid w:val="008077D7"/>
    <w:rsid w:val="008078D8"/>
    <w:rsid w:val="00810A38"/>
    <w:rsid w:val="00810E45"/>
    <w:rsid w:val="0081111A"/>
    <w:rsid w:val="00811416"/>
    <w:rsid w:val="0081146E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3685"/>
    <w:rsid w:val="00813C89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7F4"/>
    <w:rsid w:val="00816865"/>
    <w:rsid w:val="008168B8"/>
    <w:rsid w:val="00816A8D"/>
    <w:rsid w:val="00817402"/>
    <w:rsid w:val="008177A7"/>
    <w:rsid w:val="00817967"/>
    <w:rsid w:val="00817B23"/>
    <w:rsid w:val="00820082"/>
    <w:rsid w:val="008200C1"/>
    <w:rsid w:val="00820F5B"/>
    <w:rsid w:val="008212F0"/>
    <w:rsid w:val="008215BA"/>
    <w:rsid w:val="00821C35"/>
    <w:rsid w:val="00821FC0"/>
    <w:rsid w:val="00822017"/>
    <w:rsid w:val="00822113"/>
    <w:rsid w:val="00822405"/>
    <w:rsid w:val="0082247A"/>
    <w:rsid w:val="008226A4"/>
    <w:rsid w:val="0082294C"/>
    <w:rsid w:val="00822E25"/>
    <w:rsid w:val="008230B8"/>
    <w:rsid w:val="00823200"/>
    <w:rsid w:val="0082333E"/>
    <w:rsid w:val="008234BA"/>
    <w:rsid w:val="00823572"/>
    <w:rsid w:val="0082389B"/>
    <w:rsid w:val="00823AC6"/>
    <w:rsid w:val="00823BF6"/>
    <w:rsid w:val="00823DE6"/>
    <w:rsid w:val="008241C0"/>
    <w:rsid w:val="0082445F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27D57"/>
    <w:rsid w:val="008300A4"/>
    <w:rsid w:val="008307E7"/>
    <w:rsid w:val="0083094A"/>
    <w:rsid w:val="00830F04"/>
    <w:rsid w:val="0083108E"/>
    <w:rsid w:val="008310F1"/>
    <w:rsid w:val="00831563"/>
    <w:rsid w:val="008315CD"/>
    <w:rsid w:val="00831B50"/>
    <w:rsid w:val="00831C93"/>
    <w:rsid w:val="00831D38"/>
    <w:rsid w:val="00831DC6"/>
    <w:rsid w:val="00831F80"/>
    <w:rsid w:val="00832624"/>
    <w:rsid w:val="0083299D"/>
    <w:rsid w:val="00832EA4"/>
    <w:rsid w:val="00833076"/>
    <w:rsid w:val="00833089"/>
    <w:rsid w:val="008331E7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A59"/>
    <w:rsid w:val="00834D32"/>
    <w:rsid w:val="00834DA6"/>
    <w:rsid w:val="00835305"/>
    <w:rsid w:val="008353A3"/>
    <w:rsid w:val="008354EA"/>
    <w:rsid w:val="0083558B"/>
    <w:rsid w:val="00835748"/>
    <w:rsid w:val="00835A89"/>
    <w:rsid w:val="00835ACB"/>
    <w:rsid w:val="00835B02"/>
    <w:rsid w:val="00835EF2"/>
    <w:rsid w:val="00836552"/>
    <w:rsid w:val="008365B9"/>
    <w:rsid w:val="00836AAF"/>
    <w:rsid w:val="00836E2B"/>
    <w:rsid w:val="00836E9A"/>
    <w:rsid w:val="00836ED5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BCA"/>
    <w:rsid w:val="00840C4A"/>
    <w:rsid w:val="00840D54"/>
    <w:rsid w:val="00840FA1"/>
    <w:rsid w:val="00840FDF"/>
    <w:rsid w:val="0084130C"/>
    <w:rsid w:val="008413C0"/>
    <w:rsid w:val="00841443"/>
    <w:rsid w:val="00841CAB"/>
    <w:rsid w:val="00841E6F"/>
    <w:rsid w:val="00841FB4"/>
    <w:rsid w:val="008421AC"/>
    <w:rsid w:val="008422D2"/>
    <w:rsid w:val="008425AB"/>
    <w:rsid w:val="00842E3F"/>
    <w:rsid w:val="00842F20"/>
    <w:rsid w:val="00842FD0"/>
    <w:rsid w:val="0084342F"/>
    <w:rsid w:val="00843724"/>
    <w:rsid w:val="0084383E"/>
    <w:rsid w:val="00843897"/>
    <w:rsid w:val="00843A48"/>
    <w:rsid w:val="00843C61"/>
    <w:rsid w:val="00843FC8"/>
    <w:rsid w:val="00844359"/>
    <w:rsid w:val="0084442D"/>
    <w:rsid w:val="008444B2"/>
    <w:rsid w:val="008446A2"/>
    <w:rsid w:val="0084483B"/>
    <w:rsid w:val="0084495A"/>
    <w:rsid w:val="00844C23"/>
    <w:rsid w:val="00845295"/>
    <w:rsid w:val="0084545A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682"/>
    <w:rsid w:val="00847D56"/>
    <w:rsid w:val="00847E32"/>
    <w:rsid w:val="00847EB7"/>
    <w:rsid w:val="00850BC4"/>
    <w:rsid w:val="00850BC8"/>
    <w:rsid w:val="00850E1F"/>
    <w:rsid w:val="0085117E"/>
    <w:rsid w:val="008512D2"/>
    <w:rsid w:val="0085178F"/>
    <w:rsid w:val="0085196D"/>
    <w:rsid w:val="0085198A"/>
    <w:rsid w:val="00851E27"/>
    <w:rsid w:val="00851F25"/>
    <w:rsid w:val="008526ED"/>
    <w:rsid w:val="00852788"/>
    <w:rsid w:val="008527EA"/>
    <w:rsid w:val="00852903"/>
    <w:rsid w:val="00852C77"/>
    <w:rsid w:val="008532A4"/>
    <w:rsid w:val="0085356E"/>
    <w:rsid w:val="00853743"/>
    <w:rsid w:val="00853C6F"/>
    <w:rsid w:val="00853F43"/>
    <w:rsid w:val="00853FCD"/>
    <w:rsid w:val="008540A6"/>
    <w:rsid w:val="00854200"/>
    <w:rsid w:val="00854543"/>
    <w:rsid w:val="00854577"/>
    <w:rsid w:val="008545D4"/>
    <w:rsid w:val="0085460D"/>
    <w:rsid w:val="00854B5C"/>
    <w:rsid w:val="00855542"/>
    <w:rsid w:val="0085595D"/>
    <w:rsid w:val="00855998"/>
    <w:rsid w:val="00855B55"/>
    <w:rsid w:val="00855B6E"/>
    <w:rsid w:val="00855D61"/>
    <w:rsid w:val="008561DF"/>
    <w:rsid w:val="00856585"/>
    <w:rsid w:val="0085691B"/>
    <w:rsid w:val="008569E5"/>
    <w:rsid w:val="0085773F"/>
    <w:rsid w:val="008579BF"/>
    <w:rsid w:val="00857A6E"/>
    <w:rsid w:val="00857BFC"/>
    <w:rsid w:val="00857DF0"/>
    <w:rsid w:val="008600AB"/>
    <w:rsid w:val="008600AC"/>
    <w:rsid w:val="00860109"/>
    <w:rsid w:val="008601E9"/>
    <w:rsid w:val="00860319"/>
    <w:rsid w:val="0086060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1F96"/>
    <w:rsid w:val="008622E8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4F0A"/>
    <w:rsid w:val="00865645"/>
    <w:rsid w:val="0086572E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05E"/>
    <w:rsid w:val="00871101"/>
    <w:rsid w:val="0087116F"/>
    <w:rsid w:val="0087146A"/>
    <w:rsid w:val="00871AD7"/>
    <w:rsid w:val="008720AC"/>
    <w:rsid w:val="008720CB"/>
    <w:rsid w:val="00872323"/>
    <w:rsid w:val="0087278F"/>
    <w:rsid w:val="00872936"/>
    <w:rsid w:val="00872B0E"/>
    <w:rsid w:val="00872CAC"/>
    <w:rsid w:val="00872EC0"/>
    <w:rsid w:val="0087308C"/>
    <w:rsid w:val="008733C2"/>
    <w:rsid w:val="0087365F"/>
    <w:rsid w:val="008737CC"/>
    <w:rsid w:val="0087388F"/>
    <w:rsid w:val="00873A17"/>
    <w:rsid w:val="00873E02"/>
    <w:rsid w:val="0087402D"/>
    <w:rsid w:val="00874248"/>
    <w:rsid w:val="0087424E"/>
    <w:rsid w:val="00874710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894"/>
    <w:rsid w:val="0087692E"/>
    <w:rsid w:val="00876B66"/>
    <w:rsid w:val="00876E5E"/>
    <w:rsid w:val="0087725D"/>
    <w:rsid w:val="00877341"/>
    <w:rsid w:val="00877639"/>
    <w:rsid w:val="00877F1B"/>
    <w:rsid w:val="00880388"/>
    <w:rsid w:val="0088051B"/>
    <w:rsid w:val="008806EB"/>
    <w:rsid w:val="008806F3"/>
    <w:rsid w:val="008806FF"/>
    <w:rsid w:val="00880B83"/>
    <w:rsid w:val="00880E04"/>
    <w:rsid w:val="0088119C"/>
    <w:rsid w:val="0088129E"/>
    <w:rsid w:val="00881342"/>
    <w:rsid w:val="008814A5"/>
    <w:rsid w:val="008818C5"/>
    <w:rsid w:val="008818F1"/>
    <w:rsid w:val="00881B22"/>
    <w:rsid w:val="00881C8A"/>
    <w:rsid w:val="00882A32"/>
    <w:rsid w:val="00882CA8"/>
    <w:rsid w:val="008831AD"/>
    <w:rsid w:val="00883551"/>
    <w:rsid w:val="008836D0"/>
    <w:rsid w:val="00883815"/>
    <w:rsid w:val="00883BCE"/>
    <w:rsid w:val="00883D95"/>
    <w:rsid w:val="00883DBC"/>
    <w:rsid w:val="0088413D"/>
    <w:rsid w:val="00884422"/>
    <w:rsid w:val="0088475A"/>
    <w:rsid w:val="008847BE"/>
    <w:rsid w:val="00884AEC"/>
    <w:rsid w:val="00884B5C"/>
    <w:rsid w:val="00884B94"/>
    <w:rsid w:val="008850AA"/>
    <w:rsid w:val="00885109"/>
    <w:rsid w:val="0088529B"/>
    <w:rsid w:val="0088542C"/>
    <w:rsid w:val="008859FF"/>
    <w:rsid w:val="00885A9D"/>
    <w:rsid w:val="00885D21"/>
    <w:rsid w:val="00886032"/>
    <w:rsid w:val="00886216"/>
    <w:rsid w:val="00886271"/>
    <w:rsid w:val="008867FC"/>
    <w:rsid w:val="00886A8C"/>
    <w:rsid w:val="0088747B"/>
    <w:rsid w:val="008874D6"/>
    <w:rsid w:val="008875DF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1D63"/>
    <w:rsid w:val="0089201F"/>
    <w:rsid w:val="0089225D"/>
    <w:rsid w:val="00893818"/>
    <w:rsid w:val="00893848"/>
    <w:rsid w:val="0089390C"/>
    <w:rsid w:val="008939B9"/>
    <w:rsid w:val="00893C0C"/>
    <w:rsid w:val="00894043"/>
    <w:rsid w:val="00894263"/>
    <w:rsid w:val="0089455A"/>
    <w:rsid w:val="008948D4"/>
    <w:rsid w:val="00894BA7"/>
    <w:rsid w:val="00894CC9"/>
    <w:rsid w:val="00895289"/>
    <w:rsid w:val="00895564"/>
    <w:rsid w:val="00895AE4"/>
    <w:rsid w:val="00895B0F"/>
    <w:rsid w:val="00895B16"/>
    <w:rsid w:val="00895B7F"/>
    <w:rsid w:val="00895CDF"/>
    <w:rsid w:val="00895DBA"/>
    <w:rsid w:val="00896379"/>
    <w:rsid w:val="008963E4"/>
    <w:rsid w:val="0089641A"/>
    <w:rsid w:val="008966B5"/>
    <w:rsid w:val="0089682A"/>
    <w:rsid w:val="00896C6E"/>
    <w:rsid w:val="00897099"/>
    <w:rsid w:val="00897138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9C1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A2C"/>
    <w:rsid w:val="008A4F86"/>
    <w:rsid w:val="008A5109"/>
    <w:rsid w:val="008A5EED"/>
    <w:rsid w:val="008A5FFC"/>
    <w:rsid w:val="008A6126"/>
    <w:rsid w:val="008A61DD"/>
    <w:rsid w:val="008A624C"/>
    <w:rsid w:val="008A64F5"/>
    <w:rsid w:val="008A6640"/>
    <w:rsid w:val="008A67BC"/>
    <w:rsid w:val="008A6FFB"/>
    <w:rsid w:val="008A7197"/>
    <w:rsid w:val="008A71FD"/>
    <w:rsid w:val="008A74EA"/>
    <w:rsid w:val="008A75F5"/>
    <w:rsid w:val="008A77F3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10D"/>
    <w:rsid w:val="008B2140"/>
    <w:rsid w:val="008B24E2"/>
    <w:rsid w:val="008B2691"/>
    <w:rsid w:val="008B2723"/>
    <w:rsid w:val="008B2E28"/>
    <w:rsid w:val="008B30D8"/>
    <w:rsid w:val="008B3466"/>
    <w:rsid w:val="008B353D"/>
    <w:rsid w:val="008B35E3"/>
    <w:rsid w:val="008B3B42"/>
    <w:rsid w:val="008B4256"/>
    <w:rsid w:val="008B4972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5E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BD9"/>
    <w:rsid w:val="008C0CEE"/>
    <w:rsid w:val="008C0E64"/>
    <w:rsid w:val="008C123A"/>
    <w:rsid w:val="008C12ED"/>
    <w:rsid w:val="008C1377"/>
    <w:rsid w:val="008C1814"/>
    <w:rsid w:val="008C1996"/>
    <w:rsid w:val="008C19B6"/>
    <w:rsid w:val="008C2103"/>
    <w:rsid w:val="008C24EF"/>
    <w:rsid w:val="008C257C"/>
    <w:rsid w:val="008C25C0"/>
    <w:rsid w:val="008C2DA7"/>
    <w:rsid w:val="008C2FE2"/>
    <w:rsid w:val="008C367F"/>
    <w:rsid w:val="008C392A"/>
    <w:rsid w:val="008C3E63"/>
    <w:rsid w:val="008C3E9B"/>
    <w:rsid w:val="008C3F87"/>
    <w:rsid w:val="008C4128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C7D3A"/>
    <w:rsid w:val="008D0188"/>
    <w:rsid w:val="008D0444"/>
    <w:rsid w:val="008D0840"/>
    <w:rsid w:val="008D1122"/>
    <w:rsid w:val="008D1513"/>
    <w:rsid w:val="008D1575"/>
    <w:rsid w:val="008D158B"/>
    <w:rsid w:val="008D1BBB"/>
    <w:rsid w:val="008D215A"/>
    <w:rsid w:val="008D229A"/>
    <w:rsid w:val="008D2380"/>
    <w:rsid w:val="008D27CB"/>
    <w:rsid w:val="008D2A55"/>
    <w:rsid w:val="008D2B83"/>
    <w:rsid w:val="008D2D54"/>
    <w:rsid w:val="008D32B6"/>
    <w:rsid w:val="008D3376"/>
    <w:rsid w:val="008D3427"/>
    <w:rsid w:val="008D35F1"/>
    <w:rsid w:val="008D3692"/>
    <w:rsid w:val="008D36AF"/>
    <w:rsid w:val="008D38E5"/>
    <w:rsid w:val="008D3CAD"/>
    <w:rsid w:val="008D3D00"/>
    <w:rsid w:val="008D41A4"/>
    <w:rsid w:val="008D4357"/>
    <w:rsid w:val="008D44B0"/>
    <w:rsid w:val="008D48F3"/>
    <w:rsid w:val="008D4B9D"/>
    <w:rsid w:val="008D4CAA"/>
    <w:rsid w:val="008D522A"/>
    <w:rsid w:val="008D52A1"/>
    <w:rsid w:val="008D52B2"/>
    <w:rsid w:val="008D537C"/>
    <w:rsid w:val="008D5747"/>
    <w:rsid w:val="008D59C2"/>
    <w:rsid w:val="008D5A81"/>
    <w:rsid w:val="008D5C5D"/>
    <w:rsid w:val="008D5CEA"/>
    <w:rsid w:val="008D65B1"/>
    <w:rsid w:val="008D6679"/>
    <w:rsid w:val="008D66EC"/>
    <w:rsid w:val="008D6D18"/>
    <w:rsid w:val="008D6E7D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AD1"/>
    <w:rsid w:val="008E3BB9"/>
    <w:rsid w:val="008E3BEB"/>
    <w:rsid w:val="008E3C4C"/>
    <w:rsid w:val="008E3CA4"/>
    <w:rsid w:val="008E40C1"/>
    <w:rsid w:val="008E41D3"/>
    <w:rsid w:val="008E4625"/>
    <w:rsid w:val="008E47DA"/>
    <w:rsid w:val="008E4E61"/>
    <w:rsid w:val="008E4F5A"/>
    <w:rsid w:val="008E5672"/>
    <w:rsid w:val="008E58E4"/>
    <w:rsid w:val="008E5A00"/>
    <w:rsid w:val="008E5A79"/>
    <w:rsid w:val="008E5C38"/>
    <w:rsid w:val="008E5C7A"/>
    <w:rsid w:val="008E5E15"/>
    <w:rsid w:val="008E5E32"/>
    <w:rsid w:val="008E5FBA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AE6"/>
    <w:rsid w:val="008E7BF7"/>
    <w:rsid w:val="008F0442"/>
    <w:rsid w:val="008F072D"/>
    <w:rsid w:val="008F0865"/>
    <w:rsid w:val="008F1097"/>
    <w:rsid w:val="008F12C4"/>
    <w:rsid w:val="008F12E3"/>
    <w:rsid w:val="008F16D6"/>
    <w:rsid w:val="008F199C"/>
    <w:rsid w:val="008F1AC9"/>
    <w:rsid w:val="008F1C53"/>
    <w:rsid w:val="008F1F07"/>
    <w:rsid w:val="008F1F46"/>
    <w:rsid w:val="008F2051"/>
    <w:rsid w:val="008F22BB"/>
    <w:rsid w:val="008F22BC"/>
    <w:rsid w:val="008F26AA"/>
    <w:rsid w:val="008F27CD"/>
    <w:rsid w:val="008F2851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91D"/>
    <w:rsid w:val="008F7D6C"/>
    <w:rsid w:val="0090020F"/>
    <w:rsid w:val="009008A8"/>
    <w:rsid w:val="009008F4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4E05"/>
    <w:rsid w:val="009050B0"/>
    <w:rsid w:val="00905119"/>
    <w:rsid w:val="00905357"/>
    <w:rsid w:val="009056F4"/>
    <w:rsid w:val="00905718"/>
    <w:rsid w:val="00905A9D"/>
    <w:rsid w:val="00905E43"/>
    <w:rsid w:val="0090614E"/>
    <w:rsid w:val="00906F85"/>
    <w:rsid w:val="00906F89"/>
    <w:rsid w:val="00907069"/>
    <w:rsid w:val="00907169"/>
    <w:rsid w:val="009072F6"/>
    <w:rsid w:val="009079E1"/>
    <w:rsid w:val="00907A32"/>
    <w:rsid w:val="00907D10"/>
    <w:rsid w:val="00907E75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658"/>
    <w:rsid w:val="00912999"/>
    <w:rsid w:val="009130B3"/>
    <w:rsid w:val="009133C9"/>
    <w:rsid w:val="00913677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77"/>
    <w:rsid w:val="00914DFA"/>
    <w:rsid w:val="00914E54"/>
    <w:rsid w:val="00915133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265"/>
    <w:rsid w:val="0091741D"/>
    <w:rsid w:val="009177C7"/>
    <w:rsid w:val="0091792B"/>
    <w:rsid w:val="00917B0D"/>
    <w:rsid w:val="00917FDA"/>
    <w:rsid w:val="00920B18"/>
    <w:rsid w:val="00920EC8"/>
    <w:rsid w:val="00921570"/>
    <w:rsid w:val="009216D0"/>
    <w:rsid w:val="009216E6"/>
    <w:rsid w:val="00921B0C"/>
    <w:rsid w:val="00921EF8"/>
    <w:rsid w:val="00922379"/>
    <w:rsid w:val="009223F4"/>
    <w:rsid w:val="0092263E"/>
    <w:rsid w:val="00922740"/>
    <w:rsid w:val="0092278C"/>
    <w:rsid w:val="00923155"/>
    <w:rsid w:val="00923452"/>
    <w:rsid w:val="00923521"/>
    <w:rsid w:val="00923544"/>
    <w:rsid w:val="00923BD1"/>
    <w:rsid w:val="00923FEE"/>
    <w:rsid w:val="00924501"/>
    <w:rsid w:val="0092468C"/>
    <w:rsid w:val="009246A7"/>
    <w:rsid w:val="00924C34"/>
    <w:rsid w:val="00924DC0"/>
    <w:rsid w:val="0092532E"/>
    <w:rsid w:val="009253AD"/>
    <w:rsid w:val="009255F0"/>
    <w:rsid w:val="00925699"/>
    <w:rsid w:val="00925968"/>
    <w:rsid w:val="00925D77"/>
    <w:rsid w:val="00925FA4"/>
    <w:rsid w:val="0092603D"/>
    <w:rsid w:val="0092617E"/>
    <w:rsid w:val="00926686"/>
    <w:rsid w:val="009271BA"/>
    <w:rsid w:val="00927876"/>
    <w:rsid w:val="00927A5F"/>
    <w:rsid w:val="00927A67"/>
    <w:rsid w:val="00927BD3"/>
    <w:rsid w:val="00927E9F"/>
    <w:rsid w:val="009306CF"/>
    <w:rsid w:val="00930A00"/>
    <w:rsid w:val="00930BB4"/>
    <w:rsid w:val="0093109C"/>
    <w:rsid w:val="009312EE"/>
    <w:rsid w:val="009312F2"/>
    <w:rsid w:val="0093136D"/>
    <w:rsid w:val="0093155B"/>
    <w:rsid w:val="009316DB"/>
    <w:rsid w:val="0093192A"/>
    <w:rsid w:val="00931947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A85"/>
    <w:rsid w:val="00933B28"/>
    <w:rsid w:val="00933DD7"/>
    <w:rsid w:val="00933F6A"/>
    <w:rsid w:val="0093409F"/>
    <w:rsid w:val="0093437A"/>
    <w:rsid w:val="009343CC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5E63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07A8"/>
    <w:rsid w:val="00940ACC"/>
    <w:rsid w:val="00941012"/>
    <w:rsid w:val="009410EB"/>
    <w:rsid w:val="009419FD"/>
    <w:rsid w:val="00941A78"/>
    <w:rsid w:val="00941A84"/>
    <w:rsid w:val="00941E2B"/>
    <w:rsid w:val="00942380"/>
    <w:rsid w:val="009423D1"/>
    <w:rsid w:val="009423DE"/>
    <w:rsid w:val="0094278F"/>
    <w:rsid w:val="00942DC2"/>
    <w:rsid w:val="00942DFA"/>
    <w:rsid w:val="0094306B"/>
    <w:rsid w:val="00943076"/>
    <w:rsid w:val="00943674"/>
    <w:rsid w:val="00943BB2"/>
    <w:rsid w:val="00943BD2"/>
    <w:rsid w:val="00944405"/>
    <w:rsid w:val="00944623"/>
    <w:rsid w:val="009446A4"/>
    <w:rsid w:val="00944710"/>
    <w:rsid w:val="00944766"/>
    <w:rsid w:val="009453BC"/>
    <w:rsid w:val="009456F2"/>
    <w:rsid w:val="00945847"/>
    <w:rsid w:val="00945AC7"/>
    <w:rsid w:val="00945B17"/>
    <w:rsid w:val="00945ECB"/>
    <w:rsid w:val="00945FE0"/>
    <w:rsid w:val="0094631D"/>
    <w:rsid w:val="009466AE"/>
    <w:rsid w:val="00946A92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0961"/>
    <w:rsid w:val="00951013"/>
    <w:rsid w:val="0095104F"/>
    <w:rsid w:val="00951558"/>
    <w:rsid w:val="009517B5"/>
    <w:rsid w:val="00951831"/>
    <w:rsid w:val="00951DE8"/>
    <w:rsid w:val="0095219B"/>
    <w:rsid w:val="009522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3B88"/>
    <w:rsid w:val="009542A0"/>
    <w:rsid w:val="00954412"/>
    <w:rsid w:val="0095471C"/>
    <w:rsid w:val="00954AB5"/>
    <w:rsid w:val="0095501F"/>
    <w:rsid w:val="009550EF"/>
    <w:rsid w:val="009551EE"/>
    <w:rsid w:val="009552AC"/>
    <w:rsid w:val="009557F2"/>
    <w:rsid w:val="00955D26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5"/>
    <w:rsid w:val="0096111C"/>
    <w:rsid w:val="009616B4"/>
    <w:rsid w:val="009619E7"/>
    <w:rsid w:val="00961D52"/>
    <w:rsid w:val="00962223"/>
    <w:rsid w:val="0096242A"/>
    <w:rsid w:val="00962840"/>
    <w:rsid w:val="00962DC7"/>
    <w:rsid w:val="00962F5B"/>
    <w:rsid w:val="0096304D"/>
    <w:rsid w:val="009634FB"/>
    <w:rsid w:val="009635D1"/>
    <w:rsid w:val="009637AD"/>
    <w:rsid w:val="0096393B"/>
    <w:rsid w:val="0096400F"/>
    <w:rsid w:val="009641C2"/>
    <w:rsid w:val="00964410"/>
    <w:rsid w:val="0096494D"/>
    <w:rsid w:val="0096496B"/>
    <w:rsid w:val="00964CA6"/>
    <w:rsid w:val="00964CBE"/>
    <w:rsid w:val="009652D5"/>
    <w:rsid w:val="00965584"/>
    <w:rsid w:val="0096598A"/>
    <w:rsid w:val="009659C4"/>
    <w:rsid w:val="00965A94"/>
    <w:rsid w:val="00965AA9"/>
    <w:rsid w:val="00965D93"/>
    <w:rsid w:val="00966097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118"/>
    <w:rsid w:val="00970605"/>
    <w:rsid w:val="00970637"/>
    <w:rsid w:val="009707FF"/>
    <w:rsid w:val="00970CDA"/>
    <w:rsid w:val="00970D6C"/>
    <w:rsid w:val="00970DE4"/>
    <w:rsid w:val="00970E88"/>
    <w:rsid w:val="00971270"/>
    <w:rsid w:val="0097144B"/>
    <w:rsid w:val="009715D0"/>
    <w:rsid w:val="0097173A"/>
    <w:rsid w:val="00971A53"/>
    <w:rsid w:val="00971E03"/>
    <w:rsid w:val="00972161"/>
    <w:rsid w:val="00972246"/>
    <w:rsid w:val="00972C35"/>
    <w:rsid w:val="00973355"/>
    <w:rsid w:val="0097362F"/>
    <w:rsid w:val="0097363E"/>
    <w:rsid w:val="00973789"/>
    <w:rsid w:val="0097388C"/>
    <w:rsid w:val="00973B6F"/>
    <w:rsid w:val="00973EC8"/>
    <w:rsid w:val="009743B1"/>
    <w:rsid w:val="00974466"/>
    <w:rsid w:val="00974860"/>
    <w:rsid w:val="00974B76"/>
    <w:rsid w:val="00974CEC"/>
    <w:rsid w:val="00974E99"/>
    <w:rsid w:val="00974EB9"/>
    <w:rsid w:val="00974F2D"/>
    <w:rsid w:val="00974FC5"/>
    <w:rsid w:val="00975057"/>
    <w:rsid w:val="009751B7"/>
    <w:rsid w:val="00975321"/>
    <w:rsid w:val="00975404"/>
    <w:rsid w:val="00975A22"/>
    <w:rsid w:val="00975BE4"/>
    <w:rsid w:val="00975D19"/>
    <w:rsid w:val="00975D86"/>
    <w:rsid w:val="00975D99"/>
    <w:rsid w:val="009760C7"/>
    <w:rsid w:val="009760DA"/>
    <w:rsid w:val="00976493"/>
    <w:rsid w:val="00976713"/>
    <w:rsid w:val="0097680E"/>
    <w:rsid w:val="00976FB0"/>
    <w:rsid w:val="009771A6"/>
    <w:rsid w:val="00977C1C"/>
    <w:rsid w:val="00977EDC"/>
    <w:rsid w:val="0098044D"/>
    <w:rsid w:val="00980508"/>
    <w:rsid w:val="00980669"/>
    <w:rsid w:val="0098105B"/>
    <w:rsid w:val="009815DA"/>
    <w:rsid w:val="00981E7A"/>
    <w:rsid w:val="00981F64"/>
    <w:rsid w:val="009820C7"/>
    <w:rsid w:val="0098224F"/>
    <w:rsid w:val="00982341"/>
    <w:rsid w:val="00982540"/>
    <w:rsid w:val="0098260C"/>
    <w:rsid w:val="00982FF4"/>
    <w:rsid w:val="009831B3"/>
    <w:rsid w:val="00983265"/>
    <w:rsid w:val="00983654"/>
    <w:rsid w:val="00983961"/>
    <w:rsid w:val="00983A6A"/>
    <w:rsid w:val="009841DE"/>
    <w:rsid w:val="00984204"/>
    <w:rsid w:val="009842BD"/>
    <w:rsid w:val="0098437C"/>
    <w:rsid w:val="009843D2"/>
    <w:rsid w:val="0098467B"/>
    <w:rsid w:val="0098493E"/>
    <w:rsid w:val="0098495A"/>
    <w:rsid w:val="00984DFE"/>
    <w:rsid w:val="00985752"/>
    <w:rsid w:val="00985E0D"/>
    <w:rsid w:val="00985E29"/>
    <w:rsid w:val="009860DD"/>
    <w:rsid w:val="009860E6"/>
    <w:rsid w:val="00986116"/>
    <w:rsid w:val="009869C9"/>
    <w:rsid w:val="00986E50"/>
    <w:rsid w:val="00986E93"/>
    <w:rsid w:val="00987A36"/>
    <w:rsid w:val="00987C4C"/>
    <w:rsid w:val="00987C77"/>
    <w:rsid w:val="00987C9C"/>
    <w:rsid w:val="00987CEC"/>
    <w:rsid w:val="0099035C"/>
    <w:rsid w:val="0099060A"/>
    <w:rsid w:val="00990658"/>
    <w:rsid w:val="0099072D"/>
    <w:rsid w:val="00990838"/>
    <w:rsid w:val="00990BEC"/>
    <w:rsid w:val="00990DCC"/>
    <w:rsid w:val="00990E8B"/>
    <w:rsid w:val="00990FAF"/>
    <w:rsid w:val="0099113F"/>
    <w:rsid w:val="009912BD"/>
    <w:rsid w:val="00991310"/>
    <w:rsid w:val="0099132B"/>
    <w:rsid w:val="00991585"/>
    <w:rsid w:val="00992289"/>
    <w:rsid w:val="00992728"/>
    <w:rsid w:val="009929E3"/>
    <w:rsid w:val="00992D26"/>
    <w:rsid w:val="00992D80"/>
    <w:rsid w:val="00993374"/>
    <w:rsid w:val="009934FE"/>
    <w:rsid w:val="009938F4"/>
    <w:rsid w:val="00993AB5"/>
    <w:rsid w:val="00993B09"/>
    <w:rsid w:val="00993B85"/>
    <w:rsid w:val="00994293"/>
    <w:rsid w:val="00994562"/>
    <w:rsid w:val="00994857"/>
    <w:rsid w:val="00994976"/>
    <w:rsid w:val="00994A34"/>
    <w:rsid w:val="00994AE9"/>
    <w:rsid w:val="00994D80"/>
    <w:rsid w:val="00994DFE"/>
    <w:rsid w:val="00994F78"/>
    <w:rsid w:val="00994FDF"/>
    <w:rsid w:val="0099503F"/>
    <w:rsid w:val="00995121"/>
    <w:rsid w:val="00995619"/>
    <w:rsid w:val="00995720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C08"/>
    <w:rsid w:val="00996C7B"/>
    <w:rsid w:val="009970F8"/>
    <w:rsid w:val="0099727D"/>
    <w:rsid w:val="009973CC"/>
    <w:rsid w:val="009978F0"/>
    <w:rsid w:val="00997A14"/>
    <w:rsid w:val="00997FC1"/>
    <w:rsid w:val="009A0141"/>
    <w:rsid w:val="009A022F"/>
    <w:rsid w:val="009A0455"/>
    <w:rsid w:val="009A06AE"/>
    <w:rsid w:val="009A087D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436"/>
    <w:rsid w:val="009A25B0"/>
    <w:rsid w:val="009A2780"/>
    <w:rsid w:val="009A2ECD"/>
    <w:rsid w:val="009A3389"/>
    <w:rsid w:val="009A33DB"/>
    <w:rsid w:val="009A3653"/>
    <w:rsid w:val="009A3694"/>
    <w:rsid w:val="009A3EB3"/>
    <w:rsid w:val="009A427D"/>
    <w:rsid w:val="009A4893"/>
    <w:rsid w:val="009A49DC"/>
    <w:rsid w:val="009A4E02"/>
    <w:rsid w:val="009A4EA8"/>
    <w:rsid w:val="009A4F2F"/>
    <w:rsid w:val="009A515F"/>
    <w:rsid w:val="009A5804"/>
    <w:rsid w:val="009A5843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737"/>
    <w:rsid w:val="009B1993"/>
    <w:rsid w:val="009B1BE0"/>
    <w:rsid w:val="009B1C15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95"/>
    <w:rsid w:val="009B49E1"/>
    <w:rsid w:val="009B4E27"/>
    <w:rsid w:val="009B525A"/>
    <w:rsid w:val="009B56B2"/>
    <w:rsid w:val="009B5A61"/>
    <w:rsid w:val="009B5D90"/>
    <w:rsid w:val="009B5DE4"/>
    <w:rsid w:val="009B6152"/>
    <w:rsid w:val="009B6669"/>
    <w:rsid w:val="009B6725"/>
    <w:rsid w:val="009B6981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060"/>
    <w:rsid w:val="009C014D"/>
    <w:rsid w:val="009C025B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987"/>
    <w:rsid w:val="009C1B92"/>
    <w:rsid w:val="009C2099"/>
    <w:rsid w:val="009C22E1"/>
    <w:rsid w:val="009C2595"/>
    <w:rsid w:val="009C295B"/>
    <w:rsid w:val="009C29CF"/>
    <w:rsid w:val="009C29D2"/>
    <w:rsid w:val="009C2D6A"/>
    <w:rsid w:val="009C34AB"/>
    <w:rsid w:val="009C3A0D"/>
    <w:rsid w:val="009C421D"/>
    <w:rsid w:val="009C4460"/>
    <w:rsid w:val="009C460F"/>
    <w:rsid w:val="009C4ACB"/>
    <w:rsid w:val="009C4AE2"/>
    <w:rsid w:val="009C4B91"/>
    <w:rsid w:val="009C4EE4"/>
    <w:rsid w:val="009C5556"/>
    <w:rsid w:val="009C58D4"/>
    <w:rsid w:val="009C59A5"/>
    <w:rsid w:val="009C59D1"/>
    <w:rsid w:val="009C6457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905"/>
    <w:rsid w:val="009C7BAB"/>
    <w:rsid w:val="009C7D95"/>
    <w:rsid w:val="009D03AA"/>
    <w:rsid w:val="009D07D8"/>
    <w:rsid w:val="009D09C6"/>
    <w:rsid w:val="009D1AD5"/>
    <w:rsid w:val="009D2016"/>
    <w:rsid w:val="009D211D"/>
    <w:rsid w:val="009D23B9"/>
    <w:rsid w:val="009D2996"/>
    <w:rsid w:val="009D299C"/>
    <w:rsid w:val="009D2C73"/>
    <w:rsid w:val="009D2E4A"/>
    <w:rsid w:val="009D2EFD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3C4"/>
    <w:rsid w:val="009D4603"/>
    <w:rsid w:val="009D463D"/>
    <w:rsid w:val="009D478B"/>
    <w:rsid w:val="009D4A37"/>
    <w:rsid w:val="009D4BC7"/>
    <w:rsid w:val="009D4CF0"/>
    <w:rsid w:val="009D4DB0"/>
    <w:rsid w:val="009D4E31"/>
    <w:rsid w:val="009D506B"/>
    <w:rsid w:val="009D5138"/>
    <w:rsid w:val="009D52BC"/>
    <w:rsid w:val="009D52ED"/>
    <w:rsid w:val="009D5497"/>
    <w:rsid w:val="009D56F3"/>
    <w:rsid w:val="009D5727"/>
    <w:rsid w:val="009D5EA1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D8E"/>
    <w:rsid w:val="009D7F56"/>
    <w:rsid w:val="009E002D"/>
    <w:rsid w:val="009E0494"/>
    <w:rsid w:val="009E0846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1AB"/>
    <w:rsid w:val="009E390E"/>
    <w:rsid w:val="009E3B03"/>
    <w:rsid w:val="009E3B57"/>
    <w:rsid w:val="009E3FE0"/>
    <w:rsid w:val="009E41C7"/>
    <w:rsid w:val="009E4566"/>
    <w:rsid w:val="009E49EC"/>
    <w:rsid w:val="009E4C43"/>
    <w:rsid w:val="009E4E8F"/>
    <w:rsid w:val="009E544F"/>
    <w:rsid w:val="009E56FD"/>
    <w:rsid w:val="009E5B15"/>
    <w:rsid w:val="009E5DBC"/>
    <w:rsid w:val="009E60A9"/>
    <w:rsid w:val="009E64F5"/>
    <w:rsid w:val="009E65EC"/>
    <w:rsid w:val="009E6737"/>
    <w:rsid w:val="009E68D3"/>
    <w:rsid w:val="009E6B5E"/>
    <w:rsid w:val="009E6EC3"/>
    <w:rsid w:val="009E6F26"/>
    <w:rsid w:val="009E727E"/>
    <w:rsid w:val="009E7D83"/>
    <w:rsid w:val="009E7DFB"/>
    <w:rsid w:val="009E7FE9"/>
    <w:rsid w:val="009F03AF"/>
    <w:rsid w:val="009F0CD9"/>
    <w:rsid w:val="009F0FA5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97F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532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500"/>
    <w:rsid w:val="009F59E5"/>
    <w:rsid w:val="009F5B93"/>
    <w:rsid w:val="009F6983"/>
    <w:rsid w:val="009F6985"/>
    <w:rsid w:val="009F6F5E"/>
    <w:rsid w:val="009F7456"/>
    <w:rsid w:val="009F7953"/>
    <w:rsid w:val="009F7A1E"/>
    <w:rsid w:val="009F7EAA"/>
    <w:rsid w:val="009F7F44"/>
    <w:rsid w:val="00A0009E"/>
    <w:rsid w:val="00A00544"/>
    <w:rsid w:val="00A0083B"/>
    <w:rsid w:val="00A00DB7"/>
    <w:rsid w:val="00A00F51"/>
    <w:rsid w:val="00A01081"/>
    <w:rsid w:val="00A0127B"/>
    <w:rsid w:val="00A01291"/>
    <w:rsid w:val="00A01428"/>
    <w:rsid w:val="00A01468"/>
    <w:rsid w:val="00A015A1"/>
    <w:rsid w:val="00A01ADA"/>
    <w:rsid w:val="00A01AFA"/>
    <w:rsid w:val="00A0228B"/>
    <w:rsid w:val="00A02314"/>
    <w:rsid w:val="00A024D0"/>
    <w:rsid w:val="00A02757"/>
    <w:rsid w:val="00A02B7A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875"/>
    <w:rsid w:val="00A0497D"/>
    <w:rsid w:val="00A04BC4"/>
    <w:rsid w:val="00A04D8D"/>
    <w:rsid w:val="00A04F14"/>
    <w:rsid w:val="00A050A0"/>
    <w:rsid w:val="00A0525D"/>
    <w:rsid w:val="00A05291"/>
    <w:rsid w:val="00A05B08"/>
    <w:rsid w:val="00A05B4D"/>
    <w:rsid w:val="00A05E7D"/>
    <w:rsid w:val="00A05ECB"/>
    <w:rsid w:val="00A05F01"/>
    <w:rsid w:val="00A05FD0"/>
    <w:rsid w:val="00A06747"/>
    <w:rsid w:val="00A06C07"/>
    <w:rsid w:val="00A06C79"/>
    <w:rsid w:val="00A06E9B"/>
    <w:rsid w:val="00A06EDC"/>
    <w:rsid w:val="00A06F8E"/>
    <w:rsid w:val="00A07AD5"/>
    <w:rsid w:val="00A07B3D"/>
    <w:rsid w:val="00A1003A"/>
    <w:rsid w:val="00A10042"/>
    <w:rsid w:val="00A1038C"/>
    <w:rsid w:val="00A107DB"/>
    <w:rsid w:val="00A10B21"/>
    <w:rsid w:val="00A10CCE"/>
    <w:rsid w:val="00A10E77"/>
    <w:rsid w:val="00A11393"/>
    <w:rsid w:val="00A11A15"/>
    <w:rsid w:val="00A11C48"/>
    <w:rsid w:val="00A11D0A"/>
    <w:rsid w:val="00A120F7"/>
    <w:rsid w:val="00A12171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88F"/>
    <w:rsid w:val="00A14902"/>
    <w:rsid w:val="00A14AC1"/>
    <w:rsid w:val="00A14C19"/>
    <w:rsid w:val="00A15623"/>
    <w:rsid w:val="00A159AB"/>
    <w:rsid w:val="00A15F2F"/>
    <w:rsid w:val="00A16481"/>
    <w:rsid w:val="00A1698E"/>
    <w:rsid w:val="00A16A73"/>
    <w:rsid w:val="00A16C9B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232"/>
    <w:rsid w:val="00A21854"/>
    <w:rsid w:val="00A2187C"/>
    <w:rsid w:val="00A21FD9"/>
    <w:rsid w:val="00A22143"/>
    <w:rsid w:val="00A2224F"/>
    <w:rsid w:val="00A22255"/>
    <w:rsid w:val="00A22468"/>
    <w:rsid w:val="00A227FE"/>
    <w:rsid w:val="00A22822"/>
    <w:rsid w:val="00A228B1"/>
    <w:rsid w:val="00A22929"/>
    <w:rsid w:val="00A22D61"/>
    <w:rsid w:val="00A22E1C"/>
    <w:rsid w:val="00A23002"/>
    <w:rsid w:val="00A2301C"/>
    <w:rsid w:val="00A2305E"/>
    <w:rsid w:val="00A237EC"/>
    <w:rsid w:val="00A2389C"/>
    <w:rsid w:val="00A23B11"/>
    <w:rsid w:val="00A23BC8"/>
    <w:rsid w:val="00A23CEB"/>
    <w:rsid w:val="00A23F93"/>
    <w:rsid w:val="00A241FF"/>
    <w:rsid w:val="00A2445C"/>
    <w:rsid w:val="00A249C4"/>
    <w:rsid w:val="00A24F86"/>
    <w:rsid w:val="00A2505F"/>
    <w:rsid w:val="00A256ED"/>
    <w:rsid w:val="00A2584C"/>
    <w:rsid w:val="00A25963"/>
    <w:rsid w:val="00A25B60"/>
    <w:rsid w:val="00A25DC8"/>
    <w:rsid w:val="00A260B6"/>
    <w:rsid w:val="00A26316"/>
    <w:rsid w:val="00A267A5"/>
    <w:rsid w:val="00A269E0"/>
    <w:rsid w:val="00A26AD7"/>
    <w:rsid w:val="00A26C58"/>
    <w:rsid w:val="00A26E10"/>
    <w:rsid w:val="00A2765E"/>
    <w:rsid w:val="00A27BF1"/>
    <w:rsid w:val="00A27C78"/>
    <w:rsid w:val="00A27D34"/>
    <w:rsid w:val="00A27E29"/>
    <w:rsid w:val="00A27F70"/>
    <w:rsid w:val="00A30118"/>
    <w:rsid w:val="00A3024D"/>
    <w:rsid w:val="00A302A8"/>
    <w:rsid w:val="00A30330"/>
    <w:rsid w:val="00A306E9"/>
    <w:rsid w:val="00A30776"/>
    <w:rsid w:val="00A30998"/>
    <w:rsid w:val="00A30D0D"/>
    <w:rsid w:val="00A30DCB"/>
    <w:rsid w:val="00A30EB7"/>
    <w:rsid w:val="00A31276"/>
    <w:rsid w:val="00A31486"/>
    <w:rsid w:val="00A314EB"/>
    <w:rsid w:val="00A3153C"/>
    <w:rsid w:val="00A31C00"/>
    <w:rsid w:val="00A32043"/>
    <w:rsid w:val="00A328CB"/>
    <w:rsid w:val="00A32A38"/>
    <w:rsid w:val="00A32D5B"/>
    <w:rsid w:val="00A32FD8"/>
    <w:rsid w:val="00A334C1"/>
    <w:rsid w:val="00A334DB"/>
    <w:rsid w:val="00A3369E"/>
    <w:rsid w:val="00A33B92"/>
    <w:rsid w:val="00A33CF2"/>
    <w:rsid w:val="00A33D70"/>
    <w:rsid w:val="00A33E00"/>
    <w:rsid w:val="00A33EA3"/>
    <w:rsid w:val="00A34069"/>
    <w:rsid w:val="00A34098"/>
    <w:rsid w:val="00A341AE"/>
    <w:rsid w:val="00A345BD"/>
    <w:rsid w:val="00A345EB"/>
    <w:rsid w:val="00A348DC"/>
    <w:rsid w:val="00A34AB8"/>
    <w:rsid w:val="00A34ADF"/>
    <w:rsid w:val="00A34C02"/>
    <w:rsid w:val="00A34E4A"/>
    <w:rsid w:val="00A34F4B"/>
    <w:rsid w:val="00A35293"/>
    <w:rsid w:val="00A35403"/>
    <w:rsid w:val="00A358B4"/>
    <w:rsid w:val="00A35B03"/>
    <w:rsid w:val="00A35CCE"/>
    <w:rsid w:val="00A35D1C"/>
    <w:rsid w:val="00A3606D"/>
    <w:rsid w:val="00A36430"/>
    <w:rsid w:val="00A36520"/>
    <w:rsid w:val="00A36585"/>
    <w:rsid w:val="00A366B4"/>
    <w:rsid w:val="00A36752"/>
    <w:rsid w:val="00A36B50"/>
    <w:rsid w:val="00A36C3E"/>
    <w:rsid w:val="00A36DE5"/>
    <w:rsid w:val="00A37054"/>
    <w:rsid w:val="00A37062"/>
    <w:rsid w:val="00A37211"/>
    <w:rsid w:val="00A3730E"/>
    <w:rsid w:val="00A37337"/>
    <w:rsid w:val="00A37342"/>
    <w:rsid w:val="00A37450"/>
    <w:rsid w:val="00A3751A"/>
    <w:rsid w:val="00A378A9"/>
    <w:rsid w:val="00A37A9A"/>
    <w:rsid w:val="00A37CDF"/>
    <w:rsid w:val="00A4071E"/>
    <w:rsid w:val="00A40DA7"/>
    <w:rsid w:val="00A40E67"/>
    <w:rsid w:val="00A41434"/>
    <w:rsid w:val="00A41612"/>
    <w:rsid w:val="00A41800"/>
    <w:rsid w:val="00A41A28"/>
    <w:rsid w:val="00A41B15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130"/>
    <w:rsid w:val="00A45267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154"/>
    <w:rsid w:val="00A47338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5D9"/>
    <w:rsid w:val="00A52620"/>
    <w:rsid w:val="00A52670"/>
    <w:rsid w:val="00A5294F"/>
    <w:rsid w:val="00A52A95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DAB"/>
    <w:rsid w:val="00A54DD9"/>
    <w:rsid w:val="00A54F46"/>
    <w:rsid w:val="00A54F9E"/>
    <w:rsid w:val="00A5520F"/>
    <w:rsid w:val="00A5548B"/>
    <w:rsid w:val="00A55E60"/>
    <w:rsid w:val="00A560A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292"/>
    <w:rsid w:val="00A6153E"/>
    <w:rsid w:val="00A61B95"/>
    <w:rsid w:val="00A62117"/>
    <w:rsid w:val="00A621C0"/>
    <w:rsid w:val="00A622F5"/>
    <w:rsid w:val="00A62A33"/>
    <w:rsid w:val="00A62C9A"/>
    <w:rsid w:val="00A631D4"/>
    <w:rsid w:val="00A637D4"/>
    <w:rsid w:val="00A63AF3"/>
    <w:rsid w:val="00A63B83"/>
    <w:rsid w:val="00A63DE5"/>
    <w:rsid w:val="00A64041"/>
    <w:rsid w:val="00A64082"/>
    <w:rsid w:val="00A643E5"/>
    <w:rsid w:val="00A64468"/>
    <w:rsid w:val="00A6498A"/>
    <w:rsid w:val="00A64B18"/>
    <w:rsid w:val="00A64B68"/>
    <w:rsid w:val="00A64E87"/>
    <w:rsid w:val="00A65058"/>
    <w:rsid w:val="00A65197"/>
    <w:rsid w:val="00A659E3"/>
    <w:rsid w:val="00A65A0B"/>
    <w:rsid w:val="00A65DDD"/>
    <w:rsid w:val="00A65E0C"/>
    <w:rsid w:val="00A66081"/>
    <w:rsid w:val="00A66132"/>
    <w:rsid w:val="00A66640"/>
    <w:rsid w:val="00A66A20"/>
    <w:rsid w:val="00A66A66"/>
    <w:rsid w:val="00A66E8F"/>
    <w:rsid w:val="00A66F9E"/>
    <w:rsid w:val="00A675BF"/>
    <w:rsid w:val="00A67B87"/>
    <w:rsid w:val="00A67BA8"/>
    <w:rsid w:val="00A7013A"/>
    <w:rsid w:val="00A7054B"/>
    <w:rsid w:val="00A70A11"/>
    <w:rsid w:val="00A7118F"/>
    <w:rsid w:val="00A7171F"/>
    <w:rsid w:val="00A718D7"/>
    <w:rsid w:val="00A71A85"/>
    <w:rsid w:val="00A71D1D"/>
    <w:rsid w:val="00A71EC5"/>
    <w:rsid w:val="00A7243B"/>
    <w:rsid w:val="00A72685"/>
    <w:rsid w:val="00A72836"/>
    <w:rsid w:val="00A729D9"/>
    <w:rsid w:val="00A72BDA"/>
    <w:rsid w:val="00A72DDC"/>
    <w:rsid w:val="00A72E60"/>
    <w:rsid w:val="00A72E63"/>
    <w:rsid w:val="00A7353B"/>
    <w:rsid w:val="00A73C46"/>
    <w:rsid w:val="00A746C8"/>
    <w:rsid w:val="00A746EC"/>
    <w:rsid w:val="00A74795"/>
    <w:rsid w:val="00A74909"/>
    <w:rsid w:val="00A74965"/>
    <w:rsid w:val="00A749A8"/>
    <w:rsid w:val="00A74B64"/>
    <w:rsid w:val="00A74ED2"/>
    <w:rsid w:val="00A75382"/>
    <w:rsid w:val="00A75482"/>
    <w:rsid w:val="00A75700"/>
    <w:rsid w:val="00A75773"/>
    <w:rsid w:val="00A760FE"/>
    <w:rsid w:val="00A76A3E"/>
    <w:rsid w:val="00A76E84"/>
    <w:rsid w:val="00A770B5"/>
    <w:rsid w:val="00A77120"/>
    <w:rsid w:val="00A77200"/>
    <w:rsid w:val="00A7746F"/>
    <w:rsid w:val="00A77630"/>
    <w:rsid w:val="00A777AB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403"/>
    <w:rsid w:val="00A81605"/>
    <w:rsid w:val="00A81820"/>
    <w:rsid w:val="00A81EFE"/>
    <w:rsid w:val="00A825D4"/>
    <w:rsid w:val="00A82841"/>
    <w:rsid w:val="00A82852"/>
    <w:rsid w:val="00A82ACA"/>
    <w:rsid w:val="00A82E14"/>
    <w:rsid w:val="00A830E8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D78"/>
    <w:rsid w:val="00A84EE0"/>
    <w:rsid w:val="00A84FB3"/>
    <w:rsid w:val="00A84FBF"/>
    <w:rsid w:val="00A852D2"/>
    <w:rsid w:val="00A8574E"/>
    <w:rsid w:val="00A8593A"/>
    <w:rsid w:val="00A85BA5"/>
    <w:rsid w:val="00A85BFE"/>
    <w:rsid w:val="00A86200"/>
    <w:rsid w:val="00A86526"/>
    <w:rsid w:val="00A86A7D"/>
    <w:rsid w:val="00A86C97"/>
    <w:rsid w:val="00A8782A"/>
    <w:rsid w:val="00A8791F"/>
    <w:rsid w:val="00A8797D"/>
    <w:rsid w:val="00A879EE"/>
    <w:rsid w:val="00A87D4A"/>
    <w:rsid w:val="00A87F10"/>
    <w:rsid w:val="00A90145"/>
    <w:rsid w:val="00A902C2"/>
    <w:rsid w:val="00A902DA"/>
    <w:rsid w:val="00A9037E"/>
    <w:rsid w:val="00A9060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300"/>
    <w:rsid w:val="00A92422"/>
    <w:rsid w:val="00A9290E"/>
    <w:rsid w:val="00A9295F"/>
    <w:rsid w:val="00A92B02"/>
    <w:rsid w:val="00A92F2F"/>
    <w:rsid w:val="00A93242"/>
    <w:rsid w:val="00A93387"/>
    <w:rsid w:val="00A933A5"/>
    <w:rsid w:val="00A933D6"/>
    <w:rsid w:val="00A93508"/>
    <w:rsid w:val="00A9372D"/>
    <w:rsid w:val="00A938C2"/>
    <w:rsid w:val="00A939A0"/>
    <w:rsid w:val="00A93C9F"/>
    <w:rsid w:val="00A93DE4"/>
    <w:rsid w:val="00A94289"/>
    <w:rsid w:val="00A9429C"/>
    <w:rsid w:val="00A949C8"/>
    <w:rsid w:val="00A94F2A"/>
    <w:rsid w:val="00A94FC5"/>
    <w:rsid w:val="00A951E8"/>
    <w:rsid w:val="00A951EA"/>
    <w:rsid w:val="00A952AB"/>
    <w:rsid w:val="00A95658"/>
    <w:rsid w:val="00A95DEF"/>
    <w:rsid w:val="00A95E1B"/>
    <w:rsid w:val="00A95E7F"/>
    <w:rsid w:val="00A95F22"/>
    <w:rsid w:val="00A961D4"/>
    <w:rsid w:val="00A966E9"/>
    <w:rsid w:val="00A96842"/>
    <w:rsid w:val="00A96B4F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CCA"/>
    <w:rsid w:val="00AA000F"/>
    <w:rsid w:val="00AA01D0"/>
    <w:rsid w:val="00AA0346"/>
    <w:rsid w:val="00AA0362"/>
    <w:rsid w:val="00AA05F9"/>
    <w:rsid w:val="00AA0610"/>
    <w:rsid w:val="00AA0F08"/>
    <w:rsid w:val="00AA10E6"/>
    <w:rsid w:val="00AA1674"/>
    <w:rsid w:val="00AA1831"/>
    <w:rsid w:val="00AA1AFB"/>
    <w:rsid w:val="00AA1BD9"/>
    <w:rsid w:val="00AA1D32"/>
    <w:rsid w:val="00AA1E45"/>
    <w:rsid w:val="00AA1FD4"/>
    <w:rsid w:val="00AA2ADC"/>
    <w:rsid w:val="00AA2DC7"/>
    <w:rsid w:val="00AA30E4"/>
    <w:rsid w:val="00AA321A"/>
    <w:rsid w:val="00AA33B5"/>
    <w:rsid w:val="00AA361B"/>
    <w:rsid w:val="00AA3D15"/>
    <w:rsid w:val="00AA3E60"/>
    <w:rsid w:val="00AA419F"/>
    <w:rsid w:val="00AA4AEF"/>
    <w:rsid w:val="00AA4CC6"/>
    <w:rsid w:val="00AA55EE"/>
    <w:rsid w:val="00AA5621"/>
    <w:rsid w:val="00AA5BDC"/>
    <w:rsid w:val="00AA5D08"/>
    <w:rsid w:val="00AA6136"/>
    <w:rsid w:val="00AA62EF"/>
    <w:rsid w:val="00AA6594"/>
    <w:rsid w:val="00AA66D9"/>
    <w:rsid w:val="00AA67EC"/>
    <w:rsid w:val="00AA6D65"/>
    <w:rsid w:val="00AA6FB0"/>
    <w:rsid w:val="00AA737A"/>
    <w:rsid w:val="00AA74CB"/>
    <w:rsid w:val="00AA7648"/>
    <w:rsid w:val="00AA79A3"/>
    <w:rsid w:val="00AA7C62"/>
    <w:rsid w:val="00AA7C8B"/>
    <w:rsid w:val="00AA7EE1"/>
    <w:rsid w:val="00AB00D5"/>
    <w:rsid w:val="00AB0137"/>
    <w:rsid w:val="00AB049B"/>
    <w:rsid w:val="00AB04D3"/>
    <w:rsid w:val="00AB06F0"/>
    <w:rsid w:val="00AB0CC7"/>
    <w:rsid w:val="00AB0F21"/>
    <w:rsid w:val="00AB1002"/>
    <w:rsid w:val="00AB1094"/>
    <w:rsid w:val="00AB1405"/>
    <w:rsid w:val="00AB16EF"/>
    <w:rsid w:val="00AB1BA9"/>
    <w:rsid w:val="00AB1CC2"/>
    <w:rsid w:val="00AB23A3"/>
    <w:rsid w:val="00AB2495"/>
    <w:rsid w:val="00AB2798"/>
    <w:rsid w:val="00AB2D1D"/>
    <w:rsid w:val="00AB2E44"/>
    <w:rsid w:val="00AB2FDD"/>
    <w:rsid w:val="00AB3133"/>
    <w:rsid w:val="00AB3142"/>
    <w:rsid w:val="00AB3304"/>
    <w:rsid w:val="00AB382B"/>
    <w:rsid w:val="00AB3847"/>
    <w:rsid w:val="00AB3BB8"/>
    <w:rsid w:val="00AB3C4F"/>
    <w:rsid w:val="00AB3E0A"/>
    <w:rsid w:val="00AB4274"/>
    <w:rsid w:val="00AB4394"/>
    <w:rsid w:val="00AB449E"/>
    <w:rsid w:val="00AB460B"/>
    <w:rsid w:val="00AB4A0A"/>
    <w:rsid w:val="00AB4CA7"/>
    <w:rsid w:val="00AB4D53"/>
    <w:rsid w:val="00AB4F93"/>
    <w:rsid w:val="00AB5637"/>
    <w:rsid w:val="00AB5A06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1FBC"/>
    <w:rsid w:val="00AC2333"/>
    <w:rsid w:val="00AC2739"/>
    <w:rsid w:val="00AC2B03"/>
    <w:rsid w:val="00AC2B55"/>
    <w:rsid w:val="00AC3075"/>
    <w:rsid w:val="00AC35B1"/>
    <w:rsid w:val="00AC37A5"/>
    <w:rsid w:val="00AC3A29"/>
    <w:rsid w:val="00AC3FDF"/>
    <w:rsid w:val="00AC3FE4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275"/>
    <w:rsid w:val="00AC67B7"/>
    <w:rsid w:val="00AC67E8"/>
    <w:rsid w:val="00AC6D06"/>
    <w:rsid w:val="00AC6D32"/>
    <w:rsid w:val="00AC7051"/>
    <w:rsid w:val="00AC70CA"/>
    <w:rsid w:val="00AC7189"/>
    <w:rsid w:val="00AC7909"/>
    <w:rsid w:val="00AC7BAA"/>
    <w:rsid w:val="00AC7D97"/>
    <w:rsid w:val="00AC7DC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1E18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5CAC"/>
    <w:rsid w:val="00AD6256"/>
    <w:rsid w:val="00AD625C"/>
    <w:rsid w:val="00AD6946"/>
    <w:rsid w:val="00AD6BA5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CF1"/>
    <w:rsid w:val="00AE1DC3"/>
    <w:rsid w:val="00AE1F37"/>
    <w:rsid w:val="00AE1F9A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42BE"/>
    <w:rsid w:val="00AE44A9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0B6"/>
    <w:rsid w:val="00AF0146"/>
    <w:rsid w:val="00AF0183"/>
    <w:rsid w:val="00AF022B"/>
    <w:rsid w:val="00AF079F"/>
    <w:rsid w:val="00AF0820"/>
    <w:rsid w:val="00AF0BE8"/>
    <w:rsid w:val="00AF0C10"/>
    <w:rsid w:val="00AF100A"/>
    <w:rsid w:val="00AF1028"/>
    <w:rsid w:val="00AF1248"/>
    <w:rsid w:val="00AF134B"/>
    <w:rsid w:val="00AF153D"/>
    <w:rsid w:val="00AF16B7"/>
    <w:rsid w:val="00AF1707"/>
    <w:rsid w:val="00AF17B7"/>
    <w:rsid w:val="00AF1A3F"/>
    <w:rsid w:val="00AF1DCC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08"/>
    <w:rsid w:val="00AF3D5F"/>
    <w:rsid w:val="00AF3DA1"/>
    <w:rsid w:val="00AF3E58"/>
    <w:rsid w:val="00AF4277"/>
    <w:rsid w:val="00AF44D2"/>
    <w:rsid w:val="00AF451D"/>
    <w:rsid w:val="00AF47DB"/>
    <w:rsid w:val="00AF4B5F"/>
    <w:rsid w:val="00AF4D4A"/>
    <w:rsid w:val="00AF4E42"/>
    <w:rsid w:val="00AF4EB7"/>
    <w:rsid w:val="00AF4EC0"/>
    <w:rsid w:val="00AF5380"/>
    <w:rsid w:val="00AF539E"/>
    <w:rsid w:val="00AF5435"/>
    <w:rsid w:val="00AF5B9F"/>
    <w:rsid w:val="00AF63E6"/>
    <w:rsid w:val="00AF63F9"/>
    <w:rsid w:val="00AF66FC"/>
    <w:rsid w:val="00AF6BE3"/>
    <w:rsid w:val="00AF75D3"/>
    <w:rsid w:val="00AF7807"/>
    <w:rsid w:val="00AF7903"/>
    <w:rsid w:val="00AF79FC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0C4"/>
    <w:rsid w:val="00B031D4"/>
    <w:rsid w:val="00B03387"/>
    <w:rsid w:val="00B037FE"/>
    <w:rsid w:val="00B038D0"/>
    <w:rsid w:val="00B03C65"/>
    <w:rsid w:val="00B03C82"/>
    <w:rsid w:val="00B0410D"/>
    <w:rsid w:val="00B041BA"/>
    <w:rsid w:val="00B042FD"/>
    <w:rsid w:val="00B04338"/>
    <w:rsid w:val="00B048B1"/>
    <w:rsid w:val="00B04997"/>
    <w:rsid w:val="00B049E1"/>
    <w:rsid w:val="00B05156"/>
    <w:rsid w:val="00B05163"/>
    <w:rsid w:val="00B051FF"/>
    <w:rsid w:val="00B054D2"/>
    <w:rsid w:val="00B05845"/>
    <w:rsid w:val="00B058D1"/>
    <w:rsid w:val="00B05995"/>
    <w:rsid w:val="00B059E5"/>
    <w:rsid w:val="00B06320"/>
    <w:rsid w:val="00B06463"/>
    <w:rsid w:val="00B06473"/>
    <w:rsid w:val="00B0658C"/>
    <w:rsid w:val="00B065F1"/>
    <w:rsid w:val="00B06704"/>
    <w:rsid w:val="00B067E8"/>
    <w:rsid w:val="00B06819"/>
    <w:rsid w:val="00B06BD8"/>
    <w:rsid w:val="00B06F85"/>
    <w:rsid w:val="00B07421"/>
    <w:rsid w:val="00B076ED"/>
    <w:rsid w:val="00B076F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3E7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337"/>
    <w:rsid w:val="00B13609"/>
    <w:rsid w:val="00B1375B"/>
    <w:rsid w:val="00B13876"/>
    <w:rsid w:val="00B1396E"/>
    <w:rsid w:val="00B13B6F"/>
    <w:rsid w:val="00B13D85"/>
    <w:rsid w:val="00B141C6"/>
    <w:rsid w:val="00B142A1"/>
    <w:rsid w:val="00B144E0"/>
    <w:rsid w:val="00B14581"/>
    <w:rsid w:val="00B148C8"/>
    <w:rsid w:val="00B14A60"/>
    <w:rsid w:val="00B14B0F"/>
    <w:rsid w:val="00B14E31"/>
    <w:rsid w:val="00B14E39"/>
    <w:rsid w:val="00B1544D"/>
    <w:rsid w:val="00B155AC"/>
    <w:rsid w:val="00B1561A"/>
    <w:rsid w:val="00B15729"/>
    <w:rsid w:val="00B157E6"/>
    <w:rsid w:val="00B1584D"/>
    <w:rsid w:val="00B15BBB"/>
    <w:rsid w:val="00B15DD8"/>
    <w:rsid w:val="00B15E55"/>
    <w:rsid w:val="00B15ECF"/>
    <w:rsid w:val="00B1604F"/>
    <w:rsid w:val="00B160FF"/>
    <w:rsid w:val="00B1666C"/>
    <w:rsid w:val="00B16F4B"/>
    <w:rsid w:val="00B17601"/>
    <w:rsid w:val="00B17915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3C6"/>
    <w:rsid w:val="00B22A73"/>
    <w:rsid w:val="00B2300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232"/>
    <w:rsid w:val="00B26411"/>
    <w:rsid w:val="00B269C2"/>
    <w:rsid w:val="00B26B5C"/>
    <w:rsid w:val="00B26F1D"/>
    <w:rsid w:val="00B270D8"/>
    <w:rsid w:val="00B2737A"/>
    <w:rsid w:val="00B27B69"/>
    <w:rsid w:val="00B306B9"/>
    <w:rsid w:val="00B30737"/>
    <w:rsid w:val="00B307E6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65D"/>
    <w:rsid w:val="00B32A1F"/>
    <w:rsid w:val="00B32B0B"/>
    <w:rsid w:val="00B32D47"/>
    <w:rsid w:val="00B32E2F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76E"/>
    <w:rsid w:val="00B35ADD"/>
    <w:rsid w:val="00B35B72"/>
    <w:rsid w:val="00B35C51"/>
    <w:rsid w:val="00B36133"/>
    <w:rsid w:val="00B36680"/>
    <w:rsid w:val="00B37231"/>
    <w:rsid w:val="00B3723A"/>
    <w:rsid w:val="00B37276"/>
    <w:rsid w:val="00B377EA"/>
    <w:rsid w:val="00B37E60"/>
    <w:rsid w:val="00B37E89"/>
    <w:rsid w:val="00B402E9"/>
    <w:rsid w:val="00B40402"/>
    <w:rsid w:val="00B404BD"/>
    <w:rsid w:val="00B40892"/>
    <w:rsid w:val="00B40A33"/>
    <w:rsid w:val="00B40D9B"/>
    <w:rsid w:val="00B40F67"/>
    <w:rsid w:val="00B41007"/>
    <w:rsid w:val="00B4148B"/>
    <w:rsid w:val="00B4148E"/>
    <w:rsid w:val="00B41AD1"/>
    <w:rsid w:val="00B41F94"/>
    <w:rsid w:val="00B42B75"/>
    <w:rsid w:val="00B42E5E"/>
    <w:rsid w:val="00B43084"/>
    <w:rsid w:val="00B430C7"/>
    <w:rsid w:val="00B4311E"/>
    <w:rsid w:val="00B431E1"/>
    <w:rsid w:val="00B43536"/>
    <w:rsid w:val="00B43664"/>
    <w:rsid w:val="00B438F4"/>
    <w:rsid w:val="00B43C6A"/>
    <w:rsid w:val="00B43C6D"/>
    <w:rsid w:val="00B43D3B"/>
    <w:rsid w:val="00B43D71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0FA"/>
    <w:rsid w:val="00B462E2"/>
    <w:rsid w:val="00B46A14"/>
    <w:rsid w:val="00B46B22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2D7"/>
    <w:rsid w:val="00B513E1"/>
    <w:rsid w:val="00B517A8"/>
    <w:rsid w:val="00B51AAD"/>
    <w:rsid w:val="00B524BA"/>
    <w:rsid w:val="00B5259D"/>
    <w:rsid w:val="00B52877"/>
    <w:rsid w:val="00B529D7"/>
    <w:rsid w:val="00B52E44"/>
    <w:rsid w:val="00B52EF3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4D2E"/>
    <w:rsid w:val="00B55B30"/>
    <w:rsid w:val="00B55B6A"/>
    <w:rsid w:val="00B55D33"/>
    <w:rsid w:val="00B55E12"/>
    <w:rsid w:val="00B56141"/>
    <w:rsid w:val="00B56541"/>
    <w:rsid w:val="00B56646"/>
    <w:rsid w:val="00B567EF"/>
    <w:rsid w:val="00B56934"/>
    <w:rsid w:val="00B572D8"/>
    <w:rsid w:val="00B57340"/>
    <w:rsid w:val="00B57974"/>
    <w:rsid w:val="00B57F48"/>
    <w:rsid w:val="00B6080A"/>
    <w:rsid w:val="00B61B03"/>
    <w:rsid w:val="00B61D51"/>
    <w:rsid w:val="00B61DA9"/>
    <w:rsid w:val="00B61DDB"/>
    <w:rsid w:val="00B62243"/>
    <w:rsid w:val="00B62606"/>
    <w:rsid w:val="00B62759"/>
    <w:rsid w:val="00B62791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6B2"/>
    <w:rsid w:val="00B6373B"/>
    <w:rsid w:val="00B637D9"/>
    <w:rsid w:val="00B6390F"/>
    <w:rsid w:val="00B63A3C"/>
    <w:rsid w:val="00B63C3E"/>
    <w:rsid w:val="00B63CA9"/>
    <w:rsid w:val="00B63CBB"/>
    <w:rsid w:val="00B63F37"/>
    <w:rsid w:val="00B647D1"/>
    <w:rsid w:val="00B64C9B"/>
    <w:rsid w:val="00B657EE"/>
    <w:rsid w:val="00B65913"/>
    <w:rsid w:val="00B65BB0"/>
    <w:rsid w:val="00B662B8"/>
    <w:rsid w:val="00B664F7"/>
    <w:rsid w:val="00B665CB"/>
    <w:rsid w:val="00B665E5"/>
    <w:rsid w:val="00B66743"/>
    <w:rsid w:val="00B67235"/>
    <w:rsid w:val="00B67329"/>
    <w:rsid w:val="00B673DB"/>
    <w:rsid w:val="00B6745F"/>
    <w:rsid w:val="00B676D1"/>
    <w:rsid w:val="00B676FB"/>
    <w:rsid w:val="00B6778F"/>
    <w:rsid w:val="00B67A09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70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DDE"/>
    <w:rsid w:val="00B72EC8"/>
    <w:rsid w:val="00B7351B"/>
    <w:rsid w:val="00B73564"/>
    <w:rsid w:val="00B738A6"/>
    <w:rsid w:val="00B73908"/>
    <w:rsid w:val="00B739D2"/>
    <w:rsid w:val="00B73BF5"/>
    <w:rsid w:val="00B73CA3"/>
    <w:rsid w:val="00B73EA8"/>
    <w:rsid w:val="00B7402B"/>
    <w:rsid w:val="00B740A9"/>
    <w:rsid w:val="00B740EF"/>
    <w:rsid w:val="00B74469"/>
    <w:rsid w:val="00B74489"/>
    <w:rsid w:val="00B7476D"/>
    <w:rsid w:val="00B74A77"/>
    <w:rsid w:val="00B74D99"/>
    <w:rsid w:val="00B758AA"/>
    <w:rsid w:val="00B75AE1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00A"/>
    <w:rsid w:val="00B813D1"/>
    <w:rsid w:val="00B813E8"/>
    <w:rsid w:val="00B8173B"/>
    <w:rsid w:val="00B817A8"/>
    <w:rsid w:val="00B81BAC"/>
    <w:rsid w:val="00B81E16"/>
    <w:rsid w:val="00B81EA3"/>
    <w:rsid w:val="00B81EA8"/>
    <w:rsid w:val="00B820AC"/>
    <w:rsid w:val="00B824AA"/>
    <w:rsid w:val="00B82788"/>
    <w:rsid w:val="00B82D5E"/>
    <w:rsid w:val="00B82FCC"/>
    <w:rsid w:val="00B8322A"/>
    <w:rsid w:val="00B83257"/>
    <w:rsid w:val="00B832CC"/>
    <w:rsid w:val="00B84376"/>
    <w:rsid w:val="00B848FD"/>
    <w:rsid w:val="00B8503F"/>
    <w:rsid w:val="00B85414"/>
    <w:rsid w:val="00B85868"/>
    <w:rsid w:val="00B86205"/>
    <w:rsid w:val="00B867F9"/>
    <w:rsid w:val="00B876C0"/>
    <w:rsid w:val="00B87A2D"/>
    <w:rsid w:val="00B90062"/>
    <w:rsid w:val="00B900C9"/>
    <w:rsid w:val="00B9016C"/>
    <w:rsid w:val="00B902ED"/>
    <w:rsid w:val="00B90706"/>
    <w:rsid w:val="00B907C1"/>
    <w:rsid w:val="00B90806"/>
    <w:rsid w:val="00B90BF6"/>
    <w:rsid w:val="00B90C5F"/>
    <w:rsid w:val="00B9104B"/>
    <w:rsid w:val="00B91509"/>
    <w:rsid w:val="00B915F1"/>
    <w:rsid w:val="00B91802"/>
    <w:rsid w:val="00B919A9"/>
    <w:rsid w:val="00B91FBE"/>
    <w:rsid w:val="00B9208C"/>
    <w:rsid w:val="00B9258C"/>
    <w:rsid w:val="00B92812"/>
    <w:rsid w:val="00B92B35"/>
    <w:rsid w:val="00B92CA9"/>
    <w:rsid w:val="00B93334"/>
    <w:rsid w:val="00B935E2"/>
    <w:rsid w:val="00B93AF1"/>
    <w:rsid w:val="00B93E24"/>
    <w:rsid w:val="00B9426F"/>
    <w:rsid w:val="00B9435B"/>
    <w:rsid w:val="00B94838"/>
    <w:rsid w:val="00B94B25"/>
    <w:rsid w:val="00B94BD3"/>
    <w:rsid w:val="00B94F56"/>
    <w:rsid w:val="00B94F91"/>
    <w:rsid w:val="00B950CD"/>
    <w:rsid w:val="00B956A1"/>
    <w:rsid w:val="00B95FDC"/>
    <w:rsid w:val="00B962BF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0D04"/>
    <w:rsid w:val="00BA0F87"/>
    <w:rsid w:val="00BA107F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4FC0"/>
    <w:rsid w:val="00BA5399"/>
    <w:rsid w:val="00BA5685"/>
    <w:rsid w:val="00BA59B2"/>
    <w:rsid w:val="00BA5FF1"/>
    <w:rsid w:val="00BA6164"/>
    <w:rsid w:val="00BA6846"/>
    <w:rsid w:val="00BA6EA2"/>
    <w:rsid w:val="00BA710C"/>
    <w:rsid w:val="00BA7225"/>
    <w:rsid w:val="00BA72C5"/>
    <w:rsid w:val="00BA76EB"/>
    <w:rsid w:val="00BA76F4"/>
    <w:rsid w:val="00BA7729"/>
    <w:rsid w:val="00BA7813"/>
    <w:rsid w:val="00BA7861"/>
    <w:rsid w:val="00BA791C"/>
    <w:rsid w:val="00BA7B5F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31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9EF"/>
    <w:rsid w:val="00BB3DE2"/>
    <w:rsid w:val="00BB3DE7"/>
    <w:rsid w:val="00BB4278"/>
    <w:rsid w:val="00BB44E0"/>
    <w:rsid w:val="00BB45DA"/>
    <w:rsid w:val="00BB4B71"/>
    <w:rsid w:val="00BB4C4A"/>
    <w:rsid w:val="00BB5375"/>
    <w:rsid w:val="00BB5E3E"/>
    <w:rsid w:val="00BB5E8A"/>
    <w:rsid w:val="00BB5FEF"/>
    <w:rsid w:val="00BB6272"/>
    <w:rsid w:val="00BB6482"/>
    <w:rsid w:val="00BB65ED"/>
    <w:rsid w:val="00BB6625"/>
    <w:rsid w:val="00BB665A"/>
    <w:rsid w:val="00BB67DA"/>
    <w:rsid w:val="00BB685F"/>
    <w:rsid w:val="00BB6E5F"/>
    <w:rsid w:val="00BB6E60"/>
    <w:rsid w:val="00BB6FF8"/>
    <w:rsid w:val="00BB7046"/>
    <w:rsid w:val="00BB7080"/>
    <w:rsid w:val="00BB7516"/>
    <w:rsid w:val="00BB758C"/>
    <w:rsid w:val="00BB75CC"/>
    <w:rsid w:val="00BB762F"/>
    <w:rsid w:val="00BB7651"/>
    <w:rsid w:val="00BB790E"/>
    <w:rsid w:val="00BB7B03"/>
    <w:rsid w:val="00BC0313"/>
    <w:rsid w:val="00BC0428"/>
    <w:rsid w:val="00BC062D"/>
    <w:rsid w:val="00BC076D"/>
    <w:rsid w:val="00BC0BD2"/>
    <w:rsid w:val="00BC0C05"/>
    <w:rsid w:val="00BC0DEE"/>
    <w:rsid w:val="00BC0F1D"/>
    <w:rsid w:val="00BC0F8F"/>
    <w:rsid w:val="00BC1000"/>
    <w:rsid w:val="00BC106C"/>
    <w:rsid w:val="00BC1171"/>
    <w:rsid w:val="00BC11DB"/>
    <w:rsid w:val="00BC1286"/>
    <w:rsid w:val="00BC1518"/>
    <w:rsid w:val="00BC15DD"/>
    <w:rsid w:val="00BC16AE"/>
    <w:rsid w:val="00BC1A51"/>
    <w:rsid w:val="00BC2044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2D4"/>
    <w:rsid w:val="00BC4582"/>
    <w:rsid w:val="00BC4977"/>
    <w:rsid w:val="00BC4B74"/>
    <w:rsid w:val="00BC4C8B"/>
    <w:rsid w:val="00BC4CBE"/>
    <w:rsid w:val="00BC4DC6"/>
    <w:rsid w:val="00BC5207"/>
    <w:rsid w:val="00BC54CA"/>
    <w:rsid w:val="00BC54FD"/>
    <w:rsid w:val="00BC5D95"/>
    <w:rsid w:val="00BC5E4D"/>
    <w:rsid w:val="00BC5E87"/>
    <w:rsid w:val="00BC61D8"/>
    <w:rsid w:val="00BC6275"/>
    <w:rsid w:val="00BC65FD"/>
    <w:rsid w:val="00BC6705"/>
    <w:rsid w:val="00BC68FD"/>
    <w:rsid w:val="00BC6A8C"/>
    <w:rsid w:val="00BC6BF0"/>
    <w:rsid w:val="00BC7014"/>
    <w:rsid w:val="00BC74D8"/>
    <w:rsid w:val="00BC76F7"/>
    <w:rsid w:val="00BC78B9"/>
    <w:rsid w:val="00BC79E0"/>
    <w:rsid w:val="00BC7ACF"/>
    <w:rsid w:val="00BC7B36"/>
    <w:rsid w:val="00BD012F"/>
    <w:rsid w:val="00BD0140"/>
    <w:rsid w:val="00BD02E0"/>
    <w:rsid w:val="00BD0507"/>
    <w:rsid w:val="00BD075C"/>
    <w:rsid w:val="00BD07A1"/>
    <w:rsid w:val="00BD0A50"/>
    <w:rsid w:val="00BD0A7A"/>
    <w:rsid w:val="00BD0B11"/>
    <w:rsid w:val="00BD0B47"/>
    <w:rsid w:val="00BD0BB7"/>
    <w:rsid w:val="00BD0E37"/>
    <w:rsid w:val="00BD1095"/>
    <w:rsid w:val="00BD1E7A"/>
    <w:rsid w:val="00BD1E84"/>
    <w:rsid w:val="00BD2076"/>
    <w:rsid w:val="00BD21FB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1CB"/>
    <w:rsid w:val="00BD420A"/>
    <w:rsid w:val="00BD4401"/>
    <w:rsid w:val="00BD4A77"/>
    <w:rsid w:val="00BD4B7C"/>
    <w:rsid w:val="00BD4ED4"/>
    <w:rsid w:val="00BD507F"/>
    <w:rsid w:val="00BD5118"/>
    <w:rsid w:val="00BD54C7"/>
    <w:rsid w:val="00BD56DA"/>
    <w:rsid w:val="00BD5BD6"/>
    <w:rsid w:val="00BD5EE8"/>
    <w:rsid w:val="00BD635F"/>
    <w:rsid w:val="00BD6371"/>
    <w:rsid w:val="00BD64CA"/>
    <w:rsid w:val="00BD688C"/>
    <w:rsid w:val="00BD6EB7"/>
    <w:rsid w:val="00BD71C7"/>
    <w:rsid w:val="00BD7404"/>
    <w:rsid w:val="00BD740A"/>
    <w:rsid w:val="00BD7742"/>
    <w:rsid w:val="00BD7A07"/>
    <w:rsid w:val="00BD7B13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4A1"/>
    <w:rsid w:val="00BE5741"/>
    <w:rsid w:val="00BE6257"/>
    <w:rsid w:val="00BE6680"/>
    <w:rsid w:val="00BE66C1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876"/>
    <w:rsid w:val="00BE799A"/>
    <w:rsid w:val="00BE7E0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3A37"/>
    <w:rsid w:val="00BF40DC"/>
    <w:rsid w:val="00BF4474"/>
    <w:rsid w:val="00BF460F"/>
    <w:rsid w:val="00BF4AE3"/>
    <w:rsid w:val="00BF4B8E"/>
    <w:rsid w:val="00BF4BB4"/>
    <w:rsid w:val="00BF502C"/>
    <w:rsid w:val="00BF5189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07AD"/>
    <w:rsid w:val="00C0171B"/>
    <w:rsid w:val="00C01A2D"/>
    <w:rsid w:val="00C01BD0"/>
    <w:rsid w:val="00C01DA1"/>
    <w:rsid w:val="00C01EFC"/>
    <w:rsid w:val="00C0213A"/>
    <w:rsid w:val="00C02147"/>
    <w:rsid w:val="00C022DF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22E"/>
    <w:rsid w:val="00C043C5"/>
    <w:rsid w:val="00C04937"/>
    <w:rsid w:val="00C04C1E"/>
    <w:rsid w:val="00C0505F"/>
    <w:rsid w:val="00C051AF"/>
    <w:rsid w:val="00C05B8E"/>
    <w:rsid w:val="00C06060"/>
    <w:rsid w:val="00C063D8"/>
    <w:rsid w:val="00C06755"/>
    <w:rsid w:val="00C06927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B30"/>
    <w:rsid w:val="00C10C1E"/>
    <w:rsid w:val="00C10CB1"/>
    <w:rsid w:val="00C10D0E"/>
    <w:rsid w:val="00C10F58"/>
    <w:rsid w:val="00C117D6"/>
    <w:rsid w:val="00C1212E"/>
    <w:rsid w:val="00C122F4"/>
    <w:rsid w:val="00C1238E"/>
    <w:rsid w:val="00C12573"/>
    <w:rsid w:val="00C12716"/>
    <w:rsid w:val="00C12959"/>
    <w:rsid w:val="00C12A7F"/>
    <w:rsid w:val="00C12AE9"/>
    <w:rsid w:val="00C12DD6"/>
    <w:rsid w:val="00C13084"/>
    <w:rsid w:val="00C13781"/>
    <w:rsid w:val="00C13EB9"/>
    <w:rsid w:val="00C13FE4"/>
    <w:rsid w:val="00C14010"/>
    <w:rsid w:val="00C140D8"/>
    <w:rsid w:val="00C143D3"/>
    <w:rsid w:val="00C144A7"/>
    <w:rsid w:val="00C15013"/>
    <w:rsid w:val="00C1545E"/>
    <w:rsid w:val="00C1548C"/>
    <w:rsid w:val="00C155EE"/>
    <w:rsid w:val="00C156B7"/>
    <w:rsid w:val="00C156C1"/>
    <w:rsid w:val="00C15771"/>
    <w:rsid w:val="00C15B04"/>
    <w:rsid w:val="00C15C7C"/>
    <w:rsid w:val="00C163C0"/>
    <w:rsid w:val="00C16658"/>
    <w:rsid w:val="00C16BDD"/>
    <w:rsid w:val="00C16C28"/>
    <w:rsid w:val="00C16C3F"/>
    <w:rsid w:val="00C16E53"/>
    <w:rsid w:val="00C16EAE"/>
    <w:rsid w:val="00C171F8"/>
    <w:rsid w:val="00C17261"/>
    <w:rsid w:val="00C1769C"/>
    <w:rsid w:val="00C20029"/>
    <w:rsid w:val="00C2019E"/>
    <w:rsid w:val="00C202FB"/>
    <w:rsid w:val="00C20645"/>
    <w:rsid w:val="00C2068D"/>
    <w:rsid w:val="00C20EBE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8B2"/>
    <w:rsid w:val="00C22C85"/>
    <w:rsid w:val="00C230C3"/>
    <w:rsid w:val="00C23706"/>
    <w:rsid w:val="00C23990"/>
    <w:rsid w:val="00C23C72"/>
    <w:rsid w:val="00C24328"/>
    <w:rsid w:val="00C24759"/>
    <w:rsid w:val="00C2490B"/>
    <w:rsid w:val="00C24EF3"/>
    <w:rsid w:val="00C25229"/>
    <w:rsid w:val="00C2566E"/>
    <w:rsid w:val="00C256DF"/>
    <w:rsid w:val="00C25B36"/>
    <w:rsid w:val="00C25B65"/>
    <w:rsid w:val="00C267EF"/>
    <w:rsid w:val="00C268D0"/>
    <w:rsid w:val="00C27021"/>
    <w:rsid w:val="00C2730F"/>
    <w:rsid w:val="00C27382"/>
    <w:rsid w:val="00C27AE6"/>
    <w:rsid w:val="00C27FD4"/>
    <w:rsid w:val="00C30356"/>
    <w:rsid w:val="00C303A4"/>
    <w:rsid w:val="00C30767"/>
    <w:rsid w:val="00C3076A"/>
    <w:rsid w:val="00C309B2"/>
    <w:rsid w:val="00C30E71"/>
    <w:rsid w:val="00C31162"/>
    <w:rsid w:val="00C31384"/>
    <w:rsid w:val="00C31751"/>
    <w:rsid w:val="00C31918"/>
    <w:rsid w:val="00C31963"/>
    <w:rsid w:val="00C32D9D"/>
    <w:rsid w:val="00C3301E"/>
    <w:rsid w:val="00C33082"/>
    <w:rsid w:val="00C330E7"/>
    <w:rsid w:val="00C33F2F"/>
    <w:rsid w:val="00C34008"/>
    <w:rsid w:val="00C3431C"/>
    <w:rsid w:val="00C34634"/>
    <w:rsid w:val="00C34C3C"/>
    <w:rsid w:val="00C34E91"/>
    <w:rsid w:val="00C353C7"/>
    <w:rsid w:val="00C354F6"/>
    <w:rsid w:val="00C3555D"/>
    <w:rsid w:val="00C3566D"/>
    <w:rsid w:val="00C36012"/>
    <w:rsid w:val="00C36350"/>
    <w:rsid w:val="00C363E6"/>
    <w:rsid w:val="00C3641A"/>
    <w:rsid w:val="00C3667D"/>
    <w:rsid w:val="00C36B4E"/>
    <w:rsid w:val="00C36ED4"/>
    <w:rsid w:val="00C36F56"/>
    <w:rsid w:val="00C375DD"/>
    <w:rsid w:val="00C378E7"/>
    <w:rsid w:val="00C37915"/>
    <w:rsid w:val="00C37CAA"/>
    <w:rsid w:val="00C37DFE"/>
    <w:rsid w:val="00C37F6F"/>
    <w:rsid w:val="00C400E7"/>
    <w:rsid w:val="00C4029B"/>
    <w:rsid w:val="00C4050F"/>
    <w:rsid w:val="00C40778"/>
    <w:rsid w:val="00C4093E"/>
    <w:rsid w:val="00C40AB7"/>
    <w:rsid w:val="00C40B4F"/>
    <w:rsid w:val="00C40DB2"/>
    <w:rsid w:val="00C40EAA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2FD3"/>
    <w:rsid w:val="00C435A2"/>
    <w:rsid w:val="00C440FD"/>
    <w:rsid w:val="00C44A95"/>
    <w:rsid w:val="00C4519B"/>
    <w:rsid w:val="00C456B7"/>
    <w:rsid w:val="00C45870"/>
    <w:rsid w:val="00C45C6C"/>
    <w:rsid w:val="00C45E12"/>
    <w:rsid w:val="00C45E40"/>
    <w:rsid w:val="00C45FB1"/>
    <w:rsid w:val="00C46093"/>
    <w:rsid w:val="00C461C5"/>
    <w:rsid w:val="00C461CA"/>
    <w:rsid w:val="00C4628C"/>
    <w:rsid w:val="00C46430"/>
    <w:rsid w:val="00C46C6B"/>
    <w:rsid w:val="00C46F07"/>
    <w:rsid w:val="00C4706E"/>
    <w:rsid w:val="00C47248"/>
    <w:rsid w:val="00C47542"/>
    <w:rsid w:val="00C47742"/>
    <w:rsid w:val="00C47C4F"/>
    <w:rsid w:val="00C503D6"/>
    <w:rsid w:val="00C50436"/>
    <w:rsid w:val="00C50494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09F"/>
    <w:rsid w:val="00C52110"/>
    <w:rsid w:val="00C5240A"/>
    <w:rsid w:val="00C524F8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4F8"/>
    <w:rsid w:val="00C5556E"/>
    <w:rsid w:val="00C5560B"/>
    <w:rsid w:val="00C55863"/>
    <w:rsid w:val="00C5592E"/>
    <w:rsid w:val="00C55B0E"/>
    <w:rsid w:val="00C55E42"/>
    <w:rsid w:val="00C55FB6"/>
    <w:rsid w:val="00C56A31"/>
    <w:rsid w:val="00C56DBB"/>
    <w:rsid w:val="00C56E97"/>
    <w:rsid w:val="00C56EA1"/>
    <w:rsid w:val="00C56F4D"/>
    <w:rsid w:val="00C56FC1"/>
    <w:rsid w:val="00C573A5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8A0"/>
    <w:rsid w:val="00C62AFB"/>
    <w:rsid w:val="00C62B70"/>
    <w:rsid w:val="00C62D5E"/>
    <w:rsid w:val="00C63488"/>
    <w:rsid w:val="00C64054"/>
    <w:rsid w:val="00C64344"/>
    <w:rsid w:val="00C64402"/>
    <w:rsid w:val="00C64504"/>
    <w:rsid w:val="00C6451E"/>
    <w:rsid w:val="00C64674"/>
    <w:rsid w:val="00C64900"/>
    <w:rsid w:val="00C64AB9"/>
    <w:rsid w:val="00C65164"/>
    <w:rsid w:val="00C65767"/>
    <w:rsid w:val="00C65AFF"/>
    <w:rsid w:val="00C65F1B"/>
    <w:rsid w:val="00C66270"/>
    <w:rsid w:val="00C66297"/>
    <w:rsid w:val="00C66CAA"/>
    <w:rsid w:val="00C66D54"/>
    <w:rsid w:val="00C66DA1"/>
    <w:rsid w:val="00C66DB0"/>
    <w:rsid w:val="00C67022"/>
    <w:rsid w:val="00C671BE"/>
    <w:rsid w:val="00C672C6"/>
    <w:rsid w:val="00C67520"/>
    <w:rsid w:val="00C67556"/>
    <w:rsid w:val="00C676AE"/>
    <w:rsid w:val="00C67B0F"/>
    <w:rsid w:val="00C67DF4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79F"/>
    <w:rsid w:val="00C72819"/>
    <w:rsid w:val="00C72C1F"/>
    <w:rsid w:val="00C72DA8"/>
    <w:rsid w:val="00C731D5"/>
    <w:rsid w:val="00C732A8"/>
    <w:rsid w:val="00C7369D"/>
    <w:rsid w:val="00C73DEF"/>
    <w:rsid w:val="00C73EA6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2F2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583"/>
    <w:rsid w:val="00C81AC2"/>
    <w:rsid w:val="00C81EA7"/>
    <w:rsid w:val="00C8203E"/>
    <w:rsid w:val="00C822B9"/>
    <w:rsid w:val="00C8242B"/>
    <w:rsid w:val="00C8260D"/>
    <w:rsid w:val="00C82634"/>
    <w:rsid w:val="00C82889"/>
    <w:rsid w:val="00C82A95"/>
    <w:rsid w:val="00C82FA3"/>
    <w:rsid w:val="00C82FCB"/>
    <w:rsid w:val="00C8324B"/>
    <w:rsid w:val="00C8329C"/>
    <w:rsid w:val="00C83300"/>
    <w:rsid w:val="00C83331"/>
    <w:rsid w:val="00C835E4"/>
    <w:rsid w:val="00C83D8F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B20"/>
    <w:rsid w:val="00C85FCF"/>
    <w:rsid w:val="00C8638E"/>
    <w:rsid w:val="00C863CE"/>
    <w:rsid w:val="00C867BA"/>
    <w:rsid w:val="00C86D43"/>
    <w:rsid w:val="00C86E4F"/>
    <w:rsid w:val="00C870CB"/>
    <w:rsid w:val="00C873DE"/>
    <w:rsid w:val="00C875B7"/>
    <w:rsid w:val="00C87DB1"/>
    <w:rsid w:val="00C87E2F"/>
    <w:rsid w:val="00C9011D"/>
    <w:rsid w:val="00C9036E"/>
    <w:rsid w:val="00C906AF"/>
    <w:rsid w:val="00C907F5"/>
    <w:rsid w:val="00C90832"/>
    <w:rsid w:val="00C9099E"/>
    <w:rsid w:val="00C90B6A"/>
    <w:rsid w:val="00C90C83"/>
    <w:rsid w:val="00C910E5"/>
    <w:rsid w:val="00C911AF"/>
    <w:rsid w:val="00C91584"/>
    <w:rsid w:val="00C91668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ABF"/>
    <w:rsid w:val="00C92BA7"/>
    <w:rsid w:val="00C92CBB"/>
    <w:rsid w:val="00C92F81"/>
    <w:rsid w:val="00C92FC4"/>
    <w:rsid w:val="00C92FFD"/>
    <w:rsid w:val="00C930D8"/>
    <w:rsid w:val="00C9347A"/>
    <w:rsid w:val="00C93482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AE3"/>
    <w:rsid w:val="00C95B07"/>
    <w:rsid w:val="00C95B7A"/>
    <w:rsid w:val="00C95BCF"/>
    <w:rsid w:val="00C95CBF"/>
    <w:rsid w:val="00C95CC0"/>
    <w:rsid w:val="00C9604F"/>
    <w:rsid w:val="00C96457"/>
    <w:rsid w:val="00C964C7"/>
    <w:rsid w:val="00C9690B"/>
    <w:rsid w:val="00C969AB"/>
    <w:rsid w:val="00C96AE1"/>
    <w:rsid w:val="00C96E27"/>
    <w:rsid w:val="00C97218"/>
    <w:rsid w:val="00C97250"/>
    <w:rsid w:val="00C9730A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4D6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85E"/>
    <w:rsid w:val="00CA3BF9"/>
    <w:rsid w:val="00CA3DD0"/>
    <w:rsid w:val="00CA3EE4"/>
    <w:rsid w:val="00CA429A"/>
    <w:rsid w:val="00CA4493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5"/>
    <w:rsid w:val="00CB1BF7"/>
    <w:rsid w:val="00CB1E66"/>
    <w:rsid w:val="00CB2089"/>
    <w:rsid w:val="00CB2301"/>
    <w:rsid w:val="00CB23D3"/>
    <w:rsid w:val="00CB25FB"/>
    <w:rsid w:val="00CB2D79"/>
    <w:rsid w:val="00CB2D87"/>
    <w:rsid w:val="00CB2EC1"/>
    <w:rsid w:val="00CB2FA0"/>
    <w:rsid w:val="00CB3023"/>
    <w:rsid w:val="00CB304D"/>
    <w:rsid w:val="00CB3415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CD3"/>
    <w:rsid w:val="00CB5D8D"/>
    <w:rsid w:val="00CB5F62"/>
    <w:rsid w:val="00CB64D4"/>
    <w:rsid w:val="00CB650E"/>
    <w:rsid w:val="00CB65CC"/>
    <w:rsid w:val="00CB665A"/>
    <w:rsid w:val="00CB68D9"/>
    <w:rsid w:val="00CB71AD"/>
    <w:rsid w:val="00CB7226"/>
    <w:rsid w:val="00CB7510"/>
    <w:rsid w:val="00CB7BB3"/>
    <w:rsid w:val="00CC0431"/>
    <w:rsid w:val="00CC0C68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055"/>
    <w:rsid w:val="00CC23EB"/>
    <w:rsid w:val="00CC27B2"/>
    <w:rsid w:val="00CC2975"/>
    <w:rsid w:val="00CC2AD3"/>
    <w:rsid w:val="00CC2D36"/>
    <w:rsid w:val="00CC32E5"/>
    <w:rsid w:val="00CC33D2"/>
    <w:rsid w:val="00CC35A4"/>
    <w:rsid w:val="00CC385C"/>
    <w:rsid w:val="00CC3BED"/>
    <w:rsid w:val="00CC3C7E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C6D"/>
    <w:rsid w:val="00CC6DE7"/>
    <w:rsid w:val="00CC7027"/>
    <w:rsid w:val="00CC70EB"/>
    <w:rsid w:val="00CC7264"/>
    <w:rsid w:val="00CC7970"/>
    <w:rsid w:val="00CC7993"/>
    <w:rsid w:val="00CC7C25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0F9"/>
    <w:rsid w:val="00CD1369"/>
    <w:rsid w:val="00CD19A5"/>
    <w:rsid w:val="00CD1A63"/>
    <w:rsid w:val="00CD1BC4"/>
    <w:rsid w:val="00CD2819"/>
    <w:rsid w:val="00CD2AB0"/>
    <w:rsid w:val="00CD2D12"/>
    <w:rsid w:val="00CD30FD"/>
    <w:rsid w:val="00CD3678"/>
    <w:rsid w:val="00CD3B22"/>
    <w:rsid w:val="00CD3C1A"/>
    <w:rsid w:val="00CD3D91"/>
    <w:rsid w:val="00CD3F4E"/>
    <w:rsid w:val="00CD407D"/>
    <w:rsid w:val="00CD4091"/>
    <w:rsid w:val="00CD465F"/>
    <w:rsid w:val="00CD4CC3"/>
    <w:rsid w:val="00CD4D3B"/>
    <w:rsid w:val="00CD5196"/>
    <w:rsid w:val="00CD5236"/>
    <w:rsid w:val="00CD5484"/>
    <w:rsid w:val="00CD5748"/>
    <w:rsid w:val="00CD5A76"/>
    <w:rsid w:val="00CD5B1A"/>
    <w:rsid w:val="00CD5D87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7EA"/>
    <w:rsid w:val="00CD7ED7"/>
    <w:rsid w:val="00CD7F90"/>
    <w:rsid w:val="00CE03C1"/>
    <w:rsid w:val="00CE0953"/>
    <w:rsid w:val="00CE0CC6"/>
    <w:rsid w:val="00CE0F03"/>
    <w:rsid w:val="00CE10CE"/>
    <w:rsid w:val="00CE134F"/>
    <w:rsid w:val="00CE145F"/>
    <w:rsid w:val="00CE16FF"/>
    <w:rsid w:val="00CE1717"/>
    <w:rsid w:val="00CE1DED"/>
    <w:rsid w:val="00CE205F"/>
    <w:rsid w:val="00CE2274"/>
    <w:rsid w:val="00CE22F9"/>
    <w:rsid w:val="00CE25A7"/>
    <w:rsid w:val="00CE26AE"/>
    <w:rsid w:val="00CE3388"/>
    <w:rsid w:val="00CE33E2"/>
    <w:rsid w:val="00CE3494"/>
    <w:rsid w:val="00CE352F"/>
    <w:rsid w:val="00CE3A28"/>
    <w:rsid w:val="00CE3BA7"/>
    <w:rsid w:val="00CE3BA9"/>
    <w:rsid w:val="00CE4225"/>
    <w:rsid w:val="00CE4654"/>
    <w:rsid w:val="00CE4A7C"/>
    <w:rsid w:val="00CE51D8"/>
    <w:rsid w:val="00CE5509"/>
    <w:rsid w:val="00CE576A"/>
    <w:rsid w:val="00CE58EB"/>
    <w:rsid w:val="00CE5933"/>
    <w:rsid w:val="00CE5A0A"/>
    <w:rsid w:val="00CE60F1"/>
    <w:rsid w:val="00CE64B6"/>
    <w:rsid w:val="00CE65BC"/>
    <w:rsid w:val="00CE65F8"/>
    <w:rsid w:val="00CE682E"/>
    <w:rsid w:val="00CE6BB3"/>
    <w:rsid w:val="00CE70DD"/>
    <w:rsid w:val="00CE7525"/>
    <w:rsid w:val="00CE7839"/>
    <w:rsid w:val="00CE799B"/>
    <w:rsid w:val="00CE79DA"/>
    <w:rsid w:val="00CE7AD4"/>
    <w:rsid w:val="00CE7E5A"/>
    <w:rsid w:val="00CF03A6"/>
    <w:rsid w:val="00CF083A"/>
    <w:rsid w:val="00CF0B8A"/>
    <w:rsid w:val="00CF0DC3"/>
    <w:rsid w:val="00CF14BE"/>
    <w:rsid w:val="00CF1522"/>
    <w:rsid w:val="00CF1FD7"/>
    <w:rsid w:val="00CF2087"/>
    <w:rsid w:val="00CF2308"/>
    <w:rsid w:val="00CF24EC"/>
    <w:rsid w:val="00CF2863"/>
    <w:rsid w:val="00CF2959"/>
    <w:rsid w:val="00CF2B8A"/>
    <w:rsid w:val="00CF30F5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CE7"/>
    <w:rsid w:val="00CF4FB8"/>
    <w:rsid w:val="00CF5128"/>
    <w:rsid w:val="00CF514E"/>
    <w:rsid w:val="00CF5C81"/>
    <w:rsid w:val="00CF5D58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CF77EC"/>
    <w:rsid w:val="00D00AF1"/>
    <w:rsid w:val="00D01076"/>
    <w:rsid w:val="00D01ADB"/>
    <w:rsid w:val="00D02000"/>
    <w:rsid w:val="00D02031"/>
    <w:rsid w:val="00D02094"/>
    <w:rsid w:val="00D0244C"/>
    <w:rsid w:val="00D026ED"/>
    <w:rsid w:val="00D02A6D"/>
    <w:rsid w:val="00D02CB3"/>
    <w:rsid w:val="00D02D20"/>
    <w:rsid w:val="00D02F23"/>
    <w:rsid w:val="00D03EA6"/>
    <w:rsid w:val="00D041E5"/>
    <w:rsid w:val="00D042A8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976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BD"/>
    <w:rsid w:val="00D132C8"/>
    <w:rsid w:val="00D1353A"/>
    <w:rsid w:val="00D136AE"/>
    <w:rsid w:val="00D1378D"/>
    <w:rsid w:val="00D13E5C"/>
    <w:rsid w:val="00D13F36"/>
    <w:rsid w:val="00D13FA4"/>
    <w:rsid w:val="00D13FA8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6A0"/>
    <w:rsid w:val="00D16957"/>
    <w:rsid w:val="00D16ABD"/>
    <w:rsid w:val="00D16BB6"/>
    <w:rsid w:val="00D16EAB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CEF"/>
    <w:rsid w:val="00D20E6D"/>
    <w:rsid w:val="00D21116"/>
    <w:rsid w:val="00D21184"/>
    <w:rsid w:val="00D214FB"/>
    <w:rsid w:val="00D2168A"/>
    <w:rsid w:val="00D21881"/>
    <w:rsid w:val="00D21C26"/>
    <w:rsid w:val="00D21E10"/>
    <w:rsid w:val="00D21FB4"/>
    <w:rsid w:val="00D2245E"/>
    <w:rsid w:val="00D225A3"/>
    <w:rsid w:val="00D22C41"/>
    <w:rsid w:val="00D22C86"/>
    <w:rsid w:val="00D23061"/>
    <w:rsid w:val="00D23245"/>
    <w:rsid w:val="00D233E4"/>
    <w:rsid w:val="00D2340C"/>
    <w:rsid w:val="00D2342F"/>
    <w:rsid w:val="00D23FA9"/>
    <w:rsid w:val="00D24059"/>
    <w:rsid w:val="00D244B0"/>
    <w:rsid w:val="00D24578"/>
    <w:rsid w:val="00D24696"/>
    <w:rsid w:val="00D247CD"/>
    <w:rsid w:val="00D247D4"/>
    <w:rsid w:val="00D24982"/>
    <w:rsid w:val="00D24C58"/>
    <w:rsid w:val="00D24D0F"/>
    <w:rsid w:val="00D2505D"/>
    <w:rsid w:val="00D25144"/>
    <w:rsid w:val="00D258F0"/>
    <w:rsid w:val="00D25BCD"/>
    <w:rsid w:val="00D25CD7"/>
    <w:rsid w:val="00D25D3A"/>
    <w:rsid w:val="00D26410"/>
    <w:rsid w:val="00D26922"/>
    <w:rsid w:val="00D26926"/>
    <w:rsid w:val="00D269AB"/>
    <w:rsid w:val="00D26EFB"/>
    <w:rsid w:val="00D27058"/>
    <w:rsid w:val="00D27269"/>
    <w:rsid w:val="00D27480"/>
    <w:rsid w:val="00D27516"/>
    <w:rsid w:val="00D27687"/>
    <w:rsid w:val="00D27D7A"/>
    <w:rsid w:val="00D304A6"/>
    <w:rsid w:val="00D3128A"/>
    <w:rsid w:val="00D31746"/>
    <w:rsid w:val="00D317C8"/>
    <w:rsid w:val="00D3198E"/>
    <w:rsid w:val="00D31FCA"/>
    <w:rsid w:val="00D3200F"/>
    <w:rsid w:val="00D3274B"/>
    <w:rsid w:val="00D32817"/>
    <w:rsid w:val="00D32858"/>
    <w:rsid w:val="00D3285F"/>
    <w:rsid w:val="00D32AC4"/>
    <w:rsid w:val="00D32BF9"/>
    <w:rsid w:val="00D32D41"/>
    <w:rsid w:val="00D33029"/>
    <w:rsid w:val="00D3318E"/>
    <w:rsid w:val="00D33CF1"/>
    <w:rsid w:val="00D346A1"/>
    <w:rsid w:val="00D3480E"/>
    <w:rsid w:val="00D34AED"/>
    <w:rsid w:val="00D34CC0"/>
    <w:rsid w:val="00D34F39"/>
    <w:rsid w:val="00D351A8"/>
    <w:rsid w:val="00D351F6"/>
    <w:rsid w:val="00D35480"/>
    <w:rsid w:val="00D35753"/>
    <w:rsid w:val="00D35810"/>
    <w:rsid w:val="00D35CEE"/>
    <w:rsid w:val="00D35D39"/>
    <w:rsid w:val="00D35FF1"/>
    <w:rsid w:val="00D36329"/>
    <w:rsid w:val="00D369E1"/>
    <w:rsid w:val="00D36B78"/>
    <w:rsid w:val="00D36EF5"/>
    <w:rsid w:val="00D3704A"/>
    <w:rsid w:val="00D37368"/>
    <w:rsid w:val="00D3737E"/>
    <w:rsid w:val="00D37613"/>
    <w:rsid w:val="00D37692"/>
    <w:rsid w:val="00D379B8"/>
    <w:rsid w:val="00D37C99"/>
    <w:rsid w:val="00D400EC"/>
    <w:rsid w:val="00D400F3"/>
    <w:rsid w:val="00D402FE"/>
    <w:rsid w:val="00D40397"/>
    <w:rsid w:val="00D404FD"/>
    <w:rsid w:val="00D405EB"/>
    <w:rsid w:val="00D4067B"/>
    <w:rsid w:val="00D40729"/>
    <w:rsid w:val="00D40E88"/>
    <w:rsid w:val="00D41925"/>
    <w:rsid w:val="00D42341"/>
    <w:rsid w:val="00D426DE"/>
    <w:rsid w:val="00D426FB"/>
    <w:rsid w:val="00D42767"/>
    <w:rsid w:val="00D42F26"/>
    <w:rsid w:val="00D431BF"/>
    <w:rsid w:val="00D43336"/>
    <w:rsid w:val="00D433A9"/>
    <w:rsid w:val="00D4366F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5EEF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4D3"/>
    <w:rsid w:val="00D47578"/>
    <w:rsid w:val="00D47B4C"/>
    <w:rsid w:val="00D47CB6"/>
    <w:rsid w:val="00D50003"/>
    <w:rsid w:val="00D50176"/>
    <w:rsid w:val="00D501C2"/>
    <w:rsid w:val="00D505A7"/>
    <w:rsid w:val="00D507AB"/>
    <w:rsid w:val="00D50DB1"/>
    <w:rsid w:val="00D51044"/>
    <w:rsid w:val="00D510E3"/>
    <w:rsid w:val="00D511F0"/>
    <w:rsid w:val="00D51B41"/>
    <w:rsid w:val="00D51B82"/>
    <w:rsid w:val="00D51E97"/>
    <w:rsid w:val="00D52606"/>
    <w:rsid w:val="00D52B23"/>
    <w:rsid w:val="00D52BBF"/>
    <w:rsid w:val="00D52CB7"/>
    <w:rsid w:val="00D52E7D"/>
    <w:rsid w:val="00D530E9"/>
    <w:rsid w:val="00D53523"/>
    <w:rsid w:val="00D53CA7"/>
    <w:rsid w:val="00D53FCB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59F4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6EF2"/>
    <w:rsid w:val="00D57018"/>
    <w:rsid w:val="00D572B0"/>
    <w:rsid w:val="00D573B5"/>
    <w:rsid w:val="00D57A68"/>
    <w:rsid w:val="00D57A6F"/>
    <w:rsid w:val="00D601A6"/>
    <w:rsid w:val="00D60459"/>
    <w:rsid w:val="00D60503"/>
    <w:rsid w:val="00D6074A"/>
    <w:rsid w:val="00D60765"/>
    <w:rsid w:val="00D60BC5"/>
    <w:rsid w:val="00D60BE4"/>
    <w:rsid w:val="00D60E44"/>
    <w:rsid w:val="00D61414"/>
    <w:rsid w:val="00D61481"/>
    <w:rsid w:val="00D614A6"/>
    <w:rsid w:val="00D61B0D"/>
    <w:rsid w:val="00D61E45"/>
    <w:rsid w:val="00D6231C"/>
    <w:rsid w:val="00D6263F"/>
    <w:rsid w:val="00D6270E"/>
    <w:rsid w:val="00D629A2"/>
    <w:rsid w:val="00D62CDC"/>
    <w:rsid w:val="00D62F40"/>
    <w:rsid w:val="00D62FEB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5D4"/>
    <w:rsid w:val="00D65B8C"/>
    <w:rsid w:val="00D65CE4"/>
    <w:rsid w:val="00D65D94"/>
    <w:rsid w:val="00D65EA9"/>
    <w:rsid w:val="00D65FF0"/>
    <w:rsid w:val="00D666A6"/>
    <w:rsid w:val="00D6676F"/>
    <w:rsid w:val="00D66890"/>
    <w:rsid w:val="00D66C15"/>
    <w:rsid w:val="00D66DEB"/>
    <w:rsid w:val="00D67340"/>
    <w:rsid w:val="00D67574"/>
    <w:rsid w:val="00D67B25"/>
    <w:rsid w:val="00D704EB"/>
    <w:rsid w:val="00D707D2"/>
    <w:rsid w:val="00D7087D"/>
    <w:rsid w:val="00D70D07"/>
    <w:rsid w:val="00D7107D"/>
    <w:rsid w:val="00D710C9"/>
    <w:rsid w:val="00D710F2"/>
    <w:rsid w:val="00D7125A"/>
    <w:rsid w:val="00D715EE"/>
    <w:rsid w:val="00D71F54"/>
    <w:rsid w:val="00D7205E"/>
    <w:rsid w:val="00D72528"/>
    <w:rsid w:val="00D7264C"/>
    <w:rsid w:val="00D728C7"/>
    <w:rsid w:val="00D72A67"/>
    <w:rsid w:val="00D72EFE"/>
    <w:rsid w:val="00D731D3"/>
    <w:rsid w:val="00D73208"/>
    <w:rsid w:val="00D733EF"/>
    <w:rsid w:val="00D73508"/>
    <w:rsid w:val="00D73606"/>
    <w:rsid w:val="00D7393F"/>
    <w:rsid w:val="00D73ABD"/>
    <w:rsid w:val="00D7403B"/>
    <w:rsid w:val="00D740AC"/>
    <w:rsid w:val="00D7417A"/>
    <w:rsid w:val="00D7418F"/>
    <w:rsid w:val="00D741CA"/>
    <w:rsid w:val="00D74208"/>
    <w:rsid w:val="00D742A1"/>
    <w:rsid w:val="00D744C7"/>
    <w:rsid w:val="00D74563"/>
    <w:rsid w:val="00D7490D"/>
    <w:rsid w:val="00D74A83"/>
    <w:rsid w:val="00D74ABC"/>
    <w:rsid w:val="00D74E47"/>
    <w:rsid w:val="00D75088"/>
    <w:rsid w:val="00D750EB"/>
    <w:rsid w:val="00D75350"/>
    <w:rsid w:val="00D75359"/>
    <w:rsid w:val="00D75623"/>
    <w:rsid w:val="00D75668"/>
    <w:rsid w:val="00D75807"/>
    <w:rsid w:val="00D75C1F"/>
    <w:rsid w:val="00D75C83"/>
    <w:rsid w:val="00D75CC7"/>
    <w:rsid w:val="00D75F72"/>
    <w:rsid w:val="00D75F9E"/>
    <w:rsid w:val="00D75FAF"/>
    <w:rsid w:val="00D762BC"/>
    <w:rsid w:val="00D76882"/>
    <w:rsid w:val="00D769D2"/>
    <w:rsid w:val="00D76BA8"/>
    <w:rsid w:val="00D76C44"/>
    <w:rsid w:val="00D76D4E"/>
    <w:rsid w:val="00D76DF0"/>
    <w:rsid w:val="00D778C8"/>
    <w:rsid w:val="00D779DD"/>
    <w:rsid w:val="00D77AEE"/>
    <w:rsid w:val="00D77C35"/>
    <w:rsid w:val="00D77E56"/>
    <w:rsid w:val="00D803A9"/>
    <w:rsid w:val="00D803B5"/>
    <w:rsid w:val="00D806B8"/>
    <w:rsid w:val="00D807F0"/>
    <w:rsid w:val="00D80B3C"/>
    <w:rsid w:val="00D80B95"/>
    <w:rsid w:val="00D80E27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CB4"/>
    <w:rsid w:val="00D81DE9"/>
    <w:rsid w:val="00D81EA9"/>
    <w:rsid w:val="00D825F9"/>
    <w:rsid w:val="00D82B49"/>
    <w:rsid w:val="00D82F96"/>
    <w:rsid w:val="00D83026"/>
    <w:rsid w:val="00D83962"/>
    <w:rsid w:val="00D83AC4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5C7D"/>
    <w:rsid w:val="00D8656F"/>
    <w:rsid w:val="00D865C5"/>
    <w:rsid w:val="00D86639"/>
    <w:rsid w:val="00D8672C"/>
    <w:rsid w:val="00D86826"/>
    <w:rsid w:val="00D86A84"/>
    <w:rsid w:val="00D87265"/>
    <w:rsid w:val="00D87465"/>
    <w:rsid w:val="00D87B2D"/>
    <w:rsid w:val="00D87BA2"/>
    <w:rsid w:val="00D90055"/>
    <w:rsid w:val="00D90336"/>
    <w:rsid w:val="00D90750"/>
    <w:rsid w:val="00D9076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8B7"/>
    <w:rsid w:val="00D929D7"/>
    <w:rsid w:val="00D92C74"/>
    <w:rsid w:val="00D92EE5"/>
    <w:rsid w:val="00D93339"/>
    <w:rsid w:val="00D93917"/>
    <w:rsid w:val="00D93E45"/>
    <w:rsid w:val="00D9400C"/>
    <w:rsid w:val="00D94066"/>
    <w:rsid w:val="00D9437E"/>
    <w:rsid w:val="00D944EA"/>
    <w:rsid w:val="00D94744"/>
    <w:rsid w:val="00D94AA5"/>
    <w:rsid w:val="00D94D04"/>
    <w:rsid w:val="00D9511D"/>
    <w:rsid w:val="00D95D57"/>
    <w:rsid w:val="00D9629E"/>
    <w:rsid w:val="00D96788"/>
    <w:rsid w:val="00D96FF1"/>
    <w:rsid w:val="00D970FB"/>
    <w:rsid w:val="00D97469"/>
    <w:rsid w:val="00D975D9"/>
    <w:rsid w:val="00D9790F"/>
    <w:rsid w:val="00D97A06"/>
    <w:rsid w:val="00D97CAE"/>
    <w:rsid w:val="00D97D74"/>
    <w:rsid w:val="00D97ECF"/>
    <w:rsid w:val="00D97FD0"/>
    <w:rsid w:val="00DA0238"/>
    <w:rsid w:val="00DA0734"/>
    <w:rsid w:val="00DA0852"/>
    <w:rsid w:val="00DA0ECE"/>
    <w:rsid w:val="00DA0F39"/>
    <w:rsid w:val="00DA10FC"/>
    <w:rsid w:val="00DA121F"/>
    <w:rsid w:val="00DA14BD"/>
    <w:rsid w:val="00DA1A09"/>
    <w:rsid w:val="00DA1A56"/>
    <w:rsid w:val="00DA1B02"/>
    <w:rsid w:val="00DA1C3E"/>
    <w:rsid w:val="00DA2137"/>
    <w:rsid w:val="00DA26A3"/>
    <w:rsid w:val="00DA287F"/>
    <w:rsid w:val="00DA28FE"/>
    <w:rsid w:val="00DA2AB7"/>
    <w:rsid w:val="00DA2B62"/>
    <w:rsid w:val="00DA2D24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4E37"/>
    <w:rsid w:val="00DA512A"/>
    <w:rsid w:val="00DA5296"/>
    <w:rsid w:val="00DA53D3"/>
    <w:rsid w:val="00DA55A6"/>
    <w:rsid w:val="00DA55E2"/>
    <w:rsid w:val="00DA59A3"/>
    <w:rsid w:val="00DA5A53"/>
    <w:rsid w:val="00DA5E8D"/>
    <w:rsid w:val="00DA5FBC"/>
    <w:rsid w:val="00DA6595"/>
    <w:rsid w:val="00DA667C"/>
    <w:rsid w:val="00DA67B0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BE6"/>
    <w:rsid w:val="00DB0C4A"/>
    <w:rsid w:val="00DB0DB1"/>
    <w:rsid w:val="00DB0E76"/>
    <w:rsid w:val="00DB0F57"/>
    <w:rsid w:val="00DB0FB5"/>
    <w:rsid w:val="00DB16C8"/>
    <w:rsid w:val="00DB178A"/>
    <w:rsid w:val="00DB1969"/>
    <w:rsid w:val="00DB1A0F"/>
    <w:rsid w:val="00DB1EE9"/>
    <w:rsid w:val="00DB234B"/>
    <w:rsid w:val="00DB2E74"/>
    <w:rsid w:val="00DB3C20"/>
    <w:rsid w:val="00DB3E71"/>
    <w:rsid w:val="00DB40FB"/>
    <w:rsid w:val="00DB4421"/>
    <w:rsid w:val="00DB4525"/>
    <w:rsid w:val="00DB46A6"/>
    <w:rsid w:val="00DB48D9"/>
    <w:rsid w:val="00DB4931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242"/>
    <w:rsid w:val="00DB6300"/>
    <w:rsid w:val="00DB63CE"/>
    <w:rsid w:val="00DB6774"/>
    <w:rsid w:val="00DB6AA8"/>
    <w:rsid w:val="00DB6BB8"/>
    <w:rsid w:val="00DB6EA2"/>
    <w:rsid w:val="00DB6FDD"/>
    <w:rsid w:val="00DB71C2"/>
    <w:rsid w:val="00DB738B"/>
    <w:rsid w:val="00DB7454"/>
    <w:rsid w:val="00DB793C"/>
    <w:rsid w:val="00DB797D"/>
    <w:rsid w:val="00DB7CEB"/>
    <w:rsid w:val="00DB7ED2"/>
    <w:rsid w:val="00DB7F86"/>
    <w:rsid w:val="00DC054E"/>
    <w:rsid w:val="00DC05A7"/>
    <w:rsid w:val="00DC0696"/>
    <w:rsid w:val="00DC0D78"/>
    <w:rsid w:val="00DC0E4C"/>
    <w:rsid w:val="00DC1807"/>
    <w:rsid w:val="00DC1999"/>
    <w:rsid w:val="00DC1A6E"/>
    <w:rsid w:val="00DC1E8D"/>
    <w:rsid w:val="00DC205A"/>
    <w:rsid w:val="00DC24C1"/>
    <w:rsid w:val="00DC24F2"/>
    <w:rsid w:val="00DC25FF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0B1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9E8"/>
    <w:rsid w:val="00DC6C2A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15E7"/>
    <w:rsid w:val="00DD1F95"/>
    <w:rsid w:val="00DD205B"/>
    <w:rsid w:val="00DD220D"/>
    <w:rsid w:val="00DD27F9"/>
    <w:rsid w:val="00DD280C"/>
    <w:rsid w:val="00DD2BE2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BBC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D7F65"/>
    <w:rsid w:val="00DE0065"/>
    <w:rsid w:val="00DE007D"/>
    <w:rsid w:val="00DE03E4"/>
    <w:rsid w:val="00DE061F"/>
    <w:rsid w:val="00DE106F"/>
    <w:rsid w:val="00DE12A7"/>
    <w:rsid w:val="00DE12FD"/>
    <w:rsid w:val="00DE153F"/>
    <w:rsid w:val="00DE154B"/>
    <w:rsid w:val="00DE1902"/>
    <w:rsid w:val="00DE1F08"/>
    <w:rsid w:val="00DE1FDE"/>
    <w:rsid w:val="00DE2381"/>
    <w:rsid w:val="00DE24D7"/>
    <w:rsid w:val="00DE27BB"/>
    <w:rsid w:val="00DE2D5D"/>
    <w:rsid w:val="00DE30A6"/>
    <w:rsid w:val="00DE38CF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75F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2F20"/>
    <w:rsid w:val="00DF30F2"/>
    <w:rsid w:val="00DF352D"/>
    <w:rsid w:val="00DF3562"/>
    <w:rsid w:val="00DF35E2"/>
    <w:rsid w:val="00DF39DD"/>
    <w:rsid w:val="00DF3C7B"/>
    <w:rsid w:val="00DF3E94"/>
    <w:rsid w:val="00DF3EA7"/>
    <w:rsid w:val="00DF443A"/>
    <w:rsid w:val="00DF4680"/>
    <w:rsid w:val="00DF46F2"/>
    <w:rsid w:val="00DF4B70"/>
    <w:rsid w:val="00DF4E9B"/>
    <w:rsid w:val="00DF5158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B4F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24"/>
    <w:rsid w:val="00E034CD"/>
    <w:rsid w:val="00E03632"/>
    <w:rsid w:val="00E037A5"/>
    <w:rsid w:val="00E038E0"/>
    <w:rsid w:val="00E03D6E"/>
    <w:rsid w:val="00E040D0"/>
    <w:rsid w:val="00E04923"/>
    <w:rsid w:val="00E04CDF"/>
    <w:rsid w:val="00E04DDC"/>
    <w:rsid w:val="00E0551F"/>
    <w:rsid w:val="00E0557C"/>
    <w:rsid w:val="00E0599A"/>
    <w:rsid w:val="00E060D7"/>
    <w:rsid w:val="00E0619A"/>
    <w:rsid w:val="00E06545"/>
    <w:rsid w:val="00E06BED"/>
    <w:rsid w:val="00E06CD8"/>
    <w:rsid w:val="00E06CDF"/>
    <w:rsid w:val="00E06E92"/>
    <w:rsid w:val="00E06EAB"/>
    <w:rsid w:val="00E07118"/>
    <w:rsid w:val="00E07839"/>
    <w:rsid w:val="00E07864"/>
    <w:rsid w:val="00E07870"/>
    <w:rsid w:val="00E07916"/>
    <w:rsid w:val="00E079F5"/>
    <w:rsid w:val="00E07ABD"/>
    <w:rsid w:val="00E07CFC"/>
    <w:rsid w:val="00E100B6"/>
    <w:rsid w:val="00E10881"/>
    <w:rsid w:val="00E10A8A"/>
    <w:rsid w:val="00E10B27"/>
    <w:rsid w:val="00E10DC5"/>
    <w:rsid w:val="00E110ED"/>
    <w:rsid w:val="00E11180"/>
    <w:rsid w:val="00E11980"/>
    <w:rsid w:val="00E119B7"/>
    <w:rsid w:val="00E11B27"/>
    <w:rsid w:val="00E11B62"/>
    <w:rsid w:val="00E11BFA"/>
    <w:rsid w:val="00E126A2"/>
    <w:rsid w:val="00E12893"/>
    <w:rsid w:val="00E12A48"/>
    <w:rsid w:val="00E12AB8"/>
    <w:rsid w:val="00E12FD2"/>
    <w:rsid w:val="00E1331E"/>
    <w:rsid w:val="00E133F2"/>
    <w:rsid w:val="00E13402"/>
    <w:rsid w:val="00E1391E"/>
    <w:rsid w:val="00E13953"/>
    <w:rsid w:val="00E1395E"/>
    <w:rsid w:val="00E13E01"/>
    <w:rsid w:val="00E144B8"/>
    <w:rsid w:val="00E149DB"/>
    <w:rsid w:val="00E14CE2"/>
    <w:rsid w:val="00E15104"/>
    <w:rsid w:val="00E158DB"/>
    <w:rsid w:val="00E15B9B"/>
    <w:rsid w:val="00E15E62"/>
    <w:rsid w:val="00E15FA8"/>
    <w:rsid w:val="00E15FF1"/>
    <w:rsid w:val="00E161CE"/>
    <w:rsid w:val="00E16356"/>
    <w:rsid w:val="00E16795"/>
    <w:rsid w:val="00E169B0"/>
    <w:rsid w:val="00E16A82"/>
    <w:rsid w:val="00E16ABF"/>
    <w:rsid w:val="00E16FDC"/>
    <w:rsid w:val="00E17CA2"/>
    <w:rsid w:val="00E17ED7"/>
    <w:rsid w:val="00E20100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1F43"/>
    <w:rsid w:val="00E21F4F"/>
    <w:rsid w:val="00E22CDC"/>
    <w:rsid w:val="00E22E5F"/>
    <w:rsid w:val="00E22FFD"/>
    <w:rsid w:val="00E23011"/>
    <w:rsid w:val="00E2302E"/>
    <w:rsid w:val="00E23463"/>
    <w:rsid w:val="00E23869"/>
    <w:rsid w:val="00E238C8"/>
    <w:rsid w:val="00E24D15"/>
    <w:rsid w:val="00E24E71"/>
    <w:rsid w:val="00E24F59"/>
    <w:rsid w:val="00E250C8"/>
    <w:rsid w:val="00E252D1"/>
    <w:rsid w:val="00E253AB"/>
    <w:rsid w:val="00E25AAF"/>
    <w:rsid w:val="00E25D41"/>
    <w:rsid w:val="00E25E6F"/>
    <w:rsid w:val="00E262E7"/>
    <w:rsid w:val="00E26321"/>
    <w:rsid w:val="00E2634C"/>
    <w:rsid w:val="00E26941"/>
    <w:rsid w:val="00E26FB1"/>
    <w:rsid w:val="00E274BB"/>
    <w:rsid w:val="00E27583"/>
    <w:rsid w:val="00E277FD"/>
    <w:rsid w:val="00E278AE"/>
    <w:rsid w:val="00E300AF"/>
    <w:rsid w:val="00E3066E"/>
    <w:rsid w:val="00E309E6"/>
    <w:rsid w:val="00E309F9"/>
    <w:rsid w:val="00E30ABC"/>
    <w:rsid w:val="00E30D08"/>
    <w:rsid w:val="00E30E13"/>
    <w:rsid w:val="00E30F27"/>
    <w:rsid w:val="00E310AF"/>
    <w:rsid w:val="00E31129"/>
    <w:rsid w:val="00E3117E"/>
    <w:rsid w:val="00E3144F"/>
    <w:rsid w:val="00E31552"/>
    <w:rsid w:val="00E3158B"/>
    <w:rsid w:val="00E31B4C"/>
    <w:rsid w:val="00E31D6D"/>
    <w:rsid w:val="00E32141"/>
    <w:rsid w:val="00E321FE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6B7"/>
    <w:rsid w:val="00E35920"/>
    <w:rsid w:val="00E361B7"/>
    <w:rsid w:val="00E369EB"/>
    <w:rsid w:val="00E36D53"/>
    <w:rsid w:val="00E36D9D"/>
    <w:rsid w:val="00E36E3B"/>
    <w:rsid w:val="00E371FB"/>
    <w:rsid w:val="00E3748C"/>
    <w:rsid w:val="00E37B60"/>
    <w:rsid w:val="00E37BBF"/>
    <w:rsid w:val="00E40200"/>
    <w:rsid w:val="00E40A2D"/>
    <w:rsid w:val="00E40FAA"/>
    <w:rsid w:val="00E413DC"/>
    <w:rsid w:val="00E41B66"/>
    <w:rsid w:val="00E41BA5"/>
    <w:rsid w:val="00E41BA9"/>
    <w:rsid w:val="00E42556"/>
    <w:rsid w:val="00E428E0"/>
    <w:rsid w:val="00E42959"/>
    <w:rsid w:val="00E42BE5"/>
    <w:rsid w:val="00E42C84"/>
    <w:rsid w:val="00E42DA4"/>
    <w:rsid w:val="00E42EA7"/>
    <w:rsid w:val="00E4334C"/>
    <w:rsid w:val="00E4373B"/>
    <w:rsid w:val="00E43C11"/>
    <w:rsid w:val="00E43C5A"/>
    <w:rsid w:val="00E43DAF"/>
    <w:rsid w:val="00E43EEE"/>
    <w:rsid w:val="00E4410A"/>
    <w:rsid w:val="00E44248"/>
    <w:rsid w:val="00E446F7"/>
    <w:rsid w:val="00E449C9"/>
    <w:rsid w:val="00E44BCB"/>
    <w:rsid w:val="00E44F5A"/>
    <w:rsid w:val="00E45623"/>
    <w:rsid w:val="00E458D7"/>
    <w:rsid w:val="00E45E19"/>
    <w:rsid w:val="00E460E8"/>
    <w:rsid w:val="00E46154"/>
    <w:rsid w:val="00E46998"/>
    <w:rsid w:val="00E46D33"/>
    <w:rsid w:val="00E46D71"/>
    <w:rsid w:val="00E46DE5"/>
    <w:rsid w:val="00E471EF"/>
    <w:rsid w:val="00E47673"/>
    <w:rsid w:val="00E47AD2"/>
    <w:rsid w:val="00E47D5D"/>
    <w:rsid w:val="00E47D91"/>
    <w:rsid w:val="00E47DD8"/>
    <w:rsid w:val="00E50018"/>
    <w:rsid w:val="00E501DE"/>
    <w:rsid w:val="00E50440"/>
    <w:rsid w:val="00E5055C"/>
    <w:rsid w:val="00E5056B"/>
    <w:rsid w:val="00E505F1"/>
    <w:rsid w:val="00E5093C"/>
    <w:rsid w:val="00E50E79"/>
    <w:rsid w:val="00E50F12"/>
    <w:rsid w:val="00E5114C"/>
    <w:rsid w:val="00E514E3"/>
    <w:rsid w:val="00E517B9"/>
    <w:rsid w:val="00E51D33"/>
    <w:rsid w:val="00E51D6C"/>
    <w:rsid w:val="00E51EDD"/>
    <w:rsid w:val="00E529BB"/>
    <w:rsid w:val="00E529EB"/>
    <w:rsid w:val="00E52A88"/>
    <w:rsid w:val="00E52C63"/>
    <w:rsid w:val="00E52DC3"/>
    <w:rsid w:val="00E533CA"/>
    <w:rsid w:val="00E53469"/>
    <w:rsid w:val="00E5361C"/>
    <w:rsid w:val="00E53AE4"/>
    <w:rsid w:val="00E53C29"/>
    <w:rsid w:val="00E53CF5"/>
    <w:rsid w:val="00E54121"/>
    <w:rsid w:val="00E54229"/>
    <w:rsid w:val="00E54365"/>
    <w:rsid w:val="00E549B9"/>
    <w:rsid w:val="00E54BF8"/>
    <w:rsid w:val="00E54D2E"/>
    <w:rsid w:val="00E55122"/>
    <w:rsid w:val="00E55192"/>
    <w:rsid w:val="00E55A94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54E"/>
    <w:rsid w:val="00E6164F"/>
    <w:rsid w:val="00E61C43"/>
    <w:rsid w:val="00E61DD6"/>
    <w:rsid w:val="00E62022"/>
    <w:rsid w:val="00E62058"/>
    <w:rsid w:val="00E62194"/>
    <w:rsid w:val="00E622FA"/>
    <w:rsid w:val="00E62397"/>
    <w:rsid w:val="00E627B5"/>
    <w:rsid w:val="00E6299D"/>
    <w:rsid w:val="00E629F8"/>
    <w:rsid w:val="00E62C9E"/>
    <w:rsid w:val="00E62F38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58"/>
    <w:rsid w:val="00E6679A"/>
    <w:rsid w:val="00E66913"/>
    <w:rsid w:val="00E6692D"/>
    <w:rsid w:val="00E66AAC"/>
    <w:rsid w:val="00E66D3A"/>
    <w:rsid w:val="00E6718E"/>
    <w:rsid w:val="00E673C6"/>
    <w:rsid w:val="00E675B8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98F"/>
    <w:rsid w:val="00E71B72"/>
    <w:rsid w:val="00E71BDC"/>
    <w:rsid w:val="00E721B3"/>
    <w:rsid w:val="00E7224B"/>
    <w:rsid w:val="00E722DD"/>
    <w:rsid w:val="00E72575"/>
    <w:rsid w:val="00E72A64"/>
    <w:rsid w:val="00E72AD6"/>
    <w:rsid w:val="00E72DB8"/>
    <w:rsid w:val="00E72F48"/>
    <w:rsid w:val="00E72F56"/>
    <w:rsid w:val="00E72FF0"/>
    <w:rsid w:val="00E73034"/>
    <w:rsid w:val="00E73A25"/>
    <w:rsid w:val="00E73F07"/>
    <w:rsid w:val="00E740C4"/>
    <w:rsid w:val="00E7422D"/>
    <w:rsid w:val="00E74236"/>
    <w:rsid w:val="00E74456"/>
    <w:rsid w:val="00E74944"/>
    <w:rsid w:val="00E7497E"/>
    <w:rsid w:val="00E749C6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96B"/>
    <w:rsid w:val="00E76A41"/>
    <w:rsid w:val="00E76C3B"/>
    <w:rsid w:val="00E76F50"/>
    <w:rsid w:val="00E77354"/>
    <w:rsid w:val="00E773E7"/>
    <w:rsid w:val="00E77579"/>
    <w:rsid w:val="00E779E4"/>
    <w:rsid w:val="00E77CCA"/>
    <w:rsid w:val="00E77DE3"/>
    <w:rsid w:val="00E77E71"/>
    <w:rsid w:val="00E77EA6"/>
    <w:rsid w:val="00E805B6"/>
    <w:rsid w:val="00E80758"/>
    <w:rsid w:val="00E80838"/>
    <w:rsid w:val="00E80BFF"/>
    <w:rsid w:val="00E80C07"/>
    <w:rsid w:val="00E80C1A"/>
    <w:rsid w:val="00E80C83"/>
    <w:rsid w:val="00E81132"/>
    <w:rsid w:val="00E81223"/>
    <w:rsid w:val="00E81844"/>
    <w:rsid w:val="00E81BDB"/>
    <w:rsid w:val="00E81E0E"/>
    <w:rsid w:val="00E82244"/>
    <w:rsid w:val="00E82557"/>
    <w:rsid w:val="00E8257C"/>
    <w:rsid w:val="00E825BC"/>
    <w:rsid w:val="00E828E1"/>
    <w:rsid w:val="00E82A0D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D48"/>
    <w:rsid w:val="00E85EE4"/>
    <w:rsid w:val="00E85F0A"/>
    <w:rsid w:val="00E86421"/>
    <w:rsid w:val="00E86510"/>
    <w:rsid w:val="00E86815"/>
    <w:rsid w:val="00E869BB"/>
    <w:rsid w:val="00E869D6"/>
    <w:rsid w:val="00E86A31"/>
    <w:rsid w:val="00E86C8D"/>
    <w:rsid w:val="00E86D53"/>
    <w:rsid w:val="00E86F85"/>
    <w:rsid w:val="00E87072"/>
    <w:rsid w:val="00E870FF"/>
    <w:rsid w:val="00E87383"/>
    <w:rsid w:val="00E873FB"/>
    <w:rsid w:val="00E87531"/>
    <w:rsid w:val="00E875FE"/>
    <w:rsid w:val="00E87675"/>
    <w:rsid w:val="00E87771"/>
    <w:rsid w:val="00E87A3F"/>
    <w:rsid w:val="00E87A63"/>
    <w:rsid w:val="00E90F33"/>
    <w:rsid w:val="00E911A3"/>
    <w:rsid w:val="00E9125C"/>
    <w:rsid w:val="00E91671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3F0A"/>
    <w:rsid w:val="00E94190"/>
    <w:rsid w:val="00E94615"/>
    <w:rsid w:val="00E9467F"/>
    <w:rsid w:val="00E94A3D"/>
    <w:rsid w:val="00E950CC"/>
    <w:rsid w:val="00E95160"/>
    <w:rsid w:val="00E9536C"/>
    <w:rsid w:val="00E95918"/>
    <w:rsid w:val="00E95A64"/>
    <w:rsid w:val="00E95ABC"/>
    <w:rsid w:val="00E95DAB"/>
    <w:rsid w:val="00E95F64"/>
    <w:rsid w:val="00E9602D"/>
    <w:rsid w:val="00E9633B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DA5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4F36"/>
    <w:rsid w:val="00EA5303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2F0"/>
    <w:rsid w:val="00EA73CE"/>
    <w:rsid w:val="00EA74D1"/>
    <w:rsid w:val="00EA798E"/>
    <w:rsid w:val="00EA7AA3"/>
    <w:rsid w:val="00EA7C04"/>
    <w:rsid w:val="00EB02C0"/>
    <w:rsid w:val="00EB0799"/>
    <w:rsid w:val="00EB0D3C"/>
    <w:rsid w:val="00EB10EB"/>
    <w:rsid w:val="00EB10F1"/>
    <w:rsid w:val="00EB1CC8"/>
    <w:rsid w:val="00EB1E2E"/>
    <w:rsid w:val="00EB1FC9"/>
    <w:rsid w:val="00EB2138"/>
    <w:rsid w:val="00EB22CE"/>
    <w:rsid w:val="00EB276B"/>
    <w:rsid w:val="00EB2FBF"/>
    <w:rsid w:val="00EB3179"/>
    <w:rsid w:val="00EB340B"/>
    <w:rsid w:val="00EB3443"/>
    <w:rsid w:val="00EB3618"/>
    <w:rsid w:val="00EB36D4"/>
    <w:rsid w:val="00EB36F1"/>
    <w:rsid w:val="00EB383A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95C"/>
    <w:rsid w:val="00EB7C3C"/>
    <w:rsid w:val="00EB7C80"/>
    <w:rsid w:val="00EC01D2"/>
    <w:rsid w:val="00EC0315"/>
    <w:rsid w:val="00EC033E"/>
    <w:rsid w:val="00EC0502"/>
    <w:rsid w:val="00EC0735"/>
    <w:rsid w:val="00EC14AF"/>
    <w:rsid w:val="00EC15FD"/>
    <w:rsid w:val="00EC1950"/>
    <w:rsid w:val="00EC1C88"/>
    <w:rsid w:val="00EC1DB0"/>
    <w:rsid w:val="00EC28E5"/>
    <w:rsid w:val="00EC2B32"/>
    <w:rsid w:val="00EC2C8D"/>
    <w:rsid w:val="00EC314B"/>
    <w:rsid w:val="00EC318F"/>
    <w:rsid w:val="00EC3995"/>
    <w:rsid w:val="00EC3EFC"/>
    <w:rsid w:val="00EC425D"/>
    <w:rsid w:val="00EC42C3"/>
    <w:rsid w:val="00EC4382"/>
    <w:rsid w:val="00EC485F"/>
    <w:rsid w:val="00EC496E"/>
    <w:rsid w:val="00EC4B4D"/>
    <w:rsid w:val="00EC4C82"/>
    <w:rsid w:val="00EC4F56"/>
    <w:rsid w:val="00EC52CB"/>
    <w:rsid w:val="00EC53CB"/>
    <w:rsid w:val="00EC5708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750"/>
    <w:rsid w:val="00ED2823"/>
    <w:rsid w:val="00ED2AC1"/>
    <w:rsid w:val="00ED2B2A"/>
    <w:rsid w:val="00ED2FA3"/>
    <w:rsid w:val="00ED2FF2"/>
    <w:rsid w:val="00ED3BBD"/>
    <w:rsid w:val="00ED3E8C"/>
    <w:rsid w:val="00ED3F93"/>
    <w:rsid w:val="00ED4144"/>
    <w:rsid w:val="00ED4325"/>
    <w:rsid w:val="00ED4659"/>
    <w:rsid w:val="00ED49AA"/>
    <w:rsid w:val="00ED4A3F"/>
    <w:rsid w:val="00ED4D54"/>
    <w:rsid w:val="00ED4E94"/>
    <w:rsid w:val="00ED4F08"/>
    <w:rsid w:val="00ED542E"/>
    <w:rsid w:val="00ED59A9"/>
    <w:rsid w:val="00ED62C2"/>
    <w:rsid w:val="00ED64A0"/>
    <w:rsid w:val="00ED6B8A"/>
    <w:rsid w:val="00ED6DA7"/>
    <w:rsid w:val="00ED6F1E"/>
    <w:rsid w:val="00ED7382"/>
    <w:rsid w:val="00ED7384"/>
    <w:rsid w:val="00ED73AB"/>
    <w:rsid w:val="00ED748F"/>
    <w:rsid w:val="00ED79BD"/>
    <w:rsid w:val="00EE024F"/>
    <w:rsid w:val="00EE0AAC"/>
    <w:rsid w:val="00EE1235"/>
    <w:rsid w:val="00EE13D6"/>
    <w:rsid w:val="00EE177D"/>
    <w:rsid w:val="00EE1797"/>
    <w:rsid w:val="00EE1E0F"/>
    <w:rsid w:val="00EE2947"/>
    <w:rsid w:val="00EE2958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D49"/>
    <w:rsid w:val="00EE3EC0"/>
    <w:rsid w:val="00EE3FBB"/>
    <w:rsid w:val="00EE43BE"/>
    <w:rsid w:val="00EE482F"/>
    <w:rsid w:val="00EE4D7F"/>
    <w:rsid w:val="00EE53CA"/>
    <w:rsid w:val="00EE549B"/>
    <w:rsid w:val="00EE55C4"/>
    <w:rsid w:val="00EE588F"/>
    <w:rsid w:val="00EE58BD"/>
    <w:rsid w:val="00EE5AEC"/>
    <w:rsid w:val="00EE5CF7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9EC"/>
    <w:rsid w:val="00EF0E3D"/>
    <w:rsid w:val="00EF10A6"/>
    <w:rsid w:val="00EF1451"/>
    <w:rsid w:val="00EF1847"/>
    <w:rsid w:val="00EF1A22"/>
    <w:rsid w:val="00EF1C5D"/>
    <w:rsid w:val="00EF20EC"/>
    <w:rsid w:val="00EF2257"/>
    <w:rsid w:val="00EF2296"/>
    <w:rsid w:val="00EF245C"/>
    <w:rsid w:val="00EF24DA"/>
    <w:rsid w:val="00EF2855"/>
    <w:rsid w:val="00EF2A92"/>
    <w:rsid w:val="00EF2A97"/>
    <w:rsid w:val="00EF2FFC"/>
    <w:rsid w:val="00EF363E"/>
    <w:rsid w:val="00EF38D2"/>
    <w:rsid w:val="00EF39E7"/>
    <w:rsid w:val="00EF3CAA"/>
    <w:rsid w:val="00EF44B1"/>
    <w:rsid w:val="00EF482B"/>
    <w:rsid w:val="00EF4B02"/>
    <w:rsid w:val="00EF4CF3"/>
    <w:rsid w:val="00EF5880"/>
    <w:rsid w:val="00EF58E6"/>
    <w:rsid w:val="00EF5978"/>
    <w:rsid w:val="00EF6177"/>
    <w:rsid w:val="00EF62C6"/>
    <w:rsid w:val="00EF6432"/>
    <w:rsid w:val="00EF65AA"/>
    <w:rsid w:val="00EF6807"/>
    <w:rsid w:val="00EF681E"/>
    <w:rsid w:val="00EF6975"/>
    <w:rsid w:val="00EF6B86"/>
    <w:rsid w:val="00EF6E3E"/>
    <w:rsid w:val="00EF70FC"/>
    <w:rsid w:val="00EF7135"/>
    <w:rsid w:val="00EF73FE"/>
    <w:rsid w:val="00F00C89"/>
    <w:rsid w:val="00F00D4E"/>
    <w:rsid w:val="00F0104C"/>
    <w:rsid w:val="00F014DA"/>
    <w:rsid w:val="00F020CB"/>
    <w:rsid w:val="00F02A40"/>
    <w:rsid w:val="00F02A52"/>
    <w:rsid w:val="00F02A53"/>
    <w:rsid w:val="00F02C06"/>
    <w:rsid w:val="00F02F16"/>
    <w:rsid w:val="00F02F52"/>
    <w:rsid w:val="00F02FBE"/>
    <w:rsid w:val="00F03241"/>
    <w:rsid w:val="00F034D9"/>
    <w:rsid w:val="00F0351A"/>
    <w:rsid w:val="00F03638"/>
    <w:rsid w:val="00F039D2"/>
    <w:rsid w:val="00F03AEB"/>
    <w:rsid w:val="00F03DB3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6F84"/>
    <w:rsid w:val="00F074C4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6DB"/>
    <w:rsid w:val="00F1072C"/>
    <w:rsid w:val="00F10A1B"/>
    <w:rsid w:val="00F10FAC"/>
    <w:rsid w:val="00F112D4"/>
    <w:rsid w:val="00F113A4"/>
    <w:rsid w:val="00F113B9"/>
    <w:rsid w:val="00F116CE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BC"/>
    <w:rsid w:val="00F151F2"/>
    <w:rsid w:val="00F15345"/>
    <w:rsid w:val="00F155FC"/>
    <w:rsid w:val="00F157F3"/>
    <w:rsid w:val="00F15C94"/>
    <w:rsid w:val="00F15D34"/>
    <w:rsid w:val="00F15D7D"/>
    <w:rsid w:val="00F15ED9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20033"/>
    <w:rsid w:val="00F20622"/>
    <w:rsid w:val="00F20AC3"/>
    <w:rsid w:val="00F210EA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006"/>
    <w:rsid w:val="00F234D2"/>
    <w:rsid w:val="00F2372A"/>
    <w:rsid w:val="00F238AC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BCF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6FF0"/>
    <w:rsid w:val="00F2704B"/>
    <w:rsid w:val="00F2743B"/>
    <w:rsid w:val="00F27831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0FA5"/>
    <w:rsid w:val="00F3146F"/>
    <w:rsid w:val="00F31524"/>
    <w:rsid w:val="00F316AD"/>
    <w:rsid w:val="00F31851"/>
    <w:rsid w:val="00F31D83"/>
    <w:rsid w:val="00F31F4E"/>
    <w:rsid w:val="00F31FEA"/>
    <w:rsid w:val="00F3226C"/>
    <w:rsid w:val="00F323A6"/>
    <w:rsid w:val="00F3279E"/>
    <w:rsid w:val="00F32835"/>
    <w:rsid w:val="00F329AD"/>
    <w:rsid w:val="00F32AC6"/>
    <w:rsid w:val="00F32DFB"/>
    <w:rsid w:val="00F32E70"/>
    <w:rsid w:val="00F33089"/>
    <w:rsid w:val="00F3311D"/>
    <w:rsid w:val="00F33228"/>
    <w:rsid w:val="00F332F2"/>
    <w:rsid w:val="00F3394F"/>
    <w:rsid w:val="00F339A3"/>
    <w:rsid w:val="00F33B63"/>
    <w:rsid w:val="00F33E8B"/>
    <w:rsid w:val="00F347BC"/>
    <w:rsid w:val="00F34AE5"/>
    <w:rsid w:val="00F34BAD"/>
    <w:rsid w:val="00F359F3"/>
    <w:rsid w:val="00F35A0A"/>
    <w:rsid w:val="00F35AF4"/>
    <w:rsid w:val="00F35CAD"/>
    <w:rsid w:val="00F35EBD"/>
    <w:rsid w:val="00F3668F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0F7A"/>
    <w:rsid w:val="00F415EF"/>
    <w:rsid w:val="00F41840"/>
    <w:rsid w:val="00F41C0F"/>
    <w:rsid w:val="00F41EE6"/>
    <w:rsid w:val="00F421A9"/>
    <w:rsid w:val="00F42368"/>
    <w:rsid w:val="00F423CD"/>
    <w:rsid w:val="00F4255E"/>
    <w:rsid w:val="00F426E8"/>
    <w:rsid w:val="00F42C20"/>
    <w:rsid w:val="00F42CA7"/>
    <w:rsid w:val="00F42CD7"/>
    <w:rsid w:val="00F42F54"/>
    <w:rsid w:val="00F42FF3"/>
    <w:rsid w:val="00F43CE1"/>
    <w:rsid w:val="00F43FD5"/>
    <w:rsid w:val="00F442D1"/>
    <w:rsid w:val="00F44300"/>
    <w:rsid w:val="00F4460D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349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B25"/>
    <w:rsid w:val="00F50C13"/>
    <w:rsid w:val="00F50C2D"/>
    <w:rsid w:val="00F50D08"/>
    <w:rsid w:val="00F515FC"/>
    <w:rsid w:val="00F518D5"/>
    <w:rsid w:val="00F51A60"/>
    <w:rsid w:val="00F51E04"/>
    <w:rsid w:val="00F51E0D"/>
    <w:rsid w:val="00F527BA"/>
    <w:rsid w:val="00F52813"/>
    <w:rsid w:val="00F52857"/>
    <w:rsid w:val="00F52A44"/>
    <w:rsid w:val="00F52F8C"/>
    <w:rsid w:val="00F53274"/>
    <w:rsid w:val="00F53878"/>
    <w:rsid w:val="00F53937"/>
    <w:rsid w:val="00F53BA0"/>
    <w:rsid w:val="00F5438D"/>
    <w:rsid w:val="00F5446B"/>
    <w:rsid w:val="00F54983"/>
    <w:rsid w:val="00F54CFF"/>
    <w:rsid w:val="00F550F4"/>
    <w:rsid w:val="00F55276"/>
    <w:rsid w:val="00F553CA"/>
    <w:rsid w:val="00F556A8"/>
    <w:rsid w:val="00F55A4D"/>
    <w:rsid w:val="00F55A93"/>
    <w:rsid w:val="00F55CDF"/>
    <w:rsid w:val="00F55D9A"/>
    <w:rsid w:val="00F56259"/>
    <w:rsid w:val="00F563A2"/>
    <w:rsid w:val="00F56510"/>
    <w:rsid w:val="00F566BF"/>
    <w:rsid w:val="00F566CC"/>
    <w:rsid w:val="00F56713"/>
    <w:rsid w:val="00F568B5"/>
    <w:rsid w:val="00F568C4"/>
    <w:rsid w:val="00F56A0E"/>
    <w:rsid w:val="00F56E43"/>
    <w:rsid w:val="00F5703B"/>
    <w:rsid w:val="00F5718B"/>
    <w:rsid w:val="00F574B2"/>
    <w:rsid w:val="00F57523"/>
    <w:rsid w:val="00F579FF"/>
    <w:rsid w:val="00F57AE9"/>
    <w:rsid w:val="00F57B24"/>
    <w:rsid w:val="00F6037A"/>
    <w:rsid w:val="00F60542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3B60"/>
    <w:rsid w:val="00F641CA"/>
    <w:rsid w:val="00F649B1"/>
    <w:rsid w:val="00F64A14"/>
    <w:rsid w:val="00F64F2F"/>
    <w:rsid w:val="00F64F9D"/>
    <w:rsid w:val="00F657CA"/>
    <w:rsid w:val="00F657FF"/>
    <w:rsid w:val="00F65DD1"/>
    <w:rsid w:val="00F66287"/>
    <w:rsid w:val="00F664FE"/>
    <w:rsid w:val="00F66569"/>
    <w:rsid w:val="00F667C6"/>
    <w:rsid w:val="00F669F2"/>
    <w:rsid w:val="00F66AC1"/>
    <w:rsid w:val="00F66AC8"/>
    <w:rsid w:val="00F66B87"/>
    <w:rsid w:val="00F66D01"/>
    <w:rsid w:val="00F66E4D"/>
    <w:rsid w:val="00F671FF"/>
    <w:rsid w:val="00F6724B"/>
    <w:rsid w:val="00F67524"/>
    <w:rsid w:val="00F67AFA"/>
    <w:rsid w:val="00F67B6C"/>
    <w:rsid w:val="00F67EB6"/>
    <w:rsid w:val="00F70230"/>
    <w:rsid w:val="00F703BF"/>
    <w:rsid w:val="00F7042B"/>
    <w:rsid w:val="00F7072D"/>
    <w:rsid w:val="00F709C4"/>
    <w:rsid w:val="00F70A34"/>
    <w:rsid w:val="00F710FA"/>
    <w:rsid w:val="00F713D0"/>
    <w:rsid w:val="00F7175C"/>
    <w:rsid w:val="00F7179D"/>
    <w:rsid w:val="00F71875"/>
    <w:rsid w:val="00F71F11"/>
    <w:rsid w:val="00F71F41"/>
    <w:rsid w:val="00F72326"/>
    <w:rsid w:val="00F7235B"/>
    <w:rsid w:val="00F7246A"/>
    <w:rsid w:val="00F7266D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518"/>
    <w:rsid w:val="00F74655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182"/>
    <w:rsid w:val="00F762BD"/>
    <w:rsid w:val="00F762CF"/>
    <w:rsid w:val="00F76439"/>
    <w:rsid w:val="00F767D0"/>
    <w:rsid w:val="00F76A98"/>
    <w:rsid w:val="00F76BDD"/>
    <w:rsid w:val="00F76C9D"/>
    <w:rsid w:val="00F77185"/>
    <w:rsid w:val="00F77757"/>
    <w:rsid w:val="00F777C4"/>
    <w:rsid w:val="00F77BE8"/>
    <w:rsid w:val="00F77FF7"/>
    <w:rsid w:val="00F80153"/>
    <w:rsid w:val="00F80520"/>
    <w:rsid w:val="00F80711"/>
    <w:rsid w:val="00F807DE"/>
    <w:rsid w:val="00F80940"/>
    <w:rsid w:val="00F80C44"/>
    <w:rsid w:val="00F81923"/>
    <w:rsid w:val="00F81B75"/>
    <w:rsid w:val="00F81D1F"/>
    <w:rsid w:val="00F81D6C"/>
    <w:rsid w:val="00F8202C"/>
    <w:rsid w:val="00F820AD"/>
    <w:rsid w:val="00F82AFD"/>
    <w:rsid w:val="00F833F2"/>
    <w:rsid w:val="00F8351E"/>
    <w:rsid w:val="00F835DA"/>
    <w:rsid w:val="00F83A2E"/>
    <w:rsid w:val="00F83AAF"/>
    <w:rsid w:val="00F83BBD"/>
    <w:rsid w:val="00F83C3D"/>
    <w:rsid w:val="00F84014"/>
    <w:rsid w:val="00F844AA"/>
    <w:rsid w:val="00F84521"/>
    <w:rsid w:val="00F8490C"/>
    <w:rsid w:val="00F84A6C"/>
    <w:rsid w:val="00F84B14"/>
    <w:rsid w:val="00F854A1"/>
    <w:rsid w:val="00F8583B"/>
    <w:rsid w:val="00F85A1A"/>
    <w:rsid w:val="00F85B26"/>
    <w:rsid w:val="00F85F70"/>
    <w:rsid w:val="00F8603C"/>
    <w:rsid w:val="00F8626D"/>
    <w:rsid w:val="00F8646C"/>
    <w:rsid w:val="00F867CC"/>
    <w:rsid w:val="00F86BD1"/>
    <w:rsid w:val="00F86C20"/>
    <w:rsid w:val="00F86C71"/>
    <w:rsid w:val="00F86CF3"/>
    <w:rsid w:val="00F872E6"/>
    <w:rsid w:val="00F872F8"/>
    <w:rsid w:val="00F874FD"/>
    <w:rsid w:val="00F87601"/>
    <w:rsid w:val="00F87780"/>
    <w:rsid w:val="00F87846"/>
    <w:rsid w:val="00F87870"/>
    <w:rsid w:val="00F878C6"/>
    <w:rsid w:val="00F878E4"/>
    <w:rsid w:val="00F87E81"/>
    <w:rsid w:val="00F9020A"/>
    <w:rsid w:val="00F90804"/>
    <w:rsid w:val="00F9081F"/>
    <w:rsid w:val="00F9097C"/>
    <w:rsid w:val="00F90B0D"/>
    <w:rsid w:val="00F9104F"/>
    <w:rsid w:val="00F91684"/>
    <w:rsid w:val="00F91AEE"/>
    <w:rsid w:val="00F925D9"/>
    <w:rsid w:val="00F9260D"/>
    <w:rsid w:val="00F9265F"/>
    <w:rsid w:val="00F928B4"/>
    <w:rsid w:val="00F92927"/>
    <w:rsid w:val="00F92A21"/>
    <w:rsid w:val="00F92BD9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4F71"/>
    <w:rsid w:val="00F95577"/>
    <w:rsid w:val="00F95963"/>
    <w:rsid w:val="00F95DD4"/>
    <w:rsid w:val="00F95DD7"/>
    <w:rsid w:val="00F95FE9"/>
    <w:rsid w:val="00F960D6"/>
    <w:rsid w:val="00F96299"/>
    <w:rsid w:val="00F965F1"/>
    <w:rsid w:val="00F96662"/>
    <w:rsid w:val="00F9688A"/>
    <w:rsid w:val="00F96B1E"/>
    <w:rsid w:val="00F97181"/>
    <w:rsid w:val="00F971DC"/>
    <w:rsid w:val="00F975D2"/>
    <w:rsid w:val="00F978BB"/>
    <w:rsid w:val="00F97A9A"/>
    <w:rsid w:val="00F97EE0"/>
    <w:rsid w:val="00F97FF2"/>
    <w:rsid w:val="00FA042E"/>
    <w:rsid w:val="00FA073F"/>
    <w:rsid w:val="00FA0969"/>
    <w:rsid w:val="00FA0C3C"/>
    <w:rsid w:val="00FA0FD1"/>
    <w:rsid w:val="00FA143E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8AF"/>
    <w:rsid w:val="00FA3A6F"/>
    <w:rsid w:val="00FA3C3B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484"/>
    <w:rsid w:val="00FA653D"/>
    <w:rsid w:val="00FA66B7"/>
    <w:rsid w:val="00FA6821"/>
    <w:rsid w:val="00FA68DF"/>
    <w:rsid w:val="00FA6AF2"/>
    <w:rsid w:val="00FA6D29"/>
    <w:rsid w:val="00FA6F0F"/>
    <w:rsid w:val="00FA6FB1"/>
    <w:rsid w:val="00FA788C"/>
    <w:rsid w:val="00FA7A4D"/>
    <w:rsid w:val="00FA7EA2"/>
    <w:rsid w:val="00FA7F55"/>
    <w:rsid w:val="00FB004C"/>
    <w:rsid w:val="00FB015D"/>
    <w:rsid w:val="00FB020F"/>
    <w:rsid w:val="00FB02C9"/>
    <w:rsid w:val="00FB0556"/>
    <w:rsid w:val="00FB0B45"/>
    <w:rsid w:val="00FB0CED"/>
    <w:rsid w:val="00FB0D75"/>
    <w:rsid w:val="00FB100F"/>
    <w:rsid w:val="00FB10BB"/>
    <w:rsid w:val="00FB1271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3ADB"/>
    <w:rsid w:val="00FB427A"/>
    <w:rsid w:val="00FB43D5"/>
    <w:rsid w:val="00FB467E"/>
    <w:rsid w:val="00FB4AAB"/>
    <w:rsid w:val="00FB535A"/>
    <w:rsid w:val="00FB556B"/>
    <w:rsid w:val="00FB565E"/>
    <w:rsid w:val="00FB57E2"/>
    <w:rsid w:val="00FB591E"/>
    <w:rsid w:val="00FB5B09"/>
    <w:rsid w:val="00FB5B31"/>
    <w:rsid w:val="00FB5B61"/>
    <w:rsid w:val="00FB5F15"/>
    <w:rsid w:val="00FB609B"/>
    <w:rsid w:val="00FB6CCD"/>
    <w:rsid w:val="00FB6E00"/>
    <w:rsid w:val="00FB71F3"/>
    <w:rsid w:val="00FB7320"/>
    <w:rsid w:val="00FB7D0C"/>
    <w:rsid w:val="00FC02B0"/>
    <w:rsid w:val="00FC0939"/>
    <w:rsid w:val="00FC1528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8B5"/>
    <w:rsid w:val="00FC4928"/>
    <w:rsid w:val="00FC4D9E"/>
    <w:rsid w:val="00FC4E56"/>
    <w:rsid w:val="00FC4FB8"/>
    <w:rsid w:val="00FC538C"/>
    <w:rsid w:val="00FC59DF"/>
    <w:rsid w:val="00FC5A01"/>
    <w:rsid w:val="00FC5A4A"/>
    <w:rsid w:val="00FC5DB2"/>
    <w:rsid w:val="00FC6637"/>
    <w:rsid w:val="00FC671E"/>
    <w:rsid w:val="00FC6804"/>
    <w:rsid w:val="00FC6ACD"/>
    <w:rsid w:val="00FC7186"/>
    <w:rsid w:val="00FC744D"/>
    <w:rsid w:val="00FC7528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94"/>
    <w:rsid w:val="00FD24B6"/>
    <w:rsid w:val="00FD24C2"/>
    <w:rsid w:val="00FD2538"/>
    <w:rsid w:val="00FD254B"/>
    <w:rsid w:val="00FD2573"/>
    <w:rsid w:val="00FD2608"/>
    <w:rsid w:val="00FD2A4B"/>
    <w:rsid w:val="00FD2C49"/>
    <w:rsid w:val="00FD32C4"/>
    <w:rsid w:val="00FD3433"/>
    <w:rsid w:val="00FD3AB3"/>
    <w:rsid w:val="00FD440C"/>
    <w:rsid w:val="00FD48AE"/>
    <w:rsid w:val="00FD49C4"/>
    <w:rsid w:val="00FD4B6A"/>
    <w:rsid w:val="00FD4EBF"/>
    <w:rsid w:val="00FD4EFD"/>
    <w:rsid w:val="00FD5026"/>
    <w:rsid w:val="00FD507B"/>
    <w:rsid w:val="00FD5137"/>
    <w:rsid w:val="00FD5184"/>
    <w:rsid w:val="00FD5598"/>
    <w:rsid w:val="00FD56CC"/>
    <w:rsid w:val="00FD56F5"/>
    <w:rsid w:val="00FD583C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0B"/>
    <w:rsid w:val="00FE0EBF"/>
    <w:rsid w:val="00FE14AC"/>
    <w:rsid w:val="00FE15BB"/>
    <w:rsid w:val="00FE190D"/>
    <w:rsid w:val="00FE1922"/>
    <w:rsid w:val="00FE1940"/>
    <w:rsid w:val="00FE19ED"/>
    <w:rsid w:val="00FE1F6F"/>
    <w:rsid w:val="00FE2113"/>
    <w:rsid w:val="00FE287B"/>
    <w:rsid w:val="00FE28D2"/>
    <w:rsid w:val="00FE28EE"/>
    <w:rsid w:val="00FE2B25"/>
    <w:rsid w:val="00FE2B3C"/>
    <w:rsid w:val="00FE2C03"/>
    <w:rsid w:val="00FE2D8A"/>
    <w:rsid w:val="00FE319F"/>
    <w:rsid w:val="00FE3273"/>
    <w:rsid w:val="00FE36D4"/>
    <w:rsid w:val="00FE3C5E"/>
    <w:rsid w:val="00FE4133"/>
    <w:rsid w:val="00FE4333"/>
    <w:rsid w:val="00FE43BE"/>
    <w:rsid w:val="00FE5076"/>
    <w:rsid w:val="00FE5A53"/>
    <w:rsid w:val="00FE5AB7"/>
    <w:rsid w:val="00FE5C59"/>
    <w:rsid w:val="00FE624D"/>
    <w:rsid w:val="00FE62AA"/>
    <w:rsid w:val="00FE6A24"/>
    <w:rsid w:val="00FE6AB9"/>
    <w:rsid w:val="00FE6C19"/>
    <w:rsid w:val="00FE6EE3"/>
    <w:rsid w:val="00FE700E"/>
    <w:rsid w:val="00FE77A7"/>
    <w:rsid w:val="00FE7A3D"/>
    <w:rsid w:val="00FE7A78"/>
    <w:rsid w:val="00FE7ACF"/>
    <w:rsid w:val="00FE7AFD"/>
    <w:rsid w:val="00FE7CF2"/>
    <w:rsid w:val="00FE7D7B"/>
    <w:rsid w:val="00FE7FD6"/>
    <w:rsid w:val="00FF059C"/>
    <w:rsid w:val="00FF0627"/>
    <w:rsid w:val="00FF0B06"/>
    <w:rsid w:val="00FF0D31"/>
    <w:rsid w:val="00FF11C7"/>
    <w:rsid w:val="00FF135F"/>
    <w:rsid w:val="00FF142E"/>
    <w:rsid w:val="00FF1455"/>
    <w:rsid w:val="00FF1645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1FA"/>
    <w:rsid w:val="00FF35FC"/>
    <w:rsid w:val="00FF3933"/>
    <w:rsid w:val="00FF3B9C"/>
    <w:rsid w:val="00FF4126"/>
    <w:rsid w:val="00FF4218"/>
    <w:rsid w:val="00FF4AEB"/>
    <w:rsid w:val="00FF509B"/>
    <w:rsid w:val="00FF5216"/>
    <w:rsid w:val="00FF52B1"/>
    <w:rsid w:val="00FF53EA"/>
    <w:rsid w:val="00FF5847"/>
    <w:rsid w:val="00FF58AF"/>
    <w:rsid w:val="00FF5A10"/>
    <w:rsid w:val="00FF5A1D"/>
    <w:rsid w:val="00FF5CD4"/>
    <w:rsid w:val="00FF689B"/>
    <w:rsid w:val="00FF6DDB"/>
    <w:rsid w:val="00FF776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9FDD3A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  <w:style w:type="paragraph" w:styleId="NoSpacing">
    <w:name w:val="No Spacing"/>
    <w:uiPriority w:val="1"/>
    <w:qFormat/>
    <w:rsid w:val="00970118"/>
    <w:rPr>
      <w:rFonts w:ascii="Calibri" w:eastAsia="Calibri" w:hAnsi="Calibri" w:cs="Cordia New"/>
      <w:sz w:val="22"/>
      <w:szCs w:val="28"/>
    </w:rPr>
  </w:style>
  <w:style w:type="character" w:customStyle="1" w:styleId="blockChar">
    <w:name w:val="block Char"/>
    <w:aliases w:val="b Char"/>
    <w:locked/>
    <w:rsid w:val="00FD3433"/>
    <w:rPr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CE3BA7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54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80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5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E4989C48E03C48B332EB8357FCC10B" ma:contentTypeVersion="4" ma:contentTypeDescription="Create a new document." ma:contentTypeScope="" ma:versionID="a015b61fac2de2e4467f68301e4b9168">
  <xsd:schema xmlns:xsd="http://www.w3.org/2001/XMLSchema" xmlns:xs="http://www.w3.org/2001/XMLSchema" xmlns:p="http://schemas.microsoft.com/office/2006/metadata/properties" xmlns:ns2="9ab91bf0-9dbd-4fb2-b9c0-bea3163ec70c" targetNamespace="http://schemas.microsoft.com/office/2006/metadata/properties" ma:root="true" ma:fieldsID="39fe467fd694fbee0b63918149708c3c" ns2:_="">
    <xsd:import namespace="9ab91bf0-9dbd-4fb2-b9c0-bea3163ec7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b91bf0-9dbd-4fb2-b9c0-bea3163ec7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71EADB-F492-40CA-BC9E-9B6C5914FE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179CB8-77B7-4280-9B1C-49118DC108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CFF28B-F085-42A8-91BC-B015E28D07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b91bf0-9dbd-4fb2-b9c0-bea3163ec7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BE0940-F424-4826-8162-AFF0066F9C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1</Pages>
  <Words>2321</Words>
  <Characters>10304</Characters>
  <Application>Microsoft Office Word</Application>
  <DocSecurity>0</DocSecurity>
  <Lines>85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12600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Kornsiri, Chongaksorn</cp:lastModifiedBy>
  <cp:revision>4</cp:revision>
  <cp:lastPrinted>2024-07-24T10:13:00Z</cp:lastPrinted>
  <dcterms:created xsi:type="dcterms:W3CDTF">2024-08-05T02:33:00Z</dcterms:created>
  <dcterms:modified xsi:type="dcterms:W3CDTF">2024-08-08T01:51:00Z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0x0101000FE4989C48E03C48B332EB8357FCC10B</vt:lpwstr>
  </property>
  <property fmtid="{D5CDD505-2E9C-101B-9397-08002B2CF9AE}" pid="4" name="MediaServiceImageTags">
    <vt:lpwstr/>
  </property>
</Properties>
</file>