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7972F" w14:textId="77777777" w:rsidR="00DD7F08" w:rsidRPr="00D566CF" w:rsidRDefault="00DD7F08" w:rsidP="00DD7F0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158FB8DF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af-ZA"/>
        </w:rPr>
      </w:pPr>
      <w:r w:rsidRPr="00D566CF">
        <w:rPr>
          <w:rFonts w:ascii="Angsana New" w:hAnsi="Angsana New"/>
          <w:sz w:val="28"/>
          <w:szCs w:val="28"/>
          <w:lang w:val="af-ZA"/>
        </w:rPr>
        <w:t>1.1</w:t>
      </w:r>
      <w:r w:rsidRPr="00D35C26">
        <w:rPr>
          <w:rFonts w:ascii="Angsana New" w:hAnsi="Angsana New"/>
          <w:sz w:val="28"/>
          <w:szCs w:val="28"/>
          <w:cs/>
        </w:rPr>
        <w:t xml:space="preserve"> บริษัทได้จดทะเบียนเป็นนิติบุคคล</w:t>
      </w:r>
      <w:r w:rsidRPr="00D566CF">
        <w:rPr>
          <w:rFonts w:ascii="Angsana New" w:hAnsi="Angsana New"/>
          <w:sz w:val="28"/>
          <w:szCs w:val="28"/>
          <w:lang w:val="af-ZA"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66CF">
        <w:rPr>
          <w:rFonts w:ascii="Angsana New" w:hAnsi="Angsana New"/>
          <w:sz w:val="28"/>
          <w:szCs w:val="28"/>
          <w:lang w:val="af-ZA"/>
        </w:rPr>
        <w:t>31</w:t>
      </w:r>
      <w:r w:rsidRPr="00D35C2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566CF">
        <w:rPr>
          <w:rFonts w:ascii="Angsana New" w:hAnsi="Angsana New"/>
          <w:sz w:val="28"/>
          <w:szCs w:val="28"/>
        </w:rPr>
        <w:t>2537</w:t>
      </w:r>
      <w:r w:rsidRPr="00D35C26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Pr="00D566CF">
        <w:rPr>
          <w:rFonts w:ascii="Angsana New" w:hAnsi="Angsana New"/>
          <w:sz w:val="28"/>
          <w:szCs w:val="28"/>
          <w:lang w:val="af-ZA"/>
        </w:rPr>
        <w:t>0107537001901</w:t>
      </w:r>
    </w:p>
    <w:p w14:paraId="45B411D6" w14:textId="189A409F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lang w:val="af-ZA"/>
        </w:rPr>
        <w:t>1.2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บริษัทมีสถานประกอบการสำนักงานใหญ่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ตั้งอยู่เลขที่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666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ถนนพระราม </w:t>
      </w:r>
      <w:r w:rsidRPr="00D566CF">
        <w:rPr>
          <w:rFonts w:ascii="Angsana New" w:hAnsi="Angsana New"/>
          <w:spacing w:val="-2"/>
          <w:sz w:val="28"/>
          <w:szCs w:val="28"/>
        </w:rPr>
        <w:t>3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แขวงบางโพงพาง เขตยานนาวา</w:t>
      </w:r>
      <w:r w:rsidR="008B6880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กรุงเทพมหานคร</w:t>
      </w:r>
    </w:p>
    <w:p w14:paraId="281D1BE1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</w:rPr>
        <w:t xml:space="preserve">1.3 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ปัจจุบันบริษัทมีสาขาในประเทศ จำนวน 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7 </w:t>
      </w:r>
      <w:r w:rsidRPr="00D35C26">
        <w:rPr>
          <w:rFonts w:ascii="Angsana New" w:hAnsi="Angsana New"/>
          <w:spacing w:val="-2"/>
          <w:sz w:val="28"/>
          <w:szCs w:val="28"/>
          <w:cs/>
        </w:rPr>
        <w:t>แห่ง ได้แก่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สาขาบำรุงราษฎร์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สาขาขอนแก่น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สาขาเซ็นทรัลขอนแก่น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สาขาสุรวงศ์สาขาโคราช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สาขาอุดรธานี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>และสาขาเชียงใหม่</w:t>
      </w:r>
    </w:p>
    <w:p w14:paraId="7CDF5A49" w14:textId="2614C6D6" w:rsidR="00DD7F08" w:rsidRPr="00DD7F08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lang w:val="af-ZA"/>
        </w:rPr>
        <w:t>1.</w:t>
      </w:r>
      <w:r w:rsidRPr="00D566CF">
        <w:rPr>
          <w:rFonts w:ascii="Angsana New" w:hAnsi="Angsana New"/>
          <w:sz w:val="28"/>
          <w:szCs w:val="28"/>
        </w:rPr>
        <w:t>4</w:t>
      </w:r>
      <w:r w:rsidRPr="00D35C26">
        <w:rPr>
          <w:rFonts w:ascii="Angsana New" w:hAnsi="Angsana New"/>
          <w:sz w:val="28"/>
          <w:szCs w:val="28"/>
          <w:cs/>
        </w:rPr>
        <w:t xml:space="preserve"> บริษัทประกอบธุรกิจจำหน่ายผลิตภัณฑ์ถุงน่อง เครื่องสำอาง ชุดชั้นในสตรี และชุดกายบริหาร</w:t>
      </w:r>
    </w:p>
    <w:p w14:paraId="5F23D25F" w14:textId="7A52669C" w:rsidR="00385960" w:rsidRPr="00D566CF" w:rsidRDefault="00A82CD9" w:rsidP="00DD7F0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 w:hint="cs"/>
          <w:sz w:val="28"/>
          <w:szCs w:val="28"/>
          <w:cs/>
        </w:rPr>
        <w:t>หลักเกณฑ์</w:t>
      </w:r>
      <w:r w:rsidRPr="00D35C26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</w:p>
    <w:p w14:paraId="34180DBD" w14:textId="77777777" w:rsidR="0030655C" w:rsidRPr="0030655C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0655C">
        <w:rPr>
          <w:rFonts w:ascii="Angsana New" w:hAnsi="Angsana New"/>
          <w:color w:val="000000"/>
          <w:sz w:val="28"/>
          <w:szCs w:val="28"/>
        </w:rPr>
        <w:t>34</w:t>
      </w: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9D3CB6D" w14:textId="0F5FB09E" w:rsidR="0030655C" w:rsidRPr="0030655C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0655C">
        <w:rPr>
          <w:rFonts w:ascii="Angsana New" w:hAnsi="Angsana New"/>
          <w:color w:val="000000"/>
          <w:sz w:val="28"/>
          <w:szCs w:val="28"/>
        </w:rPr>
        <w:t>31</w:t>
      </w: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Pr="0030655C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</w:p>
    <w:p w14:paraId="341247BB" w14:textId="6D2FDE2D" w:rsidR="00061270" w:rsidRPr="00061270" w:rsidRDefault="0030655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2C95906" w14:textId="06DEBE0F" w:rsidR="004F4AD2" w:rsidRPr="004F4AD2" w:rsidRDefault="004F4AD2" w:rsidP="004F4AD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35C26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0B417130" w14:textId="4A820B73" w:rsidR="004F4AD2" w:rsidRDefault="004F4AD2" w:rsidP="004F4A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F4AD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4F4AD2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</w:p>
    <w:p w14:paraId="003AB721" w14:textId="51DF8885" w:rsidR="008F5332" w:rsidRPr="008F5332" w:rsidRDefault="008F5332" w:rsidP="008F533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35C26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6790222F" w14:textId="4A05DD1E" w:rsidR="008F5332" w:rsidRPr="008F5332" w:rsidRDefault="008F5332" w:rsidP="008F53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5332">
        <w:rPr>
          <w:rFonts w:ascii="Angsana New" w:hAnsi="Angsana New"/>
          <w:color w:val="000000"/>
          <w:sz w:val="28"/>
          <w:szCs w:val="28"/>
        </w:rPr>
        <w:t>1</w:t>
      </w: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3A331D">
        <w:rPr>
          <w:rFonts w:ascii="Angsana New" w:hAnsi="Angsana New"/>
          <w:color w:val="000000"/>
          <w:sz w:val="28"/>
          <w:szCs w:val="28"/>
        </w:rPr>
        <w:t>7</w:t>
      </w: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B6307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3B6307">
        <w:rPr>
          <w:rFonts w:ascii="Angsana New" w:hAnsi="Angsana New"/>
          <w:color w:val="000000"/>
          <w:sz w:val="28"/>
          <w:szCs w:val="28"/>
        </w:rPr>
        <w:t xml:space="preserve">1 </w:t>
      </w:r>
      <w:r w:rsidR="003B6307">
        <w:rPr>
          <w:rFonts w:ascii="Angsana New" w:hAnsi="Angsana New" w:hint="cs"/>
          <w:color w:val="000000"/>
          <w:sz w:val="28"/>
          <w:szCs w:val="28"/>
          <w:cs/>
        </w:rPr>
        <w:t xml:space="preserve">มกราคม </w:t>
      </w:r>
      <w:r w:rsidR="003B6307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D35C26">
        <w:rPr>
          <w:rFonts w:ascii="Angsana New" w:hAnsi="Angsana New"/>
          <w:color w:val="000000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1F7C63EE" w14:textId="5FBE9A9D" w:rsidR="008F5332" w:rsidRPr="008F5332" w:rsidRDefault="00957822" w:rsidP="008F5332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35C2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การใช้ดุลยพินิจและ</w:t>
      </w:r>
      <w:r w:rsidR="008F5332" w:rsidRPr="00D35C26">
        <w:rPr>
          <w:rFonts w:ascii="Angsana New" w:hAnsi="Angsana New"/>
          <w:b/>
          <w:bCs/>
          <w:color w:val="000000"/>
          <w:sz w:val="28"/>
          <w:szCs w:val="28"/>
          <w:cs/>
        </w:rPr>
        <w:t>การประมาณการ</w:t>
      </w:r>
    </w:p>
    <w:p w14:paraId="1972F1C3" w14:textId="773B67C9" w:rsidR="008F5332" w:rsidRPr="00957822" w:rsidRDefault="008F5332" w:rsidP="009578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141AA65F" w14:textId="3B469044" w:rsidR="008F5332" w:rsidRDefault="008F5332" w:rsidP="008F53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8F5332">
        <w:rPr>
          <w:rFonts w:ascii="Angsana New" w:hAnsi="Angsana New"/>
          <w:color w:val="000000"/>
          <w:sz w:val="28"/>
          <w:szCs w:val="28"/>
        </w:rPr>
        <w:t xml:space="preserve">31 </w:t>
      </w:r>
      <w:r w:rsidRPr="00D35C2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8F5332">
        <w:rPr>
          <w:rFonts w:ascii="Angsana New" w:hAnsi="Angsana New"/>
          <w:color w:val="000000"/>
          <w:sz w:val="28"/>
          <w:szCs w:val="28"/>
        </w:rPr>
        <w:t>256</w:t>
      </w:r>
      <w:r w:rsidR="00B35288">
        <w:rPr>
          <w:rFonts w:ascii="Angsana New" w:hAnsi="Angsana New"/>
          <w:color w:val="000000"/>
          <w:sz w:val="28"/>
          <w:szCs w:val="28"/>
        </w:rPr>
        <w:t>6</w:t>
      </w:r>
    </w:p>
    <w:p w14:paraId="2226B434" w14:textId="419AC4CD" w:rsidR="00E336B4" w:rsidRDefault="00E336B4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7ADA154" w14:textId="09637A4D" w:rsidR="00AF1930" w:rsidRPr="00D566CF" w:rsidRDefault="00F2053F" w:rsidP="0036740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D35C26">
        <w:rPr>
          <w:rFonts w:ascii="Angsana New" w:hAnsi="Angsana New"/>
          <w:sz w:val="28"/>
          <w:szCs w:val="28"/>
          <w:cs/>
        </w:rPr>
        <w:t>หมายถึง</w:t>
      </w:r>
      <w:r w:rsidR="00D12079" w:rsidRPr="00D35C26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D35C26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D35C26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D35C26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D35C26">
        <w:rPr>
          <w:rFonts w:ascii="Angsana New" w:hAnsi="Angsana New"/>
          <w:sz w:val="28"/>
          <w:szCs w:val="28"/>
          <w:cs/>
        </w:rPr>
        <w:t>หรือ</w:t>
      </w:r>
      <w:r w:rsidR="0049303E" w:rsidRPr="00D35C26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p w14:paraId="5EE5A642" w14:textId="65329E97" w:rsidR="00077A7D" w:rsidRPr="0012533A" w:rsidRDefault="007E6D45" w:rsidP="00F05D4F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D35C26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="000A1D71" w:rsidRPr="00D35C26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="000A1D71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A1D71" w:rsidRPr="0012533A">
        <w:rPr>
          <w:rFonts w:ascii="Angsana New" w:hAnsi="Angsana New"/>
          <w:spacing w:val="-4"/>
          <w:sz w:val="28"/>
          <w:szCs w:val="28"/>
        </w:rPr>
        <w:t>3</w:t>
      </w:r>
      <w:r w:rsidR="00574580">
        <w:rPr>
          <w:rFonts w:ascii="Angsana New" w:hAnsi="Angsana New"/>
          <w:spacing w:val="-4"/>
          <w:sz w:val="28"/>
          <w:szCs w:val="28"/>
        </w:rPr>
        <w:t>0</w:t>
      </w:r>
      <w:r w:rsidR="000A1D71"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="000A1D71" w:rsidRPr="00D35C26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574580" w:rsidRPr="00D35C26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="000A1D71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A1D71" w:rsidRPr="0012533A">
        <w:rPr>
          <w:rFonts w:ascii="Angsana New" w:hAnsi="Angsana New"/>
          <w:spacing w:val="-4"/>
          <w:sz w:val="28"/>
          <w:szCs w:val="28"/>
        </w:rPr>
        <w:t xml:space="preserve">2567 </w:t>
      </w:r>
      <w:r w:rsidR="000A1D71" w:rsidRPr="00D35C26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07A6D" w:rsidRPr="0012533A">
        <w:rPr>
          <w:rFonts w:ascii="Angsana New" w:hAnsi="Angsana New"/>
          <w:spacing w:val="-4"/>
          <w:sz w:val="28"/>
          <w:szCs w:val="28"/>
        </w:rPr>
        <w:t>31</w:t>
      </w:r>
      <w:r w:rsidR="00D97769" w:rsidRPr="00D35C2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="00307A6D" w:rsidRPr="0012533A">
        <w:rPr>
          <w:rFonts w:ascii="Angsana New" w:hAnsi="Angsana New"/>
          <w:spacing w:val="-4"/>
          <w:sz w:val="28"/>
          <w:szCs w:val="28"/>
        </w:rPr>
        <w:t>256</w:t>
      </w:r>
      <w:r w:rsidR="00EE24F5" w:rsidRPr="0012533A">
        <w:rPr>
          <w:rFonts w:ascii="Angsana New" w:hAnsi="Angsana New"/>
          <w:spacing w:val="-4"/>
          <w:sz w:val="28"/>
          <w:szCs w:val="28"/>
        </w:rPr>
        <w:t xml:space="preserve">6 </w:t>
      </w:r>
      <w:r w:rsidRPr="00D35C26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984"/>
        <w:gridCol w:w="284"/>
        <w:gridCol w:w="1984"/>
      </w:tblGrid>
      <w:tr w:rsidR="005C39A8" w:rsidRPr="00D566CF" w14:paraId="75739390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D35C26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D35C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D35C26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D35C26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D35C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D35C26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552C7D">
        <w:trPr>
          <w:trHeight w:hRule="exact" w:val="397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099F7EDD" w:rsidR="00797FA6" w:rsidRPr="00D35C26" w:rsidRDefault="00EE24F5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574580">
              <w:rPr>
                <w:rFonts w:ascii="Angsana New" w:hAnsi="Angsana New"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59CA" w:rsidRPr="00D35C26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574580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5E76276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7FA6" w:rsidRPr="00D566CF" w14:paraId="48393147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D35C26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D35C26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492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D35C26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3E60E9E2" w:rsidR="0050692A" w:rsidRPr="00D566CF" w:rsidRDefault="0049204E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 w:rsidRPr="0049204E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20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1FC85CF4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177</w:t>
            </w:r>
          </w:p>
        </w:tc>
      </w:tr>
      <w:tr w:rsidR="0050692A" w:rsidRPr="00D566CF" w14:paraId="0846B6C4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D35C26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212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D35C26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5DA9936F" w:rsidR="0050692A" w:rsidRPr="00D566CF" w:rsidRDefault="00212960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2129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D35C26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3C7D6F82" w:rsidR="0050692A" w:rsidRPr="00D566CF" w:rsidRDefault="00212960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5BDDF215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</w:tr>
      <w:tr w:rsidR="00552C7D" w:rsidRPr="00D566CF" w14:paraId="5EAB4AB3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D35C26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D35C26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D35C26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D35C26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63D1255C" w14:textId="77777777" w:rsidTr="00D75A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1859120C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3AD1A799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695447" w:rsidRPr="00D566CF" w14:paraId="57846AEA" w14:textId="77777777" w:rsidTr="00D75A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2C161274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54E3FE0C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695447" w:rsidRPr="00D566CF" w14:paraId="39A483FF" w14:textId="77777777" w:rsidTr="00D75A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65CEB98A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16EC79B4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695447" w:rsidRPr="00D566CF" w14:paraId="73C19238" w14:textId="77777777" w:rsidTr="00D75A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46B0D553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396184D6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695447" w:rsidRPr="00D566CF" w14:paraId="631C16DC" w14:textId="77777777" w:rsidTr="00D75A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3D8FFBF2" w:rsidR="00695447" w:rsidRPr="00D35C26" w:rsidRDefault="007C2FA9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FA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126,67</w:t>
            </w:r>
            <w:r w:rsidR="00D75AF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2D1BEBA6" w:rsidR="00695447" w:rsidRPr="00D35C26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130,02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695447" w:rsidRPr="00D566CF" w14:paraId="57839A66" w14:textId="77777777" w:rsidTr="00D75A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251E8426" w:rsidR="00695447" w:rsidRPr="00D35C26" w:rsidRDefault="00D75AF5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75AF5">
              <w:rPr>
                <w:rFonts w:ascii="Angsana New" w:hAnsi="Angsana New"/>
                <w:sz w:val="28"/>
                <w:szCs w:val="28"/>
                <w:lang w:val="en-US"/>
              </w:rPr>
              <w:t>147,818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6A131D0C" w:rsidR="00695447" w:rsidRPr="00D35C26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151,170</w:t>
            </w:r>
          </w:p>
        </w:tc>
      </w:tr>
      <w:tr w:rsidR="00695447" w:rsidRPr="00D566CF" w14:paraId="421AB418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11ADC11E" w14:textId="76111D56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1D65238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1D22A2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C67718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6D3B02E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265BD264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7BAF5D1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1A751E15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0FC63A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A345431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48ED3AF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65A6D0EE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BA31CDF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2B9768FC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AA35A72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7D1AB85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ADDA91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4140009B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BAA15A6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70D5D51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C1C85D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3306CC1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3C90134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2511602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A9C9963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6DE3BC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6A1932E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618B7DE2" w14:textId="77777777" w:rsidTr="00700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4B21D35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CAB08" w14:textId="5A584715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695447" w:rsidRPr="00D566CF" w14:paraId="6C7E9AD6" w14:textId="77777777" w:rsidTr="00700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F693ACB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07ABC72D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7F925DC5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695447" w:rsidRPr="00D566CF" w14:paraId="067ECE41" w14:textId="77777777" w:rsidTr="00700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0070511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6404B4F4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628D48BA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695447" w:rsidRPr="00D566CF" w14:paraId="5A401E06" w14:textId="77777777" w:rsidTr="00700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9BB3CE6" w14:textId="71D12DAF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239EE9E8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vAlign w:val="bottom"/>
          </w:tcPr>
          <w:p w14:paraId="01C9FB7A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C12F4B" w14:textId="70DFAC59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</w:tr>
      <w:tr w:rsidR="00695447" w:rsidRPr="00D566CF" w14:paraId="00EAFFFA" w14:textId="77777777" w:rsidTr="00700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4371A03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22802706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vAlign w:val="bottom"/>
          </w:tcPr>
          <w:p w14:paraId="35CF7F9B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72A8FC96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</w:tr>
      <w:tr w:rsidR="00695447" w:rsidRPr="00D566CF" w14:paraId="40EAAC5F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26AC61A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4EE391FD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5E37D4D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5447" w:rsidRPr="00D566CF" w14:paraId="3256A5C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6463F1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5447" w:rsidRPr="00D566CF" w14:paraId="2FD14DD9" w14:textId="77777777" w:rsidTr="00B35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121B095" w14:textId="175717A2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657ECBCF" w:rsidR="00695447" w:rsidRPr="00D566CF" w:rsidRDefault="00B359EF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22291E1" w:rsidR="00695447" w:rsidRPr="008265CC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265C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43,731</w:t>
            </w:r>
          </w:p>
        </w:tc>
      </w:tr>
      <w:tr w:rsidR="00695447" w:rsidRPr="00D566CF" w14:paraId="6695E0A5" w14:textId="77777777" w:rsidTr="00B359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A458F3" w14:textId="77777777" w:rsidR="00695447" w:rsidRPr="00D35C26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37A61EFF" w:rsidR="00695447" w:rsidRPr="00D566CF" w:rsidRDefault="00B359EF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49,445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695447" w:rsidRPr="00D566CF" w:rsidRDefault="00695447" w:rsidP="0069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1BC93DD" w:rsidR="00695447" w:rsidRPr="00D566CF" w:rsidRDefault="00695447" w:rsidP="006954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43,731</w:t>
            </w:r>
          </w:p>
        </w:tc>
      </w:tr>
    </w:tbl>
    <w:p w14:paraId="17106A13" w14:textId="0F5EFA8E" w:rsidR="00960B87" w:rsidRDefault="000E38F9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C419D6">
        <w:rPr>
          <w:rFonts w:ascii="Angsana New" w:hAnsi="Angsana New"/>
          <w:spacing w:val="-4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419D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2C5A25" w:rsidRPr="00C419D6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F43B6A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="00D51A19" w:rsidRPr="00C419D6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8C70B8" w:rsidRPr="00C419D6">
        <w:rPr>
          <w:rFonts w:ascii="Angsana New" w:hAnsi="Angsana New"/>
          <w:spacing w:val="-4"/>
          <w:sz w:val="28"/>
          <w:szCs w:val="28"/>
          <w:cs/>
        </w:rPr>
        <w:t>่</w:t>
      </w:r>
      <w:r w:rsidR="00FC259D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>3</w:t>
      </w:r>
      <w:r w:rsidR="00C53DE5">
        <w:rPr>
          <w:rFonts w:ascii="Angsana New" w:hAnsi="Angsana New"/>
          <w:spacing w:val="-4"/>
          <w:sz w:val="28"/>
          <w:szCs w:val="28"/>
        </w:rPr>
        <w:t>0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040045" w:rsidRPr="00D35C26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C53DE5" w:rsidRPr="00D35C26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="00040045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2567 </w:t>
      </w:r>
      <w:r w:rsidR="00040045" w:rsidRPr="00D35C26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0448CF" w:rsidRPr="00C419D6">
        <w:rPr>
          <w:rFonts w:ascii="Angsana New" w:hAnsi="Angsana New"/>
          <w:spacing w:val="-4"/>
          <w:sz w:val="28"/>
          <w:szCs w:val="28"/>
        </w:rPr>
        <w:t>256</w:t>
      </w:r>
      <w:r w:rsidR="00307A6D" w:rsidRPr="00C419D6">
        <w:rPr>
          <w:rFonts w:ascii="Angsana New" w:hAnsi="Angsana New"/>
          <w:spacing w:val="-4"/>
          <w:sz w:val="28"/>
          <w:szCs w:val="28"/>
        </w:rPr>
        <w:t xml:space="preserve">6 </w:t>
      </w:r>
      <w:r w:rsidR="009C3690" w:rsidRPr="00D35C26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271"/>
        <w:gridCol w:w="240"/>
        <w:gridCol w:w="1322"/>
        <w:gridCol w:w="236"/>
        <w:gridCol w:w="1325"/>
        <w:gridCol w:w="236"/>
        <w:gridCol w:w="1323"/>
      </w:tblGrid>
      <w:tr w:rsidR="0043287C" w:rsidRPr="005764E7" w14:paraId="1965064F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30903A97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28247338" w14:textId="77777777" w:rsidR="0043287C" w:rsidRPr="005764E7" w:rsidRDefault="0043287C" w:rsidP="00F1704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287C" w:rsidRPr="005764E7" w14:paraId="6C68C08F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53AFCBCE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1A2A8624" w14:textId="77777777" w:rsidR="0043287C" w:rsidRPr="00D35C26" w:rsidRDefault="0043287C" w:rsidP="00F1704F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43287C" w:rsidRPr="005764E7" w14:paraId="168EBBE5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09B0119C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vAlign w:val="bottom"/>
          </w:tcPr>
          <w:p w14:paraId="42A03143" w14:textId="77777777" w:rsidR="0043287C" w:rsidRPr="00D35C26" w:rsidRDefault="0043287C" w:rsidP="00F1704F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87C" w:rsidRPr="005764E7" w14:paraId="15F72437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7CCB10E3" w14:textId="77777777" w:rsidR="0043287C" w:rsidRPr="0062500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vAlign w:val="bottom"/>
          </w:tcPr>
          <w:p w14:paraId="1553C65C" w14:textId="77777777" w:rsidR="0043287C" w:rsidRPr="005764E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  <w:vAlign w:val="bottom"/>
          </w:tcPr>
          <w:p w14:paraId="49ED6E7E" w14:textId="77777777" w:rsidR="0043287C" w:rsidRPr="00625007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34B4C505" w14:textId="77777777" w:rsidR="0043287C" w:rsidRPr="002D131C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43287C" w:rsidRPr="005764E7" w14:paraId="0A575896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45350BD3" w14:textId="77777777" w:rsidR="0043287C" w:rsidRPr="00D35C26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vAlign w:val="bottom"/>
          </w:tcPr>
          <w:p w14:paraId="1F13802F" w14:textId="77777777" w:rsidR="0043287C" w:rsidRPr="000125BD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right w:val="nil"/>
            </w:tcBorders>
            <w:vAlign w:val="bottom"/>
          </w:tcPr>
          <w:p w14:paraId="4A295F71" w14:textId="77777777" w:rsidR="0043287C" w:rsidRPr="00D35C26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03F601F" w14:textId="77777777" w:rsidR="0043287C" w:rsidRPr="00D35C26" w:rsidRDefault="0043287C" w:rsidP="00F170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3287C" w:rsidRPr="005764E7" w14:paraId="6790F9EA" w14:textId="77777777" w:rsidTr="00F1704F">
        <w:trPr>
          <w:trHeight w:val="397"/>
          <w:tblHeader/>
        </w:trPr>
        <w:tc>
          <w:tcPr>
            <w:tcW w:w="3828" w:type="dxa"/>
            <w:vAlign w:val="bottom"/>
          </w:tcPr>
          <w:p w14:paraId="53EE255E" w14:textId="77777777" w:rsidR="0043287C" w:rsidRPr="00D35C26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C6DCC" w14:textId="22E0275C" w:rsidR="0043287C" w:rsidRPr="000448CF" w:rsidRDefault="0043287C" w:rsidP="00B1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2567</w:t>
            </w:r>
          </w:p>
        </w:tc>
        <w:tc>
          <w:tcPr>
            <w:tcW w:w="240" w:type="dxa"/>
            <w:vAlign w:val="bottom"/>
          </w:tcPr>
          <w:p w14:paraId="47AD2578" w14:textId="77777777" w:rsidR="0043287C" w:rsidRPr="005764E7" w:rsidRDefault="0043287C" w:rsidP="00F17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337E5" w14:textId="5BD75F04" w:rsidR="0043287C" w:rsidRPr="000125BD" w:rsidRDefault="0043287C" w:rsidP="00B1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36" w:type="dxa"/>
            <w:vAlign w:val="bottom"/>
          </w:tcPr>
          <w:p w14:paraId="3D043B16" w14:textId="77777777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8E3C" w14:textId="6E6B9458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6C8C6E" w14:textId="77777777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442BC" w14:textId="5F0529AA" w:rsidR="0043287C" w:rsidRPr="00B14A48" w:rsidRDefault="0043287C" w:rsidP="00B14A4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B14A48"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</w:tr>
      <w:tr w:rsidR="0043287C" w:rsidRPr="005764E7" w14:paraId="1E7DE24F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3FD07B1F" w14:textId="77777777" w:rsidR="0043287C" w:rsidRPr="00D35C26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1" w:type="dxa"/>
            <w:shd w:val="clear" w:color="auto" w:fill="auto"/>
          </w:tcPr>
          <w:p w14:paraId="3C102A6E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53389374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3C7DACA5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C55182C" w14:textId="77777777" w:rsidR="0043287C" w:rsidRPr="0062500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78D2ED8" w14:textId="77777777" w:rsidR="0043287C" w:rsidRPr="00D35C26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6E4AECA8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4B65E137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87C" w:rsidRPr="005764E7" w14:paraId="416EB139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5E5FB6AE" w14:textId="77777777" w:rsidR="0043287C" w:rsidRPr="00D35C26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shd w:val="clear" w:color="auto" w:fill="auto"/>
          </w:tcPr>
          <w:p w14:paraId="18F02414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4FA4D833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0206FA91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0C73E94" w14:textId="77777777" w:rsidR="0043287C" w:rsidRPr="0062500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6B88C8F" w14:textId="77777777" w:rsidR="0043287C" w:rsidRPr="00D35C26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F51DCC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84D866" w14:textId="77777777" w:rsidR="0043287C" w:rsidRPr="00D35C26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3287C" w:rsidRPr="005764E7" w14:paraId="29870769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4E91B9CA" w14:textId="77777777" w:rsidR="0043287C" w:rsidRPr="00D35C26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914B4E" w14:textId="77777777" w:rsidR="0043287C" w:rsidRPr="000738BB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02CFC5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2E989A5" w14:textId="77777777" w:rsidR="0043287C" w:rsidRPr="000738BB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522095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DB8E353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F5C6E9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7DCB7E1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3287C" w:rsidRPr="005764E7" w14:paraId="67A53C23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3C34045D" w14:textId="77777777" w:rsidR="0043287C" w:rsidRPr="00D35C26" w:rsidRDefault="0043287C" w:rsidP="0043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8269F" w14:textId="1075E1B1" w:rsidR="0043287C" w:rsidRPr="000738BB" w:rsidRDefault="003C10FB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0E7C81" w14:textId="77777777" w:rsidR="0043287C" w:rsidRPr="005764E7" w:rsidRDefault="0043287C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B1311" w14:textId="657594F4" w:rsidR="0043287C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7417A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7B80B" w14:textId="5834C0D2" w:rsidR="0043287C" w:rsidRPr="005764E7" w:rsidRDefault="00513F3E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C45DB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09D74" w14:textId="1CB5F8C9" w:rsidR="0043287C" w:rsidRPr="00E31D08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118,654</w:t>
            </w:r>
          </w:p>
        </w:tc>
      </w:tr>
      <w:tr w:rsidR="0043287C" w:rsidRPr="005764E7" w14:paraId="67C5352D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4900F21E" w14:textId="77777777" w:rsidR="0043287C" w:rsidRPr="00D35C26" w:rsidRDefault="0043287C" w:rsidP="0043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5535DA" w14:textId="04489ADE" w:rsidR="0043287C" w:rsidRPr="0086466E" w:rsidRDefault="003C10FB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47,693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FFB494" w14:textId="77777777" w:rsidR="0043287C" w:rsidRPr="005764E7" w:rsidRDefault="0043287C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F5713" w14:textId="36D105EF" w:rsidR="0043287C" w:rsidRPr="0086466E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C4E6A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92288" w14:textId="007CA151" w:rsidR="0043287C" w:rsidRPr="005764E7" w:rsidRDefault="00513F3E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0E9624" w14:textId="77777777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E202" w14:textId="40CBF08F" w:rsidR="0043287C" w:rsidRPr="005764E7" w:rsidRDefault="0043287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118,654</w:t>
            </w:r>
          </w:p>
        </w:tc>
      </w:tr>
      <w:tr w:rsidR="0043287C" w:rsidRPr="005764E7" w14:paraId="2AF7C75D" w14:textId="77777777" w:rsidTr="00A6645B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1395E002" w14:textId="77777777" w:rsidR="0043287C" w:rsidRPr="00D35C26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F6C56" w14:textId="77777777" w:rsidR="0043287C" w:rsidRPr="0086466E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5AC279E" w14:textId="77777777" w:rsidR="0043287C" w:rsidRPr="005764E7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87BFD" w14:textId="77777777" w:rsidR="0043287C" w:rsidRPr="00D35C26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397D78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8F0EEE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C8BFE" w14:textId="77777777" w:rsidR="0043287C" w:rsidRPr="005764E7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351D9" w14:textId="77777777" w:rsidR="0043287C" w:rsidRPr="00481580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08AF" w:rsidRPr="005764E7" w14:paraId="6636CAA6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7AE2BE26" w14:textId="77777777" w:rsidR="00A608AF" w:rsidRPr="00D35C26" w:rsidRDefault="00A608AF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7A5C3EB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5A01FC" w14:textId="77777777" w:rsidR="00A608AF" w:rsidRPr="00F67D73" w:rsidRDefault="00A608AF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10B04CD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C407A8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66BA68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0A03B9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43D7ED1" w14:textId="77777777" w:rsidR="00A608AF" w:rsidRPr="00F67D73" w:rsidRDefault="00A608AF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287C" w:rsidRPr="005764E7" w14:paraId="071ADA68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7EA80E97" w14:textId="77777777" w:rsidR="0043287C" w:rsidRPr="00D35C26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รายได้เงินปันผล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44AA36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429257" w14:textId="77777777" w:rsidR="0043287C" w:rsidRPr="00F67D73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5F4DA56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90111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05AAB44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690B20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5DC7FAC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3287C" w:rsidRPr="005764E7" w14:paraId="0C6BFEB5" w14:textId="77777777" w:rsidTr="00A6645B">
        <w:trPr>
          <w:trHeight w:val="397"/>
        </w:trPr>
        <w:tc>
          <w:tcPr>
            <w:tcW w:w="3828" w:type="dxa"/>
            <w:vAlign w:val="bottom"/>
          </w:tcPr>
          <w:p w14:paraId="2C3970FE" w14:textId="77777777" w:rsidR="0043287C" w:rsidRPr="00D35C26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B0965E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B8562AD" w14:textId="77777777" w:rsidR="0043287C" w:rsidRPr="00F67D73" w:rsidRDefault="0043287C" w:rsidP="00A5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727481D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063C08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F39BAEC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C4DC87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4D1D5B" w14:textId="77777777" w:rsidR="0043287C" w:rsidRPr="00F67D73" w:rsidRDefault="0043287C" w:rsidP="00A5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483222A3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261726A5" w14:textId="77777777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13246F4" w14:textId="102FFEFC" w:rsidR="005D0031" w:rsidRPr="004A7F8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D8F5A0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53E60B" w14:textId="497B743C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AD3BEA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7E06D07" w14:textId="40E65863" w:rsidR="005D0031" w:rsidRPr="004A7F8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38A78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3A41123" w14:textId="5BE81426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5D0031" w:rsidRPr="005764E7" w14:paraId="4348F019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4667A686" w14:textId="77777777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pacing w:val="-12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6C3E52" w14:textId="1C55B05D" w:rsidR="005D0031" w:rsidRPr="004A7F8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9F88E3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532FAE" w14:textId="1561ED6E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8D711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03F76A2" w14:textId="448E72CE" w:rsidR="005D0031" w:rsidRPr="004A7F8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71309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3620AE5" w14:textId="2111D57D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5D0031" w:rsidRPr="005764E7" w14:paraId="3431D772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602FC10D" w14:textId="77777777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E04FD" w14:textId="1E5B96B6" w:rsidR="005D0031" w:rsidRPr="004A7F8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E21BA6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A2EB" w14:textId="32B320AE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5F5B3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FB62F" w14:textId="0DAE6AFD" w:rsidR="005D0031" w:rsidRPr="004A7F8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A7F8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D00F7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AE00A" w14:textId="30F1D24E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D0031" w:rsidRPr="005764E7" w14:paraId="4A6EA107" w14:textId="77777777" w:rsidTr="000E336C">
        <w:trPr>
          <w:trHeight w:val="397"/>
        </w:trPr>
        <w:tc>
          <w:tcPr>
            <w:tcW w:w="3828" w:type="dxa"/>
            <w:vAlign w:val="center"/>
          </w:tcPr>
          <w:p w14:paraId="7722F4F8" w14:textId="77777777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CD604" w14:textId="3AB17D10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4B1E1C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EFD06" w14:textId="2A4C386D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DBBBF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89629" w14:textId="3834B6AC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955B77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2C364" w14:textId="382B7902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</w:tr>
      <w:tr w:rsidR="005D0031" w:rsidRPr="005764E7" w14:paraId="12636EE7" w14:textId="77777777" w:rsidTr="00A6645B">
        <w:trPr>
          <w:trHeight w:val="397"/>
        </w:trPr>
        <w:tc>
          <w:tcPr>
            <w:tcW w:w="3828" w:type="dxa"/>
            <w:shd w:val="clear" w:color="auto" w:fill="auto"/>
            <w:vAlign w:val="center"/>
          </w:tcPr>
          <w:p w14:paraId="1CA8027F" w14:textId="77777777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7476F5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3049761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30402D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1AD352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29A384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2D7AC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C8975D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2CB83C69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7040A727" w14:textId="0CFD1642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59785A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26B1832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18C079C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0CD686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B8E86E7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DA3CE9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05F8D30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7D227217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4CBBB883" w14:textId="644B8D35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A25201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630D717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AB86851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86D8E6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33BB191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17E27D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358B4F3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1F23959D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26AB057A" w14:textId="4175230A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FDF184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E270069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947A378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C571F03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54DAFED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062D811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6B07A3CB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33C20734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4C2E1F8E" w14:textId="0F53549D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D780F" w14:textId="054A9223" w:rsidR="005D0031" w:rsidRPr="00F349FC" w:rsidRDefault="004619F6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739964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5D03ECF" w14:textId="7699A379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66EDB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ED7915D" w14:textId="030F620F" w:rsidR="005D0031" w:rsidRPr="007E3F2E" w:rsidRDefault="004619F6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07368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9880F5C" w14:textId="2A2FE3D4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155</w:t>
            </w:r>
          </w:p>
        </w:tc>
      </w:tr>
      <w:tr w:rsidR="005D0031" w:rsidRPr="005764E7" w14:paraId="68B6AEBE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1EF4C01D" w14:textId="0C3B5091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ADA53" w14:textId="77777777" w:rsidR="005D0031" w:rsidRPr="00F349FC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166810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8A2F35A" w14:textId="77777777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E6662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368AC1A0" w14:textId="77777777" w:rsidR="005D0031" w:rsidRPr="007E3F2E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2F311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1A381C8" w14:textId="77777777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3E67C2FF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51A47102" w14:textId="5A8E73CF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038BD" w14:textId="66A79CA5" w:rsidR="005D0031" w:rsidRPr="00F349FC" w:rsidRDefault="00F349FC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349F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DD6A6D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A12D" w14:textId="7F214BBE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C236D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CB8A" w14:textId="630C92C7" w:rsidR="005D0031" w:rsidRPr="007E3F2E" w:rsidRDefault="007E3F2E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E3F2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836C9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AC10" w14:textId="0A440B85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</w:tr>
      <w:tr w:rsidR="005D0031" w:rsidRPr="005764E7" w14:paraId="6307CDB3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2DB07AAB" w14:textId="25FDC1B0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5EB747" w14:textId="27E43760" w:rsidR="005D0031" w:rsidRPr="00045FBB" w:rsidRDefault="004619F6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5FBB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AA11BB" w14:textId="77777777" w:rsidR="005D0031" w:rsidRPr="00F67D73" w:rsidRDefault="005D0031" w:rsidP="000E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772533" w14:textId="3B63C2B7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AEF70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09AB1" w14:textId="6BE9816E" w:rsidR="005D0031" w:rsidRPr="00F67D73" w:rsidRDefault="004619F6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4DA5" w14:textId="77777777" w:rsidR="005D0031" w:rsidRPr="00F67D73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3E8882" w14:textId="6F7A9613" w:rsidR="005D0031" w:rsidRDefault="005D0031" w:rsidP="000E33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</w:tr>
      <w:tr w:rsidR="005D0031" w:rsidRPr="005764E7" w14:paraId="079DD531" w14:textId="77777777" w:rsidTr="00164C0C">
        <w:trPr>
          <w:trHeight w:val="397"/>
        </w:trPr>
        <w:tc>
          <w:tcPr>
            <w:tcW w:w="3828" w:type="dxa"/>
            <w:vAlign w:val="center"/>
          </w:tcPr>
          <w:p w14:paraId="3D6B2A36" w14:textId="77777777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3F3FD2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C802BD6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1C1E94B3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3B5657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6C3419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17A3E3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2F6F83B" w14:textId="77777777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D0031" w:rsidRPr="005764E7" w14:paraId="51D5C817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3C6DD6EA" w14:textId="6178C882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DA955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8A10021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38EC8A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B59B1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D0CBAEC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6BAE4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A0A8D27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46B85701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49BF1B97" w14:textId="71B118A3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และอื่นๆ)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923FF4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CAC5426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5A250DD8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9101B7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7FBB90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F6ECF4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41ED468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559BF331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28EE9BA7" w14:textId="320B1742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62AC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734480D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7BBCC4D4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D7FC5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FF965A8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BDD11E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60C6C1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708DD58D" w14:textId="77777777" w:rsidTr="000E336C">
        <w:trPr>
          <w:trHeight w:val="397"/>
        </w:trPr>
        <w:tc>
          <w:tcPr>
            <w:tcW w:w="3828" w:type="dxa"/>
            <w:vAlign w:val="bottom"/>
          </w:tcPr>
          <w:p w14:paraId="5ACD7F3B" w14:textId="6E880422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96F1DF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1C9C004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63D848A5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67D10F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58CC149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3F1E0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86EDFD6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7D7684A4" w14:textId="77777777" w:rsidTr="00BC4FFD">
        <w:trPr>
          <w:trHeight w:val="397"/>
        </w:trPr>
        <w:tc>
          <w:tcPr>
            <w:tcW w:w="3828" w:type="dxa"/>
            <w:vAlign w:val="bottom"/>
          </w:tcPr>
          <w:p w14:paraId="0C468700" w14:textId="73137F4A" w:rsidR="005D0031" w:rsidRPr="00D35C26" w:rsidRDefault="005D0031" w:rsidP="0040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5B962" w14:textId="5D3400FF" w:rsidR="005D0031" w:rsidRPr="002C7963" w:rsidRDefault="00BC4FFD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95A8C9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E790C1A" w14:textId="0C61AF88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796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D1F632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5DEB136" w14:textId="457BAEC1" w:rsidR="005D0031" w:rsidRPr="002C7963" w:rsidRDefault="00A074C4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411E5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34B7A8" w14:textId="454D822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</w:tr>
      <w:tr w:rsidR="005D0031" w:rsidRPr="005764E7" w14:paraId="6AC16126" w14:textId="77777777" w:rsidTr="00164C0C">
        <w:trPr>
          <w:trHeight w:val="397"/>
        </w:trPr>
        <w:tc>
          <w:tcPr>
            <w:tcW w:w="3828" w:type="dxa"/>
            <w:vAlign w:val="bottom"/>
          </w:tcPr>
          <w:p w14:paraId="46CB74E6" w14:textId="4E072C4C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5075FF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CB7454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33A994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17F03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366841C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E6E6C2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2F9057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D0031" w:rsidRPr="005764E7" w14:paraId="4D742F74" w14:textId="77777777" w:rsidTr="003D3425">
        <w:trPr>
          <w:trHeight w:val="397"/>
        </w:trPr>
        <w:tc>
          <w:tcPr>
            <w:tcW w:w="3828" w:type="dxa"/>
            <w:vAlign w:val="bottom"/>
          </w:tcPr>
          <w:p w14:paraId="212DA753" w14:textId="043B478A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78EBEC" w14:textId="5504DFBD" w:rsidR="005D0031" w:rsidRPr="002C7963" w:rsidRDefault="003D3425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CFFB599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8E6619C" w14:textId="1A979CB8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796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3B6BE6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07A72250" w14:textId="239D1E70" w:rsidR="005D0031" w:rsidRPr="002C7963" w:rsidRDefault="000047E9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DBFCAD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F7959BA" w14:textId="4986FD8A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5D0031" w:rsidRPr="005764E7" w14:paraId="7FA922A5" w14:textId="77777777" w:rsidTr="00120DE4">
        <w:trPr>
          <w:trHeight w:val="397"/>
        </w:trPr>
        <w:tc>
          <w:tcPr>
            <w:tcW w:w="3828" w:type="dxa"/>
            <w:vAlign w:val="bottom"/>
          </w:tcPr>
          <w:p w14:paraId="7D4D4AC8" w14:textId="71342A22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3ACC1A" w14:textId="43114A57" w:rsidR="005D0031" w:rsidRPr="002C7963" w:rsidRDefault="00120DE4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FB4B538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29912E3" w14:textId="45640E0B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796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767DE2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3DC824C3" w14:textId="0C067388" w:rsidR="005D0031" w:rsidRPr="002C7963" w:rsidRDefault="00A074C4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728A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91E6F85" w14:textId="5AB97C23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</w:tr>
      <w:tr w:rsidR="005D0031" w:rsidRPr="005764E7" w14:paraId="7B2467F6" w14:textId="77777777" w:rsidTr="00120DE4">
        <w:trPr>
          <w:trHeight w:val="397"/>
        </w:trPr>
        <w:tc>
          <w:tcPr>
            <w:tcW w:w="3828" w:type="dxa"/>
            <w:vAlign w:val="bottom"/>
          </w:tcPr>
          <w:p w14:paraId="16A31246" w14:textId="7941529C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00C480" w14:textId="3E7DAA24" w:rsidR="005D0031" w:rsidRPr="002C7963" w:rsidRDefault="00120DE4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D7F1765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FB1870A" w14:textId="2A7B959D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796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963C2A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68ECD35" w14:textId="3E1F19CF" w:rsidR="005D0031" w:rsidRPr="002C7963" w:rsidRDefault="00A074C4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33BB3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F62CE0" w14:textId="18DC1EDD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</w:p>
        </w:tc>
      </w:tr>
      <w:tr w:rsidR="005D0031" w:rsidRPr="005764E7" w14:paraId="710136CD" w14:textId="77777777" w:rsidTr="00533EE8">
        <w:trPr>
          <w:trHeight w:val="397"/>
        </w:trPr>
        <w:tc>
          <w:tcPr>
            <w:tcW w:w="3828" w:type="dxa"/>
            <w:vAlign w:val="bottom"/>
          </w:tcPr>
          <w:p w14:paraId="5A0B190A" w14:textId="77777777" w:rsidR="005D0031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</w:pPr>
            <w:r w:rsidRPr="00D35C26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บริษัท ไทเกอร์ ดิสทริบิวชั่น แอนด์ </w:t>
            </w:r>
          </w:p>
          <w:p w14:paraId="3EB5395C" w14:textId="5C813C72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  <w:t xml:space="preserve">   </w:t>
            </w:r>
            <w:r w:rsidRPr="00D35C26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โลจิสติ</w:t>
            </w:r>
            <w:r w:rsidRPr="00D35C26">
              <w:rPr>
                <w:rFonts w:ascii="Angsana New" w:hAnsi="Angsana New" w:hint="cs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ค</w:t>
            </w:r>
            <w:r w:rsidRPr="00D35C26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654F7" w14:textId="5172B23D" w:rsidR="005D0031" w:rsidRPr="002C7963" w:rsidRDefault="00533EE8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5D659B3" w14:textId="77777777" w:rsidR="005D0031" w:rsidRPr="002C796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1D4A" w14:textId="622764CD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C7963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3C8411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32E09" w14:textId="5ECC2E29" w:rsidR="005D0031" w:rsidRPr="002C7963" w:rsidRDefault="00A074C4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29C909" w14:textId="77777777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6033" w14:textId="4F98B716" w:rsidR="005D0031" w:rsidRPr="002C796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203</w:t>
            </w:r>
          </w:p>
        </w:tc>
      </w:tr>
      <w:tr w:rsidR="005D0031" w:rsidRPr="005764E7" w14:paraId="1911FF0E" w14:textId="77777777" w:rsidTr="00BC643A">
        <w:trPr>
          <w:trHeight w:val="397"/>
        </w:trPr>
        <w:tc>
          <w:tcPr>
            <w:tcW w:w="3828" w:type="dxa"/>
            <w:vAlign w:val="bottom"/>
          </w:tcPr>
          <w:p w14:paraId="56A0521A" w14:textId="1EED04A5" w:rsidR="005D0031" w:rsidRPr="00D35C26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7AA48E" w14:textId="6E26EB4A" w:rsidR="005D0031" w:rsidRPr="00F67D73" w:rsidRDefault="00BC643A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1,478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F07D81D" w14:textId="77777777" w:rsidR="005D0031" w:rsidRPr="00F67D73" w:rsidRDefault="005D0031" w:rsidP="005D0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ACC64" w14:textId="1C52F23A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7FFBE9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EFDC8D" w14:textId="7978E563" w:rsidR="005D0031" w:rsidRPr="00F67D73" w:rsidRDefault="001618AE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</w:t>
            </w:r>
            <w:r w:rsidR="000E276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D154A" w14:textId="77777777" w:rsidR="005D0031" w:rsidRPr="00F67D73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6B2B2" w14:textId="30B4A6AD" w:rsidR="005D0031" w:rsidRDefault="005D0031" w:rsidP="005D0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sz w:val="28"/>
                <w:szCs w:val="28"/>
                <w:lang w:val="en-US"/>
              </w:rPr>
              <w:t>2,219</w:t>
            </w:r>
          </w:p>
        </w:tc>
      </w:tr>
    </w:tbl>
    <w:p w14:paraId="1CCD7024" w14:textId="73F84A36" w:rsidR="006975B9" w:rsidRPr="00D566CF" w:rsidRDefault="006975B9" w:rsidP="00906FC7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787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D35C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1100"/>
        <w:gridCol w:w="1984"/>
        <w:gridCol w:w="284"/>
        <w:gridCol w:w="1984"/>
      </w:tblGrid>
      <w:tr w:rsidR="0060113B" w:rsidRPr="00D566CF" w14:paraId="4A58989F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D566CF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D35C26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D35C26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D35C26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D35C26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D566CF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D35C26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3DC6E94A" w:rsidR="0060113B" w:rsidRPr="00D35C26" w:rsidRDefault="00B515FD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8C53E0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4040" w:rsidRPr="00D35C26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8C53E0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1E6B2F9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7FE582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D35C26" w:rsidRDefault="0060113B" w:rsidP="004F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236A9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1CF58476" w:rsidR="002C7145" w:rsidRPr="00D566CF" w:rsidRDefault="00C8109C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81,870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314DFB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D05B4" w14:textId="77777777" w:rsidTr="00236A9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2C7145" w:rsidRPr="00D35C26" w:rsidRDefault="002C7145" w:rsidP="002C7145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6872E210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81F6CA8" w:rsidR="002C7145" w:rsidRPr="00D566CF" w:rsidRDefault="00C8109C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81,870</w:t>
            </w:r>
          </w:p>
        </w:tc>
        <w:tc>
          <w:tcPr>
            <w:tcW w:w="284" w:type="dxa"/>
            <w:vAlign w:val="bottom"/>
          </w:tcPr>
          <w:p w14:paraId="251421F6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3250C395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570DA" w14:textId="77777777" w:rsidTr="0005244B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2C7145" w:rsidRPr="00D35C26" w:rsidRDefault="002C7145" w:rsidP="002C7145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0B4347FB" w:rsidR="002C7145" w:rsidRPr="00D35C26" w:rsidRDefault="009F5B90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5B90">
              <w:rPr>
                <w:rFonts w:ascii="Angsana New" w:hAnsi="Angsana New"/>
                <w:sz w:val="28"/>
                <w:szCs w:val="28"/>
              </w:rPr>
              <w:t>(2,32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F5B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4C8920F7" w:rsidR="002C7145" w:rsidRPr="00D35C26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(2,34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72F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145" w:rsidRPr="00D566CF" w14:paraId="3950867A" w14:textId="77777777" w:rsidTr="0005244B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30993B82" w:rsidR="002C7145" w:rsidRPr="00D566CF" w:rsidRDefault="0005244B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C8109C">
              <w:rPr>
                <w:rFonts w:ascii="Angsana New" w:hAnsi="Angsana New"/>
                <w:sz w:val="28"/>
                <w:szCs w:val="28"/>
              </w:rPr>
              <w:t>9,545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18ED697B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89,79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145" w:rsidRPr="00D566CF" w14:paraId="741F75D4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C7145" w:rsidRPr="00D566CF" w14:paraId="5CE65181" w14:textId="77777777" w:rsidTr="00B706B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2CACAA40" w:rsidR="002C7145" w:rsidRPr="00D566CF" w:rsidRDefault="00C8109C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09C">
              <w:rPr>
                <w:rFonts w:ascii="Angsana New" w:hAnsi="Angsana New"/>
                <w:color w:val="000000"/>
                <w:sz w:val="28"/>
                <w:szCs w:val="28"/>
              </w:rPr>
              <w:t>1,60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73E69A3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B7F95D" w14:textId="4371EC0B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514 </w:t>
            </w:r>
          </w:p>
        </w:tc>
      </w:tr>
      <w:tr w:rsidR="002C7145" w:rsidRPr="00D566CF" w14:paraId="54A9A975" w14:textId="77777777" w:rsidTr="00B706B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29C0D3EC" w:rsidR="002C7145" w:rsidRPr="00D566CF" w:rsidRDefault="00C8109C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09C">
              <w:rPr>
                <w:rFonts w:ascii="Angsana New" w:hAnsi="Angsana New"/>
                <w:color w:val="000000"/>
                <w:sz w:val="28"/>
                <w:szCs w:val="28"/>
              </w:rPr>
              <w:t>9,912</w:t>
            </w:r>
          </w:p>
        </w:tc>
        <w:tc>
          <w:tcPr>
            <w:tcW w:w="284" w:type="dxa"/>
            <w:vAlign w:val="bottom"/>
          </w:tcPr>
          <w:p w14:paraId="708C22EB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248FB3" w14:textId="383046FA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10,251 </w:t>
            </w:r>
          </w:p>
        </w:tc>
      </w:tr>
      <w:tr w:rsidR="002C7145" w:rsidRPr="00D566CF" w14:paraId="290642C7" w14:textId="77777777" w:rsidTr="00B706B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4EB2558E" w:rsidR="002C7145" w:rsidRPr="00D566CF" w:rsidRDefault="00C8109C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09C">
              <w:rPr>
                <w:rFonts w:ascii="Angsana New" w:hAnsi="Angsana New"/>
                <w:color w:val="000000"/>
                <w:sz w:val="28"/>
                <w:szCs w:val="28"/>
              </w:rPr>
              <w:t>586</w:t>
            </w:r>
          </w:p>
        </w:tc>
        <w:tc>
          <w:tcPr>
            <w:tcW w:w="284" w:type="dxa"/>
            <w:vAlign w:val="bottom"/>
          </w:tcPr>
          <w:p w14:paraId="09D1718E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FE18B2" w14:textId="7046C68A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2,185 </w:t>
            </w:r>
          </w:p>
        </w:tc>
      </w:tr>
      <w:tr w:rsidR="002C7145" w:rsidRPr="00D566CF" w14:paraId="51FC4C58" w14:textId="77777777" w:rsidTr="00B706B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2C7145" w:rsidRPr="00D35C26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F0CA" w14:textId="217E3E86" w:rsidR="002C7145" w:rsidRPr="00D566CF" w:rsidRDefault="00C8109C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09C">
              <w:rPr>
                <w:rFonts w:ascii="Angsana New" w:hAnsi="Angsana New"/>
                <w:color w:val="000000"/>
                <w:sz w:val="28"/>
                <w:szCs w:val="28"/>
              </w:rPr>
              <w:t>1,21</w:t>
            </w:r>
            <w:r w:rsidR="00B706B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260A47E1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1379F400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591</w:t>
            </w:r>
          </w:p>
        </w:tc>
      </w:tr>
      <w:tr w:rsidR="002C7145" w:rsidRPr="00D566CF" w14:paraId="24545513" w14:textId="77777777" w:rsidTr="00630364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2C7145" w:rsidRPr="00D35C26" w:rsidRDefault="002C7145" w:rsidP="002C7145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5FB28198" w:rsidR="002C7145" w:rsidRPr="00D566CF" w:rsidRDefault="00630364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8109C">
              <w:rPr>
                <w:rFonts w:ascii="Angsana New" w:hAnsi="Angsana New"/>
                <w:color w:val="000000"/>
                <w:sz w:val="28"/>
                <w:szCs w:val="28"/>
              </w:rPr>
              <w:t>3,316</w:t>
            </w:r>
          </w:p>
        </w:tc>
        <w:tc>
          <w:tcPr>
            <w:tcW w:w="284" w:type="dxa"/>
            <w:vAlign w:val="bottom"/>
          </w:tcPr>
          <w:p w14:paraId="2F5BE8FD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39CB930" w:rsidR="002C7145" w:rsidRPr="00D566CF" w:rsidRDefault="002C7145" w:rsidP="002C7145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C7145" w:rsidRPr="00D566CF" w14:paraId="342BC435" w14:textId="77777777" w:rsidTr="007F3D7C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2C7145" w:rsidRPr="00D35C26" w:rsidRDefault="002C7145" w:rsidP="004F57FD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5901CB69" w:rsidR="002C7145" w:rsidRPr="00D566CF" w:rsidRDefault="00942FA6" w:rsidP="002C71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42FA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92,86</w:t>
            </w:r>
            <w:r w:rsidR="007F3D7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vAlign w:val="bottom"/>
          </w:tcPr>
          <w:p w14:paraId="192400B5" w14:textId="77777777" w:rsidR="002C7145" w:rsidRPr="00D566CF" w:rsidRDefault="002C7145" w:rsidP="002C7145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2C059C94" w:rsidR="002C7145" w:rsidRPr="00D566CF" w:rsidRDefault="002C7145" w:rsidP="002C7145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103,334</w:t>
            </w:r>
          </w:p>
        </w:tc>
      </w:tr>
    </w:tbl>
    <w:p w14:paraId="7267A2E9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8ABF439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B842471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16D3D64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311891F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C34FF59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ECF6290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8F1E191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8CA418B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B1CB4A3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1C5A0FB" w14:textId="77777777" w:rsidR="00164C0C" w:rsidRDefault="00164C0C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E56691B" w14:textId="074A8B10" w:rsidR="00D127B9" w:rsidRPr="00D35C26" w:rsidRDefault="00D127B9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392"/>
        <w:gridCol w:w="1984"/>
        <w:gridCol w:w="284"/>
        <w:gridCol w:w="1984"/>
      </w:tblGrid>
      <w:tr w:rsidR="0060113B" w:rsidRPr="00D566CF" w14:paraId="62498519" w14:textId="77777777" w:rsidTr="004F57FD">
        <w:trPr>
          <w:trHeight w:hRule="exact" w:val="397"/>
        </w:trPr>
        <w:tc>
          <w:tcPr>
            <w:tcW w:w="4711" w:type="dxa"/>
          </w:tcPr>
          <w:p w14:paraId="040B1E48" w14:textId="77777777" w:rsidR="0060113B" w:rsidRPr="00D566CF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D35C26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D35C26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D35C26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778ED0AD" w14:textId="73FB7D55" w:rsidR="0060113B" w:rsidRPr="00D35C26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D35C26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D566CF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4F57FD">
        <w:trPr>
          <w:trHeight w:hRule="exact" w:val="397"/>
        </w:trPr>
        <w:tc>
          <w:tcPr>
            <w:tcW w:w="4711" w:type="dxa"/>
          </w:tcPr>
          <w:p w14:paraId="517F6CD7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6E4DCE35" w:rsidR="00255118" w:rsidRPr="00D35C26" w:rsidRDefault="00255118" w:rsidP="0025511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164C0C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164C0C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85536D6" w14:textId="0F9BAB4E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31379E80" w14:textId="77777777" w:rsidTr="004F57F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D35C26" w:rsidRDefault="0060113B" w:rsidP="00735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D566CF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D566CF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5A6C60" w:rsidRPr="00D566CF" w14:paraId="47A24DEF" w14:textId="77777777" w:rsidTr="002B2B6C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D35C26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3CB54469" w:rsidR="005A6C60" w:rsidRPr="00D566CF" w:rsidRDefault="002B2B6C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B2B6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66,040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73277ED3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78,925</w:t>
            </w:r>
          </w:p>
        </w:tc>
      </w:tr>
      <w:tr w:rsidR="005A6C60" w:rsidRPr="00D566CF" w14:paraId="6C959C1F" w14:textId="77777777" w:rsidTr="004F57F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5A6C60" w:rsidRPr="00D35C26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5A6C60" w:rsidRPr="00D566CF" w:rsidRDefault="005A6C60" w:rsidP="005A6C6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6C60" w:rsidRPr="00D566CF" w14:paraId="732963B2" w14:textId="77777777" w:rsidTr="00F773E7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25385C7B" w:rsidR="005A6C60" w:rsidRPr="00D35C26" w:rsidRDefault="00F773E7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773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13,183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CAE4504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10,60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5A6C60" w:rsidRPr="00D566CF" w14:paraId="634602BF" w14:textId="77777777" w:rsidTr="0009294E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56624703" w:rsidR="005A6C60" w:rsidRPr="00607896" w:rsidRDefault="0009294E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24458047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   4 </w:t>
            </w:r>
          </w:p>
        </w:tc>
      </w:tr>
      <w:tr w:rsidR="005A6C60" w:rsidRPr="00D566CF" w14:paraId="77DD28E8" w14:textId="77777777" w:rsidTr="0009294E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5A6C60" w:rsidRPr="00D35C26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3719D393" w:rsidR="005A6C60" w:rsidRPr="00607896" w:rsidRDefault="0009294E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980B5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35B24B0A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256 </w:t>
            </w:r>
          </w:p>
        </w:tc>
      </w:tr>
      <w:tr w:rsidR="005A6C60" w:rsidRPr="00D566CF" w14:paraId="5C76A08A" w14:textId="77777777" w:rsidTr="00C473B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5A6C60" w:rsidRPr="00D35C26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2C2CB053" w:rsidR="005A6C60" w:rsidRPr="00607896" w:rsidRDefault="00C473BD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4CDC2EAD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2,34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607896" w:rsidRPr="00D566CF" w14:paraId="73148473" w14:textId="77777777" w:rsidTr="00C473B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607896" w:rsidRPr="00D35C26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1485" w14:textId="060BCC6A" w:rsidR="00607896" w:rsidRPr="00607896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0789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81,870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309D703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92,139</w:t>
            </w:r>
          </w:p>
        </w:tc>
      </w:tr>
      <w:tr w:rsidR="00607896" w:rsidRPr="00D566CF" w14:paraId="3E3CE59B" w14:textId="77777777" w:rsidTr="00C473B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7F3D6862" w:rsidR="00607896" w:rsidRPr="00D35C26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59B2" w14:textId="0DADAA32" w:rsidR="00607896" w:rsidRPr="00D35C26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0789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(2,325)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6AB02560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07896" w:rsidRPr="00D566CF" w14:paraId="6658E472" w14:textId="77777777" w:rsidTr="00C473BD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607896" w:rsidRPr="00D35C26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C6508" w14:textId="5A66EFAB" w:rsidR="00607896" w:rsidRPr="00D35C26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5146">
              <w:rPr>
                <w:rFonts w:ascii="Angsana New" w:hAnsi="Angsana New"/>
                <w:sz w:val="28"/>
                <w:szCs w:val="28"/>
                <w:lang w:val="en-US"/>
              </w:rPr>
              <w:t>79,545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6F0AF82B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89,79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7B40D1A3" w14:textId="0098EA40" w:rsidR="00277882" w:rsidRPr="00D35C26" w:rsidRDefault="006C7998" w:rsidP="002726C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D566CF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D566CF">
        <w:rPr>
          <w:rFonts w:ascii="Angsana New" w:hAnsi="Angsana New" w:cs="Angsana New"/>
          <w:cs/>
        </w:rPr>
        <w:t>ค่าเผื่อผลขาดทุนด้านเครดิต</w:t>
      </w:r>
      <w:r w:rsidRPr="00D566CF">
        <w:rPr>
          <w:rFonts w:ascii="Angsana New" w:hAnsi="Angsana New" w:cs="Angsana New"/>
          <w:cs/>
        </w:rPr>
        <w:t>ของลูกหนี้การค้า</w:t>
      </w:r>
      <w:r w:rsidR="004C0C42" w:rsidRPr="00D566CF">
        <w:rPr>
          <w:rFonts w:ascii="Angsana New" w:hAnsi="Angsana New" w:cs="Angsana New"/>
          <w:cs/>
        </w:rPr>
        <w:t xml:space="preserve"> </w:t>
      </w:r>
      <w:r w:rsidR="000B417B" w:rsidRPr="00D566CF">
        <w:rPr>
          <w:rFonts w:ascii="Angsana New" w:hAnsi="Angsana New" w:cs="Angsana New"/>
          <w:cs/>
        </w:rPr>
        <w:t>สำหรับ</w:t>
      </w:r>
      <w:r w:rsidR="005E69E2">
        <w:rPr>
          <w:rFonts w:ascii="Angsana New" w:hAnsi="Angsana New" w:cs="Angsana New" w:hint="cs"/>
          <w:cs/>
        </w:rPr>
        <w:t>งวด</w:t>
      </w:r>
      <w:r w:rsidR="00175EDA">
        <w:rPr>
          <w:rFonts w:ascii="Angsana New" w:hAnsi="Angsana New" w:cs="Angsana New" w:hint="cs"/>
          <w:cs/>
        </w:rPr>
        <w:t>หก</w:t>
      </w:r>
      <w:r w:rsidR="005E69E2">
        <w:rPr>
          <w:rFonts w:ascii="Angsana New" w:hAnsi="Angsana New" w:cs="Angsana New" w:hint="cs"/>
          <w:cs/>
        </w:rPr>
        <w:t>เดือน</w:t>
      </w:r>
      <w:r w:rsidR="004C0C42" w:rsidRPr="00D566CF">
        <w:rPr>
          <w:rFonts w:ascii="Angsana New" w:hAnsi="Angsana New" w:cs="Angsana New"/>
          <w:cs/>
        </w:rPr>
        <w:t>สิ้นสุด</w:t>
      </w:r>
      <w:r w:rsidR="002A53E5">
        <w:rPr>
          <w:rFonts w:ascii="Angsana New" w:hAnsi="Angsana New" w:cs="Angsana New" w:hint="cs"/>
          <w:cs/>
        </w:rPr>
        <w:t>วั</w:t>
      </w:r>
      <w:r w:rsidRPr="00D566CF">
        <w:rPr>
          <w:rFonts w:ascii="Angsana New" w:hAnsi="Angsana New" w:cs="Angsana New"/>
          <w:cs/>
        </w:rPr>
        <w:t>นที่</w:t>
      </w:r>
      <w:r w:rsidRPr="00D566CF">
        <w:rPr>
          <w:rFonts w:ascii="Angsana New" w:hAnsi="Angsana New" w:cs="Angsana New"/>
        </w:rPr>
        <w:t xml:space="preserve"> </w:t>
      </w:r>
      <w:r w:rsidR="002279E7" w:rsidRPr="00D566CF">
        <w:rPr>
          <w:rFonts w:ascii="Angsana New" w:hAnsi="Angsana New" w:cs="Angsana New"/>
        </w:rPr>
        <w:t>3</w:t>
      </w:r>
      <w:r w:rsidR="00175EDA">
        <w:rPr>
          <w:rFonts w:ascii="Angsana New" w:hAnsi="Angsana New" w:cs="Angsana New"/>
        </w:rPr>
        <w:t>0</w:t>
      </w:r>
      <w:r w:rsidR="002279E7" w:rsidRPr="00D566CF">
        <w:rPr>
          <w:rFonts w:ascii="Angsana New" w:hAnsi="Angsana New" w:cs="Angsana New"/>
        </w:rPr>
        <w:t xml:space="preserve"> </w:t>
      </w:r>
      <w:r w:rsidR="005E69E2" w:rsidRPr="00D35C26">
        <w:rPr>
          <w:rFonts w:ascii="Angsana New" w:hAnsi="Angsana New" w:cs="Angsana New" w:hint="cs"/>
          <w:cs/>
        </w:rPr>
        <w:t>ม</w:t>
      </w:r>
      <w:r w:rsidR="00175EDA" w:rsidRPr="00D35C26">
        <w:rPr>
          <w:rFonts w:ascii="Angsana New" w:hAnsi="Angsana New" w:cs="Angsana New" w:hint="cs"/>
          <w:cs/>
        </w:rPr>
        <w:t>ิถุนายน</w:t>
      </w:r>
      <w:r w:rsidR="00074A1A" w:rsidRPr="00D566CF">
        <w:rPr>
          <w:rFonts w:ascii="Angsana New" w:hAnsi="Angsana New" w:cs="Angsana New"/>
        </w:rPr>
        <w:t xml:space="preserve"> </w:t>
      </w:r>
      <w:r w:rsidR="007167A1" w:rsidRPr="00D566CF">
        <w:rPr>
          <w:rFonts w:ascii="Angsana New" w:hAnsi="Angsana New" w:cs="Angsana New"/>
        </w:rPr>
        <w:t>256</w:t>
      </w:r>
      <w:r w:rsidR="002A53E5">
        <w:rPr>
          <w:rFonts w:ascii="Angsana New" w:hAnsi="Angsana New" w:cs="Angsana New"/>
        </w:rPr>
        <w:t>7</w:t>
      </w:r>
      <w:r w:rsidRPr="00D35C26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4252"/>
      </w:tblGrid>
      <w:tr w:rsidR="00C74CC3" w:rsidRPr="00D566CF" w14:paraId="57B37081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28F1F5F" w14:textId="77777777" w:rsidR="00C74CC3" w:rsidRPr="00D35C26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02C71904" w14:textId="77777777" w:rsidR="00C74CC3" w:rsidRPr="00D35C26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18977954" w14:textId="77777777" w:rsidR="00C74CC3" w:rsidRPr="00D35C26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4CC3" w:rsidRPr="00D566CF" w14:paraId="43B794D3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EEE62C6" w14:textId="294FDC0C" w:rsidR="00C74CC3" w:rsidRPr="00C74B67" w:rsidRDefault="00C74CC3" w:rsidP="003E7225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D35C2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มกราคม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2952EC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14:paraId="3A5013EE" w14:textId="77777777" w:rsidR="00C74CC3" w:rsidRPr="00D35C26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6EAC" w14:textId="5A3F8C9A" w:rsidR="00C74CC3" w:rsidRPr="00D35C26" w:rsidRDefault="00E60895" w:rsidP="0084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3235">
              <w:rPr>
                <w:rFonts w:ascii="Angsana New" w:hAnsi="Angsana New"/>
                <w:sz w:val="28"/>
                <w:szCs w:val="28"/>
              </w:rPr>
              <w:t>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74CC3" w:rsidRPr="00D566CF" w14:paraId="6CEE7041" w14:textId="77777777" w:rsidTr="009F5B90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200A1A0E" w14:textId="63EF2F6B" w:rsidR="00C74CC3" w:rsidRPr="00D566CF" w:rsidRDefault="00C74CC3" w:rsidP="003E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D35C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</w:t>
            </w:r>
            <w:r w:rsidR="002952EC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425" w:type="dxa"/>
            <w:shd w:val="clear" w:color="auto" w:fill="auto"/>
          </w:tcPr>
          <w:p w14:paraId="3E964C0D" w14:textId="77777777" w:rsidR="00C74CC3" w:rsidRPr="00D35C26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054B5" w14:textId="7DB88F30" w:rsidR="00C74CC3" w:rsidRPr="00D566CF" w:rsidRDefault="00942FA6" w:rsidP="00843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42FA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</w:t>
            </w:r>
            <w:r w:rsidR="007F3D7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942FA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74CC3" w:rsidRPr="00D566CF" w14:paraId="26BB4043" w14:textId="77777777" w:rsidTr="009F5B90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25558EA" w14:textId="3E7A820A" w:rsidR="00C74CC3" w:rsidRPr="00D566CF" w:rsidRDefault="00C74CC3" w:rsidP="003E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6A7A7A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952EC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ม</w:t>
            </w:r>
            <w:r w:rsidR="006A7A7A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952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14:paraId="6F40C0AD" w14:textId="77777777" w:rsidR="00C74CC3" w:rsidRPr="00D35C26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CAB7B" w14:textId="0FE07D1C" w:rsidR="00C74CC3" w:rsidRPr="00D566CF" w:rsidRDefault="009F5B90" w:rsidP="00843AD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2,325</w:t>
            </w:r>
          </w:p>
        </w:tc>
      </w:tr>
    </w:tbl>
    <w:p w14:paraId="414771C4" w14:textId="6CE4363B" w:rsidR="00B959B0" w:rsidRPr="00D566CF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A42EF8E" w14:textId="4672E0C3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0256DCF" w14:textId="77777777" w:rsidR="00FA22DC" w:rsidRDefault="00FA22DC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F336FC3" w14:textId="77777777" w:rsidR="00BA69D9" w:rsidRDefault="00BA69D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B54E914" w14:textId="77777777" w:rsidR="00A84152" w:rsidRPr="00D566CF" w:rsidRDefault="00A84152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D566CF" w:rsidRDefault="00190C33" w:rsidP="00BA69D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D35C26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D35C26" w:rsidRDefault="00603BE1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D35C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A84152">
        <w:trPr>
          <w:trHeight w:val="397"/>
        </w:trPr>
        <w:tc>
          <w:tcPr>
            <w:tcW w:w="4536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D35C26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D35C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D35C26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D35C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D35C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D35C26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D35C26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D35C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D35C26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A84152">
        <w:trPr>
          <w:trHeight w:val="397"/>
        </w:trPr>
        <w:tc>
          <w:tcPr>
            <w:tcW w:w="4536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D35C26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6987AE07" w:rsidR="00190C33" w:rsidRPr="00D35C26" w:rsidRDefault="00485BF5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CD4957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4957" w:rsidRPr="00D35C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0B1BAEAB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A69D9" w:rsidRPr="00D566CF" w14:paraId="1CD256F1" w14:textId="77777777" w:rsidTr="00DC42C8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D35C26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43409BF1" w:rsidR="00BA69D9" w:rsidRPr="00D566CF" w:rsidRDefault="00DC42C8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0E71F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21,683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0A183B54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323,39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BA69D9" w:rsidRPr="00D566CF" w14:paraId="0D4C91B3" w14:textId="77777777" w:rsidTr="00DC42C8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BA69D9" w:rsidRPr="00D35C26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5D039E0F" w:rsidR="00BA69D9" w:rsidRPr="00D35C26" w:rsidRDefault="00DC42C8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088328D2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A69D9" w:rsidRPr="00D566CF" w14:paraId="58954E6F" w14:textId="77777777" w:rsidTr="007F3D7C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D35C26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6C41EB1F" w:rsidR="00BA69D9" w:rsidRPr="00D566CF" w:rsidRDefault="00942FA6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2FA6">
              <w:rPr>
                <w:rFonts w:ascii="Angsana New" w:hAnsi="Angsana New"/>
                <w:sz w:val="28"/>
                <w:szCs w:val="28"/>
                <w:lang w:val="en-US"/>
              </w:rPr>
              <w:t>320,59</w:t>
            </w:r>
            <w:r w:rsidR="007F3D7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6611413E" w:rsidR="00BA69D9" w:rsidRPr="00D35C26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322,242</w:t>
            </w:r>
          </w:p>
        </w:tc>
      </w:tr>
    </w:tbl>
    <w:p w14:paraId="19087AD1" w14:textId="7333692C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A377DF">
        <w:rPr>
          <w:rFonts w:ascii="Angsana New" w:hAnsi="Angsana New" w:cs="Angsana New"/>
          <w:cs/>
        </w:rPr>
        <w:t>รายการเปลี่ยนแปลงของบัญชีค่าเผื่อด้อยค่าสินค้าเสื่อมสภาพของสินค้าคงเหลือ สำหรับ</w:t>
      </w:r>
      <w:r w:rsidR="00BD503B">
        <w:rPr>
          <w:rFonts w:ascii="Angsana New" w:hAnsi="Angsana New" w:cs="Angsana New" w:hint="cs"/>
          <w:cs/>
        </w:rPr>
        <w:t>งวด</w:t>
      </w:r>
      <w:r w:rsidR="00F927BA">
        <w:rPr>
          <w:rFonts w:ascii="Angsana New" w:hAnsi="Angsana New" w:cs="Angsana New" w:hint="cs"/>
          <w:cs/>
        </w:rPr>
        <w:t>หก</w:t>
      </w:r>
      <w:r w:rsidR="00BD503B">
        <w:rPr>
          <w:rFonts w:ascii="Angsana New" w:hAnsi="Angsana New" w:cs="Angsana New" w:hint="cs"/>
          <w:cs/>
        </w:rPr>
        <w:t>เดือน</w:t>
      </w:r>
      <w:r w:rsidRPr="00A377DF">
        <w:rPr>
          <w:rFonts w:ascii="Angsana New" w:hAnsi="Angsana New" w:cs="Angsana New"/>
          <w:cs/>
        </w:rPr>
        <w:t>สิ้นสุดวันที่</w:t>
      </w:r>
      <w:r w:rsidRPr="00D566CF">
        <w:rPr>
          <w:rFonts w:ascii="Angsana New" w:hAnsi="Angsana New" w:cs="Angsana New"/>
        </w:rPr>
        <w:t xml:space="preserve"> 3</w:t>
      </w:r>
      <w:r w:rsidR="00F927BA">
        <w:rPr>
          <w:rFonts w:ascii="Angsana New" w:hAnsi="Angsana New" w:cs="Angsana New"/>
        </w:rPr>
        <w:t>0</w:t>
      </w:r>
      <w:r w:rsidRPr="00D566CF">
        <w:rPr>
          <w:rFonts w:ascii="Angsana New" w:hAnsi="Angsana New" w:cs="Angsana New"/>
        </w:rPr>
        <w:t xml:space="preserve"> </w:t>
      </w:r>
      <w:r w:rsidR="00BD503B" w:rsidRPr="00D35C26">
        <w:rPr>
          <w:rFonts w:ascii="Angsana New" w:hAnsi="Angsana New" w:cs="Angsana New" w:hint="cs"/>
          <w:cs/>
        </w:rPr>
        <w:t>ม</w:t>
      </w:r>
      <w:r w:rsidR="00F927BA" w:rsidRPr="00D35C26">
        <w:rPr>
          <w:rFonts w:ascii="Angsana New" w:hAnsi="Angsana New" w:cs="Angsana New" w:hint="cs"/>
          <w:cs/>
        </w:rPr>
        <w:t>ิถุนายน</w:t>
      </w:r>
      <w:r w:rsidRPr="00D566CF">
        <w:rPr>
          <w:rFonts w:ascii="Angsana New" w:hAnsi="Angsana New" w:cs="Angsana New"/>
        </w:rPr>
        <w:t xml:space="preserve"> 256</w:t>
      </w:r>
      <w:r w:rsidR="00BD503B">
        <w:rPr>
          <w:rFonts w:ascii="Angsana New" w:hAnsi="Angsana New" w:cs="Angsana New"/>
        </w:rPr>
        <w:t xml:space="preserve">7 </w:t>
      </w:r>
      <w:r w:rsidRPr="00D35C26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120A412" w14:textId="77777777" w:rsidR="00FA22DC" w:rsidRPr="00D35C26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67BCAC4" w14:textId="77777777" w:rsidR="00FA22DC" w:rsidRPr="00D35C26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B87545D" w14:textId="77777777" w:rsidR="00FA22DC" w:rsidRPr="00D35C26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2DC" w:rsidRPr="005764E7" w14:paraId="371A212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305C8067" w14:textId="6189E174" w:rsidR="00FA22DC" w:rsidRPr="00BB6C72" w:rsidRDefault="00973AB3" w:rsidP="00973AB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FA22DC"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FA22DC" w:rsidRPr="006E3C2B">
              <w:rPr>
                <w:rFonts w:ascii="Angsana New" w:hAnsi="Angsana New"/>
                <w:bCs/>
                <w:sz w:val="28"/>
                <w:szCs w:val="28"/>
              </w:rPr>
              <w:t xml:space="preserve">1 </w:t>
            </w:r>
            <w:r w:rsidR="00FA22DC"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มกราคม </w:t>
            </w:r>
            <w:r w:rsidR="00FA22DC" w:rsidRPr="006E3C2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6D5FC1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7B6AFC8" w14:textId="77777777" w:rsidR="00FA22DC" w:rsidRPr="00D35C26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66827D9F" w14:textId="7F76726F" w:rsidR="00FA22DC" w:rsidRPr="00D35C26" w:rsidRDefault="00065CD6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</w:tr>
      <w:tr w:rsidR="00FA22DC" w:rsidRPr="005764E7" w14:paraId="2D59A846" w14:textId="77777777" w:rsidTr="00DC42C8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5FFC6C5" w14:textId="49024839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D35C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0C77B6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62371A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  <w:shd w:val="clear" w:color="auto" w:fill="auto"/>
          </w:tcPr>
          <w:p w14:paraId="20795EB7" w14:textId="77777777" w:rsidR="00FA22DC" w:rsidRPr="00D35C26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6294" w14:textId="3BEBC708" w:rsidR="00FA22DC" w:rsidRPr="00826FCF" w:rsidRDefault="00942FA6" w:rsidP="008739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42FA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</w:t>
            </w:r>
            <w:r w:rsidR="007F3D7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942FA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A22DC" w:rsidRPr="005764E7" w14:paraId="0D517B16" w14:textId="77777777" w:rsidTr="00DC42C8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3995D78" w14:textId="701F9660" w:rsidR="00FA22DC" w:rsidRPr="00E74E50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A81E9D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6B3110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D5FC1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ม</w:t>
            </w:r>
            <w:r w:rsidR="006B3110" w:rsidRPr="00D35C26">
              <w:rPr>
                <w:rFonts w:ascii="Angsana New" w:hAnsi="Angsana New" w:hint="cs"/>
                <w:b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D5FC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0DA3AED8" w14:textId="77777777" w:rsidR="00FA22DC" w:rsidRPr="00D35C26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775DAC" w14:textId="50BC08FC" w:rsidR="00FA22DC" w:rsidRPr="00826FCF" w:rsidRDefault="00DC42C8" w:rsidP="00065CD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388C68D8" w14:textId="55E649EE" w:rsidR="002D7D4D" w:rsidRPr="00D566CF" w:rsidRDefault="004079A8" w:rsidP="00A95B4A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D566CF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D35C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D566CF" w14:paraId="37814A81" w14:textId="77777777" w:rsidTr="00A84152">
        <w:trPr>
          <w:trHeight w:hRule="exact" w:val="397"/>
        </w:trPr>
        <w:tc>
          <w:tcPr>
            <w:tcW w:w="4683" w:type="dxa"/>
          </w:tcPr>
          <w:p w14:paraId="3233E568" w14:textId="7B608E35" w:rsidR="005A7C04" w:rsidRPr="00D566CF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D566CF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D35C26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D566CF" w14:paraId="33982071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D35C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D566CF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D35C26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D35C26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D566CF" w14:paraId="460F6AFE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D566CF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D35C26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D566CF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D35C26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D35C26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D35C26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D566CF" w14:paraId="30AB3CE8" w14:textId="77777777" w:rsidTr="00A84152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D566CF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D35C26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D566CF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5CD29" w14:textId="77777777" w:rsidR="005A7C04" w:rsidRPr="00D566CF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D566CF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D566CF" w14:paraId="1966667B" w14:textId="77777777" w:rsidTr="00A84152">
        <w:trPr>
          <w:trHeight w:hRule="exact" w:val="397"/>
        </w:trPr>
        <w:tc>
          <w:tcPr>
            <w:tcW w:w="4683" w:type="dxa"/>
          </w:tcPr>
          <w:p w14:paraId="344C6A92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D35C26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DEA6780" w14:textId="5D7F2B5E" w:rsidR="005A7C04" w:rsidRPr="00D566CF" w:rsidRDefault="00035B30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A53A6A">
              <w:rPr>
                <w:rFonts w:ascii="Angsana New" w:hAnsi="Angsana New"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53A6A" w:rsidRPr="00D35C2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33A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1FC642BF" w:rsidR="005A7C04" w:rsidRPr="00D566CF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 w:rsidRPr="00D566CF">
              <w:rPr>
                <w:rFonts w:ascii="Angsana New" w:hAnsi="Angsana New"/>
                <w:sz w:val="28"/>
                <w:szCs w:val="28"/>
              </w:rPr>
              <w:t>25</w:t>
            </w:r>
            <w:r w:rsidRPr="00D566CF">
              <w:rPr>
                <w:rFonts w:ascii="Angsana New" w:hAnsi="Angsana New"/>
                <w:sz w:val="28"/>
                <w:szCs w:val="28"/>
              </w:rPr>
              <w:t>6</w:t>
            </w:r>
            <w:r w:rsidR="00C33A0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33A01" w:rsidRPr="00D566CF" w14:paraId="354245BE" w14:textId="77777777" w:rsidTr="004A0C18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C33A01" w:rsidRPr="00D35C26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0E61DD82" w:rsidR="00C33A01" w:rsidRPr="00D566CF" w:rsidRDefault="004A0C18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168,061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3F7E4D0C" w:rsidR="00C33A01" w:rsidRPr="00D35C26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A163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176,15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C33A01" w:rsidRPr="00D566CF" w14:paraId="43BFA0E6" w14:textId="77777777" w:rsidTr="00C5784C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53848539" w:rsidR="00C33A01" w:rsidRPr="00D566CF" w:rsidRDefault="00C5784C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784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60,316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409D4C95" w:rsidR="00C33A01" w:rsidRPr="00D566CF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D862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,3</w:t>
            </w:r>
            <w:r w:rsidR="00D8626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</w:p>
        </w:tc>
      </w:tr>
      <w:tr w:rsidR="00C33A01" w:rsidRPr="00D566CF" w14:paraId="7C32ED1D" w14:textId="77777777" w:rsidTr="00195344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C33A01" w:rsidRPr="00D35C26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6305FE94" w:rsidR="00C33A01" w:rsidRPr="00A377DF" w:rsidRDefault="00942FA6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2FA6">
              <w:rPr>
                <w:rFonts w:ascii="Angsana New" w:hAnsi="Angsana New"/>
                <w:sz w:val="28"/>
                <w:szCs w:val="28"/>
                <w:lang w:val="en-US"/>
              </w:rPr>
              <w:t>228,37</w:t>
            </w:r>
            <w:r w:rsidR="00195344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C33A01" w:rsidRPr="00D566CF" w:rsidRDefault="00C33A01" w:rsidP="00C3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A082271" w:rsidR="00C33A01" w:rsidRPr="00D35C26" w:rsidRDefault="00C33A01" w:rsidP="00C33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1FF7">
              <w:rPr>
                <w:rFonts w:ascii="Angsana New" w:hAnsi="Angsana New"/>
                <w:sz w:val="28"/>
                <w:szCs w:val="28"/>
                <w:lang w:val="en-US"/>
              </w:rPr>
              <w:t>236,4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</w:tr>
    </w:tbl>
    <w:p w14:paraId="665344EA" w14:textId="77777777" w:rsidR="00C33A01" w:rsidRDefault="00C33A01" w:rsidP="00C3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8B430AA" w14:textId="77777777" w:rsidR="00C33A01" w:rsidRDefault="00C33A01" w:rsidP="00C33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191269F" w14:textId="22EC8266" w:rsidR="001D379F" w:rsidRPr="00D566CF" w:rsidRDefault="007F37E0" w:rsidP="00124171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ตราสารทุน </w:t>
      </w:r>
      <w:r w:rsidR="0076740A" w:rsidRPr="00D566CF">
        <w:rPr>
          <w:rFonts w:ascii="Angsana New" w:hAnsi="Angsana New"/>
          <w:b/>
          <w:bCs/>
          <w:sz w:val="28"/>
          <w:szCs w:val="28"/>
          <w:cs/>
        </w:rPr>
        <w:t>-</w:t>
      </w:r>
      <w:r w:rsidRPr="00D566CF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D566CF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D566CF" w14:paraId="7727E35C" w14:textId="77777777" w:rsidTr="00A84152">
        <w:trPr>
          <w:trHeight w:val="397"/>
        </w:trPr>
        <w:tc>
          <w:tcPr>
            <w:tcW w:w="3969" w:type="dxa"/>
          </w:tcPr>
          <w:p w14:paraId="6B6113F3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D566CF" w14:paraId="0DA683E8" w14:textId="77777777" w:rsidTr="00A84152">
        <w:trPr>
          <w:trHeight w:val="397"/>
        </w:trPr>
        <w:tc>
          <w:tcPr>
            <w:tcW w:w="3969" w:type="dxa"/>
          </w:tcPr>
          <w:p w14:paraId="504A2DAB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D35C26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D566CF" w14:paraId="4680D88A" w14:textId="77777777" w:rsidTr="00A84152">
        <w:trPr>
          <w:trHeight w:val="397"/>
        </w:trPr>
        <w:tc>
          <w:tcPr>
            <w:tcW w:w="3969" w:type="dxa"/>
          </w:tcPr>
          <w:p w14:paraId="481F0F35" w14:textId="77777777" w:rsidR="000B3C6D" w:rsidRPr="00D566CF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D35C26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D566CF" w14:paraId="014EEE26" w14:textId="77777777" w:rsidTr="00A84152">
        <w:trPr>
          <w:trHeight w:val="397"/>
        </w:trPr>
        <w:tc>
          <w:tcPr>
            <w:tcW w:w="3969" w:type="dxa"/>
          </w:tcPr>
          <w:p w14:paraId="57FFF69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D35C26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D35C26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477F7D0A" w14:textId="77777777" w:rsidTr="00A84152">
        <w:trPr>
          <w:trHeight w:val="397"/>
        </w:trPr>
        <w:tc>
          <w:tcPr>
            <w:tcW w:w="3969" w:type="dxa"/>
            <w:vAlign w:val="center"/>
          </w:tcPr>
          <w:p w14:paraId="4C12E4A5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D35C26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D35C26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D566CF" w14:paraId="7919FAB0" w14:textId="77777777" w:rsidTr="00F30922">
        <w:trPr>
          <w:trHeight w:val="397"/>
        </w:trPr>
        <w:tc>
          <w:tcPr>
            <w:tcW w:w="3969" w:type="dxa"/>
          </w:tcPr>
          <w:p w14:paraId="00ECCE64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3F5F1971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90DC3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D35C26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D566CF" w14:paraId="355D37F9" w14:textId="77777777" w:rsidTr="00F3092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A58" w14:textId="0A0A9DC0" w:rsidR="000B3C6D" w:rsidRPr="00D35C26" w:rsidRDefault="00C75599" w:rsidP="0027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6711A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6711A" w:rsidRPr="00D35C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74EC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D566CF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D566CF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922" w:rsidRPr="00D566CF" w14:paraId="35A6B52A" w14:textId="77777777" w:rsidTr="00E864F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96B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BF2B" w14:textId="64ACA78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189" w14:textId="77777777" w:rsidR="00F30922" w:rsidRPr="00D566CF" w:rsidRDefault="00F30922" w:rsidP="00F30922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913D" w14:textId="10655DE3" w:rsidR="00F30922" w:rsidRPr="00D35C26" w:rsidRDefault="002C213E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B9B0A" w14:textId="77777777" w:rsidR="00F30922" w:rsidRPr="00CC67A1" w:rsidRDefault="00F30922" w:rsidP="00F30922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AC39" w14:textId="79EBDABB" w:rsidR="00F30922" w:rsidRPr="00CC67A1" w:rsidRDefault="00E864FF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864F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F30922" w:rsidRPr="00D566CF" w14:paraId="60DEF8EF" w14:textId="77777777" w:rsidTr="00E864F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D769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4C392" w14:textId="4EA3E558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2FA9">
              <w:rPr>
                <w:rFonts w:ascii="Angsana New" w:hAnsi="Angsana New"/>
                <w:sz w:val="28"/>
                <w:szCs w:val="28"/>
              </w:rPr>
              <w:t>126,67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525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239D" w14:textId="2692E23E" w:rsidR="00F30922" w:rsidRPr="00D566CF" w:rsidRDefault="002C213E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3,061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E1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B3E3" w14:textId="23A3A4F0" w:rsidR="00F30922" w:rsidRPr="00D566CF" w:rsidRDefault="00E864FF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129,736</w:t>
            </w:r>
          </w:p>
        </w:tc>
      </w:tr>
      <w:tr w:rsidR="00F30922" w:rsidRPr="00D566CF" w14:paraId="129FA924" w14:textId="77777777" w:rsidTr="00E864F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D11F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38C78" w14:textId="00A2521D" w:rsidR="00F30922" w:rsidRPr="00F30922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0922">
              <w:rPr>
                <w:rFonts w:ascii="Angsana New" w:hAnsi="Angsana New"/>
                <w:b/>
                <w:bCs/>
                <w:sz w:val="28"/>
                <w:szCs w:val="28"/>
              </w:rPr>
              <w:t>147,818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B3F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EC5034" w14:textId="690DC10F" w:rsidR="00F30922" w:rsidRPr="00D566CF" w:rsidRDefault="002C213E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20,243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BF71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36491C" w14:textId="32F65FB8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A0C1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168,061</w:t>
            </w:r>
          </w:p>
        </w:tc>
      </w:tr>
      <w:tr w:rsidR="00F30922" w:rsidRPr="00D566CF" w14:paraId="04FE80E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81F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D006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49F3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0CBF7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90A8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35346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922" w:rsidRPr="00D566CF" w14:paraId="3E6C7860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8A37" w14:textId="017E2E32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1C39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20C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0499F1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92AC9C" w14:textId="77777777" w:rsidR="00F30922" w:rsidRPr="00D566CF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8F4B263" w14:textId="77777777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30922" w:rsidRPr="00D566CF" w14:paraId="6E85B601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D0BE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E902" w14:textId="02BA828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21,143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BF5B" w14:textId="77777777" w:rsidR="00F30922" w:rsidRPr="00D566CF" w:rsidRDefault="00F30922" w:rsidP="00F30922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06E" w14:textId="2FFD2F29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17,18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D028A" w14:textId="77777777" w:rsidR="00F30922" w:rsidRPr="00D566CF" w:rsidRDefault="00F30922" w:rsidP="00F30922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6C62" w14:textId="6D098D6C" w:rsidR="00F30922" w:rsidRPr="00D566CF" w:rsidRDefault="00F30922" w:rsidP="00F3092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38,325 </w:t>
            </w:r>
          </w:p>
        </w:tc>
      </w:tr>
      <w:tr w:rsidR="00F30922" w:rsidRPr="00D566CF" w14:paraId="1DBA1885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C5E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CA1F" w14:textId="26758092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130,027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D509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A8F0" w14:textId="0EAB4C9D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7,802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6E3E5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8077" w14:textId="09157F08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137,829</w:t>
            </w:r>
          </w:p>
        </w:tc>
      </w:tr>
      <w:tr w:rsidR="00F30922" w:rsidRPr="00D566CF" w14:paraId="6B9A963B" w14:textId="77777777" w:rsidTr="00A84152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E24" w14:textId="77777777" w:rsidR="00F30922" w:rsidRPr="00D35C26" w:rsidRDefault="00F30922" w:rsidP="00F30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74AEA" w14:textId="4006F0C0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151,170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E9EC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7C067" w14:textId="19B59A18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24,984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5B4" w14:textId="77777777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BC67" w14:textId="03F47150" w:rsidR="00F30922" w:rsidRPr="00D566CF" w:rsidRDefault="00F30922" w:rsidP="00F3092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176,154</w:t>
            </w:r>
          </w:p>
        </w:tc>
      </w:tr>
    </w:tbl>
    <w:p w14:paraId="3C23A62F" w14:textId="132F7014" w:rsidR="001D379F" w:rsidRPr="00D566CF" w:rsidRDefault="001D379F" w:rsidP="0057647F">
      <w:pPr>
        <w:pStyle w:val="ListParagraph"/>
        <w:numPr>
          <w:ilvl w:val="1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hanging="436"/>
        <w:rPr>
          <w:rFonts w:ascii="Angsana New" w:hAnsi="Angsana New"/>
          <w:b/>
          <w:bCs/>
          <w:sz w:val="28"/>
          <w:szCs w:val="28"/>
        </w:rPr>
      </w:pPr>
      <w:r w:rsidRPr="00D35C26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D566CF" w14:paraId="79FBD7CA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3EAB1EE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D566CF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D35C26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D566CF" w14:paraId="1DA5077E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4D926408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D35C26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D566CF" w14:paraId="71C264EF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5F1D21BF" w14:textId="77777777" w:rsidR="001D379F" w:rsidRPr="00D566CF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D35C26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D566CF" w14:paraId="4DE9D050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49A720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D35C26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D35C26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D566CF" w14:paraId="134BAA64" w14:textId="77777777" w:rsidTr="005225C4">
        <w:trPr>
          <w:trHeight w:val="397"/>
          <w:tblHeader/>
        </w:trPr>
        <w:tc>
          <w:tcPr>
            <w:tcW w:w="3972" w:type="dxa"/>
            <w:vAlign w:val="center"/>
          </w:tcPr>
          <w:p w14:paraId="1DE95A04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D566CF" w14:paraId="111CD2CE" w14:textId="77777777" w:rsidTr="005225C4">
        <w:trPr>
          <w:trHeight w:val="397"/>
          <w:tblHeader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D35C26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7BF62658" w:rsidR="001D379F" w:rsidRPr="00D35C26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590DC3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D566CF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D566CF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215E" w:rsidRPr="00D566CF" w14:paraId="7AC5867F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99E" w14:textId="58AE2D29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35C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4C215E" w:rsidRPr="00D566CF" w:rsidRDefault="004C215E" w:rsidP="004C21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4C215E" w:rsidRPr="00D566CF" w:rsidRDefault="004C215E" w:rsidP="004C2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4C215E" w:rsidRPr="00D566CF" w:rsidRDefault="004C215E" w:rsidP="004C215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A68CC" w:rsidRPr="00D566CF" w14:paraId="15F31617" w14:textId="77777777" w:rsidTr="008A68CC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EBE" w14:textId="0D4D7E04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6FBC8AE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A6A0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136E" w14:textId="2F29C582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2B7E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5405" w14:textId="708AD1AF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8A68CC" w:rsidRPr="00D566CF" w14:paraId="4F258B3B" w14:textId="77777777" w:rsidTr="008A68CC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4C4" w14:textId="13309A5E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2C16D2" w14:textId="189B0F07" w:rsidR="008A68CC" w:rsidRPr="00D35C26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B67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24AA" w14:textId="0F9C3B1D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043DA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07F2" w14:textId="77948A85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8A68CC" w:rsidRPr="00D566CF" w14:paraId="39CED8E1" w14:textId="77777777" w:rsidTr="008A68CC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8BD" w14:textId="47CCEC92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C9E20" w14:textId="1892F8FE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0804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F6BDA" w14:textId="5966F8AC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156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980399" w14:textId="5E5EB480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  <w:tr w:rsidR="008A68CC" w:rsidRPr="00D566CF" w14:paraId="3E03C408" w14:textId="77777777" w:rsidTr="005225C4">
        <w:trPr>
          <w:trHeight w:val="340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F07A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4FC4" w14:textId="77777777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C4B5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1790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D7E9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F55C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A68CC" w:rsidRPr="00D566CF" w14:paraId="39787B74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3941" w14:textId="7B2ED186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3DFE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08C6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630E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E2BC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80730" w14:textId="77777777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A68CC" w:rsidRPr="00D566CF" w14:paraId="51C897C2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1C3" w14:textId="77777777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6AF31514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7A66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6190" w14:textId="67D4C7FB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A83C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ADE2" w14:textId="11BFFE11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8A68CC" w:rsidRPr="00D566CF" w14:paraId="3430E82E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D375" w14:textId="77777777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667BA4BD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DAC3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908" w14:textId="3425F93F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44,680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E89A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4DD6" w14:textId="00E64B23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38,791</w:t>
            </w:r>
          </w:p>
        </w:tc>
      </w:tr>
      <w:tr w:rsidR="008A68CC" w:rsidRPr="00D566CF" w14:paraId="72F314AD" w14:textId="77777777" w:rsidTr="009F6554">
        <w:trPr>
          <w:trHeight w:val="397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398" w14:textId="77777777" w:rsidR="008A68CC" w:rsidRPr="00D35C26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8E19E" w14:textId="49B7D658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43F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F410D" w14:textId="165605E0" w:rsidR="008A68CC" w:rsidRPr="00D35C26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8A74" w14:textId="77777777" w:rsidR="008A68CC" w:rsidRPr="00D566CF" w:rsidRDefault="008A68CC" w:rsidP="008A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725D" w14:textId="1F15A075" w:rsidR="008A68CC" w:rsidRPr="00D566CF" w:rsidRDefault="008A68CC" w:rsidP="008A68C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60,316</w:t>
            </w:r>
          </w:p>
        </w:tc>
      </w:tr>
    </w:tbl>
    <w:p w14:paraId="54233472" w14:textId="72BFD2EC" w:rsidR="00EC42E5" w:rsidRPr="00D566CF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D566CF" w:rsidSect="00BF4C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Pr="00D566CF" w:rsidRDefault="006E3C5E" w:rsidP="00F87E94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D35C26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D35C26">
        <w:rPr>
          <w:rFonts w:ascii="Angsana New" w:hAnsi="Angsana New"/>
          <w:sz w:val="28"/>
          <w:szCs w:val="28"/>
          <w:cs/>
        </w:rPr>
        <w:t xml:space="preserve"> </w:t>
      </w:r>
      <w:r w:rsidR="00315EE7" w:rsidRPr="00D35C26">
        <w:rPr>
          <w:rFonts w:ascii="Angsana New" w:hAnsi="Angsana New"/>
          <w:sz w:val="28"/>
          <w:szCs w:val="28"/>
          <w:cs/>
        </w:rPr>
        <w:t>-</w:t>
      </w:r>
      <w:r w:rsidR="009A3FC6" w:rsidRPr="00D35C26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D35C26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D35C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D35C26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D35C26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D35C26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D35C26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D35C26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D35C26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D35C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D35C26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877F6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0877F6" w:rsidRPr="00D35C26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0877F6" w:rsidRPr="00D566CF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34D0A0FC" w:rsidR="000877F6" w:rsidRPr="00D35C26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0877F6" w:rsidRPr="00D35C26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2001CF36" w:rsidR="000877F6" w:rsidRPr="00D566CF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0877F6" w:rsidRPr="00D35C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2E6D7" w14:textId="14A5060B" w:rsidR="000877F6" w:rsidRPr="00D35C26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vAlign w:val="bottom"/>
          </w:tcPr>
          <w:p w14:paraId="13FEA591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0877F6" w:rsidRPr="00D35C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877F6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0877F6" w:rsidRPr="00D35C26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0877F6" w:rsidRPr="00D35C26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4E86E3BE" w:rsidR="000877F6" w:rsidRPr="00D35C26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226D3702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38693606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10483EA2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0877F6" w:rsidRPr="00D35C26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747F5C87" w:rsidR="000877F6" w:rsidRPr="00D35C26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02FD6CA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3AD1F9D1" w:rsidR="000877F6" w:rsidRPr="00D35C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bottom"/>
          </w:tcPr>
          <w:p w14:paraId="414E20B9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A37B0" w14:textId="15BEBC4E" w:rsidR="000877F6" w:rsidRPr="00D35C26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3475D03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02D6560D" w:rsidR="000877F6" w:rsidRPr="00D35C26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D35C26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865596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D35C26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2B1F3C7B" w:rsidR="0059041F" w:rsidRPr="00D35C26" w:rsidRDefault="009373AB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8F895C" w14:textId="71EB9932" w:rsidR="0059041F" w:rsidRPr="00D35C26" w:rsidRDefault="0060580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4780FAE4" w:rsidR="0059041F" w:rsidRPr="00D566CF" w:rsidRDefault="00865596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96BE4" w14:textId="0F78BFA5" w:rsidR="0059041F" w:rsidRPr="00176311" w:rsidRDefault="00195344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44,728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22C37" w14:textId="0C03CED9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sz w:val="24"/>
                <w:szCs w:val="24"/>
              </w:rPr>
              <w:t>5,631</w:t>
            </w:r>
          </w:p>
        </w:tc>
      </w:tr>
      <w:tr w:rsidR="0059041F" w:rsidRPr="00D566CF" w14:paraId="2F275DCE" w14:textId="77777777" w:rsidTr="006E3064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35C26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051E4C2E" w:rsidR="0059041F" w:rsidRPr="00D35C26" w:rsidRDefault="006E3064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65596">
              <w:rPr>
                <w:rFonts w:ascii="Angsana New" w:hAnsi="Angsana New"/>
                <w:sz w:val="24"/>
                <w:szCs w:val="24"/>
              </w:rPr>
              <w:t>6,776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23068245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</w:t>
            </w:r>
            <w:r w:rsidR="000E2DC6">
              <w:rPr>
                <w:rFonts w:ascii="Angsana New" w:hAnsi="Angsana New"/>
                <w:sz w:val="24"/>
                <w:szCs w:val="24"/>
              </w:rPr>
              <w:t>5,755</w:t>
            </w:r>
            <w:r w:rsidRPr="00D566C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7F7B6AF4" w:rsidR="0059041F" w:rsidRPr="00176311" w:rsidRDefault="00942FA6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6E3064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5C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4F6C16BB" w:rsidR="0059041F" w:rsidRPr="00D566CF" w:rsidRDefault="00942FA6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2FA6">
              <w:rPr>
                <w:rFonts w:ascii="Angsana New" w:hAnsi="Angsana New"/>
                <w:b/>
                <w:bCs/>
                <w:sz w:val="24"/>
                <w:szCs w:val="24"/>
              </w:rPr>
              <w:t>63,15</w:t>
            </w:r>
            <w:r w:rsidR="0019534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0C5049D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4,177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6604A36A" w:rsidR="0059041F" w:rsidRPr="00176311" w:rsidRDefault="00942FA6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42FA6">
              <w:rPr>
                <w:rFonts w:ascii="Angsana New" w:hAnsi="Angsana New"/>
                <w:b/>
                <w:bCs/>
                <w:sz w:val="24"/>
                <w:szCs w:val="24"/>
              </w:rPr>
              <w:t>44,72</w:t>
            </w:r>
            <w:r w:rsidR="00195344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4BD5AE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5,631</w:t>
            </w:r>
          </w:p>
        </w:tc>
      </w:tr>
    </w:tbl>
    <w:p w14:paraId="131C1EBB" w14:textId="26AC2D94" w:rsidR="00B76E70" w:rsidRPr="00D566CF" w:rsidRDefault="00B76E70" w:rsidP="00594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D35C26">
        <w:rPr>
          <w:rFonts w:ascii="Angsana New" w:hAnsi="Angsana New"/>
          <w:sz w:val="28"/>
          <w:szCs w:val="28"/>
          <w:cs/>
        </w:rPr>
        <w:t>งบ</w:t>
      </w:r>
      <w:r w:rsidR="00A31F9B" w:rsidRPr="00D35C26">
        <w:rPr>
          <w:rFonts w:ascii="Angsana New" w:hAnsi="Angsana New"/>
          <w:sz w:val="28"/>
          <w:szCs w:val="28"/>
          <w:cs/>
        </w:rPr>
        <w:t>การเงิน</w:t>
      </w:r>
      <w:r w:rsidRPr="00D35C26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D35C26">
        <w:rPr>
          <w:rFonts w:ascii="Angsana New" w:hAnsi="Angsana New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D35C26">
        <w:rPr>
          <w:rFonts w:ascii="Angsana New" w:hAnsi="Angsana New"/>
          <w:sz w:val="28"/>
          <w:szCs w:val="28"/>
          <w:cs/>
        </w:rPr>
        <w:t>โดยใช้</w:t>
      </w:r>
      <w:r w:rsidR="00A02CDF" w:rsidRPr="00D35C26">
        <w:rPr>
          <w:rFonts w:ascii="Angsana New" w:hAnsi="Angsana New"/>
          <w:sz w:val="28"/>
          <w:szCs w:val="28"/>
          <w:cs/>
        </w:rPr>
        <w:t>มูลค่า</w:t>
      </w:r>
      <w:r w:rsidR="007C09DC" w:rsidRPr="00D35C26">
        <w:rPr>
          <w:rFonts w:ascii="Angsana New" w:hAnsi="Angsana New"/>
          <w:sz w:val="28"/>
          <w:szCs w:val="28"/>
          <w:cs/>
        </w:rPr>
        <w:t>ตาม</w:t>
      </w:r>
      <w:r w:rsidR="00A02CDF" w:rsidRPr="00D35C26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D35C26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D35C26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D35C26">
        <w:rPr>
          <w:rFonts w:ascii="Angsana New" w:hAnsi="Angsana New"/>
          <w:sz w:val="28"/>
          <w:szCs w:val="28"/>
          <w:cs/>
        </w:rPr>
        <w:t>วันที</w:t>
      </w:r>
      <w:r w:rsidR="00F01D7E" w:rsidRPr="00D35C26">
        <w:rPr>
          <w:rFonts w:ascii="Angsana New" w:hAnsi="Angsana New"/>
          <w:sz w:val="28"/>
          <w:szCs w:val="28"/>
          <w:cs/>
        </w:rPr>
        <w:t>่</w:t>
      </w:r>
      <w:r w:rsidR="004014A2" w:rsidRPr="00D35C26">
        <w:rPr>
          <w:rFonts w:ascii="Angsana New" w:hAnsi="Angsana New"/>
          <w:sz w:val="28"/>
          <w:szCs w:val="28"/>
          <w:cs/>
        </w:rPr>
        <w:t xml:space="preserve"> </w:t>
      </w:r>
      <w:r w:rsidR="00DC569E">
        <w:rPr>
          <w:rFonts w:ascii="Angsana New" w:hAnsi="Angsana New"/>
          <w:sz w:val="28"/>
          <w:szCs w:val="28"/>
        </w:rPr>
        <w:t>3</w:t>
      </w:r>
      <w:r w:rsidR="003E0B8D">
        <w:rPr>
          <w:rFonts w:ascii="Angsana New" w:hAnsi="Angsana New"/>
          <w:sz w:val="28"/>
          <w:szCs w:val="28"/>
        </w:rPr>
        <w:t>0</w:t>
      </w:r>
      <w:r w:rsidR="00DC569E">
        <w:rPr>
          <w:rFonts w:ascii="Angsana New" w:hAnsi="Angsana New"/>
          <w:sz w:val="28"/>
          <w:szCs w:val="28"/>
        </w:rPr>
        <w:t xml:space="preserve"> </w:t>
      </w:r>
      <w:r w:rsidR="00DC569E" w:rsidRPr="00D35C26">
        <w:rPr>
          <w:rFonts w:ascii="Angsana New" w:hAnsi="Angsana New" w:hint="cs"/>
          <w:sz w:val="28"/>
          <w:szCs w:val="28"/>
          <w:cs/>
        </w:rPr>
        <w:t>ม</w:t>
      </w:r>
      <w:r w:rsidR="003E0B8D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="00DC569E" w:rsidRPr="00D35C26">
        <w:rPr>
          <w:rFonts w:ascii="Angsana New" w:hAnsi="Angsana New" w:hint="cs"/>
          <w:sz w:val="28"/>
          <w:szCs w:val="28"/>
          <w:cs/>
        </w:rPr>
        <w:t xml:space="preserve"> </w:t>
      </w:r>
      <w:r w:rsidR="00DC569E">
        <w:rPr>
          <w:rFonts w:ascii="Angsana New" w:hAnsi="Angsana New"/>
          <w:sz w:val="28"/>
          <w:szCs w:val="28"/>
        </w:rPr>
        <w:t xml:space="preserve">2567 </w:t>
      </w:r>
      <w:r w:rsidR="00DC569E" w:rsidRPr="00D35C26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307A6D" w:rsidRPr="00D566CF">
        <w:rPr>
          <w:rFonts w:ascii="Angsana New" w:hAnsi="Angsana New"/>
          <w:sz w:val="28"/>
          <w:szCs w:val="28"/>
        </w:rPr>
        <w:t xml:space="preserve">31 </w:t>
      </w:r>
      <w:r w:rsidR="004014A2" w:rsidRPr="00D35C26">
        <w:rPr>
          <w:rFonts w:ascii="Angsana New" w:hAnsi="Angsana New"/>
          <w:sz w:val="28"/>
          <w:szCs w:val="28"/>
          <w:cs/>
        </w:rPr>
        <w:t>ธันวาคม</w:t>
      </w:r>
      <w:r w:rsidR="004A5848" w:rsidRPr="00D35C26">
        <w:rPr>
          <w:rFonts w:ascii="Angsana New" w:hAnsi="Angsana New"/>
          <w:sz w:val="28"/>
          <w:szCs w:val="28"/>
          <w:cs/>
        </w:rPr>
        <w:t xml:space="preserve">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D3541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6</w:t>
      </w:r>
      <w:r w:rsidR="00307A6D" w:rsidRPr="00D35C26">
        <w:rPr>
          <w:rFonts w:ascii="Angsana New" w:hAnsi="Angsana New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EB359B" w:rsidRPr="002366C6">
        <w:rPr>
          <w:rFonts w:ascii="Angsana New" w:hAnsi="Angsana New"/>
          <w:sz w:val="28"/>
          <w:szCs w:val="28"/>
        </w:rPr>
        <w:t>6.</w:t>
      </w:r>
      <w:r w:rsidR="002366C6" w:rsidRPr="002366C6">
        <w:rPr>
          <w:rFonts w:ascii="Angsana New" w:hAnsi="Angsana New"/>
          <w:sz w:val="28"/>
          <w:szCs w:val="28"/>
        </w:rPr>
        <w:t>78</w:t>
      </w:r>
      <w:r w:rsidRPr="00D35C2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C1BD8">
        <w:rPr>
          <w:rFonts w:ascii="Angsana New" w:hAnsi="Angsana New"/>
          <w:sz w:val="28"/>
          <w:szCs w:val="28"/>
        </w:rPr>
        <w:t>5.76</w:t>
      </w:r>
      <w:r w:rsidR="00B32E92" w:rsidRPr="00D35C26">
        <w:rPr>
          <w:rFonts w:ascii="Angsana New" w:hAnsi="Angsana New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D35C26">
        <w:rPr>
          <w:rFonts w:ascii="Angsana New" w:hAnsi="Angsana New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 xml:space="preserve"> </w:t>
      </w:r>
      <w:r w:rsidR="003D6034" w:rsidRPr="00D35C26">
        <w:rPr>
          <w:rFonts w:ascii="Angsana New" w:hAnsi="Angsana New"/>
          <w:sz w:val="28"/>
          <w:szCs w:val="28"/>
          <w:cs/>
        </w:rPr>
        <w:t>ในระหว่าง</w:t>
      </w:r>
      <w:r w:rsidR="00672115" w:rsidRPr="00D35C26">
        <w:rPr>
          <w:rFonts w:ascii="Angsana New" w:hAnsi="Angsana New" w:hint="cs"/>
          <w:sz w:val="28"/>
          <w:szCs w:val="28"/>
          <w:cs/>
        </w:rPr>
        <w:t>งวด</w:t>
      </w:r>
      <w:r w:rsidRPr="00D35C26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D35C26">
        <w:rPr>
          <w:rFonts w:ascii="Angsana New" w:hAnsi="Angsana New"/>
          <w:sz w:val="28"/>
          <w:szCs w:val="28"/>
          <w:cs/>
        </w:rPr>
        <w:t>ก</w:t>
      </w:r>
      <w:r w:rsidRPr="00D35C26">
        <w:rPr>
          <w:rFonts w:ascii="Angsana New" w:hAnsi="Angsana New"/>
          <w:sz w:val="28"/>
          <w:szCs w:val="28"/>
          <w:cs/>
        </w:rPr>
        <w:t>ด้อยค่</w:t>
      </w:r>
      <w:r w:rsidR="007412A1" w:rsidRPr="00D35C26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D35C26">
        <w:rPr>
          <w:rFonts w:ascii="Angsana New" w:hAnsi="Angsana New"/>
          <w:sz w:val="28"/>
          <w:szCs w:val="28"/>
          <w:cs/>
        </w:rPr>
        <w:t xml:space="preserve"> </w:t>
      </w:r>
      <w:r w:rsidR="000D385F">
        <w:rPr>
          <w:rFonts w:ascii="Angsana New" w:hAnsi="Angsana New"/>
          <w:sz w:val="28"/>
          <w:szCs w:val="28"/>
        </w:rPr>
        <w:t>1.02</w:t>
      </w:r>
      <w:r w:rsidRPr="00D35C26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D566CF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D566CF" w:rsidSect="00C552C9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D566CF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44EE7ECD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490113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E22C2A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E914DC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</w:t>
      </w:r>
      <w:r w:rsidR="00490113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ิถุนายน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914DC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จากบริษัทร่วมสำหรับ</w:t>
      </w:r>
      <w:r w:rsidR="00E914DC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E642F3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หก</w:t>
      </w:r>
      <w:r w:rsidR="00E914DC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9955B8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E914DC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</w:t>
      </w:r>
      <w:r w:rsidR="009955B8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ิถุนายน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E914DC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C3625A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E311B2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หก</w:t>
      </w:r>
      <w:r w:rsidR="00C3625A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="00E23C31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BE550C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C3625A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</w:t>
      </w:r>
      <w:r w:rsidR="00BE550C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ิถุนายน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3320E8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6820ED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</w:t>
      </w:r>
      <w:r w:rsidR="003320E8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ิถุนายน</w:t>
      </w:r>
      <w:r w:rsidR="006820ED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2567 </w:t>
      </w:r>
      <w:r w:rsidR="006820ED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และวันที่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9C1E98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1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9C1E98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ธันวาคม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5602E2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B17478" w:rsidRPr="00FA0804">
        <w:rPr>
          <w:rFonts w:ascii="Angsana New" w:hAnsi="Angsana New" w:cs="Angsana New"/>
          <w:spacing w:val="-2"/>
          <w:sz w:val="28"/>
          <w:szCs w:val="28"/>
          <w:lang w:val="en-US"/>
        </w:rPr>
        <w:t>44.</w:t>
      </w:r>
      <w:r w:rsidR="00FA0804" w:rsidRPr="00FA0804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B17478" w:rsidRPr="00FA0804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602E2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5.63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กำไร</w:t>
      </w:r>
      <w:r w:rsidR="0049464E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จากบริษัทร่วมนี้สำหรับ</w:t>
      </w:r>
      <w:r w:rsidR="006A0EE0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CC3A20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หก</w:t>
      </w:r>
      <w:r w:rsidR="006A0EE0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CC3A20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="00D7247E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6A0EE0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ม</w:t>
      </w:r>
      <w:r w:rsidR="00CC3A20" w:rsidRPr="00D35C2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ิถุนายน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</w:t>
      </w:r>
      <w:r w:rsidR="006A0EE0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6E0937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A0EE0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6</w:t>
      </w:r>
      <w:r w:rsidR="00376E65" w:rsidRPr="00D35C26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7C0B41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ขาดทุน</w:t>
      </w:r>
      <w:r w:rsidR="00FB060A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2317D1">
        <w:rPr>
          <w:rFonts w:ascii="Angsana New" w:hAnsi="Angsana New" w:cs="Angsana New"/>
          <w:spacing w:val="-2"/>
          <w:sz w:val="28"/>
          <w:szCs w:val="28"/>
          <w:lang w:val="en-US"/>
        </w:rPr>
        <w:t>(</w:t>
      </w:r>
      <w:r w:rsidR="00916316">
        <w:rPr>
          <w:rFonts w:ascii="Angsana New" w:hAnsi="Angsana New" w:cs="Angsana New"/>
          <w:spacing w:val="-2"/>
          <w:sz w:val="28"/>
          <w:szCs w:val="28"/>
          <w:lang w:val="en-US"/>
        </w:rPr>
        <w:t>0.76</w:t>
      </w:r>
      <w:r w:rsidR="002317D1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="007C0B41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D35C26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8D015E">
        <w:rPr>
          <w:rFonts w:ascii="Angsana New" w:hAnsi="Angsana New" w:cs="Angsana New"/>
          <w:spacing w:val="-2"/>
          <w:sz w:val="28"/>
          <w:szCs w:val="28"/>
          <w:lang w:val="en-US"/>
        </w:rPr>
        <w:t>(</w:t>
      </w:r>
      <w:r w:rsidR="00E5767F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0245AF">
        <w:rPr>
          <w:rFonts w:ascii="Angsana New" w:hAnsi="Angsana New" w:cs="Angsana New"/>
          <w:spacing w:val="-2"/>
          <w:sz w:val="28"/>
          <w:szCs w:val="28"/>
          <w:lang w:val="en-US"/>
        </w:rPr>
        <w:t>72</w:t>
      </w:r>
      <w:r w:rsidR="008D015E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Pr="00D35C2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D35C26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D35C26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D566CF" w14:paraId="22A0F39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D35C26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D35C26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D35C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D35C26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1CD65736" w:rsidR="00B74494" w:rsidRPr="00D35C26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A7280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D35C26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67516445" w:rsidR="00C74A72" w:rsidRPr="00D566CF" w:rsidRDefault="00D15BB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</w:t>
            </w:r>
            <w:r w:rsidR="00A7280D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ิถุนายน</w:t>
            </w:r>
            <w:r w:rsidR="00B74494"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3B54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2EEBD1A8" w:rsidR="00C74A72" w:rsidRPr="00D35C26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C74A72" w:rsidRPr="00D566CF" w14:paraId="359F975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99D5" w14:textId="5EC1F95F" w:rsidR="00C74A72" w:rsidRPr="00D35C26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962C" w14:textId="77777777" w:rsidR="00C74A72" w:rsidRPr="00D35C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FAAD" w14:textId="77777777" w:rsidR="00C74A72" w:rsidRPr="00D35C26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15BB4" w:rsidRPr="00D566CF" w14:paraId="00754E87" w14:textId="77777777" w:rsidTr="007A5D17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ABF0" w14:textId="77777777" w:rsidR="00D15BB4" w:rsidRPr="00D35C26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D07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4EC01DD5" w:rsidR="00D15BB4" w:rsidRPr="00D566CF" w:rsidRDefault="004362B9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2B9">
              <w:rPr>
                <w:rFonts w:ascii="Angsana New" w:hAnsi="Angsana New"/>
                <w:sz w:val="28"/>
                <w:szCs w:val="28"/>
              </w:rPr>
              <w:t>200,639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025B947B" w:rsidR="00D15BB4" w:rsidRPr="00C577E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183,</w:t>
            </w:r>
            <w:r w:rsidR="00C577E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445</w:t>
            </w:r>
          </w:p>
        </w:tc>
      </w:tr>
      <w:tr w:rsidR="00D15BB4" w:rsidRPr="00D566CF" w14:paraId="6F2246DE" w14:textId="77777777" w:rsidTr="007A5D17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451F" w14:textId="77777777" w:rsidR="00D15BB4" w:rsidRPr="00D35C26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72F5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4E1E320C" w:rsidR="00D15BB4" w:rsidRPr="00D566CF" w:rsidRDefault="004362B9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62B9">
              <w:rPr>
                <w:rFonts w:ascii="Angsana New" w:hAnsi="Angsana New"/>
                <w:sz w:val="28"/>
                <w:szCs w:val="28"/>
              </w:rPr>
              <w:t>312,12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0A910740" w:rsidR="00D15BB4" w:rsidRPr="00C577E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316,</w:t>
            </w:r>
            <w:r w:rsidR="004362B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</w:p>
        </w:tc>
      </w:tr>
      <w:tr w:rsidR="00D15BB4" w:rsidRPr="00D566CF" w14:paraId="4C8FD533" w14:textId="77777777" w:rsidTr="007A5D17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B540" w14:textId="77777777" w:rsidR="00D15BB4" w:rsidRPr="00D35C26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22CE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777CF17A" w:rsidR="00D15BB4" w:rsidRPr="00D35C26" w:rsidRDefault="007A5D17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A5D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45,073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55C4221D" w:rsidR="00D15BB4" w:rsidRPr="00D35C2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24,513</w:t>
            </w:r>
          </w:p>
        </w:tc>
      </w:tr>
      <w:tr w:rsidR="00D15BB4" w:rsidRPr="00D566CF" w14:paraId="00DFBE05" w14:textId="77777777" w:rsidTr="007A5D17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E762" w14:textId="77777777" w:rsidR="00D15BB4" w:rsidRPr="00D35C26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CFC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5CD39741" w:rsidR="00D15BB4" w:rsidRPr="00D35C26" w:rsidRDefault="007A5D17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A5D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40,67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65C21B1" w:rsidR="00D15BB4" w:rsidRPr="00D35C26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</w:t>
            </w:r>
            <w:r w:rsidR="007A5D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393</w:t>
            </w:r>
          </w:p>
        </w:tc>
      </w:tr>
      <w:tr w:rsidR="00FB060A" w:rsidRPr="00D566CF" w14:paraId="1D7159D1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D35C26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D35C26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D35C26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5D62" w14:textId="3147DC97" w:rsidR="002417A2" w:rsidRPr="00D35C26" w:rsidRDefault="00977D74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สำหรับ</w:t>
            </w:r>
            <w:r w:rsidR="00471610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งวด</w:t>
            </w:r>
            <w:r w:rsidR="0084325F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หก</w:t>
            </w:r>
            <w:r w:rsidR="00471610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  <w:r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สิ้นสุด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84325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471610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ม</w:t>
            </w:r>
            <w:r w:rsidR="0084325F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ิถุนายน</w:t>
            </w:r>
          </w:p>
        </w:tc>
      </w:tr>
      <w:tr w:rsidR="002639CB" w:rsidRPr="00D566CF" w14:paraId="55DF5A8C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D35C26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7E888" w14:textId="3BA31ADB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D35C26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6F770F9" w:rsidR="002639CB" w:rsidRPr="00D35C26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FB060A" w:rsidRPr="00D566CF" w14:paraId="0F8BBC22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D35C26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D35C26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667D9290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255D" w14:textId="26EE1997" w:rsidR="00701D4A" w:rsidRPr="00D35C26" w:rsidRDefault="00701D4A" w:rsidP="00701D4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0E414B80" w:rsidR="00701D4A" w:rsidRPr="00D566CF" w:rsidRDefault="00CD576B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D57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105,19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2B0CC61C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128,170</w:t>
            </w:r>
          </w:p>
        </w:tc>
      </w:tr>
      <w:tr w:rsidR="00701D4A" w:rsidRPr="00D566CF" w14:paraId="5B99C6DD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B02" w14:textId="3AA77BAF" w:rsidR="00701D4A" w:rsidRPr="00D35C26" w:rsidRDefault="00701D4A" w:rsidP="00701D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701D4A" w:rsidRPr="00D35C26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55F9816C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F09D" w14:textId="03A6EBCA" w:rsidR="00701D4A" w:rsidRPr="00D35C26" w:rsidRDefault="00701D4A" w:rsidP="00701D4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308431E5" w:rsidR="00701D4A" w:rsidRPr="00D35C26" w:rsidRDefault="000725B2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725B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(5,902)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2418EF99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(1,169)</w:t>
            </w:r>
          </w:p>
        </w:tc>
      </w:tr>
      <w:tr w:rsidR="00701D4A" w:rsidRPr="00D566CF" w14:paraId="28FCD431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732" w14:textId="7137A445" w:rsidR="00701D4A" w:rsidRPr="00D35C26" w:rsidRDefault="00701D4A" w:rsidP="00701D4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4AD81A47" w:rsidR="00701D4A" w:rsidRPr="00D566CF" w:rsidRDefault="00930262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302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9302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6BAC88BC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1,028</w:t>
            </w:r>
          </w:p>
        </w:tc>
      </w:tr>
      <w:tr w:rsidR="00701D4A" w:rsidRPr="00D566CF" w14:paraId="694AA4A3" w14:textId="77777777" w:rsidTr="0072490E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326C" w14:textId="50034039" w:rsidR="00701D4A" w:rsidRPr="00D35C26" w:rsidRDefault="00701D4A" w:rsidP="00701D4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511B3465" w:rsidR="00701D4A" w:rsidRPr="00A377DF" w:rsidRDefault="006A746B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A74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(6,85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6A74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5506916D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141</w:t>
            </w:r>
          </w:p>
        </w:tc>
      </w:tr>
      <w:tr w:rsidR="00701D4A" w:rsidRPr="00D566CF" w14:paraId="5A933335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01D4A" w:rsidRPr="00D35C26" w:rsidRDefault="00701D4A" w:rsidP="00701D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50682F17" w14:textId="50D16B42" w:rsidR="00240D0A" w:rsidRPr="00D566CF" w:rsidRDefault="00240D0A" w:rsidP="00F20DC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2FCE5D2E" w:rsidR="009B29B0" w:rsidRPr="00D566CF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อาคารและอุปกรณ์สำหรับ</w:t>
      </w:r>
      <w:r w:rsidR="00C80BFD">
        <w:rPr>
          <w:rFonts w:ascii="Angsana New" w:hAnsi="Angsana New" w:hint="cs"/>
          <w:sz w:val="28"/>
          <w:szCs w:val="28"/>
          <w:cs/>
        </w:rPr>
        <w:t>งวด</w:t>
      </w:r>
      <w:r w:rsidR="00424B70">
        <w:rPr>
          <w:rFonts w:ascii="Angsana New" w:hAnsi="Angsana New" w:hint="cs"/>
          <w:sz w:val="28"/>
          <w:szCs w:val="28"/>
          <w:cs/>
        </w:rPr>
        <w:t>หก</w:t>
      </w:r>
      <w:r w:rsidR="00C80BFD">
        <w:rPr>
          <w:rFonts w:ascii="Angsana New" w:hAnsi="Angsana New" w:hint="cs"/>
          <w:sz w:val="28"/>
          <w:szCs w:val="28"/>
          <w:cs/>
        </w:rPr>
        <w:t>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687A0F" w:rsidRPr="00D566CF">
        <w:rPr>
          <w:rFonts w:ascii="Angsana New" w:hAnsi="Angsana New"/>
          <w:sz w:val="28"/>
          <w:szCs w:val="28"/>
        </w:rPr>
        <w:t>3</w:t>
      </w:r>
      <w:r w:rsidR="00424B70">
        <w:rPr>
          <w:rFonts w:ascii="Angsana New" w:hAnsi="Angsana New"/>
          <w:sz w:val="28"/>
          <w:szCs w:val="28"/>
        </w:rPr>
        <w:t>0</w:t>
      </w:r>
      <w:r w:rsidR="00223171" w:rsidRPr="00D566CF">
        <w:rPr>
          <w:rFonts w:ascii="Angsana New" w:hAnsi="Angsana New"/>
          <w:sz w:val="28"/>
          <w:szCs w:val="28"/>
        </w:rPr>
        <w:t xml:space="preserve"> </w:t>
      </w:r>
      <w:r w:rsidR="00C80BFD" w:rsidRPr="00D35C26">
        <w:rPr>
          <w:rFonts w:ascii="Angsana New" w:hAnsi="Angsana New" w:hint="cs"/>
          <w:sz w:val="28"/>
          <w:szCs w:val="28"/>
          <w:cs/>
        </w:rPr>
        <w:t>ม</w:t>
      </w:r>
      <w:r w:rsidR="00424B70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="00687A0F" w:rsidRPr="00D566CF">
        <w:rPr>
          <w:rFonts w:ascii="Angsana New" w:hAnsi="Angsana New"/>
          <w:sz w:val="28"/>
          <w:szCs w:val="28"/>
        </w:rPr>
        <w:t xml:space="preserve"> 256</w:t>
      </w:r>
      <w:r w:rsidR="00C80BFD">
        <w:rPr>
          <w:rFonts w:ascii="Angsana New" w:hAnsi="Angsana New"/>
          <w:sz w:val="28"/>
          <w:szCs w:val="28"/>
        </w:rPr>
        <w:t xml:space="preserve">7 </w:t>
      </w:r>
      <w:r w:rsidRPr="00D35C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C4D5E" w:rsidRPr="005764E7" w14:paraId="493C574C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3CE09A1B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F84CD5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4C51ED2" w14:textId="77777777" w:rsidR="00FC4D5E" w:rsidRPr="00D35C26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C4D5E" w:rsidRPr="005764E7" w14:paraId="1A5DB259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AEDE5F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39AEE2D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69AFDA7C" w14:textId="77777777" w:rsidR="00FC4D5E" w:rsidRPr="00D35C26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C4D5E" w:rsidRPr="005764E7" w14:paraId="30C40213" w14:textId="77777777" w:rsidTr="0009045F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178FB802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F92D6A0" w14:textId="77777777" w:rsidR="00FC4D5E" w:rsidRPr="005764E7" w:rsidRDefault="00FC4D5E" w:rsidP="0009045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F40B747" w14:textId="77777777" w:rsidR="00FC4D5E" w:rsidRPr="00D35C26" w:rsidRDefault="00FC4D5E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9D2" w:rsidRPr="005764E7" w14:paraId="21C57974" w14:textId="77777777" w:rsidTr="00F95BD1">
        <w:trPr>
          <w:cantSplit/>
          <w:trHeight w:hRule="exact" w:val="397"/>
        </w:trPr>
        <w:tc>
          <w:tcPr>
            <w:tcW w:w="4394" w:type="dxa"/>
          </w:tcPr>
          <w:p w14:paraId="6A90603A" w14:textId="2A0ECD10" w:rsidR="005549D2" w:rsidRPr="00BB6C72" w:rsidRDefault="005549D2" w:rsidP="005549D2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238F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FC87C4B" w14:textId="77777777" w:rsidR="005549D2" w:rsidRPr="00D35C26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09552051" w14:textId="49BBF89A" w:rsidR="005549D2" w:rsidRPr="00D35C26" w:rsidRDefault="001662D9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62D9">
              <w:rPr>
                <w:rFonts w:ascii="Angsana New" w:hAnsi="Angsana New"/>
                <w:sz w:val="28"/>
                <w:szCs w:val="28"/>
              </w:rPr>
              <w:t>22,231</w:t>
            </w:r>
          </w:p>
        </w:tc>
      </w:tr>
      <w:tr w:rsidR="005549D2" w:rsidRPr="005764E7" w14:paraId="2F77F127" w14:textId="77777777" w:rsidTr="006801ED">
        <w:trPr>
          <w:cantSplit/>
          <w:trHeight w:hRule="exact" w:val="397"/>
        </w:trPr>
        <w:tc>
          <w:tcPr>
            <w:tcW w:w="4394" w:type="dxa"/>
          </w:tcPr>
          <w:p w14:paraId="14F7ADD9" w14:textId="0F2504EB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F29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709" w:type="dxa"/>
            <w:shd w:val="clear" w:color="auto" w:fill="auto"/>
          </w:tcPr>
          <w:p w14:paraId="7CD513ED" w14:textId="77777777" w:rsidR="005549D2" w:rsidRPr="00D35C26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A70D9" w14:textId="4C5C09A5" w:rsidR="005549D2" w:rsidRPr="00826FCF" w:rsidRDefault="0052409F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240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</w:t>
            </w:r>
            <w:r w:rsidR="006801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5549D2" w:rsidRPr="005764E7" w14:paraId="473405BC" w14:textId="77777777" w:rsidTr="00DD49A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76B211D" w14:textId="1A3A593B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จำหน่ายระหว่างงวด</w:t>
            </w:r>
          </w:p>
        </w:tc>
        <w:tc>
          <w:tcPr>
            <w:tcW w:w="709" w:type="dxa"/>
            <w:shd w:val="clear" w:color="auto" w:fill="auto"/>
          </w:tcPr>
          <w:p w14:paraId="53E21500" w14:textId="77777777" w:rsidR="005549D2" w:rsidRPr="00D35C26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C7512" w14:textId="7CAEBA03" w:rsidR="005549D2" w:rsidRPr="00826FCF" w:rsidRDefault="00DD49A6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549D2" w:rsidRPr="005764E7" w14:paraId="7F1DECD5" w14:textId="77777777" w:rsidTr="009B5832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2FD10932" w14:textId="4B7DE634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55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117">
              <w:rPr>
                <w:rFonts w:ascii="Angsana New" w:hAnsi="Angsana New"/>
                <w:sz w:val="28"/>
                <w:szCs w:val="28"/>
              </w:rPr>
              <w:t>: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709" w:type="dxa"/>
            <w:shd w:val="clear" w:color="auto" w:fill="auto"/>
          </w:tcPr>
          <w:p w14:paraId="015A8388" w14:textId="77777777" w:rsidR="005549D2" w:rsidRPr="00D35C26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4AD02" w14:textId="186F846D" w:rsidR="005549D2" w:rsidRPr="00826FCF" w:rsidRDefault="009B5832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(1,576)</w:t>
            </w:r>
          </w:p>
        </w:tc>
      </w:tr>
      <w:tr w:rsidR="005549D2" w:rsidRPr="005764E7" w14:paraId="449844E6" w14:textId="77777777" w:rsidTr="006801ED">
        <w:trPr>
          <w:cantSplit/>
          <w:trHeight w:hRule="exact" w:val="397"/>
        </w:trPr>
        <w:tc>
          <w:tcPr>
            <w:tcW w:w="4394" w:type="dxa"/>
          </w:tcPr>
          <w:p w14:paraId="3A139B2E" w14:textId="63397552" w:rsidR="005549D2" w:rsidRPr="00E74E50" w:rsidRDefault="005549D2" w:rsidP="00554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24B7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</w:t>
            </w:r>
            <w:r w:rsidR="00424B70" w:rsidRPr="00D35C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238F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1D35163E" w14:textId="77777777" w:rsidR="005549D2" w:rsidRPr="00D35C26" w:rsidRDefault="005549D2" w:rsidP="005549D2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8A31CE5" w14:textId="3ED9F843" w:rsidR="005549D2" w:rsidRPr="00D35C26" w:rsidRDefault="0052409F" w:rsidP="005549D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240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22,13</w:t>
            </w:r>
            <w:r w:rsidR="006801E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</w:tbl>
    <w:p w14:paraId="4D69ECAB" w14:textId="77777777" w:rsidR="00193D90" w:rsidRPr="00D566CF" w:rsidRDefault="00193D90" w:rsidP="00193D90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D35C26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D35C2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69475D" w:rsidRPr="00D566CF" w14:paraId="28BB9DCB" w14:textId="77777777" w:rsidTr="0009045F">
        <w:trPr>
          <w:trHeight w:val="397"/>
        </w:trPr>
        <w:tc>
          <w:tcPr>
            <w:tcW w:w="5421" w:type="dxa"/>
          </w:tcPr>
          <w:p w14:paraId="09674E9C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D35C26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09045F">
        <w:trPr>
          <w:trHeight w:val="397"/>
        </w:trPr>
        <w:tc>
          <w:tcPr>
            <w:tcW w:w="5421" w:type="dxa"/>
          </w:tcPr>
          <w:p w14:paraId="40A12F44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D35C26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566CF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69475D" w:rsidRPr="00D566CF" w14:paraId="74D51746" w14:textId="77777777" w:rsidTr="0009045F">
        <w:trPr>
          <w:trHeight w:val="397"/>
        </w:trPr>
        <w:tc>
          <w:tcPr>
            <w:tcW w:w="5421" w:type="dxa"/>
          </w:tcPr>
          <w:p w14:paraId="09BFFFC8" w14:textId="77777777" w:rsidR="0069475D" w:rsidRPr="00D566CF" w:rsidRDefault="0069475D" w:rsidP="0009045F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D35C26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09045F">
        <w:trPr>
          <w:trHeight w:val="397"/>
        </w:trPr>
        <w:tc>
          <w:tcPr>
            <w:tcW w:w="5421" w:type="dxa"/>
          </w:tcPr>
          <w:p w14:paraId="2DEAD0C4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57BE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09045F">
        <w:trPr>
          <w:trHeight w:val="397"/>
        </w:trPr>
        <w:tc>
          <w:tcPr>
            <w:tcW w:w="5421" w:type="dxa"/>
          </w:tcPr>
          <w:p w14:paraId="1249B88C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5BD" w14:textId="579BC19B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E641A7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4707E" w:rsidRPr="00D35C26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E641A7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4A18B713" w:rsidR="0069475D" w:rsidRPr="00D35C26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9475D" w:rsidRPr="00D566CF" w14:paraId="478FA221" w14:textId="77777777" w:rsidTr="0009045F">
        <w:trPr>
          <w:trHeight w:val="397"/>
        </w:trPr>
        <w:tc>
          <w:tcPr>
            <w:tcW w:w="5421" w:type="dxa"/>
            <w:vAlign w:val="bottom"/>
          </w:tcPr>
          <w:p w14:paraId="4610D9F5" w14:textId="77777777" w:rsidR="0069475D" w:rsidRPr="00D566CF" w:rsidRDefault="0069475D" w:rsidP="0009045F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6C4B98DD" w14:textId="58300222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E641A7">
              <w:rPr>
                <w:rFonts w:ascii="Angsana New" w:hAnsi="Angsana New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914" w:rsidRPr="00D35C26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E641A7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F05914">
              <w:rPr>
                <w:rFonts w:ascii="Angsana New" w:hAnsi="Angsana New"/>
                <w:sz w:val="28"/>
                <w:szCs w:val="28"/>
              </w:rPr>
              <w:t>7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Pr="000129CC">
              <w:rPr>
                <w:rFonts w:ascii="Angsana New" w:hAnsi="Angsana New"/>
                <w:sz w:val="28"/>
                <w:szCs w:val="28"/>
              </w:rPr>
              <w:t>6.87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0129CC">
              <w:rPr>
                <w:rFonts w:ascii="Angsana New" w:hAnsi="Angsana New"/>
                <w:sz w:val="28"/>
                <w:szCs w:val="28"/>
              </w:rPr>
              <w:t>7.75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7F3CF7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1E3DBD4" w14:textId="6D82728D" w:rsidR="0069475D" w:rsidRPr="00A276F6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D35C2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D35C2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Pr="00D35C2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6.87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="00A276F6" w:rsidRPr="00D35C26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543BC" w14:textId="0A7D3E53" w:rsidR="0069475D" w:rsidRPr="00D566CF" w:rsidRDefault="007F3CF7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4568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6F68E4C4" w14:textId="5CB2E261" w:rsidR="0069475D" w:rsidRPr="00D566CF" w:rsidRDefault="00F15098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</w:p>
        </w:tc>
      </w:tr>
      <w:tr w:rsidR="0069475D" w:rsidRPr="00D566CF" w14:paraId="15370FE1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4613D384" w14:textId="77777777" w:rsidR="0069475D" w:rsidRPr="00D566CF" w:rsidRDefault="0069475D" w:rsidP="0009045F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644AD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2A54C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A75D346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C68F07E" w14:textId="77777777" w:rsidR="0069475D" w:rsidRPr="00D35C26" w:rsidRDefault="0069475D" w:rsidP="0009045F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DF1618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5F8E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1EBBBE5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16147781" w14:textId="1ED34006" w:rsidR="0069475D" w:rsidRPr="00D566CF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E641A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05914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</w:t>
            </w:r>
            <w:r w:rsidR="00E641A7" w:rsidRPr="00D35C2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F0591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3.47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3.70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39400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15AB7F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5098" w:rsidRPr="00D566CF" w14:paraId="36D9AB4C" w14:textId="77777777" w:rsidTr="003F706B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97EBB73" w14:textId="60A38A82" w:rsidR="00F15098" w:rsidRPr="00A276F6" w:rsidRDefault="00F15098" w:rsidP="00F15098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D35C2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D35C2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6</w:t>
            </w:r>
            <w:r w:rsidRPr="00D35C2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="00A276F6" w:rsidRPr="00D35C26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D35C2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2.50</w:t>
            </w:r>
            <w:r w:rsidRPr="00D35C2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3.70</w:t>
            </w:r>
            <w:r w:rsidRPr="00D35C2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EA255C" w14:textId="2CF1EB9B" w:rsidR="00F15098" w:rsidRPr="00D566CF" w:rsidRDefault="003F706B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A81A8E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E0F9525" w14:textId="394EDD05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F15098" w:rsidRPr="00D566CF" w14:paraId="2C4018D0" w14:textId="77777777" w:rsidTr="003F706B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578D4A04" w14:textId="77777777" w:rsidR="00F15098" w:rsidRPr="00D566CF" w:rsidRDefault="00F15098" w:rsidP="00F15098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5943" w14:textId="5C379B84" w:rsidR="00F15098" w:rsidRPr="00D35C26" w:rsidRDefault="0052409F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409F">
              <w:rPr>
                <w:rFonts w:ascii="Angsana New" w:hAnsi="Angsana New"/>
                <w:sz w:val="28"/>
                <w:szCs w:val="28"/>
                <w:lang w:val="en-US"/>
              </w:rPr>
              <w:t>169,174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364911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CFF7" w14:textId="0F7C51B9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169,999</w:t>
            </w:r>
          </w:p>
        </w:tc>
      </w:tr>
    </w:tbl>
    <w:p w14:paraId="1F0A4273" w14:textId="69DFF83D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D35C26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Pr="00D566CF">
        <w:rPr>
          <w:rFonts w:ascii="Angsana New" w:hAnsi="Angsana New"/>
          <w:spacing w:val="4"/>
          <w:sz w:val="28"/>
          <w:szCs w:val="28"/>
        </w:rPr>
        <w:t>3</w:t>
      </w:r>
      <w:r w:rsidR="00D405B8">
        <w:rPr>
          <w:rFonts w:ascii="Angsana New" w:hAnsi="Angsana New"/>
          <w:spacing w:val="4"/>
          <w:sz w:val="28"/>
          <w:szCs w:val="28"/>
        </w:rPr>
        <w:t>0</w:t>
      </w:r>
      <w:r w:rsidRPr="00D35C26">
        <w:rPr>
          <w:rFonts w:ascii="Angsana New" w:hAnsi="Angsana New" w:hint="cs"/>
          <w:spacing w:val="4"/>
          <w:sz w:val="28"/>
          <w:szCs w:val="28"/>
          <w:cs/>
        </w:rPr>
        <w:t xml:space="preserve"> ม</w:t>
      </w:r>
      <w:r w:rsidR="00D405B8" w:rsidRPr="00D35C26">
        <w:rPr>
          <w:rFonts w:ascii="Angsana New" w:hAnsi="Angsana New" w:hint="cs"/>
          <w:spacing w:val="4"/>
          <w:sz w:val="28"/>
          <w:szCs w:val="28"/>
          <w:cs/>
        </w:rPr>
        <w:t>ิถุนายน</w:t>
      </w:r>
      <w:r w:rsidRPr="00D35C26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5C26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Pr="00D35C26">
        <w:rPr>
          <w:rFonts w:ascii="Angsana New" w:hAnsi="Angsana New" w:hint="cs"/>
          <w:spacing w:val="4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4"/>
          <w:sz w:val="28"/>
          <w:szCs w:val="28"/>
        </w:rPr>
        <w:t xml:space="preserve">31 </w:t>
      </w:r>
      <w:r w:rsidRPr="00D35C2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D566CF">
        <w:rPr>
          <w:rFonts w:ascii="Angsana New" w:hAnsi="Angsana New"/>
          <w:spacing w:val="4"/>
          <w:sz w:val="28"/>
          <w:szCs w:val="28"/>
        </w:rPr>
        <w:t xml:space="preserve">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6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125B60">
        <w:rPr>
          <w:rFonts w:ascii="Angsana New" w:hAnsi="Angsana New"/>
          <w:spacing w:val="4"/>
          <w:sz w:val="28"/>
          <w:szCs w:val="28"/>
        </w:rPr>
        <w:t>39</w:t>
      </w:r>
      <w:r w:rsidR="00C74278" w:rsidRPr="00C74278">
        <w:rPr>
          <w:rFonts w:ascii="Angsana New" w:hAnsi="Angsana New"/>
          <w:spacing w:val="4"/>
          <w:sz w:val="28"/>
          <w:szCs w:val="28"/>
        </w:rPr>
        <w:t>8</w:t>
      </w:r>
      <w:r w:rsidRPr="00D35C26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pacing w:val="4"/>
          <w:sz w:val="28"/>
          <w:szCs w:val="28"/>
        </w:rPr>
        <w:t>42</w:t>
      </w:r>
      <w:r w:rsidRPr="00D566CF">
        <w:rPr>
          <w:rFonts w:ascii="Angsana New" w:hAnsi="Angsana New"/>
          <w:spacing w:val="4"/>
          <w:sz w:val="28"/>
          <w:szCs w:val="28"/>
        </w:rPr>
        <w:t>7</w:t>
      </w:r>
      <w:r w:rsidRPr="00D35C26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492D061E" w14:textId="77777777" w:rsidR="0024290C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6F55810" w14:textId="77777777" w:rsidR="0024290C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7894677" w14:textId="77777777" w:rsidR="0024290C" w:rsidRPr="00D566CF" w:rsidRDefault="0024290C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67A3F311" w14:textId="462162C5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D566CF">
        <w:rPr>
          <w:rFonts w:ascii="Angsana New" w:hAnsi="Angsana New"/>
          <w:sz w:val="28"/>
          <w:szCs w:val="28"/>
          <w:cs/>
        </w:rPr>
        <w:t>สำหรับ</w:t>
      </w:r>
      <w:r w:rsidR="00A43521">
        <w:rPr>
          <w:rFonts w:ascii="Angsana New" w:hAnsi="Angsana New" w:hint="cs"/>
          <w:sz w:val="28"/>
          <w:szCs w:val="28"/>
          <w:cs/>
        </w:rPr>
        <w:t>งวด</w:t>
      </w:r>
      <w:r w:rsidR="00D405B8">
        <w:rPr>
          <w:rFonts w:ascii="Angsana New" w:hAnsi="Angsana New" w:hint="cs"/>
          <w:sz w:val="28"/>
          <w:szCs w:val="28"/>
          <w:cs/>
        </w:rPr>
        <w:t>หก</w:t>
      </w:r>
      <w:r w:rsidR="00A43521">
        <w:rPr>
          <w:rFonts w:ascii="Angsana New" w:hAnsi="Angsana New" w:hint="cs"/>
          <w:sz w:val="28"/>
          <w:szCs w:val="28"/>
          <w:cs/>
        </w:rPr>
        <w:t>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D405B8">
        <w:rPr>
          <w:rFonts w:ascii="Angsana New" w:hAnsi="Angsana New"/>
          <w:sz w:val="28"/>
          <w:szCs w:val="28"/>
        </w:rPr>
        <w:t>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A43521" w:rsidRPr="00D35C26">
        <w:rPr>
          <w:rFonts w:ascii="Angsana New" w:hAnsi="Angsana New" w:hint="cs"/>
          <w:sz w:val="28"/>
          <w:szCs w:val="28"/>
          <w:cs/>
        </w:rPr>
        <w:t>ม</w:t>
      </w:r>
      <w:r w:rsidR="00D405B8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A43521">
        <w:rPr>
          <w:rFonts w:ascii="Angsana New" w:hAnsi="Angsana New"/>
          <w:sz w:val="28"/>
          <w:szCs w:val="28"/>
        </w:rPr>
        <w:t>7</w:t>
      </w:r>
      <w:r w:rsidRPr="00D35C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FE64D4" w:rsidRPr="005764E7" w14:paraId="1D09434E" w14:textId="77777777" w:rsidTr="0009045F">
        <w:trPr>
          <w:trHeight w:hRule="exact" w:val="398"/>
        </w:trPr>
        <w:tc>
          <w:tcPr>
            <w:tcW w:w="2833" w:type="pct"/>
          </w:tcPr>
          <w:p w14:paraId="2952678D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09045F">
        <w:trPr>
          <w:trHeight w:hRule="exact" w:val="398"/>
        </w:trPr>
        <w:tc>
          <w:tcPr>
            <w:tcW w:w="2833" w:type="pct"/>
          </w:tcPr>
          <w:p w14:paraId="0767C7B4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D35C26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09045F">
        <w:trPr>
          <w:trHeight w:hRule="exact" w:val="398"/>
        </w:trPr>
        <w:tc>
          <w:tcPr>
            <w:tcW w:w="2833" w:type="pct"/>
          </w:tcPr>
          <w:p w14:paraId="1E3E35FB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D35C26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64D4" w:rsidRPr="005764E7" w14:paraId="73EE4560" w14:textId="77777777" w:rsidTr="0009045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0CE74923" w14:textId="6C413630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162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76AB" w14:textId="209E091B" w:rsidR="00FE64D4" w:rsidRPr="00CF1A28" w:rsidRDefault="00816226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="00FE64D4"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="00FE64D4"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E64D4" w:rsidRPr="005764E7" w14:paraId="25CA48F5" w14:textId="77777777" w:rsidTr="00C53F1D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6E86A1D" w14:textId="6DD81393" w:rsidR="00FE64D4" w:rsidRPr="00F661B1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816226" w:rsidRPr="00D35C2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  <w:p w14:paraId="6D3BA649" w14:textId="77777777" w:rsidR="00FE64D4" w:rsidRPr="00D35C26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หัก : จ่ายชำระระหว่างปี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246730DD" w14:textId="372B4B7D" w:rsidR="00FE64D4" w:rsidRPr="00CF1A28" w:rsidRDefault="0052409F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09F">
              <w:rPr>
                <w:rFonts w:ascii="Angsana New" w:hAnsi="Angsana New"/>
                <w:sz w:val="28"/>
                <w:szCs w:val="28"/>
              </w:rPr>
              <w:t>338,000</w:t>
            </w:r>
          </w:p>
        </w:tc>
      </w:tr>
      <w:tr w:rsidR="00FE64D4" w:rsidRPr="005764E7" w14:paraId="2AD7EFE0" w14:textId="77777777" w:rsidTr="00C53F1D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C5D9B18" w14:textId="744531A3" w:rsidR="00FE64D4" w:rsidRPr="00D35C26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816226" w:rsidRPr="00D35C2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3DB7D" w14:textId="3231ADCF" w:rsidR="00FE64D4" w:rsidRPr="00D35C26" w:rsidRDefault="0052409F" w:rsidP="0009045F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2409F">
              <w:rPr>
                <w:rFonts w:ascii="Angsana New" w:hAnsi="Angsana New"/>
                <w:sz w:val="28"/>
                <w:szCs w:val="28"/>
              </w:rPr>
              <w:t>338,000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64D4" w:rsidRPr="005764E7" w14:paraId="73036354" w14:textId="77777777" w:rsidTr="00C53F1D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D1D41F0" w14:textId="5FD4FDC2" w:rsidR="00FE64D4" w:rsidRPr="00FD6FF5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238C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16226" w:rsidRPr="00D35C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</w:t>
            </w:r>
            <w:r w:rsidR="009238CC" w:rsidRPr="00D35C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1622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78A59" w14:textId="2A63E212" w:rsidR="00FE64D4" w:rsidRPr="00FD6FF5" w:rsidRDefault="00C53F1D" w:rsidP="006225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31D92199" w14:textId="7796DCAA" w:rsidR="000E2BB4" w:rsidRPr="00FB4103" w:rsidRDefault="000E2BB4" w:rsidP="00FB4103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12"/>
        <w:gridCol w:w="1421"/>
        <w:gridCol w:w="281"/>
        <w:gridCol w:w="1276"/>
        <w:gridCol w:w="283"/>
        <w:gridCol w:w="1264"/>
      </w:tblGrid>
      <w:tr w:rsidR="00B637ED" w:rsidRPr="00D566CF" w14:paraId="5257810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2F2AD07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shd w:val="clear" w:color="auto" w:fill="auto"/>
            <w:vAlign w:val="bottom"/>
          </w:tcPr>
          <w:p w14:paraId="188C1D94" w14:textId="77777777" w:rsidR="00B637ED" w:rsidRPr="00D35C26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01FD76E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67C50" w14:textId="58BCAA31" w:rsidR="00B637ED" w:rsidRPr="00D566CF" w:rsidRDefault="006D5140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</w:t>
            </w:r>
            <w:r w:rsidR="004A5739" w:rsidRPr="00D35C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A573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</w:t>
            </w:r>
            <w:r w:rsidR="004A5739" w:rsidRPr="00D35C2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B637ED" w:rsidRPr="00D566CF" w14:paraId="251799B5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</w:tcPr>
          <w:p w14:paraId="1B30D49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A42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5D95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D91" w14:textId="77777777" w:rsidR="00B637ED" w:rsidRPr="00D35C26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E59B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754A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DF65B1">
        <w:trPr>
          <w:trHeight w:val="397"/>
          <w:tblHeader/>
        </w:trPr>
        <w:tc>
          <w:tcPr>
            <w:tcW w:w="2652" w:type="pct"/>
            <w:shd w:val="clear" w:color="auto" w:fill="auto"/>
            <w:vAlign w:val="bottom"/>
          </w:tcPr>
          <w:p w14:paraId="15708514" w14:textId="77777777" w:rsidR="00B637ED" w:rsidRPr="00D566CF" w:rsidRDefault="00B637ED" w:rsidP="00DF65B1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E1F5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F4321A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FAD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CD0900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467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2B24EEB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4D8A68EF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1E8715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D4FF7C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E0A45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80CA545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81E4012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</w:tcPr>
          <w:p w14:paraId="6B8CD81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549E2B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4E8C292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12A0D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FB2423C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AF0746D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</w:tcPr>
          <w:p w14:paraId="15AF3013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CD3FE6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BD3836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C657D29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C7F46E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A83DCD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A3D9F5F" w14:textId="77777777" w:rsidR="00B637ED" w:rsidRPr="00D566CF" w:rsidRDefault="00B637ED" w:rsidP="00DF65B1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917E977" w14:textId="10F0E144" w:rsidR="00B637ED" w:rsidRPr="00D566CF" w:rsidRDefault="00393B3F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(176)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64278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E4E9508" w14:textId="000BC068" w:rsidR="00B637ED" w:rsidRPr="00D566CF" w:rsidRDefault="00A83DC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825F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94D781" w14:textId="17B82D59" w:rsidR="00B637ED" w:rsidRPr="00D35C26" w:rsidRDefault="00AE3A02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3A02">
              <w:rPr>
                <w:rFonts w:ascii="Angsana New" w:hAnsi="Angsana New"/>
                <w:color w:val="000000"/>
                <w:sz w:val="28"/>
                <w:szCs w:val="28"/>
              </w:rPr>
              <w:t>(141)</w:t>
            </w:r>
          </w:p>
        </w:tc>
      </w:tr>
      <w:tr w:rsidR="00B637ED" w:rsidRPr="00D566CF" w14:paraId="4574C1A6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1EFC351" w14:textId="77777777" w:rsidR="00B637ED" w:rsidRPr="00D35C26" w:rsidRDefault="00B637ED" w:rsidP="00DF65B1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1624E2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03CE7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D13F009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0EC767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A88997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2B35DF76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CCA89C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13B3C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BE51D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FB638DD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CB050D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E0B38E9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F92EE40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2CB028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12C3FB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9945CE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BBD614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1077203" w14:textId="77777777" w:rsidTr="00BF22FF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FC430CB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490D5CE" w14:textId="51A80617" w:rsidR="00B637ED" w:rsidRPr="00D35C26" w:rsidRDefault="00BF22FF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(8,093)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715A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4B59A82" w14:textId="762B9116" w:rsidR="00B637ED" w:rsidRPr="00D35C26" w:rsidRDefault="00BF22FF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F5189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6BDF907" w14:textId="5A0B84C5" w:rsidR="00B637ED" w:rsidRPr="00D35C26" w:rsidRDefault="00DB4B11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4B11">
              <w:rPr>
                <w:rFonts w:ascii="Angsana New" w:hAnsi="Angsana New"/>
                <w:color w:val="000000"/>
                <w:sz w:val="28"/>
                <w:szCs w:val="28"/>
              </w:rPr>
              <w:t>(6,474)</w:t>
            </w:r>
          </w:p>
        </w:tc>
      </w:tr>
      <w:tr w:rsidR="00B637ED" w:rsidRPr="00D566CF" w14:paraId="2E144094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85817D3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696C12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07C1A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4034998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D2B0B6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7608D29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637ED" w:rsidRPr="00D566CF" w14:paraId="720578C0" w14:textId="77777777" w:rsidTr="00AC26E8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9FE29B5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692EA96" w14:textId="4FD3C724" w:rsidR="00B637ED" w:rsidRPr="00D566CF" w:rsidRDefault="00AC26E8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3E2A3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4E5B8B9" w14:textId="57C0F4FB" w:rsidR="00B637ED" w:rsidRPr="00D35C26" w:rsidRDefault="00AC26E8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EC750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951CBD5" w14:textId="4087617E" w:rsidR="00B637ED" w:rsidRPr="00D35C26" w:rsidRDefault="006B1749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B637ED" w:rsidRPr="00D566CF" w14:paraId="69F103E2" w14:textId="77777777" w:rsidTr="006B7AB6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56F65DCD" w14:textId="78517B36" w:rsidR="00B637ED" w:rsidRPr="00D566CF" w:rsidRDefault="00B02A80" w:rsidP="00DF65B1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="00B637ED" w:rsidRPr="00D35C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CE0430" w:rsidRPr="00D35C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96BA5" w14:textId="1E9150F3" w:rsidR="00B637ED" w:rsidRPr="00D35C26" w:rsidRDefault="006B7AB6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1C53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6,323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23818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D7ADA" w14:textId="06F711EA" w:rsidR="00B637ED" w:rsidRPr="00D35C26" w:rsidRDefault="006B7AB6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1,654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CED05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C7CEB" w14:textId="32493959" w:rsidR="00B637ED" w:rsidRPr="00D35C26" w:rsidRDefault="00F02CB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(4,669)</w:t>
            </w:r>
          </w:p>
        </w:tc>
      </w:tr>
      <w:tr w:rsidR="00B637ED" w:rsidRPr="00D566CF" w14:paraId="1908ECE7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E2EDE00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8B3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775192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1871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CB7519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30E51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1B46E55C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06752B98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5816193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2D3541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04EA84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49AEADC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630DACF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36A02B43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09D9A9B5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E502977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453BA9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B29C5C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9694A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7D2A211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74DB" w:rsidRPr="00D566CF" w14:paraId="06491418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07F13D2" w14:textId="77777777" w:rsidR="004874DB" w:rsidRPr="00D35C26" w:rsidRDefault="004874D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36284651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21E61E6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29E918B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84244EF" w14:textId="77777777" w:rsidR="004874DB" w:rsidRPr="00D566CF" w:rsidRDefault="004874DB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15B4A95" w14:textId="77777777" w:rsidR="004874DB" w:rsidRPr="00D566CF" w:rsidRDefault="004874DB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74DB" w:rsidRPr="00D566CF" w14:paraId="3E3A2B85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3C9487A7" w14:textId="77777777" w:rsidR="004874DB" w:rsidRPr="00D35C26" w:rsidRDefault="004874D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2924EE95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8E1869A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EF56576" w14:textId="77777777" w:rsidR="004874DB" w:rsidRPr="00D566CF" w:rsidRDefault="004874DB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7423D74" w14:textId="77777777" w:rsidR="004874DB" w:rsidRPr="00D566CF" w:rsidRDefault="004874DB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33C5FF7" w14:textId="77777777" w:rsidR="004874DB" w:rsidRPr="00D566CF" w:rsidRDefault="004874DB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6EBEEDC9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54BC62B6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5A23D20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B3C742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41362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5C6D679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81EC02B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136D61D2" w14:textId="77777777" w:rsidTr="00DF65B1">
        <w:trPr>
          <w:trHeight w:val="397"/>
        </w:trPr>
        <w:tc>
          <w:tcPr>
            <w:tcW w:w="2652" w:type="pct"/>
            <w:shd w:val="clear" w:color="auto" w:fill="auto"/>
          </w:tcPr>
          <w:p w14:paraId="39A86EF3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0DB5304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B0AD38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96124C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ECBC3C6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7A225D97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5E7CF43F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64E616B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7FC458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404F97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DE3B38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6C408E" w14:textId="77777777" w:rsidR="00B637ED" w:rsidRPr="00D566CF" w:rsidRDefault="00B637ED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AF545A0" w14:textId="77777777" w:rsidR="00B637ED" w:rsidRPr="00D566CF" w:rsidRDefault="00B637ED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082B69E0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7AB30F17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4256EF6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C29FF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2484C93" w14:textId="77777777" w:rsidR="00B637ED" w:rsidRPr="00D35C26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AAE4DBC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BE9173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7F7FE69C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04897D43" w14:textId="77777777" w:rsidR="00B637ED" w:rsidRPr="00D35C26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29972060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5C1BCB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471C161" w14:textId="77777777" w:rsidR="00B637ED" w:rsidRPr="00D35C26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B14543E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5F0BC9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37ED" w:rsidRPr="00D566CF" w14:paraId="68E77285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68BEF53E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0D32E0F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09AA37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7D8737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5B90166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5779DA4" w14:textId="77777777" w:rsidR="00B637ED" w:rsidRPr="00D35C26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F6724" w:rsidRPr="00D566CF" w14:paraId="7BC8C92E" w14:textId="77777777" w:rsidTr="002F6724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2213F45" w14:textId="77777777" w:rsidR="002F6724" w:rsidRPr="00D35C26" w:rsidRDefault="002F6724" w:rsidP="002F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20850393" w14:textId="7631BAE9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(8,093)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E6D926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82549DE" w14:textId="6CDC6850" w:rsidR="002F6724" w:rsidRPr="00D35C26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98F92ED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0480AA" w14:textId="5E9AC603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4B11">
              <w:rPr>
                <w:rFonts w:ascii="Angsana New" w:hAnsi="Angsana New"/>
                <w:color w:val="000000"/>
                <w:sz w:val="28"/>
                <w:szCs w:val="28"/>
              </w:rPr>
              <w:t>(6,474)</w:t>
            </w:r>
          </w:p>
        </w:tc>
      </w:tr>
      <w:tr w:rsidR="002F6724" w:rsidRPr="00D566CF" w14:paraId="3A8FF304" w14:textId="77777777" w:rsidTr="00DF65B1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11CC4E94" w14:textId="77777777" w:rsidR="002F6724" w:rsidRPr="00D35C26" w:rsidRDefault="002F6724" w:rsidP="002F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5EF32BE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47A9EF5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F30E11E" w14:textId="77777777" w:rsidR="002F6724" w:rsidRPr="00D35C26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38F3A5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0E7E02C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6724" w:rsidRPr="00D566CF" w14:paraId="25690DDB" w14:textId="77777777" w:rsidTr="002F6724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3F6AC408" w14:textId="77777777" w:rsidR="002F6724" w:rsidRPr="00D35C26" w:rsidRDefault="002F6724" w:rsidP="002F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7DEF501A" w14:textId="72AB522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E0F68C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15F3180" w14:textId="317BA60B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BFAD0C5" w14:textId="77777777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027E42A" w14:textId="6F9DC1D8" w:rsidR="002F6724" w:rsidRPr="00D566CF" w:rsidRDefault="002F6724" w:rsidP="002F672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2F6724" w:rsidRPr="00D566CF" w14:paraId="15E16F29" w14:textId="77777777" w:rsidTr="00830619">
        <w:trPr>
          <w:trHeight w:val="397"/>
        </w:trPr>
        <w:tc>
          <w:tcPr>
            <w:tcW w:w="2652" w:type="pct"/>
            <w:shd w:val="clear" w:color="auto" w:fill="auto"/>
            <w:vAlign w:val="bottom"/>
          </w:tcPr>
          <w:p w14:paraId="4A4541EE" w14:textId="6A4D195E" w:rsidR="002F6724" w:rsidRPr="00D35C26" w:rsidRDefault="00926FB2" w:rsidP="002F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="002F6724" w:rsidRPr="00D35C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="002F6724" w:rsidRPr="00D35C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FF2A37" w14:textId="2E5B2443" w:rsidR="002F6724" w:rsidRPr="00D35C26" w:rsidRDefault="00830619" w:rsidP="002F672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(6,147)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036942" w14:textId="77777777" w:rsidR="002F6724" w:rsidRPr="00D566CF" w:rsidRDefault="002F6724" w:rsidP="002F672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9C453" w14:textId="7298C990" w:rsidR="002F6724" w:rsidRPr="00D566CF" w:rsidRDefault="007A4CB8" w:rsidP="002F672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1,619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51D523C" w14:textId="77777777" w:rsidR="002F6724" w:rsidRPr="00D566CF" w:rsidRDefault="002F6724" w:rsidP="002F672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89679" w14:textId="21B60469" w:rsidR="002F6724" w:rsidRPr="00D35C26" w:rsidRDefault="002F6724" w:rsidP="002F672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02C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(4,528)</w:t>
            </w:r>
          </w:p>
        </w:tc>
      </w:tr>
    </w:tbl>
    <w:p w14:paraId="534DD9A2" w14:textId="77777777" w:rsidR="000E2BB4" w:rsidRPr="00B637ED" w:rsidRDefault="000E2B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6"/>
        <w:gridCol w:w="1417"/>
        <w:gridCol w:w="281"/>
        <w:gridCol w:w="1276"/>
        <w:gridCol w:w="283"/>
        <w:gridCol w:w="1274"/>
      </w:tblGrid>
      <w:tr w:rsidR="00B7093B" w:rsidRPr="005764E7" w14:paraId="611E509E" w14:textId="77777777" w:rsidTr="00DF65B1">
        <w:trPr>
          <w:trHeight w:val="48"/>
        </w:trPr>
        <w:tc>
          <w:tcPr>
            <w:tcW w:w="2649" w:type="pct"/>
          </w:tcPr>
          <w:p w14:paraId="471BE65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</w:tcPr>
          <w:p w14:paraId="1460D028" w14:textId="77777777" w:rsidR="00B7093B" w:rsidRPr="00D35C26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7093B" w:rsidRPr="005764E7" w14:paraId="621D2D2D" w14:textId="77777777" w:rsidTr="00DF65B1">
        <w:trPr>
          <w:trHeight w:val="71"/>
        </w:trPr>
        <w:tc>
          <w:tcPr>
            <w:tcW w:w="2649" w:type="pct"/>
          </w:tcPr>
          <w:p w14:paraId="63079F2E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728320" w14:textId="285A8D5B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256BBC" w:rsidRPr="00D35C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หก</w:t>
            </w: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256BBC">
              <w:rPr>
                <w:rFonts w:ascii="Angsana New" w:hAnsi="Angsana New"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256BBC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56B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B7093B" w:rsidRPr="005764E7" w14:paraId="66010FDA" w14:textId="77777777" w:rsidTr="00DF65B1">
        <w:trPr>
          <w:trHeight w:val="51"/>
        </w:trPr>
        <w:tc>
          <w:tcPr>
            <w:tcW w:w="2649" w:type="pct"/>
          </w:tcPr>
          <w:p w14:paraId="145B0D4A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04197F9E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141788F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7BAED94" w14:textId="77777777" w:rsidR="00B7093B" w:rsidRPr="00D35C26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9390242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B18805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7D90ABAF" w14:textId="77777777" w:rsidTr="00DF65B1">
        <w:trPr>
          <w:trHeight w:val="71"/>
        </w:trPr>
        <w:tc>
          <w:tcPr>
            <w:tcW w:w="2649" w:type="pct"/>
            <w:vAlign w:val="bottom"/>
          </w:tcPr>
          <w:p w14:paraId="51CA1482" w14:textId="77777777" w:rsidR="00B7093B" w:rsidRPr="005764E7" w:rsidRDefault="00B7093B" w:rsidP="00DF65B1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</w:tcPr>
          <w:p w14:paraId="508191C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15C31F65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799828D3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5D631D43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3E6681DC" w14:textId="77777777" w:rsidR="00B7093B" w:rsidRPr="005764E7" w:rsidRDefault="00B7093B" w:rsidP="00DF65B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7093B" w:rsidRPr="005764E7" w14:paraId="1A66AB5B" w14:textId="77777777" w:rsidTr="00DF65B1">
        <w:trPr>
          <w:trHeight w:val="71"/>
        </w:trPr>
        <w:tc>
          <w:tcPr>
            <w:tcW w:w="2649" w:type="pct"/>
            <w:vAlign w:val="bottom"/>
          </w:tcPr>
          <w:p w14:paraId="321765D1" w14:textId="77777777" w:rsidR="00B7093B" w:rsidRPr="00D35C26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46A9C58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0C04F6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3A275CA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1A8CA6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C927A31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21CDA777" w14:textId="77777777" w:rsidTr="00DF65B1">
        <w:trPr>
          <w:trHeight w:val="71"/>
        </w:trPr>
        <w:tc>
          <w:tcPr>
            <w:tcW w:w="2649" w:type="pct"/>
          </w:tcPr>
          <w:p w14:paraId="6FC877C8" w14:textId="77777777" w:rsidR="00B7093B" w:rsidRPr="005764E7" w:rsidRDefault="00B7093B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</w:tcPr>
          <w:p w14:paraId="78A8168F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63766329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</w:tcPr>
          <w:p w14:paraId="4FC6F56F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</w:tcPr>
          <w:p w14:paraId="1EC27F7D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</w:tcPr>
          <w:p w14:paraId="26A1A1EC" w14:textId="77777777" w:rsidR="00B7093B" w:rsidRPr="005764E7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7093B" w:rsidRPr="005764E7" w14:paraId="229E7520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699E33B4" w14:textId="77777777" w:rsidR="00B7093B" w:rsidRPr="00D35C26" w:rsidRDefault="00B7093B" w:rsidP="00DF65B1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</w:tcPr>
          <w:p w14:paraId="7532786C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C42C6FD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18D8A637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A6D3856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5B172976" w14:textId="77777777" w:rsidR="00B7093B" w:rsidRPr="00D74D94" w:rsidRDefault="00B7093B" w:rsidP="00DF65B1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4FE6BB6C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34001DA0" w14:textId="77777777" w:rsidR="00604524" w:rsidRPr="008C1E46" w:rsidRDefault="00604524" w:rsidP="00604524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037D442B" w14:textId="256C4F5D" w:rsidR="00604524" w:rsidRPr="008C1E4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ACCC3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B22FC00" w14:textId="472D78A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A517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83DDF5" w14:textId="367A7EA7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</w:tr>
      <w:tr w:rsidR="00604524" w:rsidRPr="005764E7" w14:paraId="1E3D756C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61B0F9A5" w14:textId="77777777" w:rsidR="00604524" w:rsidRPr="00D35C26" w:rsidRDefault="00604524" w:rsidP="00604524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D661FDB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1E10A7F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15C803B" w14:textId="77777777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B025F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4AD0FA2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125404FF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36CE7339" w14:textId="77777777" w:rsidR="00604524" w:rsidRPr="005764E7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2927140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B37D423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7D23822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6C015AB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20C0622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56580D8A" w14:textId="77777777" w:rsidTr="00DF65B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3C50586B" w14:textId="1BB111CB" w:rsidR="00604524" w:rsidRPr="00D8709C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Pr="00D35C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15CDA08" w14:textId="77777777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2256AF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84EAD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631BF33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80EEDA" w14:textId="77777777" w:rsidR="00604524" w:rsidRPr="00656B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04524" w:rsidRPr="005764E7" w14:paraId="70B534A9" w14:textId="77777777" w:rsidTr="00DF65B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0B0C5A27" w14:textId="09319E42" w:rsidR="00604524" w:rsidRPr="00D35C26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จด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3EB36AC" w14:textId="1D269348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9D60A5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D914CAB" w14:textId="6BECECF2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A3714D6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E2731FA" w14:textId="7B4AFE2A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453</w:t>
            </w:r>
          </w:p>
        </w:tc>
      </w:tr>
      <w:tr w:rsidR="00604524" w:rsidRPr="005764E7" w14:paraId="2B6FBD3F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72B22683" w14:textId="77777777" w:rsidR="00604524" w:rsidRPr="00D35C26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77C57D1" w14:textId="77777777" w:rsidR="0060452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841B9E1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C84B51E" w14:textId="77777777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A252B93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F055A8E" w14:textId="77777777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04524" w:rsidRPr="005764E7" w14:paraId="545C0E7A" w14:textId="77777777" w:rsidTr="00DF65B1">
        <w:trPr>
          <w:trHeight w:val="71"/>
        </w:trPr>
        <w:tc>
          <w:tcPr>
            <w:tcW w:w="2649" w:type="pct"/>
            <w:shd w:val="clear" w:color="auto" w:fill="auto"/>
          </w:tcPr>
          <w:p w14:paraId="78BBF48C" w14:textId="77777777" w:rsidR="00604524" w:rsidRPr="00D35C26" w:rsidRDefault="00604524" w:rsidP="0060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DA196D1" w14:textId="27618A04" w:rsidR="0060452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23C8CA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DAA055" w14:textId="63F88628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C45CA80" w14:textId="77777777" w:rsidR="00604524" w:rsidRPr="00D74D94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C766060" w14:textId="503F8A0B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604524" w:rsidRPr="005764E7" w14:paraId="2738AA08" w14:textId="77777777" w:rsidTr="00DF65B1">
        <w:trPr>
          <w:trHeight w:val="51"/>
        </w:trPr>
        <w:tc>
          <w:tcPr>
            <w:tcW w:w="2649" w:type="pct"/>
            <w:shd w:val="clear" w:color="auto" w:fill="auto"/>
          </w:tcPr>
          <w:p w14:paraId="6AA442B9" w14:textId="5EDE688A" w:rsidR="00604524" w:rsidRPr="003E3B5D" w:rsidRDefault="00BE0D65" w:rsidP="00604524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604524" w:rsidRPr="00D35C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A09C55" w14:textId="195E76F6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5,079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9A3CA6" w14:textId="77777777" w:rsidR="00604524" w:rsidRPr="00B92F8A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1588FE" w14:textId="58067762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(151)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B354633" w14:textId="77777777" w:rsidR="00604524" w:rsidRPr="00B92F8A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D2E8C6" w14:textId="0B1ED767" w:rsidR="00604524" w:rsidRPr="00D35C26" w:rsidRDefault="00604524" w:rsidP="0060452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4,928</w:t>
            </w:r>
          </w:p>
        </w:tc>
      </w:tr>
    </w:tbl>
    <w:p w14:paraId="459837DD" w14:textId="77777777" w:rsidR="000E2BB4" w:rsidRDefault="000E2BB4"/>
    <w:p w14:paraId="5E8743B5" w14:textId="77777777" w:rsidR="000E2BB4" w:rsidRDefault="000E2BB4"/>
    <w:p w14:paraId="789E9D09" w14:textId="77777777" w:rsidR="00CE0430" w:rsidRDefault="00CE0430"/>
    <w:p w14:paraId="56CEBD9E" w14:textId="77777777" w:rsidR="00457BFC" w:rsidRDefault="00457BFC"/>
    <w:p w14:paraId="2FDEAA3B" w14:textId="77777777" w:rsidR="00457BFC" w:rsidRDefault="00457BFC"/>
    <w:p w14:paraId="77832DE5" w14:textId="77777777" w:rsidR="00457BFC" w:rsidRDefault="00457BFC"/>
    <w:p w14:paraId="7F24DE72" w14:textId="77777777" w:rsidR="00CE0430" w:rsidRDefault="00CE0430"/>
    <w:p w14:paraId="1BD45975" w14:textId="77777777" w:rsidR="00CE0430" w:rsidRDefault="00CE0430"/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CE3EE4" w:rsidRPr="005764E7" w14:paraId="349F06FB" w14:textId="77777777" w:rsidTr="00DF65B1">
        <w:trPr>
          <w:trHeight w:val="264"/>
        </w:trPr>
        <w:tc>
          <w:tcPr>
            <w:tcW w:w="2721" w:type="pct"/>
          </w:tcPr>
          <w:p w14:paraId="53F45E12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60C9B12D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E3EE4" w:rsidRPr="005764E7" w14:paraId="765680FB" w14:textId="77777777" w:rsidTr="00DF65B1">
        <w:trPr>
          <w:trHeight w:val="264"/>
        </w:trPr>
        <w:tc>
          <w:tcPr>
            <w:tcW w:w="2721" w:type="pct"/>
          </w:tcPr>
          <w:p w14:paraId="53DB99C8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AA77C41" w14:textId="3FCD615E" w:rsidR="00CE3EE4" w:rsidRPr="00E45C8B" w:rsidRDefault="00CE3EE4" w:rsidP="004933DD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6D4C9B" w:rsidRPr="00D35C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หก</w:t>
            </w: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6D4C9B">
              <w:rPr>
                <w:rFonts w:ascii="Angsana New" w:hAnsi="Angsana New"/>
                <w:sz w:val="28"/>
                <w:szCs w:val="28"/>
              </w:rPr>
              <w:t>0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6D4C9B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CE3EE4" w:rsidRPr="005764E7" w14:paraId="50BF067A" w14:textId="77777777" w:rsidTr="00DF65B1">
        <w:trPr>
          <w:trHeight w:val="264"/>
        </w:trPr>
        <w:tc>
          <w:tcPr>
            <w:tcW w:w="2721" w:type="pct"/>
          </w:tcPr>
          <w:p w14:paraId="6F9F264D" w14:textId="77777777" w:rsidR="00CE3EE4" w:rsidRPr="00D35C26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478D4166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1112AF6A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14E02251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759148BA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19FF676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0C471C78" w14:textId="77777777" w:rsidTr="00DF65B1">
        <w:trPr>
          <w:trHeight w:val="264"/>
        </w:trPr>
        <w:tc>
          <w:tcPr>
            <w:tcW w:w="2721" w:type="pct"/>
            <w:vAlign w:val="bottom"/>
          </w:tcPr>
          <w:p w14:paraId="4B684897" w14:textId="77777777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AB5B3A0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27B8FB1C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7E862FEB" w14:textId="77777777" w:rsidR="00CE3EE4" w:rsidRPr="00E45C8B" w:rsidRDefault="00CE3EE4" w:rsidP="00DF65B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7CE946E6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C51E190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E3EE4" w:rsidRPr="005764E7" w14:paraId="2C975BAE" w14:textId="77777777" w:rsidTr="00DF65B1">
        <w:trPr>
          <w:trHeight w:val="264"/>
        </w:trPr>
        <w:tc>
          <w:tcPr>
            <w:tcW w:w="2721" w:type="pct"/>
            <w:shd w:val="clear" w:color="auto" w:fill="auto"/>
          </w:tcPr>
          <w:p w14:paraId="1F1BE231" w14:textId="77777777" w:rsidR="00CE3EE4" w:rsidRPr="00D35C26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126EE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FF23A0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5637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265273" w14:textId="77777777" w:rsidR="00CE3EE4" w:rsidRPr="00E45C8B" w:rsidRDefault="00CE3EE4" w:rsidP="00DF65B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5D0C7" w14:textId="77777777" w:rsidR="00CE3EE4" w:rsidRPr="00E45C8B" w:rsidRDefault="00CE3EE4" w:rsidP="00DF65B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21ADFAD3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45A4DF94" w14:textId="77777777" w:rsidR="00CE3EE4" w:rsidRPr="00D35C26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1220189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0A1DDA0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0CC042CE" w14:textId="77777777" w:rsidR="00CE3EE4" w:rsidRPr="00D35C26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6CFA018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63D8898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1178D5A8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A7C2EB2" w14:textId="77777777" w:rsidR="00CE3EE4" w:rsidRPr="00D35C26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918256C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E609A5E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B0EE4FC" w14:textId="77777777" w:rsidR="00CE3EE4" w:rsidRPr="00D35C26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5737369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091F5126" w14:textId="77777777" w:rsidR="00CE3EE4" w:rsidRPr="00E45C8B" w:rsidRDefault="00CE3EE4" w:rsidP="00DF65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3EE4" w:rsidRPr="005764E7" w14:paraId="72CB5B0D" w14:textId="77777777" w:rsidTr="00DF65B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63A94002" w14:textId="53F2453F" w:rsidR="00CE3EE4" w:rsidRPr="00391292" w:rsidRDefault="00CE3EE4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B832EF" w:rsidRPr="00D35C26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F096C7B" w14:textId="77777777" w:rsidR="00CE3EE4" w:rsidRPr="00D35C26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793B021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7D8CF28" w14:textId="77777777" w:rsidR="00CE3EE4" w:rsidRPr="00D35C26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3902453" w14:textId="77777777" w:rsidR="00CE3EE4" w:rsidRPr="006E3FCC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CE421E" w14:textId="77777777" w:rsidR="00CE3EE4" w:rsidRPr="00D35C26" w:rsidRDefault="00CE3EE4" w:rsidP="00DF65B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F02B5" w:rsidRPr="005764E7" w14:paraId="01795EA7" w14:textId="77777777" w:rsidTr="00DF65B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7E70FFF9" w14:textId="1D5C469E" w:rsidR="002F02B5" w:rsidRPr="00D35C26" w:rsidRDefault="002F02B5" w:rsidP="002F0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จดทะเบียนในตลาดหลักทรัพย์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018F635" w14:textId="10CA86C9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A27BE" w14:textId="77777777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2C391B7" w14:textId="44A187C3" w:rsidR="002F02B5" w:rsidRPr="00D35C26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3BA16B1" w14:textId="77777777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505256C" w14:textId="03E22D45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453</w:t>
            </w:r>
          </w:p>
        </w:tc>
      </w:tr>
      <w:tr w:rsidR="002F02B5" w:rsidRPr="005764E7" w14:paraId="74C11F59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830EBE9" w14:textId="77777777" w:rsidR="002F02B5" w:rsidRPr="00D35C26" w:rsidRDefault="002F02B5" w:rsidP="002F0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91292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7D708CF" w14:textId="77777777" w:rsidR="002F02B5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F79D743" w14:textId="77777777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043F058" w14:textId="77777777" w:rsidR="002F02B5" w:rsidRPr="00D35C26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96832FD" w14:textId="77777777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78F7A5" w14:textId="77777777" w:rsidR="002F02B5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F02B5" w:rsidRPr="005764E7" w14:paraId="2FBF0A65" w14:textId="77777777" w:rsidTr="00DF65B1">
        <w:trPr>
          <w:trHeight w:val="84"/>
        </w:trPr>
        <w:tc>
          <w:tcPr>
            <w:tcW w:w="2721" w:type="pct"/>
            <w:shd w:val="clear" w:color="auto" w:fill="auto"/>
          </w:tcPr>
          <w:p w14:paraId="2FDC9231" w14:textId="77777777" w:rsidR="002F02B5" w:rsidRPr="00D35C26" w:rsidRDefault="002F02B5" w:rsidP="002F0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BE13B31" w14:textId="579E8E4C" w:rsidR="002F02B5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89507" w14:textId="77777777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069F94C" w14:textId="78C5CCA0" w:rsidR="002F02B5" w:rsidRPr="00091FF0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C8DA496" w14:textId="77777777" w:rsidR="002F02B5" w:rsidRPr="006E3FCC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0EFEF60" w14:textId="57482037" w:rsidR="002F02B5" w:rsidRDefault="002F02B5" w:rsidP="002F02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2F02B5" w:rsidRPr="005764E7" w14:paraId="139CFB08" w14:textId="77777777" w:rsidTr="00DF65B1">
        <w:trPr>
          <w:trHeight w:val="81"/>
        </w:trPr>
        <w:tc>
          <w:tcPr>
            <w:tcW w:w="2721" w:type="pct"/>
            <w:shd w:val="clear" w:color="auto" w:fill="auto"/>
          </w:tcPr>
          <w:p w14:paraId="4EFE9A55" w14:textId="1E1DD158" w:rsidR="002F02B5" w:rsidRPr="00D35C26" w:rsidRDefault="00567F1D" w:rsidP="002F0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2F02B5" w:rsidRPr="00D35C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3A053" w14:textId="0508D532" w:rsidR="002F02B5" w:rsidRPr="00D35C26" w:rsidRDefault="002F02B5" w:rsidP="002F02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4,889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6DA43C8" w14:textId="77777777" w:rsidR="002F02B5" w:rsidRPr="00264B13" w:rsidRDefault="002F02B5" w:rsidP="002F02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6708E7" w14:textId="3EE79244" w:rsidR="002F02B5" w:rsidRPr="005021DE" w:rsidRDefault="002F02B5" w:rsidP="002F02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(113)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1CD5710" w14:textId="77777777" w:rsidR="002F02B5" w:rsidRPr="00264B13" w:rsidRDefault="002F02B5" w:rsidP="002F02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91F626" w14:textId="54E30FE5" w:rsidR="002F02B5" w:rsidRPr="00D35C26" w:rsidRDefault="002F02B5" w:rsidP="002F02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4,776</w:t>
            </w:r>
          </w:p>
        </w:tc>
      </w:tr>
    </w:tbl>
    <w:p w14:paraId="6ACDFAFF" w14:textId="77777777" w:rsidR="00F42EA5" w:rsidRPr="00D566CF" w:rsidRDefault="00F42EA5" w:rsidP="00F42EA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15BF7237" w14:textId="09AEE207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ข้อมูลทางการเงินจำแนกตามส่วนงานธุรกิจของบริษัทสำหรับงวด</w:t>
      </w:r>
      <w:r w:rsidR="006A6624" w:rsidRPr="00D35C26">
        <w:rPr>
          <w:rFonts w:ascii="Angsana New" w:hAnsi="Angsana New" w:hint="cs"/>
          <w:sz w:val="28"/>
          <w:szCs w:val="28"/>
          <w:cs/>
        </w:rPr>
        <w:t>หก</w:t>
      </w:r>
      <w:r w:rsidRPr="00D35C2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D35C26">
        <w:rPr>
          <w:rFonts w:ascii="Angsana New" w:hAnsi="Angsana New"/>
          <w:sz w:val="28"/>
          <w:szCs w:val="28"/>
        </w:rPr>
        <w:t xml:space="preserve"> </w:t>
      </w:r>
      <w:r w:rsidRPr="002A0572">
        <w:rPr>
          <w:rFonts w:ascii="Angsana New" w:hAnsi="Angsana New"/>
          <w:sz w:val="28"/>
          <w:szCs w:val="28"/>
        </w:rPr>
        <w:t>3</w:t>
      </w:r>
      <w:r w:rsidR="006A6624">
        <w:rPr>
          <w:rFonts w:ascii="Angsana New" w:hAnsi="Angsana New"/>
          <w:sz w:val="28"/>
          <w:szCs w:val="28"/>
        </w:rPr>
        <w:t>0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ม</w:t>
      </w:r>
      <w:r w:rsidR="006A6624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Pr="00D35C26">
        <w:rPr>
          <w:rFonts w:ascii="Angsana New" w:hAnsi="Angsana New"/>
          <w:sz w:val="28"/>
          <w:szCs w:val="28"/>
        </w:rPr>
        <w:t xml:space="preserve">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 xml:space="preserve">และ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865D02" w:rsidRPr="00D566CF" w14:paraId="3D36C045" w14:textId="77777777" w:rsidTr="00DF65B1">
        <w:trPr>
          <w:trHeight w:val="397"/>
        </w:trPr>
        <w:tc>
          <w:tcPr>
            <w:tcW w:w="4111" w:type="dxa"/>
          </w:tcPr>
          <w:p w14:paraId="6C8D656B" w14:textId="77777777" w:rsidR="00865D02" w:rsidRPr="00D566CF" w:rsidRDefault="00865D02" w:rsidP="00DF65B1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D35C26" w:rsidRDefault="00865D02" w:rsidP="00DF65B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DF65B1">
        <w:trPr>
          <w:trHeight w:val="397"/>
        </w:trPr>
        <w:tc>
          <w:tcPr>
            <w:tcW w:w="4111" w:type="dxa"/>
          </w:tcPr>
          <w:p w14:paraId="787AF7B9" w14:textId="77777777" w:rsidR="00865D02" w:rsidRPr="00D566CF" w:rsidRDefault="00865D02" w:rsidP="00DF65B1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D35C26" w:rsidRDefault="00865D02" w:rsidP="00DF65B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31A345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DF65B1">
        <w:trPr>
          <w:trHeight w:val="397"/>
        </w:trPr>
        <w:tc>
          <w:tcPr>
            <w:tcW w:w="4111" w:type="dxa"/>
            <w:shd w:val="clear" w:color="auto" w:fill="auto"/>
          </w:tcPr>
          <w:p w14:paraId="3B591225" w14:textId="19DB4928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D35C26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F7064B" w:rsidRPr="00D35C26">
              <w:rPr>
                <w:rFonts w:ascii="Angsana New" w:hAnsi="Angsana New" w:cs="Angsana New" w:hint="cs"/>
                <w:u w:val="single"/>
                <w:cs/>
              </w:rPr>
              <w:t>หก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F7064B">
              <w:rPr>
                <w:rFonts w:ascii="Angsana New" w:hAnsi="Angsana New" w:cs="Angsana New"/>
                <w:u w:val="single"/>
              </w:rPr>
              <w:t>0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ม</w:t>
            </w:r>
            <w:r w:rsidR="00F7064B" w:rsidRPr="00D35C26">
              <w:rPr>
                <w:rFonts w:ascii="Angsana New" w:hAnsi="Angsana New" w:cs="Angsana New" w:hint="cs"/>
                <w:u w:val="single"/>
                <w:cs/>
              </w:rPr>
              <w:t>ิถุนายน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  <w:shd w:val="clear" w:color="auto" w:fill="auto"/>
          </w:tcPr>
          <w:p w14:paraId="6319DB7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20690F8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F4614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44728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EEB66E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D8D0B7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CBD9EB" w14:textId="77777777" w:rsidR="00865D02" w:rsidRPr="00D566CF" w:rsidRDefault="00865D02" w:rsidP="00DF65B1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790DA0">
        <w:trPr>
          <w:trHeight w:val="397"/>
        </w:trPr>
        <w:tc>
          <w:tcPr>
            <w:tcW w:w="4111" w:type="dxa"/>
            <w:shd w:val="clear" w:color="auto" w:fill="auto"/>
          </w:tcPr>
          <w:p w14:paraId="2C7C3803" w14:textId="77777777" w:rsidR="00865D02" w:rsidRPr="00D35C26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84EF" w14:textId="11A9E5B1" w:rsidR="00865D02" w:rsidRPr="00D35C26" w:rsidRDefault="00B94FC7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E61A75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E226E" w14:textId="7BB0910A" w:rsidR="00865D02" w:rsidRPr="00D566CF" w:rsidRDefault="00B94FC7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 w:rsidR="0023097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B9DA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C7C71" w14:textId="789293B5" w:rsidR="00865D02" w:rsidRPr="00D566CF" w:rsidRDefault="00B94FC7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 w:rsidR="002309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FED449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30188" w14:textId="199629AC" w:rsidR="00865D02" w:rsidRPr="00D566CF" w:rsidRDefault="00E85925" w:rsidP="00DF65B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 w:rsidR="006E17B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65D02" w:rsidRPr="00D566CF" w14:paraId="49A7B8D3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08C23F" w14:textId="77777777" w:rsidR="00865D02" w:rsidRPr="00D566C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10D18A" w14:textId="7BF834A3" w:rsidR="00865D02" w:rsidRPr="00D566CF" w:rsidRDefault="006C523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68,12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436F47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10CFF5" w14:textId="2EE86D68" w:rsidR="00865D02" w:rsidRPr="00D566CF" w:rsidRDefault="006C523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7,21</w:t>
            </w:r>
            <w:r w:rsidR="00674E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6C9B1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43D0E" w14:textId="493DDF3F" w:rsidR="00865D02" w:rsidRPr="00D566CF" w:rsidRDefault="006C523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8,25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70CF1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83EA2" w14:textId="69AE7E4F" w:rsidR="00865D02" w:rsidRPr="00D566CF" w:rsidRDefault="00E85925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83,602</w:t>
            </w:r>
          </w:p>
        </w:tc>
      </w:tr>
      <w:tr w:rsidR="00865D02" w:rsidRPr="00D566CF" w14:paraId="3EF61FC0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26A46C0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291443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CFB000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83B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570A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05FF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3F16CB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A5830" w14:textId="38ABC3DB" w:rsidR="00865D02" w:rsidRPr="00D566CF" w:rsidRDefault="0033474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474E">
              <w:rPr>
                <w:rFonts w:ascii="Angsana New" w:hAnsi="Angsana New"/>
                <w:sz w:val="28"/>
                <w:szCs w:val="28"/>
              </w:rPr>
              <w:t>5,82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65D02" w:rsidRPr="00D566CF" w14:paraId="3BC91A2F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2CDB53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E6B91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6D10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9E53F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07CA5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EAAB3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B6887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DF4E6" w14:textId="3F674424" w:rsidR="00865D02" w:rsidRPr="00D35C26" w:rsidRDefault="0033474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3474E">
              <w:rPr>
                <w:rFonts w:ascii="Angsana New" w:hAnsi="Angsana New"/>
                <w:sz w:val="28"/>
                <w:szCs w:val="28"/>
              </w:rPr>
              <w:t>78,38</w:t>
            </w:r>
            <w:r w:rsidR="00FB611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3C541804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CFE5604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36A23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EFA95E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55FBB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A7515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E720C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E0A33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6985" w14:textId="65C51E91" w:rsidR="00865D02" w:rsidRPr="00D35C26" w:rsidRDefault="0033474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3474E">
              <w:rPr>
                <w:rFonts w:ascii="Angsana New" w:hAnsi="Angsana New"/>
                <w:sz w:val="28"/>
                <w:szCs w:val="28"/>
              </w:rPr>
              <w:t>2,991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597F0D84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12A1F4F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7FFC29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9D9BB4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F19715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3E051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695A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B908F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96331" w14:textId="1A61E956" w:rsidR="00865D02" w:rsidRPr="00D566CF" w:rsidRDefault="00E85925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(76</w:t>
            </w:r>
            <w:r w:rsidR="006E17BC">
              <w:rPr>
                <w:rFonts w:ascii="Angsana New" w:hAnsi="Angsana New"/>
                <w:sz w:val="28"/>
                <w:szCs w:val="28"/>
              </w:rPr>
              <w:t>2</w:t>
            </w:r>
            <w:r w:rsidRPr="00E859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4F798B33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365C10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276CD3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ABBD7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90CCE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D2B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1984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C43F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963E1" w14:textId="3694815A" w:rsidR="00865D02" w:rsidRPr="00D566CF" w:rsidRDefault="0033474E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(713)</w:t>
            </w:r>
          </w:p>
        </w:tc>
      </w:tr>
      <w:tr w:rsidR="00865D02" w:rsidRPr="00D566CF" w14:paraId="4DF6D995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4DE02EA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กำไรสำหรับ</w:t>
            </w:r>
            <w:r w:rsidRPr="00D35C2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22874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AB7D9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FDCD7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BF3BBE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63E41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32B1DB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DF46D" w14:textId="135FAA4F" w:rsidR="00865D02" w:rsidRPr="00D566CF" w:rsidRDefault="00E85925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6,574</w:t>
            </w:r>
          </w:p>
        </w:tc>
      </w:tr>
      <w:tr w:rsidR="00865D02" w:rsidRPr="00D566CF" w14:paraId="63659158" w14:textId="77777777" w:rsidTr="00DF65B1">
        <w:trPr>
          <w:trHeight w:val="397"/>
        </w:trPr>
        <w:tc>
          <w:tcPr>
            <w:tcW w:w="4111" w:type="dxa"/>
            <w:shd w:val="clear" w:color="auto" w:fill="auto"/>
          </w:tcPr>
          <w:p w14:paraId="1205F6C2" w14:textId="77777777" w:rsidR="00865D02" w:rsidRPr="00D35C26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9D82AD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4F08D6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B6DF964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05620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8E3AD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74794A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5DD94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DF65B1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A85D647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7A3E8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BEA27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6C1ACF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D2DAC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DDFB5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00535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9C116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491855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7B3F77F" w14:textId="22817265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>3</w:t>
            </w:r>
            <w:r w:rsidR="00D9463D">
              <w:rPr>
                <w:rFonts w:ascii="Angsana New" w:hAnsi="Angsana New" w:cs="Angsana New"/>
              </w:rPr>
              <w:t>0</w:t>
            </w:r>
            <w:r w:rsidRPr="00D566CF">
              <w:rPr>
                <w:rFonts w:ascii="Angsana New" w:hAnsi="Angsana New" w:cs="Angsana New"/>
              </w:rPr>
              <w:t xml:space="preserve"> </w:t>
            </w:r>
            <w:r w:rsidR="00C410EE" w:rsidRPr="00D35C26">
              <w:rPr>
                <w:rFonts w:ascii="Angsana New" w:hAnsi="Angsana New" w:cs="Angsana New" w:hint="cs"/>
                <w:cs/>
              </w:rPr>
              <w:t>ม</w:t>
            </w:r>
            <w:r w:rsidR="00D9463D" w:rsidRPr="00D35C26">
              <w:rPr>
                <w:rFonts w:ascii="Angsana New" w:hAnsi="Angsana New" w:cs="Angsana New" w:hint="cs"/>
                <w:cs/>
              </w:rPr>
              <w:t>ิถุนายน</w:t>
            </w:r>
            <w:r w:rsidRPr="00D35C26">
              <w:rPr>
                <w:rFonts w:ascii="Angsana New" w:hAnsi="Angsana New" w:cs="Angsana New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 w:rsidR="00C410EE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2AA931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A97F6A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89CB57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AAD89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F02DF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F7A34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FD5D5" w14:textId="3100E392" w:rsidR="00865D02" w:rsidRPr="00D35C26" w:rsidRDefault="00E85925" w:rsidP="00DF65B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85925">
              <w:rPr>
                <w:rFonts w:ascii="Angsana New" w:hAnsi="Angsana New"/>
                <w:color w:val="000000" w:themeColor="text1"/>
                <w:sz w:val="28"/>
                <w:szCs w:val="28"/>
              </w:rPr>
              <w:t>795,64</w:t>
            </w:r>
            <w:r w:rsidR="006E17BC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865D02" w:rsidRPr="00D566CF" w14:paraId="2230859F" w14:textId="77777777" w:rsidTr="00DF65B1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5ABEC6" w14:textId="77777777" w:rsidR="00865D02" w:rsidRPr="00D35C26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557C1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D871145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AE487B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F43F0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7E434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E8B723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6B592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C6A3E" w:rsidRPr="00D566CF" w14:paraId="33613F58" w14:textId="77777777" w:rsidTr="00790D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3A82E799" w14:textId="77777777" w:rsidR="007C6A3E" w:rsidRPr="00D35C26" w:rsidRDefault="007C6A3E" w:rsidP="007C6A3E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BB352" w14:textId="50EA3217" w:rsidR="007C6A3E" w:rsidRPr="00D35C26" w:rsidRDefault="007C6A3E" w:rsidP="007C6A3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B295B" w14:textId="77777777" w:rsidR="007C6A3E" w:rsidRPr="00D566CF" w:rsidRDefault="007C6A3E" w:rsidP="007C6A3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E565B" w14:textId="439079DE" w:rsidR="007C6A3E" w:rsidRPr="00D566CF" w:rsidRDefault="007C6A3E" w:rsidP="007C6A3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3DA25" w14:textId="77777777" w:rsidR="007C6A3E" w:rsidRPr="00D566CF" w:rsidRDefault="007C6A3E" w:rsidP="007C6A3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854D" w14:textId="18A00780" w:rsidR="007C6A3E" w:rsidRPr="00D566CF" w:rsidRDefault="007C6A3E" w:rsidP="007C6A3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9A95DE" w14:textId="77777777" w:rsidR="007C6A3E" w:rsidRPr="00D566CF" w:rsidRDefault="007C6A3E" w:rsidP="007C6A3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436A6" w14:textId="4E4C88C6" w:rsidR="007C6A3E" w:rsidRPr="00D566CF" w:rsidRDefault="007C6A3E" w:rsidP="007C6A3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C6A3E" w:rsidRPr="00D566CF" w14:paraId="02C42936" w14:textId="77777777" w:rsidTr="00DF65B1">
        <w:trPr>
          <w:trHeight w:val="397"/>
        </w:trPr>
        <w:tc>
          <w:tcPr>
            <w:tcW w:w="4111" w:type="dxa"/>
          </w:tcPr>
          <w:p w14:paraId="34C7DFEC" w14:textId="77777777" w:rsidR="007C6A3E" w:rsidRPr="00D566CF" w:rsidRDefault="007C6A3E" w:rsidP="007C6A3E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</w:tcPr>
          <w:p w14:paraId="72E6291D" w14:textId="77777777" w:rsidR="007C6A3E" w:rsidRPr="00D35C26" w:rsidRDefault="007C6A3E" w:rsidP="007C6A3E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14:paraId="349E95AD" w14:textId="77777777" w:rsidR="00413FD9" w:rsidRDefault="00413FD9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13FD9" w:rsidRPr="005764E7" w14:paraId="473602D4" w14:textId="77777777" w:rsidTr="00EF773C">
        <w:tc>
          <w:tcPr>
            <w:tcW w:w="4111" w:type="dxa"/>
          </w:tcPr>
          <w:p w14:paraId="3830F5C3" w14:textId="77777777" w:rsidR="00413FD9" w:rsidRPr="005764E7" w:rsidRDefault="00413FD9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95118EC" w14:textId="77777777" w:rsidR="00413FD9" w:rsidRPr="00D35C26" w:rsidRDefault="00413FD9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413FD9" w:rsidRPr="005764E7" w14:paraId="24165DF2" w14:textId="77777777" w:rsidTr="00EF773C">
        <w:tc>
          <w:tcPr>
            <w:tcW w:w="4111" w:type="dxa"/>
          </w:tcPr>
          <w:p w14:paraId="7E176AD5" w14:textId="77777777" w:rsidR="00413FD9" w:rsidRPr="005764E7" w:rsidRDefault="00413FD9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36A7C31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72B45BC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21F0049" w14:textId="77777777" w:rsidR="00413FD9" w:rsidRPr="00D35C26" w:rsidRDefault="00413FD9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5AB2D5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48B65B4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12C97971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44AFBA" w14:textId="77777777" w:rsidR="00413FD9" w:rsidRPr="005764E7" w:rsidRDefault="00413FD9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13FD9" w:rsidRPr="005764E7" w14:paraId="489ED2E5" w14:textId="77777777" w:rsidTr="00EF773C">
        <w:tc>
          <w:tcPr>
            <w:tcW w:w="4111" w:type="dxa"/>
          </w:tcPr>
          <w:p w14:paraId="091ECB8F" w14:textId="3EE72BBB" w:rsidR="00413FD9" w:rsidRPr="00D35C26" w:rsidRDefault="00413FD9" w:rsidP="00EF773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D35C26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9B555D" w:rsidRPr="00D35C26">
              <w:rPr>
                <w:rFonts w:ascii="Angsana New" w:hAnsi="Angsana New" w:cs="Angsana New" w:hint="cs"/>
                <w:u w:val="single"/>
                <w:cs/>
              </w:rPr>
              <w:t>หก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9B555D">
              <w:rPr>
                <w:rFonts w:ascii="Angsana New" w:hAnsi="Angsana New" w:cs="Angsana New"/>
                <w:u w:val="single"/>
              </w:rPr>
              <w:t>0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ม</w:t>
            </w:r>
            <w:r w:rsidR="009B555D" w:rsidRPr="00D35C26">
              <w:rPr>
                <w:rFonts w:ascii="Angsana New" w:hAnsi="Angsana New" w:cs="Angsana New" w:hint="cs"/>
                <w:u w:val="single"/>
                <w:cs/>
              </w:rPr>
              <w:t>ิถุนายน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D73DABA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609B1119" w14:textId="77777777" w:rsidR="00413FD9" w:rsidRPr="005764E7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7EBCBEB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AB60F" w14:textId="77777777" w:rsidR="00413FD9" w:rsidRPr="005764E7" w:rsidRDefault="00413FD9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C27466D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9C58981" w14:textId="77777777" w:rsidR="00413FD9" w:rsidRPr="005764E7" w:rsidRDefault="00413FD9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3905C3" w14:textId="77777777" w:rsidR="00413FD9" w:rsidRPr="005764E7" w:rsidRDefault="00413FD9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579" w:rsidRPr="008D18A0" w14:paraId="6389E625" w14:textId="77777777" w:rsidTr="00EF773C">
        <w:tc>
          <w:tcPr>
            <w:tcW w:w="4111" w:type="dxa"/>
          </w:tcPr>
          <w:p w14:paraId="100D78DB" w14:textId="77777777" w:rsidR="000F3579" w:rsidRPr="00D35C26" w:rsidRDefault="000F3579" w:rsidP="000F357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21EFB" w14:textId="58D9D63E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CB7094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AABF19" w14:textId="37FCEA75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1FA0C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281A4" w14:textId="7CBB4D7D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843DE7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7B225" w14:textId="38989D16" w:rsidR="000F3579" w:rsidRPr="00B557E1" w:rsidRDefault="000F3579" w:rsidP="000F3579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  <w:tr w:rsidR="000F3579" w:rsidRPr="008D18A0" w14:paraId="0157E9B5" w14:textId="77777777" w:rsidTr="00EF773C">
        <w:tc>
          <w:tcPr>
            <w:tcW w:w="4111" w:type="dxa"/>
            <w:vAlign w:val="bottom"/>
          </w:tcPr>
          <w:p w14:paraId="3C4EF5D4" w14:textId="77777777" w:rsidR="000F3579" w:rsidRPr="008D18A0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399E6E" w14:textId="51CF2564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85,737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7FC8B1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42E2E7" w14:textId="12DA4359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77F06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0F17A" w14:textId="5A5674E3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CCF87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251C6" w14:textId="41CF1436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97,534</w:t>
            </w:r>
          </w:p>
        </w:tc>
      </w:tr>
      <w:tr w:rsidR="000F3579" w:rsidRPr="008D18A0" w14:paraId="4428FD5E" w14:textId="77777777" w:rsidTr="00EF773C">
        <w:tc>
          <w:tcPr>
            <w:tcW w:w="4111" w:type="dxa"/>
            <w:vAlign w:val="bottom"/>
          </w:tcPr>
          <w:p w14:paraId="24AD70E3" w14:textId="77777777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D08DC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7DC046A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A2350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93FE3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4A1F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771511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7002D1" w14:textId="1DC1B158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3,957</w:t>
            </w:r>
          </w:p>
        </w:tc>
      </w:tr>
      <w:tr w:rsidR="000F3579" w:rsidRPr="008D18A0" w14:paraId="7CC9C209" w14:textId="77777777" w:rsidTr="00EF773C">
        <w:tc>
          <w:tcPr>
            <w:tcW w:w="4111" w:type="dxa"/>
            <w:vAlign w:val="bottom"/>
          </w:tcPr>
          <w:p w14:paraId="738CD922" w14:textId="77777777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D72F352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DED884D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92C105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03CEDC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2392ED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C89977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B43E5F" w14:textId="2ABD4DE5" w:rsidR="000F3579" w:rsidRPr="00D35C26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(81,215)</w:t>
            </w:r>
          </w:p>
        </w:tc>
      </w:tr>
      <w:tr w:rsidR="000F3579" w:rsidRPr="008D18A0" w14:paraId="476B5845" w14:textId="77777777" w:rsidTr="00EF773C">
        <w:tc>
          <w:tcPr>
            <w:tcW w:w="4111" w:type="dxa"/>
            <w:vAlign w:val="bottom"/>
          </w:tcPr>
          <w:p w14:paraId="6325D977" w14:textId="77777777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14905C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F2E301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FB5F13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7B4134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8157E9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64E54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C7A756" w14:textId="3B620443" w:rsidR="000F3579" w:rsidRPr="00D35C26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(2,739)</w:t>
            </w:r>
          </w:p>
        </w:tc>
      </w:tr>
      <w:tr w:rsidR="000F3579" w:rsidRPr="008D18A0" w14:paraId="71039713" w14:textId="77777777" w:rsidTr="00EF773C">
        <w:tc>
          <w:tcPr>
            <w:tcW w:w="4111" w:type="dxa"/>
            <w:vAlign w:val="bottom"/>
          </w:tcPr>
          <w:p w14:paraId="7C263A96" w14:textId="23DF665A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1A27F6E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FF9161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78F7BA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C46AF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48821C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45A17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F1101B" w14:textId="3A4A4F6A" w:rsidR="000F3579" w:rsidRPr="00391292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(723)</w:t>
            </w:r>
          </w:p>
        </w:tc>
      </w:tr>
      <w:tr w:rsidR="000F3579" w:rsidRPr="008D18A0" w14:paraId="6F82787F" w14:textId="77777777" w:rsidTr="00EF773C">
        <w:tc>
          <w:tcPr>
            <w:tcW w:w="4111" w:type="dxa"/>
            <w:vAlign w:val="bottom"/>
          </w:tcPr>
          <w:p w14:paraId="31C7A7BE" w14:textId="24BB752A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D35C26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37AF6F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6164D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666FA74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30642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34152D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D3B4A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347E" w14:textId="4FD55D83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(1,721)</w:t>
            </w:r>
          </w:p>
        </w:tc>
      </w:tr>
      <w:tr w:rsidR="000F3579" w:rsidRPr="008D18A0" w14:paraId="13104C54" w14:textId="77777777" w:rsidTr="00EF773C">
        <w:tc>
          <w:tcPr>
            <w:tcW w:w="4111" w:type="dxa"/>
            <w:vAlign w:val="bottom"/>
          </w:tcPr>
          <w:p w14:paraId="7B559F36" w14:textId="77777777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C9DD3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13877E6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E5C8221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F90215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D1AE27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12F5CB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C4E9A" w14:textId="477159C9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15,093</w:t>
            </w:r>
          </w:p>
        </w:tc>
      </w:tr>
      <w:tr w:rsidR="000F3579" w:rsidRPr="008D18A0" w14:paraId="620DD727" w14:textId="77777777" w:rsidTr="00EF773C">
        <w:trPr>
          <w:trHeight w:hRule="exact" w:val="340"/>
        </w:trPr>
        <w:tc>
          <w:tcPr>
            <w:tcW w:w="4111" w:type="dxa"/>
          </w:tcPr>
          <w:p w14:paraId="734CF8F2" w14:textId="77777777" w:rsidR="000F3579" w:rsidRPr="00D35C26" w:rsidRDefault="000F3579" w:rsidP="000F357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AF75239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D1A4DB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5244CCE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3672F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BA4293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98ECB2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BD6D10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579" w:rsidRPr="008D18A0" w14:paraId="75C54CB5" w14:textId="77777777" w:rsidTr="00EF773C">
        <w:tc>
          <w:tcPr>
            <w:tcW w:w="4111" w:type="dxa"/>
            <w:vAlign w:val="bottom"/>
          </w:tcPr>
          <w:p w14:paraId="4803D2ED" w14:textId="77777777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BFAD2E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63AACF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B9C8CA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CCF17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58DD78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34F9A4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59F97E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579" w:rsidRPr="00666F78" w14:paraId="48854823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2D1CB85C" w14:textId="37D3A0D8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5C26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1847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D35C26">
              <w:rPr>
                <w:rFonts w:asciiTheme="majorBidi" w:hAnsiTheme="majorBidi" w:cs="Angsana New"/>
                <w:cs/>
              </w:rPr>
              <w:t xml:space="preserve"> ม</w:t>
            </w:r>
            <w:r w:rsidRPr="00D35C26">
              <w:rPr>
                <w:rFonts w:asciiTheme="majorBidi" w:hAnsiTheme="majorBidi" w:cs="Angsana New" w:hint="cs"/>
                <w:cs/>
              </w:rPr>
              <w:t>ิถุนายน</w:t>
            </w:r>
            <w:r w:rsidRPr="00D35C26">
              <w:rPr>
                <w:rFonts w:asciiTheme="majorBidi" w:hAnsiTheme="majorBidi" w:cs="Angsana New"/>
                <w:cs/>
              </w:rPr>
              <w:t xml:space="preserve"> </w:t>
            </w:r>
            <w:r w:rsidRPr="001847AB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0E61EA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1D97DF5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FC2065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7AAF8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D4335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F82EAF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23AEAB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0875A" w14:textId="7A240B89" w:rsidR="000F3579" w:rsidRPr="00D35C26" w:rsidRDefault="00163674" w:rsidP="000F3579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3674">
              <w:rPr>
                <w:rFonts w:ascii="Angsana New" w:hAnsi="Angsana New"/>
                <w:color w:val="000000" w:themeColor="text1"/>
                <w:sz w:val="28"/>
                <w:szCs w:val="28"/>
              </w:rPr>
              <w:t>819,203</w:t>
            </w:r>
          </w:p>
        </w:tc>
      </w:tr>
      <w:tr w:rsidR="000F3579" w:rsidRPr="00666F78" w14:paraId="3606FE0B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3C2D3947" w14:textId="77777777" w:rsidR="000F3579" w:rsidRPr="00D35C26" w:rsidRDefault="000F3579" w:rsidP="000F3579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D35C2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FB29C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77F11C9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DA18FA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FCD0D6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E48D6B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12017D" w14:textId="77777777" w:rsidR="000F3579" w:rsidRPr="00B557E1" w:rsidRDefault="000F3579" w:rsidP="000F357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CFD40E" w14:textId="77777777" w:rsidR="000F3579" w:rsidRPr="00B557E1" w:rsidRDefault="000F3579" w:rsidP="000F357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63674" w:rsidRPr="00666F78" w14:paraId="20EAFED0" w14:textId="77777777" w:rsidTr="00EF773C">
        <w:trPr>
          <w:trHeight w:val="409"/>
        </w:trPr>
        <w:tc>
          <w:tcPr>
            <w:tcW w:w="4111" w:type="dxa"/>
            <w:vAlign w:val="bottom"/>
          </w:tcPr>
          <w:p w14:paraId="454CC7A2" w14:textId="77777777" w:rsidR="00163674" w:rsidRPr="00D35C26" w:rsidRDefault="00163674" w:rsidP="00163674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35C26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37150" w14:textId="2A86F2FE" w:rsidR="00163674" w:rsidRPr="00D35C26" w:rsidRDefault="00163674" w:rsidP="0016367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C6ECD47" w14:textId="77777777" w:rsidR="00163674" w:rsidRPr="00B557E1" w:rsidRDefault="00163674" w:rsidP="0016367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C5CDA6" w14:textId="1624B94A" w:rsidR="00163674" w:rsidRPr="00B557E1" w:rsidRDefault="00163674" w:rsidP="0016367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6F1D43" w14:textId="77777777" w:rsidR="00163674" w:rsidRPr="00B557E1" w:rsidRDefault="00163674" w:rsidP="0016367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289DF" w14:textId="19E51C82" w:rsidR="00163674" w:rsidRPr="00B557E1" w:rsidRDefault="00163674" w:rsidP="0016367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303E01" w14:textId="77777777" w:rsidR="00163674" w:rsidRPr="00B557E1" w:rsidRDefault="00163674" w:rsidP="00163674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767EE" w14:textId="05836BCA" w:rsidR="00163674" w:rsidRPr="00EF3591" w:rsidRDefault="00163674" w:rsidP="00163674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</w:tbl>
    <w:p w14:paraId="1DF956E9" w14:textId="77777777" w:rsidR="00413FD9" w:rsidRPr="00E56ED5" w:rsidRDefault="00413FD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C417D" w:rsidRPr="00D566CF" w14:paraId="23024E9D" w14:textId="77777777" w:rsidTr="00EF773C">
        <w:trPr>
          <w:trHeight w:val="397"/>
        </w:trPr>
        <w:tc>
          <w:tcPr>
            <w:tcW w:w="4111" w:type="dxa"/>
          </w:tcPr>
          <w:p w14:paraId="66EC755E" w14:textId="77777777" w:rsidR="004C417D" w:rsidRPr="00D566CF" w:rsidRDefault="004C417D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D35C26" w:rsidRDefault="004C417D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EF773C">
        <w:trPr>
          <w:trHeight w:val="397"/>
        </w:trPr>
        <w:tc>
          <w:tcPr>
            <w:tcW w:w="4111" w:type="dxa"/>
          </w:tcPr>
          <w:p w14:paraId="2A8EB407" w14:textId="77777777" w:rsidR="004C417D" w:rsidRPr="00D566CF" w:rsidRDefault="004C417D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D35C26" w:rsidRDefault="004C417D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05A45E41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EF773C">
        <w:trPr>
          <w:trHeight w:val="397"/>
        </w:trPr>
        <w:tc>
          <w:tcPr>
            <w:tcW w:w="4111" w:type="dxa"/>
          </w:tcPr>
          <w:p w14:paraId="31A8AFE1" w14:textId="7BB79858" w:rsidR="004C417D" w:rsidRPr="00D566CF" w:rsidRDefault="004C417D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D35C26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7559BF" w:rsidRPr="00D35C26">
              <w:rPr>
                <w:rFonts w:ascii="Angsana New" w:hAnsi="Angsana New" w:cs="Angsana New" w:hint="cs"/>
                <w:u w:val="single"/>
                <w:cs/>
              </w:rPr>
              <w:t>หก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Pr="00B93FB2">
              <w:rPr>
                <w:rFonts w:ascii="Angsana New" w:hAnsi="Angsana New" w:cs="Angsana New"/>
                <w:u w:val="single"/>
              </w:rPr>
              <w:t>3</w:t>
            </w:r>
            <w:r w:rsidR="007559BF">
              <w:rPr>
                <w:rFonts w:ascii="Angsana New" w:hAnsi="Angsana New" w:cs="Angsana New"/>
                <w:u w:val="single"/>
              </w:rPr>
              <w:t>0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ม</w:t>
            </w:r>
            <w:r w:rsidR="007559BF" w:rsidRPr="00D35C26">
              <w:rPr>
                <w:rFonts w:ascii="Angsana New" w:hAnsi="Angsana New" w:cs="Angsana New" w:hint="cs"/>
                <w:u w:val="single"/>
                <w:cs/>
              </w:rPr>
              <w:t>ิถุนายน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7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CD0E22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A3FD7B" w14:textId="77777777" w:rsidR="004C417D" w:rsidRPr="00D566CF" w:rsidRDefault="004C417D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5CE" w:rsidRPr="00D566CF" w14:paraId="271A720F" w14:textId="77777777" w:rsidTr="006C0613">
        <w:trPr>
          <w:trHeight w:val="397"/>
        </w:trPr>
        <w:tc>
          <w:tcPr>
            <w:tcW w:w="4111" w:type="dxa"/>
          </w:tcPr>
          <w:p w14:paraId="1DE501FC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89DF8F" w14:textId="6FC6ED5C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5267EF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A26C0" w14:textId="3D8CCEC5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D4EF1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A606D" w14:textId="5DE5283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1E627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7349F" w14:textId="576876C6" w:rsidR="00E665CE" w:rsidRPr="00D566CF" w:rsidRDefault="00E665CE" w:rsidP="00E665CE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665CE" w:rsidRPr="00D566CF" w14:paraId="1B97DBA2" w14:textId="77777777" w:rsidTr="006C0613">
        <w:trPr>
          <w:trHeight w:val="397"/>
        </w:trPr>
        <w:tc>
          <w:tcPr>
            <w:tcW w:w="4111" w:type="dxa"/>
          </w:tcPr>
          <w:p w14:paraId="3C966910" w14:textId="77777777" w:rsidR="00E665CE" w:rsidRPr="00D566CF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96CD1" w14:textId="5DA162F1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68,12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E07E3F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7F527" w14:textId="135DAFAA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7,21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4B0D6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E0C925" w14:textId="0C28C6C1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23E">
              <w:rPr>
                <w:rFonts w:ascii="Angsana New" w:hAnsi="Angsana New"/>
                <w:sz w:val="28"/>
                <w:szCs w:val="28"/>
              </w:rPr>
              <w:t>8,25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1949D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34C3" w14:textId="0A71C479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83,602</w:t>
            </w:r>
          </w:p>
        </w:tc>
      </w:tr>
      <w:tr w:rsidR="00E665CE" w:rsidRPr="00D566CF" w14:paraId="3B5DBEF4" w14:textId="77777777" w:rsidTr="006C0613">
        <w:trPr>
          <w:trHeight w:val="397"/>
        </w:trPr>
        <w:tc>
          <w:tcPr>
            <w:tcW w:w="4111" w:type="dxa"/>
          </w:tcPr>
          <w:p w14:paraId="2BD19192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A5EF7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A9E3CC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5008B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2C304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0474C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F617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CB522" w14:textId="0BD9543B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5CE">
              <w:rPr>
                <w:rFonts w:ascii="Angsana New" w:hAnsi="Angsana New"/>
                <w:sz w:val="28"/>
                <w:szCs w:val="28"/>
              </w:rPr>
              <w:t>5,821</w:t>
            </w:r>
          </w:p>
        </w:tc>
      </w:tr>
      <w:tr w:rsidR="00E665CE" w:rsidRPr="00D566CF" w14:paraId="4F37A271" w14:textId="77777777" w:rsidTr="006C0613">
        <w:trPr>
          <w:trHeight w:val="397"/>
        </w:trPr>
        <w:tc>
          <w:tcPr>
            <w:tcW w:w="4111" w:type="dxa"/>
          </w:tcPr>
          <w:p w14:paraId="16737C2C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6F5C2E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6303364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3065A2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7DDAE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C0305B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0BEC3A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2663" w14:textId="6534C470" w:rsidR="00E665CE" w:rsidRPr="00D35C26" w:rsidRDefault="00D20DDA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(79,403)</w:t>
            </w:r>
          </w:p>
        </w:tc>
      </w:tr>
      <w:tr w:rsidR="00E665CE" w:rsidRPr="00D566CF" w14:paraId="6E1CA6BC" w14:textId="77777777" w:rsidTr="006C0613">
        <w:trPr>
          <w:trHeight w:val="397"/>
        </w:trPr>
        <w:tc>
          <w:tcPr>
            <w:tcW w:w="4111" w:type="dxa"/>
          </w:tcPr>
          <w:p w14:paraId="245FBA45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79AE27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21AD3C6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3B4951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881F8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1EBCE5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4160B4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7A61E" w14:textId="226EE20E" w:rsidR="00E665CE" w:rsidRPr="00D35C26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5CE">
              <w:rPr>
                <w:rFonts w:ascii="Angsana New" w:hAnsi="Angsana New"/>
                <w:sz w:val="28"/>
                <w:szCs w:val="28"/>
              </w:rPr>
              <w:t>(2,991)</w:t>
            </w:r>
          </w:p>
        </w:tc>
      </w:tr>
      <w:tr w:rsidR="00E665CE" w:rsidRPr="00D566CF" w14:paraId="5820109F" w14:textId="77777777" w:rsidTr="006C0613">
        <w:trPr>
          <w:trHeight w:val="397"/>
        </w:trPr>
        <w:tc>
          <w:tcPr>
            <w:tcW w:w="4111" w:type="dxa"/>
          </w:tcPr>
          <w:p w14:paraId="5C357255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70006C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CCE509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7B4DC7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63BE62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D8B8F70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0AB3B8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99BF" w14:textId="0C1920FE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</w:tr>
      <w:tr w:rsidR="00E665CE" w:rsidRPr="00D566CF" w14:paraId="4EDCF15C" w14:textId="77777777" w:rsidTr="006C0613">
        <w:trPr>
          <w:trHeight w:val="397"/>
        </w:trPr>
        <w:tc>
          <w:tcPr>
            <w:tcW w:w="4111" w:type="dxa"/>
          </w:tcPr>
          <w:p w14:paraId="612A949A" w14:textId="787F12E9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กำไรสำหรับ</w:t>
            </w:r>
            <w:r w:rsidRPr="00D35C2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993C6EA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42D938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942DDC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015C7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4070B9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3145BF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D705F" w14:textId="31101DE2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6,5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665CE" w:rsidRPr="00D566CF" w14:paraId="183FFD4F" w14:textId="77777777" w:rsidTr="00EF773C">
        <w:trPr>
          <w:trHeight w:val="397"/>
        </w:trPr>
        <w:tc>
          <w:tcPr>
            <w:tcW w:w="4111" w:type="dxa"/>
          </w:tcPr>
          <w:p w14:paraId="0D243236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A708A6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303A9A2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E8FAA2F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89FF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3AA299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7CB2CE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45FE8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5CE" w:rsidRPr="00D566CF" w14:paraId="4B2E5CCB" w14:textId="77777777" w:rsidTr="00EF773C">
        <w:trPr>
          <w:trHeight w:val="397"/>
        </w:trPr>
        <w:tc>
          <w:tcPr>
            <w:tcW w:w="4111" w:type="dxa"/>
          </w:tcPr>
          <w:p w14:paraId="69E571C0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49B97B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5D584A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10AFA0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E756E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5BB5FB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6140CB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F60B8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5CE" w:rsidRPr="00D566CF" w14:paraId="7C06FC45" w14:textId="77777777" w:rsidTr="006C0613">
        <w:trPr>
          <w:trHeight w:val="397"/>
        </w:trPr>
        <w:tc>
          <w:tcPr>
            <w:tcW w:w="4111" w:type="dxa"/>
          </w:tcPr>
          <w:p w14:paraId="4CAAC272" w14:textId="59EB9892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D566CF">
              <w:rPr>
                <w:rFonts w:ascii="Angsana New" w:hAnsi="Angsana New" w:cs="Angsana New"/>
              </w:rPr>
              <w:t xml:space="preserve"> </w:t>
            </w:r>
            <w:r w:rsidRPr="00D35C26">
              <w:rPr>
                <w:rFonts w:ascii="Angsana New" w:hAnsi="Angsana New" w:cs="Angsana New" w:hint="cs"/>
                <w:cs/>
              </w:rPr>
              <w:t>มิถุนายน</w:t>
            </w:r>
            <w:r w:rsidRPr="00D35C26">
              <w:rPr>
                <w:rFonts w:ascii="Angsana New" w:hAnsi="Angsana New" w:cs="Angsana New"/>
                <w:cs/>
              </w:rPr>
              <w:t xml:space="preserve">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F25C11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5C2CB0B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F46126" w14:textId="77777777" w:rsidR="00E665CE" w:rsidRPr="00D35C26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FEE2F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A152D3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322A5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50469" w14:textId="4FDC877F" w:rsidR="00E665CE" w:rsidRPr="00D35C26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85925">
              <w:rPr>
                <w:rFonts w:ascii="Angsana New" w:hAnsi="Angsana New"/>
                <w:color w:val="000000" w:themeColor="text1"/>
                <w:sz w:val="28"/>
                <w:szCs w:val="28"/>
              </w:rPr>
              <w:t>815,430</w:t>
            </w:r>
          </w:p>
        </w:tc>
      </w:tr>
      <w:tr w:rsidR="00E665CE" w:rsidRPr="00D566CF" w14:paraId="32ADB3D4" w14:textId="77777777" w:rsidTr="00EF773C">
        <w:trPr>
          <w:trHeight w:val="397"/>
        </w:trPr>
        <w:tc>
          <w:tcPr>
            <w:tcW w:w="4111" w:type="dxa"/>
            <w:vAlign w:val="bottom"/>
          </w:tcPr>
          <w:p w14:paraId="3308D1E3" w14:textId="77777777" w:rsidR="00E665CE" w:rsidRPr="00D35C26" w:rsidRDefault="00E665CE" w:rsidP="00E665CE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68BDD0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46D849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E44EF2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B57F71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E6F09C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A9735B" w14:textId="77777777" w:rsidR="00E665CE" w:rsidRPr="00D566CF" w:rsidRDefault="00E665CE" w:rsidP="00E665CE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B25FF" w14:textId="77777777" w:rsidR="00E665CE" w:rsidRPr="00D566CF" w:rsidRDefault="00E665CE" w:rsidP="00E665CE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C7A17" w:rsidRPr="00D566CF" w14:paraId="00CD8265" w14:textId="77777777" w:rsidTr="006C0613">
        <w:trPr>
          <w:trHeight w:val="397"/>
        </w:trPr>
        <w:tc>
          <w:tcPr>
            <w:tcW w:w="4111" w:type="dxa"/>
            <w:vAlign w:val="bottom"/>
          </w:tcPr>
          <w:p w14:paraId="4CD8A029" w14:textId="77777777" w:rsidR="001C7A17" w:rsidRPr="00D35C26" w:rsidRDefault="001C7A17" w:rsidP="001C7A1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851E10" w14:textId="2B7AEC15" w:rsidR="001C7A17" w:rsidRPr="00D566CF" w:rsidRDefault="001C7A17" w:rsidP="001C7A1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166,847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DF0521" w14:textId="77777777" w:rsidR="001C7A17" w:rsidRPr="00D566CF" w:rsidRDefault="001C7A17" w:rsidP="001C7A1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4C178" w14:textId="25BFAEA8" w:rsidR="001C7A17" w:rsidRPr="00D566CF" w:rsidRDefault="001C7A17" w:rsidP="001C7A1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53,93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E373" w14:textId="77777777" w:rsidR="001C7A17" w:rsidRPr="00D566CF" w:rsidRDefault="001C7A17" w:rsidP="001C7A1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77DC" w14:textId="459C3261" w:rsidR="001C7A17" w:rsidRPr="00D566CF" w:rsidRDefault="001C7A17" w:rsidP="001C7A1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FC7">
              <w:rPr>
                <w:rFonts w:ascii="Angsana New" w:hAnsi="Angsana New"/>
                <w:sz w:val="28"/>
                <w:szCs w:val="28"/>
              </w:rPr>
              <w:t>22,75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5B1EE4" w14:textId="77777777" w:rsidR="001C7A17" w:rsidRPr="00D566CF" w:rsidRDefault="001C7A17" w:rsidP="001C7A1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D074A" w14:textId="14459ACB" w:rsidR="001C7A17" w:rsidRPr="00D566CF" w:rsidRDefault="001C7A17" w:rsidP="001C7A1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5925">
              <w:rPr>
                <w:rFonts w:ascii="Angsana New" w:hAnsi="Angsana New"/>
                <w:sz w:val="28"/>
                <w:szCs w:val="28"/>
              </w:rPr>
              <w:t>243,53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5C3E736" w14:textId="77777777" w:rsidR="00ED71C4" w:rsidRDefault="00ED71C4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977EFB" w:rsidRPr="00656B26" w14:paraId="106135DD" w14:textId="77777777" w:rsidTr="00EF773C">
        <w:tc>
          <w:tcPr>
            <w:tcW w:w="4111" w:type="dxa"/>
          </w:tcPr>
          <w:p w14:paraId="1E862C6A" w14:textId="77777777" w:rsidR="00977EFB" w:rsidRPr="008D18A0" w:rsidRDefault="00977EFB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C62ABB0" w14:textId="77777777" w:rsidR="00977EFB" w:rsidRPr="00D35C26" w:rsidRDefault="00977EFB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งบ</w:t>
            </w:r>
            <w:r w:rsidRPr="00D35C26">
              <w:rPr>
                <w:rFonts w:asciiTheme="majorBidi" w:hAnsiTheme="majorBidi" w:cs="Angsana New"/>
                <w:cs/>
              </w:rPr>
              <w:t>การเงินเฉพาะกิจการ (พันบาท)</w:t>
            </w:r>
          </w:p>
        </w:tc>
      </w:tr>
      <w:tr w:rsidR="00977EFB" w:rsidRPr="008D18A0" w14:paraId="2C8AA35D" w14:textId="77777777" w:rsidTr="00EF773C">
        <w:tc>
          <w:tcPr>
            <w:tcW w:w="4111" w:type="dxa"/>
          </w:tcPr>
          <w:p w14:paraId="7C5C183A" w14:textId="77777777" w:rsidR="00977EFB" w:rsidRPr="008D18A0" w:rsidRDefault="00977EFB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41A6B11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48A7113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E20B028" w14:textId="77777777" w:rsidR="00977EFB" w:rsidRPr="00D35C26" w:rsidRDefault="00977EFB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712C899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6A655CB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6364022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474E10" w14:textId="77777777" w:rsidR="00977EFB" w:rsidRPr="008D18A0" w:rsidRDefault="00977EFB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77EFB" w:rsidRPr="008D18A0" w14:paraId="27BAA836" w14:textId="77777777" w:rsidTr="00EF773C">
        <w:tc>
          <w:tcPr>
            <w:tcW w:w="4111" w:type="dxa"/>
          </w:tcPr>
          <w:p w14:paraId="5DAA01AC" w14:textId="438EACC4" w:rsidR="00977EFB" w:rsidRPr="00C24DDD" w:rsidRDefault="00977EFB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D35C26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FD2BE3" w:rsidRPr="00D35C26">
              <w:rPr>
                <w:rFonts w:ascii="Angsana New" w:hAnsi="Angsana New" w:cs="Angsana New" w:hint="cs"/>
                <w:u w:val="single"/>
                <w:cs/>
              </w:rPr>
              <w:t>หก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u w:val="single"/>
              </w:rPr>
              <w:t>3</w:t>
            </w:r>
            <w:r w:rsidR="00FD2BE3">
              <w:rPr>
                <w:rFonts w:ascii="Angsana New" w:hAnsi="Angsana New" w:cs="Angsana New"/>
                <w:u w:val="single"/>
              </w:rPr>
              <w:t>0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ม</w:t>
            </w:r>
            <w:r w:rsidR="00FD2BE3" w:rsidRPr="00D35C26">
              <w:rPr>
                <w:rFonts w:ascii="Angsana New" w:hAnsi="Angsana New" w:cs="Angsana New" w:hint="cs"/>
                <w:u w:val="single"/>
                <w:cs/>
              </w:rPr>
              <w:t>ิถุนายน</w:t>
            </w:r>
            <w:r w:rsidRPr="00D35C26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Pr="000E61EA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5E0F09FC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1FEF4F9" w14:textId="77777777" w:rsidR="00977EFB" w:rsidRPr="008D18A0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D08A191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AF87E" w14:textId="77777777" w:rsidR="00977EFB" w:rsidRPr="008D18A0" w:rsidRDefault="00977EFB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E8BC8D2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A41255" w14:textId="77777777" w:rsidR="00977EFB" w:rsidRPr="008D18A0" w:rsidRDefault="00977EFB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600C0A" w14:textId="77777777" w:rsidR="00977EFB" w:rsidRPr="008D18A0" w:rsidRDefault="00977EFB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2989" w:rsidRPr="00E76D97" w14:paraId="0A45175A" w14:textId="77777777" w:rsidTr="00EF773C">
        <w:tc>
          <w:tcPr>
            <w:tcW w:w="4111" w:type="dxa"/>
          </w:tcPr>
          <w:p w14:paraId="3ED3EB85" w14:textId="77777777" w:rsidR="00A12989" w:rsidRPr="00D35C26" w:rsidRDefault="00A12989" w:rsidP="00A129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F273B" w14:textId="3B6D45ED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90DB12" w14:textId="77777777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13D2B" w14:textId="6A205768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48FBC" w14:textId="77777777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0AF577" w14:textId="75C62777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7ABB9" w14:textId="77777777" w:rsidR="00A12989" w:rsidRPr="00E76D97" w:rsidRDefault="00A12989" w:rsidP="00A1298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3BBB6" w14:textId="4DE4F5A5" w:rsidR="00A12989" w:rsidRPr="00E76D97" w:rsidRDefault="00A12989" w:rsidP="00A12989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  <w:tr w:rsidR="00A12989" w:rsidRPr="00E76D97" w14:paraId="0A998BFD" w14:textId="77777777" w:rsidTr="00EF773C">
        <w:tc>
          <w:tcPr>
            <w:tcW w:w="4111" w:type="dxa"/>
          </w:tcPr>
          <w:p w14:paraId="179D9032" w14:textId="77777777" w:rsidR="00A12989" w:rsidRPr="00E76D97" w:rsidRDefault="00A12989" w:rsidP="00A1298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D35C26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17FFF" w14:textId="63B086B1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85,737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E880518" w14:textId="77777777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8510D" w14:textId="062C26A5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9FF58" w14:textId="77777777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59F7A" w14:textId="66D34275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93C0E6" w14:textId="77777777" w:rsidR="00A12989" w:rsidRPr="00E76D97" w:rsidRDefault="00A12989" w:rsidP="00A1298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BE629" w14:textId="51A97D63" w:rsidR="00A12989" w:rsidRPr="00E76D97" w:rsidRDefault="00A12989" w:rsidP="00A1298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97,534</w:t>
            </w:r>
          </w:p>
        </w:tc>
      </w:tr>
      <w:tr w:rsidR="006B2E12" w:rsidRPr="00E76D97" w14:paraId="16DEEBDF" w14:textId="77777777" w:rsidTr="00EF773C">
        <w:tc>
          <w:tcPr>
            <w:tcW w:w="4111" w:type="dxa"/>
          </w:tcPr>
          <w:p w14:paraId="3F9C1B43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CEB59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F18B93F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76E7E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6B1FE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7051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59FB9A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15F82E" w14:textId="167F20C8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3,957</w:t>
            </w:r>
          </w:p>
        </w:tc>
      </w:tr>
      <w:tr w:rsidR="006B2E12" w:rsidRPr="00E76D97" w14:paraId="64610FEA" w14:textId="77777777" w:rsidTr="00EF773C">
        <w:tc>
          <w:tcPr>
            <w:tcW w:w="4111" w:type="dxa"/>
          </w:tcPr>
          <w:p w14:paraId="010B7C11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0A3588A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88811A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0CD6EB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1C4CE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CBE74B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8F3DB6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3F2450" w14:textId="26194324" w:rsidR="006B2E12" w:rsidRPr="00D35C26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(81,245)</w:t>
            </w:r>
          </w:p>
        </w:tc>
      </w:tr>
      <w:tr w:rsidR="006B2E12" w:rsidRPr="00E76D97" w14:paraId="59A4654B" w14:textId="77777777" w:rsidTr="00EF773C">
        <w:tc>
          <w:tcPr>
            <w:tcW w:w="4111" w:type="dxa"/>
          </w:tcPr>
          <w:p w14:paraId="7AAC7D50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650693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5E02B7C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3F0EDBE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DD669E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4B6980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F2720C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E10B8" w14:textId="3231958B" w:rsidR="006B2E12" w:rsidRPr="00D35C26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(2,739)</w:t>
            </w:r>
          </w:p>
        </w:tc>
      </w:tr>
      <w:tr w:rsidR="006B2E12" w:rsidRPr="00E76D97" w14:paraId="10D4AD99" w14:textId="77777777" w:rsidTr="00EF773C">
        <w:tc>
          <w:tcPr>
            <w:tcW w:w="4111" w:type="dxa"/>
          </w:tcPr>
          <w:p w14:paraId="12CED13B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33D75E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7E05AD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88CC4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0D25AC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6B3BF5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E8053D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C9D5" w14:textId="3342CAB1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(1,715)</w:t>
            </w:r>
          </w:p>
        </w:tc>
      </w:tr>
      <w:tr w:rsidR="006B2E12" w:rsidRPr="00E76D97" w14:paraId="0E83347E" w14:textId="77777777" w:rsidTr="00EF773C">
        <w:tc>
          <w:tcPr>
            <w:tcW w:w="4111" w:type="dxa"/>
          </w:tcPr>
          <w:p w14:paraId="4A14896B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E8A89D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899413D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688F76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547496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098CB6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68035F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64ADF" w14:textId="2466AFEF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15,792</w:t>
            </w:r>
          </w:p>
        </w:tc>
      </w:tr>
      <w:tr w:rsidR="006B2E12" w:rsidRPr="00E76D97" w14:paraId="7A5B1BA5" w14:textId="77777777" w:rsidTr="00EF773C">
        <w:trPr>
          <w:trHeight w:hRule="exact" w:val="340"/>
        </w:trPr>
        <w:tc>
          <w:tcPr>
            <w:tcW w:w="4111" w:type="dxa"/>
          </w:tcPr>
          <w:p w14:paraId="5A817354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3324824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B0652C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CA1D9D5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E95CC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358FA6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D4934B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2382BA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E12" w:rsidRPr="00E76D97" w14:paraId="55701F2A" w14:textId="77777777" w:rsidTr="00EF773C">
        <w:tc>
          <w:tcPr>
            <w:tcW w:w="4111" w:type="dxa"/>
          </w:tcPr>
          <w:p w14:paraId="14406F5F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D35C26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FD4EAE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EC02168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CE7576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122C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2F07D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4B8AA2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123B0D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2E12" w:rsidRPr="00E76D97" w14:paraId="415D8203" w14:textId="77777777" w:rsidTr="00EF773C">
        <w:tc>
          <w:tcPr>
            <w:tcW w:w="4111" w:type="dxa"/>
          </w:tcPr>
          <w:p w14:paraId="49686600" w14:textId="58D34322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E76D9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D35C26">
              <w:rPr>
                <w:rFonts w:ascii="Angsana New" w:hAnsi="Angsana New" w:cs="Angsana New"/>
                <w:cs/>
              </w:rPr>
              <w:t xml:space="preserve"> ม</w:t>
            </w:r>
            <w:r w:rsidRPr="00D35C26">
              <w:rPr>
                <w:rFonts w:ascii="Angsana New" w:hAnsi="Angsana New" w:cs="Angsana New" w:hint="cs"/>
                <w:cs/>
              </w:rPr>
              <w:t>ิถุนายน</w:t>
            </w:r>
            <w:r w:rsidRPr="00D35C26">
              <w:rPr>
                <w:rFonts w:ascii="Angsana New" w:hAnsi="Angsana New" w:cs="Angsana New"/>
                <w:cs/>
              </w:rPr>
              <w:t xml:space="preserve"> </w:t>
            </w:r>
            <w:r w:rsidRPr="00E76D97">
              <w:rPr>
                <w:rFonts w:ascii="Angsana New" w:hAnsi="Angsana New" w:cs="Angsana New"/>
                <w:color w:val="000000" w:themeColor="text1"/>
              </w:rPr>
              <w:t>256</w:t>
            </w:r>
            <w:r w:rsidRPr="000E61EA">
              <w:rPr>
                <w:rFonts w:ascii="Angsana New" w:hAnsi="Angsana New" w:cs="Angsana New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51DDC60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59C2891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CD0668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7BCBC7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455ED8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545E3C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FEE80" w14:textId="45E61B8C" w:rsidR="006B2E12" w:rsidRPr="00E76D97" w:rsidRDefault="00BD6B7A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6B7A">
              <w:rPr>
                <w:rFonts w:ascii="Angsana New" w:hAnsi="Angsana New"/>
                <w:color w:val="000000" w:themeColor="text1"/>
                <w:sz w:val="28"/>
                <w:szCs w:val="28"/>
              </w:rPr>
              <w:t>839,704</w:t>
            </w:r>
          </w:p>
        </w:tc>
      </w:tr>
      <w:tr w:rsidR="006B2E12" w:rsidRPr="00E76D97" w14:paraId="0A2420A8" w14:textId="77777777" w:rsidTr="00EF773C">
        <w:tc>
          <w:tcPr>
            <w:tcW w:w="4111" w:type="dxa"/>
            <w:vAlign w:val="bottom"/>
          </w:tcPr>
          <w:p w14:paraId="3B517AF1" w14:textId="77777777" w:rsidR="006B2E12" w:rsidRPr="00D35C26" w:rsidRDefault="006B2E12" w:rsidP="006B2E1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E63ED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F05053B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EA6ADCD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69DF6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C6D663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1B5CA6" w14:textId="77777777" w:rsidR="006B2E12" w:rsidRPr="00E76D97" w:rsidRDefault="006B2E12" w:rsidP="006B2E1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BE071F" w14:textId="77777777" w:rsidR="006B2E12" w:rsidRPr="00E76D97" w:rsidRDefault="006B2E12" w:rsidP="006B2E1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35DEF" w:rsidRPr="006F149B" w14:paraId="01106EAD" w14:textId="77777777" w:rsidTr="00EF773C">
        <w:trPr>
          <w:trHeight w:val="386"/>
        </w:trPr>
        <w:tc>
          <w:tcPr>
            <w:tcW w:w="4111" w:type="dxa"/>
            <w:vAlign w:val="bottom"/>
          </w:tcPr>
          <w:p w14:paraId="27059231" w14:textId="77777777" w:rsidR="00F35DEF" w:rsidRPr="00D35C26" w:rsidRDefault="00F35DEF" w:rsidP="00F35DEF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D35C26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62E61" w14:textId="3C8A259C" w:rsidR="00F35DEF" w:rsidRPr="00E76D97" w:rsidRDefault="00F35DEF" w:rsidP="00F35DE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EE0B25" w14:textId="77777777" w:rsidR="00F35DEF" w:rsidRPr="00E76D97" w:rsidRDefault="00F35DEF" w:rsidP="00F35DE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2E3DFD" w14:textId="1AD1A140" w:rsidR="00F35DEF" w:rsidRPr="00E76D97" w:rsidRDefault="00F35DEF" w:rsidP="00F35DE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D11EA" w14:textId="77777777" w:rsidR="00F35DEF" w:rsidRPr="00E76D97" w:rsidRDefault="00F35DEF" w:rsidP="00F35DE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75135A" w14:textId="7723C3FA" w:rsidR="00F35DEF" w:rsidRPr="00E76D97" w:rsidRDefault="00F35DEF" w:rsidP="00F35DE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743943" w14:textId="77777777" w:rsidR="00F35DEF" w:rsidRPr="00E76D97" w:rsidRDefault="00F35DEF" w:rsidP="00F35DEF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C5A9CF" w14:textId="322242B6" w:rsidR="00F35DEF" w:rsidRPr="006F149B" w:rsidRDefault="00F35DEF" w:rsidP="00F35DEF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</w:tbl>
    <w:p w14:paraId="709AE762" w14:textId="0AEFCD35" w:rsidR="00577FB9" w:rsidRPr="00FE5485" w:rsidRDefault="00577FB9" w:rsidP="00577FB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35C26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ยอดขายให้ลูกค้ารายใหญ่สำหรับ</w:t>
      </w:r>
      <w:r w:rsidR="00E0587A" w:rsidRPr="00D35C26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040418" w:rsidRPr="00D35C26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E0587A" w:rsidRPr="00D35C26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FE5485">
        <w:rPr>
          <w:rFonts w:ascii="Angsana New" w:hAnsi="Angsana New"/>
          <w:spacing w:val="-2"/>
          <w:sz w:val="28"/>
          <w:szCs w:val="28"/>
        </w:rPr>
        <w:t>3</w:t>
      </w:r>
      <w:r w:rsidR="00040418">
        <w:rPr>
          <w:rFonts w:ascii="Angsana New" w:hAnsi="Angsana New"/>
          <w:spacing w:val="-2"/>
          <w:sz w:val="28"/>
          <w:szCs w:val="28"/>
        </w:rPr>
        <w:t>0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040418" w:rsidRPr="00D35C26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E5485">
        <w:rPr>
          <w:rFonts w:ascii="Angsana New" w:hAnsi="Angsana New"/>
          <w:spacing w:val="-2"/>
          <w:sz w:val="28"/>
          <w:szCs w:val="28"/>
        </w:rPr>
        <w:t>2567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2566 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มีจำนวน </w:t>
      </w:r>
      <w:r w:rsidRPr="002A55AE">
        <w:rPr>
          <w:rFonts w:ascii="Angsana New" w:hAnsi="Angsana New"/>
          <w:spacing w:val="-2"/>
          <w:sz w:val="28"/>
          <w:szCs w:val="28"/>
        </w:rPr>
        <w:t>2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486A97">
        <w:rPr>
          <w:rFonts w:ascii="Angsana New" w:hAnsi="Angsana New"/>
          <w:spacing w:val="-2"/>
          <w:sz w:val="28"/>
          <w:szCs w:val="28"/>
        </w:rPr>
        <w:t>84.80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241964">
        <w:rPr>
          <w:rFonts w:ascii="Angsana New" w:hAnsi="Angsana New"/>
          <w:spacing w:val="-2"/>
          <w:sz w:val="28"/>
          <w:szCs w:val="28"/>
        </w:rPr>
        <w:t>2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241964">
        <w:rPr>
          <w:rFonts w:ascii="Angsana New" w:hAnsi="Angsana New"/>
          <w:spacing w:val="-2"/>
          <w:sz w:val="28"/>
          <w:szCs w:val="28"/>
        </w:rPr>
        <w:t>73.50</w:t>
      </w:r>
      <w:r w:rsidRPr="00D35C26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  </w:t>
      </w:r>
    </w:p>
    <w:p w14:paraId="01AB9543" w14:textId="1E063C2A" w:rsidR="00577FB9" w:rsidRPr="00D566CF" w:rsidRDefault="00577FB9" w:rsidP="0057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9E7745">
        <w:rPr>
          <w:rFonts w:ascii="Angsana New" w:hAnsi="Angsana New" w:hint="cs"/>
          <w:sz w:val="28"/>
          <w:szCs w:val="28"/>
          <w:cs/>
        </w:rPr>
        <w:t>งวด</w:t>
      </w:r>
      <w:r w:rsidR="00927A63">
        <w:rPr>
          <w:rFonts w:ascii="Angsana New" w:hAnsi="Angsana New" w:hint="cs"/>
          <w:sz w:val="28"/>
          <w:szCs w:val="28"/>
          <w:cs/>
        </w:rPr>
        <w:t>หก</w:t>
      </w:r>
      <w:r w:rsidR="009E7745">
        <w:rPr>
          <w:rFonts w:ascii="Angsana New" w:hAnsi="Angsana New" w:hint="cs"/>
          <w:sz w:val="28"/>
          <w:szCs w:val="28"/>
          <w:cs/>
        </w:rPr>
        <w:t>เดือน</w:t>
      </w:r>
      <w:r w:rsidRPr="00D566CF">
        <w:rPr>
          <w:rFonts w:ascii="Angsana New" w:hAnsi="Angsana New"/>
          <w:sz w:val="28"/>
          <w:szCs w:val="28"/>
          <w:cs/>
        </w:rPr>
        <w:t>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853AB9">
        <w:rPr>
          <w:rFonts w:ascii="Angsana New" w:hAnsi="Angsana New"/>
          <w:sz w:val="28"/>
          <w:szCs w:val="28"/>
        </w:rPr>
        <w:t>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6118D7" w:rsidRPr="00D35C26">
        <w:rPr>
          <w:rFonts w:ascii="Angsana New" w:hAnsi="Angsana New" w:hint="cs"/>
          <w:sz w:val="28"/>
          <w:szCs w:val="28"/>
          <w:cs/>
        </w:rPr>
        <w:t>ม</w:t>
      </w:r>
      <w:r w:rsidR="00853AB9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 w:rsidR="006118D7">
        <w:rPr>
          <w:rFonts w:ascii="Angsana New" w:hAnsi="Angsana New"/>
          <w:sz w:val="28"/>
          <w:szCs w:val="28"/>
        </w:rPr>
        <w:t>7</w:t>
      </w:r>
      <w:r w:rsidRPr="00D35C26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118D7"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6118D7" w:rsidRPr="00D566CF" w14:paraId="39AA69C1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D35C26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D35C26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D35C26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63C91F9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D35C26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33EA0532" w:rsidR="006118D7" w:rsidRPr="00D35C26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9373C" w:rsidRPr="00D566CF" w14:paraId="559F7270" w14:textId="77777777" w:rsidTr="00360139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59373C" w:rsidRPr="00D35C26" w:rsidRDefault="0059373C" w:rsidP="0059373C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C6BE" w14:textId="1A213969" w:rsidR="0059373C" w:rsidRPr="00D566CF" w:rsidRDefault="00360139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233,148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A30" w14:textId="77777777" w:rsidR="0059373C" w:rsidRPr="00D566CF" w:rsidRDefault="0059373C" w:rsidP="0059373C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2C43F" w14:textId="16F695EA" w:rsidR="0059373C" w:rsidRPr="00D566CF" w:rsidRDefault="0059373C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252,516</w:t>
            </w:r>
          </w:p>
        </w:tc>
      </w:tr>
      <w:tr w:rsidR="0059373C" w:rsidRPr="00D566CF" w14:paraId="3DFE028B" w14:textId="77777777" w:rsidTr="000C25E9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59373C" w:rsidRPr="00D566CF" w:rsidRDefault="0059373C" w:rsidP="0059373C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888D8" w14:textId="63496571" w:rsidR="0059373C" w:rsidRPr="00D566CF" w:rsidRDefault="000C25E9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A3FB" w14:textId="77777777" w:rsidR="0059373C" w:rsidRPr="00D566CF" w:rsidRDefault="0059373C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DA209" w14:textId="0CE1F55F" w:rsidR="0059373C" w:rsidRPr="00D566CF" w:rsidRDefault="0059373C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5,832</w:t>
            </w:r>
          </w:p>
        </w:tc>
      </w:tr>
      <w:tr w:rsidR="0059373C" w:rsidRPr="00D566CF" w14:paraId="77E3CE1E" w14:textId="77777777" w:rsidTr="000036DF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59373C" w:rsidRPr="00D566CF" w:rsidRDefault="0059373C" w:rsidP="0059373C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163147" w14:textId="0C53E7F0" w:rsidR="0059373C" w:rsidRPr="00D35C26" w:rsidRDefault="000036DF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36DF">
              <w:rPr>
                <w:rFonts w:ascii="Angsana New" w:hAnsi="Angsana New"/>
                <w:b/>
                <w:bCs/>
                <w:sz w:val="28"/>
                <w:szCs w:val="28"/>
              </w:rPr>
              <w:t>243,536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308E" w14:textId="77777777" w:rsidR="0059373C" w:rsidRPr="00D566CF" w:rsidRDefault="0059373C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ECA788" w14:textId="538EFC4D" w:rsidR="0059373C" w:rsidRPr="00D566CF" w:rsidRDefault="0059373C" w:rsidP="0059373C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258,348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D2D4983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51240D32" w14:textId="23306AD9" w:rsidR="00BB33E8" w:rsidRPr="00BB33E8" w:rsidRDefault="00BB33E8" w:rsidP="00BB33E8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3175599B" w14:textId="28E500A9" w:rsidR="008B1A6D" w:rsidRPr="008B1A6D" w:rsidRDefault="008B1A6D" w:rsidP="008B1A6D">
      <w:pPr>
        <w:tabs>
          <w:tab w:val="clear" w:pos="227"/>
          <w:tab w:val="clear" w:pos="454"/>
          <w:tab w:val="clear" w:pos="680"/>
          <w:tab w:val="left" w:pos="284"/>
          <w:tab w:val="left" w:pos="709"/>
          <w:tab w:val="left" w:pos="851"/>
        </w:tabs>
        <w:spacing w:before="120" w:after="120" w:line="240" w:lineRule="auto"/>
        <w:ind w:right="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D35C26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7DFB5CA2" w14:textId="77996F45" w:rsidR="008B1A6D" w:rsidRPr="00D35C26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D35C26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D35C26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2F1D9E13" w14:textId="77777777" w:rsidR="008B1A6D" w:rsidRPr="002808E7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51" w:hanging="425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 xml:space="preserve">ข)  </w:t>
      </w:r>
      <w:r w:rsidRPr="00D35C26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1E46160C" w14:textId="77777777" w:rsidR="008B1A6D" w:rsidRDefault="008B1A6D" w:rsidP="002170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290B0290" w14:textId="3662DE89" w:rsidR="00493DCC" w:rsidRDefault="00493DCC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 xml:space="preserve">ณ </w:t>
      </w:r>
      <w:r w:rsidRPr="00D35C26">
        <w:rPr>
          <w:rFonts w:ascii="Angsana New" w:hAnsi="Angsana New" w:hint="cs"/>
          <w:sz w:val="28"/>
          <w:szCs w:val="28"/>
          <w:cs/>
        </w:rPr>
        <w:t>วันที่</w:t>
      </w:r>
      <w:r w:rsidRPr="00D35C2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F71093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 w:hint="cs"/>
          <w:sz w:val="28"/>
          <w:szCs w:val="28"/>
          <w:cs/>
        </w:rPr>
        <w:t>ม</w:t>
      </w:r>
      <w:r w:rsidR="00F71093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Pr="00D35C2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2567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Pr="002808E7">
        <w:rPr>
          <w:rFonts w:ascii="Angsana New" w:hAnsi="Angsana New"/>
          <w:sz w:val="28"/>
          <w:szCs w:val="28"/>
          <w:cs/>
        </w:rPr>
        <w:t>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D35C26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2566</w:t>
      </w:r>
      <w:r w:rsidRPr="00D35C26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786D50" w:rsidRPr="00625E49" w14:paraId="42E0DE11" w14:textId="77777777" w:rsidTr="00EF773C">
        <w:trPr>
          <w:trHeight w:val="397"/>
        </w:trPr>
        <w:tc>
          <w:tcPr>
            <w:tcW w:w="2977" w:type="dxa"/>
          </w:tcPr>
          <w:p w14:paraId="3641BA44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29395A7" w14:textId="77777777" w:rsidR="00786D50" w:rsidRPr="00D35C26" w:rsidRDefault="00786D50" w:rsidP="00EF773C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D50" w:rsidRPr="00625E49" w14:paraId="2BE5A33B" w14:textId="77777777" w:rsidTr="00EF773C">
        <w:trPr>
          <w:trHeight w:val="397"/>
        </w:trPr>
        <w:tc>
          <w:tcPr>
            <w:tcW w:w="2977" w:type="dxa"/>
          </w:tcPr>
          <w:p w14:paraId="47B40712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60800FA9" w14:textId="77777777" w:rsidR="00786D50" w:rsidRPr="00EC5FC2" w:rsidRDefault="00786D50" w:rsidP="00EF773C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5C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5C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86D50" w:rsidRPr="00625E49" w14:paraId="7C38C4E1" w14:textId="77777777" w:rsidTr="00EF773C">
        <w:trPr>
          <w:trHeight w:val="397"/>
        </w:trPr>
        <w:tc>
          <w:tcPr>
            <w:tcW w:w="2977" w:type="dxa"/>
          </w:tcPr>
          <w:p w14:paraId="23B3EA4C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4830339C" w14:textId="77EF7BC8" w:rsidR="00786D50" w:rsidRPr="00B94003" w:rsidRDefault="00786D50" w:rsidP="00EF773C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A5EE3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BA5EE3" w:rsidRPr="00D35C2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250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86D50" w:rsidRPr="00625E49" w14:paraId="13536247" w14:textId="77777777" w:rsidTr="00EF773C">
        <w:trPr>
          <w:trHeight w:val="397"/>
        </w:trPr>
        <w:tc>
          <w:tcPr>
            <w:tcW w:w="2977" w:type="dxa"/>
          </w:tcPr>
          <w:p w14:paraId="28E5EA72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FD0E3" w14:textId="77777777" w:rsidR="00786D50" w:rsidRPr="00D35C26" w:rsidRDefault="00786D50" w:rsidP="00EF773C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DD5427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24525" w14:textId="77777777" w:rsidR="00786D50" w:rsidRPr="00B94003" w:rsidRDefault="00786D50" w:rsidP="00EF773C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86D50" w:rsidRPr="00625E49" w14:paraId="34458D48" w14:textId="77777777" w:rsidTr="00EF773C">
        <w:trPr>
          <w:trHeight w:val="397"/>
        </w:trPr>
        <w:tc>
          <w:tcPr>
            <w:tcW w:w="2977" w:type="dxa"/>
            <w:vAlign w:val="center"/>
          </w:tcPr>
          <w:p w14:paraId="00EDFC5D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F72299" w14:textId="77777777" w:rsidR="00786D50" w:rsidRPr="00D35C26" w:rsidRDefault="00786D50" w:rsidP="00EF773C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7F724DE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4E436C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387D59DB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ECF54F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0C8BADDF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599F324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E118F95" w14:textId="77777777" w:rsidR="00786D50" w:rsidRPr="00B94003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2BE295C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D50" w:rsidRPr="00625E49" w14:paraId="49898366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6B49DB58" w14:textId="77777777" w:rsidR="00786D50" w:rsidRPr="00B94003" w:rsidRDefault="00786D50" w:rsidP="00EF773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70B728" w14:textId="77777777" w:rsidR="00786D50" w:rsidRPr="00B94003" w:rsidRDefault="00786D50" w:rsidP="00EF77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E2F3A7E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E3E01E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519D1E9" w14:textId="77777777" w:rsidR="00786D50" w:rsidRPr="00B94003" w:rsidRDefault="00786D50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A96D0F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6DAFD66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A382D5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82F284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4284FC7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2B7D6008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3B82AE81" w14:textId="77777777" w:rsidR="00786D50" w:rsidRPr="00D35C26" w:rsidRDefault="00786D50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D6B86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3C2B34B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F652641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6795592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7D4803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48282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386BF5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C92540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4AF131E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2EEF68B8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3D9EF99" w14:textId="77777777" w:rsidR="00786D50" w:rsidRPr="00D35C26" w:rsidRDefault="00786D50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C96825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BAD29AE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24FB09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EBF67CD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FFE1404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52B08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C4BD59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44C9B9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9FA35D2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0F88C47C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319133DC" w14:textId="77777777" w:rsidR="00786D50" w:rsidRPr="00D35C26" w:rsidRDefault="00786D50" w:rsidP="00EF773C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7F50AC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46907A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188CA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0897997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50A3EE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51C8586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23B62CF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B4A863A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0C2F8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D50" w:rsidRPr="00625E49" w14:paraId="4D413E83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CE68C7C" w14:textId="77777777" w:rsidR="00786D50" w:rsidRPr="00D35C26" w:rsidRDefault="00786D50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836CF" w14:textId="77777777" w:rsidR="00786D50" w:rsidRPr="00B94003" w:rsidRDefault="00786D50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74B5ACB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E71568" w14:textId="77777777" w:rsidR="00786D50" w:rsidRPr="00D35C26" w:rsidRDefault="00786D50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C2D13B1" w14:textId="77777777" w:rsidR="00786D50" w:rsidRPr="00B94003" w:rsidRDefault="00786D50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8595021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563F23C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6509F2B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DF71760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B48A727" w14:textId="77777777" w:rsidR="00786D50" w:rsidRPr="00B94003" w:rsidRDefault="00786D50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B44" w:rsidRPr="00625E49" w14:paraId="35AA87C4" w14:textId="77777777" w:rsidTr="008E1038">
        <w:trPr>
          <w:trHeight w:val="397"/>
        </w:trPr>
        <w:tc>
          <w:tcPr>
            <w:tcW w:w="2977" w:type="dxa"/>
            <w:vAlign w:val="bottom"/>
          </w:tcPr>
          <w:p w14:paraId="5B07FC08" w14:textId="77777777" w:rsidR="00975B44" w:rsidRPr="00625007" w:rsidRDefault="00975B44" w:rsidP="0097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CB3F1" w14:textId="385931F8" w:rsidR="00975B44" w:rsidRPr="00B94003" w:rsidRDefault="008E1038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228,377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1A1C" w14:textId="77777777" w:rsidR="00975B44" w:rsidRPr="00B94003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A426" w14:textId="60B2A99E" w:rsidR="00975B44" w:rsidRPr="00D35C26" w:rsidRDefault="008E1038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168,061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428F0" w14:textId="77777777" w:rsidR="00975B44" w:rsidRPr="00B94003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33E95" w14:textId="4173038E" w:rsidR="00975B44" w:rsidRPr="00B94003" w:rsidRDefault="00975B44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480DE" w14:textId="77777777" w:rsidR="00975B44" w:rsidRPr="00B94003" w:rsidRDefault="00975B44" w:rsidP="00975B44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0B1F9" w14:textId="745C459C" w:rsidR="00975B44" w:rsidRPr="00B94003" w:rsidRDefault="00975B44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85174" w14:textId="77777777" w:rsidR="00975B44" w:rsidRPr="00B94003" w:rsidRDefault="00975B44" w:rsidP="00975B44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9D198" w14:textId="19280D5C" w:rsidR="00975B44" w:rsidRPr="00B94003" w:rsidRDefault="008E1038" w:rsidP="00975B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228,377</w:t>
            </w:r>
          </w:p>
        </w:tc>
      </w:tr>
      <w:tr w:rsidR="00975B44" w:rsidRPr="005764E7" w14:paraId="0885D9DF" w14:textId="77777777" w:rsidTr="008E1038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2731FB" w14:textId="77777777" w:rsidR="00975B44" w:rsidRPr="00D35C26" w:rsidRDefault="00975B44" w:rsidP="00975B4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56AD5" w14:textId="64DC0E10" w:rsidR="00975B44" w:rsidRPr="00602A0B" w:rsidRDefault="00A20D3C" w:rsidP="00975B44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228,377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068DC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3A6F4" w14:textId="14082D65" w:rsidR="00975B44" w:rsidRPr="00D35C26" w:rsidRDefault="008E1038" w:rsidP="00975B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168,061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88C0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E30ABC" w14:textId="12E76883" w:rsidR="00975B44" w:rsidRPr="00602A0B" w:rsidRDefault="00975B44" w:rsidP="00975B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FB819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E65CD7" w14:textId="52A1205D" w:rsidR="00975B44" w:rsidRPr="00D35C26" w:rsidRDefault="00975B44" w:rsidP="00975B44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48210" w14:textId="77777777" w:rsidR="00975B44" w:rsidRPr="00602A0B" w:rsidRDefault="00975B44" w:rsidP="00975B44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7E9778" w14:textId="32984077" w:rsidR="00975B44" w:rsidRPr="00D35C26" w:rsidRDefault="00B32A87" w:rsidP="00975B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228,377</w:t>
            </w:r>
          </w:p>
        </w:tc>
      </w:tr>
    </w:tbl>
    <w:p w14:paraId="4B63B0EF" w14:textId="77777777" w:rsidR="00786D50" w:rsidRDefault="00786D50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478A3E72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61D86645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15620B67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3EBD017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19205D0" w14:textId="77777777" w:rsidR="008607FA" w:rsidRDefault="008607FA" w:rsidP="00493D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607FA" w:rsidRPr="00625E49" w14:paraId="1762B416" w14:textId="77777777" w:rsidTr="00EF773C">
        <w:trPr>
          <w:trHeight w:val="397"/>
        </w:trPr>
        <w:tc>
          <w:tcPr>
            <w:tcW w:w="2977" w:type="dxa"/>
          </w:tcPr>
          <w:p w14:paraId="63C4B811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0CD66162" w14:textId="77777777" w:rsidR="008607FA" w:rsidRPr="00D35C26" w:rsidRDefault="008607FA" w:rsidP="00EF773C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07FA" w:rsidRPr="00625E49" w14:paraId="293DA222" w14:textId="77777777" w:rsidTr="00EF773C">
        <w:trPr>
          <w:trHeight w:val="397"/>
        </w:trPr>
        <w:tc>
          <w:tcPr>
            <w:tcW w:w="2977" w:type="dxa"/>
          </w:tcPr>
          <w:p w14:paraId="40A36E68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8CF7162" w14:textId="77777777" w:rsidR="008607FA" w:rsidRPr="00EC5FC2" w:rsidRDefault="008607FA" w:rsidP="00EF773C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5C26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D35C26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607FA" w:rsidRPr="00625E49" w14:paraId="0F8D5371" w14:textId="77777777" w:rsidTr="00EF773C">
        <w:trPr>
          <w:trHeight w:val="397"/>
        </w:trPr>
        <w:tc>
          <w:tcPr>
            <w:tcW w:w="2977" w:type="dxa"/>
          </w:tcPr>
          <w:p w14:paraId="3C81AA8C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5789F8A" w14:textId="77777777" w:rsidR="008607FA" w:rsidRPr="00B94003" w:rsidRDefault="008607FA" w:rsidP="00EF773C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5C26">
              <w:rPr>
                <w:rFonts w:ascii="Angsana New" w:hAnsi="Angsana New" w:cstheme="majorBidi" w:hint="cs"/>
                <w:sz w:val="28"/>
                <w:szCs w:val="28"/>
                <w:cs/>
              </w:rPr>
              <w:t>ธันวาคม</w:t>
            </w:r>
            <w:r w:rsidRPr="00D35C26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607FA" w:rsidRPr="00625E49" w14:paraId="299AC1F4" w14:textId="77777777" w:rsidTr="00EF773C">
        <w:trPr>
          <w:trHeight w:val="397"/>
        </w:trPr>
        <w:tc>
          <w:tcPr>
            <w:tcW w:w="2977" w:type="dxa"/>
          </w:tcPr>
          <w:p w14:paraId="3BC6D584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F9FD06" w14:textId="77777777" w:rsidR="008607FA" w:rsidRPr="00D35C26" w:rsidRDefault="008607FA" w:rsidP="00EF773C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26CA160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C3AE" w14:textId="77777777" w:rsidR="008607FA" w:rsidRPr="00B94003" w:rsidRDefault="008607FA" w:rsidP="00EF773C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607FA" w:rsidRPr="00625E49" w14:paraId="1839D53D" w14:textId="77777777" w:rsidTr="00EF773C">
        <w:trPr>
          <w:trHeight w:val="397"/>
        </w:trPr>
        <w:tc>
          <w:tcPr>
            <w:tcW w:w="2977" w:type="dxa"/>
            <w:vAlign w:val="center"/>
          </w:tcPr>
          <w:p w14:paraId="310F7C04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157F25" w14:textId="77777777" w:rsidR="008607FA" w:rsidRPr="00D35C26" w:rsidRDefault="008607FA" w:rsidP="00EF773C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5BB722D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1809FA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C43AFA9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3BB6B931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6BEB5B9F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26E643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525C69C9" w14:textId="77777777" w:rsidR="008607FA" w:rsidRPr="00B94003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E532EDE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607FA" w:rsidRPr="00625E49" w14:paraId="3BA8D64B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7DB64FC9" w14:textId="77777777" w:rsidR="008607FA" w:rsidRPr="00B94003" w:rsidRDefault="008607FA" w:rsidP="00EF773C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1FCEED" w14:textId="77777777" w:rsidR="008607FA" w:rsidRPr="00B94003" w:rsidRDefault="008607FA" w:rsidP="00EF77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522C26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4745D4E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F2C7FAF" w14:textId="77777777" w:rsidR="008607FA" w:rsidRPr="00B94003" w:rsidRDefault="008607FA" w:rsidP="00EF773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92B2A4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801A721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27585D1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19B5AD3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FF8177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64E282A0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5731DF93" w14:textId="77777777" w:rsidR="008607FA" w:rsidRPr="00D35C26" w:rsidRDefault="008607FA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5AEC8F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3201D7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F7D716A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A74E752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1DAF95A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89CACE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DA16D5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4EC532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93F1A5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4E5ACD24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60BA1A1A" w14:textId="77777777" w:rsidR="008607FA" w:rsidRPr="00D35C26" w:rsidRDefault="008607FA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83973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B10E119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1983A46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8006022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749D8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CBAE6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DEDF93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D7E6003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436334D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4F88D3D1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0C7CB273" w14:textId="77777777" w:rsidR="008607FA" w:rsidRPr="00D35C26" w:rsidRDefault="008607FA" w:rsidP="00EF773C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AD7C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CA415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E3A8C64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728989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73B96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19C22EB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DF4794D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6DE300C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4E63B96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1CAFA6AD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4F32C919" w14:textId="77777777" w:rsidR="008607FA" w:rsidRPr="00D35C26" w:rsidRDefault="008607FA" w:rsidP="00EF77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35C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9AB8E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1760DF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4EC0F45" w14:textId="77777777" w:rsidR="008607FA" w:rsidRPr="00D35C26" w:rsidRDefault="008607FA" w:rsidP="00EF773C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F12B61C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E14D88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680989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B42B04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8714FA9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E09E554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07FA" w:rsidRPr="00625E49" w14:paraId="1F2A10B3" w14:textId="77777777" w:rsidTr="00EF773C">
        <w:trPr>
          <w:trHeight w:val="397"/>
        </w:trPr>
        <w:tc>
          <w:tcPr>
            <w:tcW w:w="2977" w:type="dxa"/>
            <w:vAlign w:val="bottom"/>
          </w:tcPr>
          <w:p w14:paraId="199A088D" w14:textId="77777777" w:rsidR="008607FA" w:rsidRPr="00625007" w:rsidRDefault="008607FA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6CA8F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B8C6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6230" w14:textId="77777777" w:rsidR="008607FA" w:rsidRPr="00D35C26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176,154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9B89C" w14:textId="77777777" w:rsidR="008607FA" w:rsidRPr="00B94003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C052D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F5447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12C30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92C25" w14:textId="77777777" w:rsidR="008607FA" w:rsidRPr="00B94003" w:rsidRDefault="008607FA" w:rsidP="00EF773C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BF40EA" w14:textId="77777777" w:rsidR="008607FA" w:rsidRPr="00B94003" w:rsidRDefault="008607FA" w:rsidP="00EF77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</w:tr>
      <w:tr w:rsidR="008607FA" w:rsidRPr="005764E7" w14:paraId="25E673FD" w14:textId="77777777" w:rsidTr="00EF773C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CF65A4" w14:textId="77777777" w:rsidR="008607FA" w:rsidRPr="00D35C26" w:rsidRDefault="008607FA" w:rsidP="00EF77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B0A69" w14:textId="77777777" w:rsidR="008607FA" w:rsidRPr="00602A0B" w:rsidRDefault="008607FA" w:rsidP="00EF773C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4312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8FD15" w14:textId="77777777" w:rsidR="008607FA" w:rsidRPr="00D35C26" w:rsidRDefault="008607FA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176,15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C58D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49188" w14:textId="77777777" w:rsidR="008607FA" w:rsidRPr="00602A0B" w:rsidRDefault="008607FA" w:rsidP="00EF77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EA0B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828775" w14:textId="77777777" w:rsidR="008607FA" w:rsidRPr="00D35C26" w:rsidRDefault="008607FA" w:rsidP="00EF773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356B7" w14:textId="77777777" w:rsidR="008607FA" w:rsidRPr="00602A0B" w:rsidRDefault="008607FA" w:rsidP="00EF773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7281B2" w14:textId="77777777" w:rsidR="008607FA" w:rsidRPr="00D35C26" w:rsidRDefault="008607FA" w:rsidP="00EF77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35C26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D35C26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D35C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35C26">
              <w:rPr>
                <w:rFonts w:ascii="Angsana New" w:hAnsi="Angsana New" w:hint="cs"/>
                <w:sz w:val="28"/>
                <w:szCs w:val="28"/>
                <w:lang w:val="en-US"/>
              </w:rPr>
              <w:t>470</w:t>
            </w:r>
          </w:p>
        </w:tc>
      </w:tr>
    </w:tbl>
    <w:p w14:paraId="46FBC5E1" w14:textId="437DC380" w:rsidR="005D308D" w:rsidRDefault="005D308D" w:rsidP="005D3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D35C26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D35C26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D35C26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D35C26">
        <w:rPr>
          <w:rFonts w:ascii="Angsana New" w:hAnsi="Angsana New" w:hint="cs"/>
          <w:sz w:val="28"/>
          <w:szCs w:val="28"/>
          <w:cs/>
        </w:rPr>
        <w:t>งวด</w:t>
      </w:r>
    </w:p>
    <w:p w14:paraId="1866A434" w14:textId="77777777" w:rsidR="00B87DFF" w:rsidRPr="00D35C26" w:rsidRDefault="00B87DFF" w:rsidP="00B8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D35C26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B87DFF" w:rsidRPr="002361B3" w14:paraId="1012B012" w14:textId="77777777" w:rsidTr="00EF773C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D90726D" w14:textId="77777777" w:rsidR="00B87DFF" w:rsidRPr="002361B3" w:rsidDel="00A37FCF" w:rsidRDefault="00B87DFF" w:rsidP="00EF773C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D35C26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9828355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2EF53583" w14:textId="77777777" w:rsidR="00B87DFF" w:rsidRPr="00D35C26" w:rsidRDefault="00B87DFF" w:rsidP="00EF773C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D35C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B87DFF" w:rsidRPr="002361B3" w14:paraId="188596B2" w14:textId="77777777" w:rsidTr="00EF773C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37F94EF9" w14:textId="77777777" w:rsidR="00B87DFF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72577547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203B284B" w14:textId="77777777" w:rsidR="00B87DFF" w:rsidRPr="00D35C26" w:rsidRDefault="00B87DFF" w:rsidP="00EF773C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35C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B87DFF" w:rsidRPr="002361B3" w14:paraId="7FCED054" w14:textId="77777777" w:rsidTr="00EF773C">
        <w:trPr>
          <w:trHeight w:val="307"/>
        </w:trPr>
        <w:tc>
          <w:tcPr>
            <w:tcW w:w="4394" w:type="dxa"/>
            <w:shd w:val="clear" w:color="auto" w:fill="auto"/>
          </w:tcPr>
          <w:p w14:paraId="57F2EF26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1DCD5F65" w14:textId="77777777" w:rsidR="00B87DFF" w:rsidRPr="001444BC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6AD17051" w14:textId="77777777" w:rsidR="00B87DFF" w:rsidRPr="00D35C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7DFF" w:rsidRPr="002361B3" w14:paraId="59E29225" w14:textId="77777777" w:rsidTr="00EF773C">
        <w:trPr>
          <w:trHeight w:val="426"/>
        </w:trPr>
        <w:tc>
          <w:tcPr>
            <w:tcW w:w="4394" w:type="dxa"/>
            <w:shd w:val="clear" w:color="auto" w:fill="auto"/>
          </w:tcPr>
          <w:p w14:paraId="3C1B1EED" w14:textId="77777777" w:rsidR="00B87DFF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777E400A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416BA696" w14:textId="77777777" w:rsidR="00B87DFF" w:rsidRPr="00625E49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D35C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B87DFF" w:rsidRPr="002361B3" w14:paraId="07155165" w14:textId="77777777" w:rsidTr="00EF773C">
        <w:trPr>
          <w:trHeight w:val="277"/>
        </w:trPr>
        <w:tc>
          <w:tcPr>
            <w:tcW w:w="4394" w:type="dxa"/>
            <w:shd w:val="clear" w:color="auto" w:fill="auto"/>
          </w:tcPr>
          <w:p w14:paraId="640D847C" w14:textId="77777777" w:rsidR="00B87DFF" w:rsidRPr="00656B26" w:rsidRDefault="00B87DFF" w:rsidP="00EF773C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 xml:space="preserve"> ต้องการตลาด</w:t>
            </w:r>
          </w:p>
        </w:tc>
        <w:tc>
          <w:tcPr>
            <w:tcW w:w="284" w:type="dxa"/>
          </w:tcPr>
          <w:p w14:paraId="75A06A3A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26182377" w14:textId="77777777" w:rsidR="00B87DFF" w:rsidRPr="00D35C26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35C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B87DFF" w:rsidRPr="002361B3" w14:paraId="5AB5AF8D" w14:textId="77777777" w:rsidTr="00EF773C">
        <w:trPr>
          <w:trHeight w:val="325"/>
        </w:trPr>
        <w:tc>
          <w:tcPr>
            <w:tcW w:w="4394" w:type="dxa"/>
            <w:shd w:val="clear" w:color="auto" w:fill="auto"/>
          </w:tcPr>
          <w:p w14:paraId="57E035E7" w14:textId="77777777" w:rsidR="00B87DFF" w:rsidRPr="001444BC" w:rsidRDefault="00B87DFF" w:rsidP="00EF773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F80D12F" w14:textId="77777777" w:rsidR="00B87DFF" w:rsidRPr="00656B26" w:rsidRDefault="00B87DFF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1BE5D1FE" w14:textId="77777777" w:rsidR="00B87DFF" w:rsidRPr="00D35C26" w:rsidRDefault="00B87DFF" w:rsidP="00EF773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D35C2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5D7B39F8" w14:textId="77777777" w:rsidR="00F50AAB" w:rsidRPr="00D566CF" w:rsidRDefault="00F50AAB" w:rsidP="00F50AAB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</w:t>
      </w:r>
    </w:p>
    <w:p w14:paraId="5B6BC765" w14:textId="5CFADCEE" w:rsidR="00F50AAB" w:rsidRPr="00D566CF" w:rsidRDefault="00F50AAB" w:rsidP="00F5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ณ วันที่</w:t>
      </w:r>
      <w:r w:rsidRPr="00D566CF">
        <w:rPr>
          <w:rFonts w:ascii="Angsana New" w:hAnsi="Angsana New"/>
          <w:sz w:val="28"/>
          <w:szCs w:val="28"/>
        </w:rPr>
        <w:t xml:space="preserve"> 3</w:t>
      </w:r>
      <w:r w:rsidR="004513D9">
        <w:rPr>
          <w:rFonts w:ascii="Angsana New" w:hAnsi="Angsana New"/>
          <w:sz w:val="28"/>
          <w:szCs w:val="28"/>
        </w:rPr>
        <w:t>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 w:hint="cs"/>
          <w:sz w:val="28"/>
          <w:szCs w:val="28"/>
          <w:cs/>
        </w:rPr>
        <w:t>ม</w:t>
      </w:r>
      <w:r w:rsidR="004513D9" w:rsidRPr="00D35C26">
        <w:rPr>
          <w:rFonts w:ascii="Angsana New" w:hAnsi="Angsana New" w:hint="cs"/>
          <w:sz w:val="28"/>
          <w:szCs w:val="28"/>
          <w:cs/>
        </w:rPr>
        <w:t>ิถุนายน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D35C26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0F6769" w:rsidRPr="00D566CF" w14:paraId="6000B07B" w14:textId="77777777" w:rsidTr="00EF773C">
        <w:trPr>
          <w:trHeight w:hRule="exact" w:val="432"/>
        </w:trPr>
        <w:tc>
          <w:tcPr>
            <w:tcW w:w="6979" w:type="dxa"/>
          </w:tcPr>
          <w:p w14:paraId="034F83E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B53FD4">
        <w:trPr>
          <w:trHeight w:hRule="exact" w:val="432"/>
        </w:trPr>
        <w:tc>
          <w:tcPr>
            <w:tcW w:w="6979" w:type="dxa"/>
            <w:vAlign w:val="bottom"/>
          </w:tcPr>
          <w:p w14:paraId="157F469D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69229F87" w14:textId="6D82B976" w:rsidR="000F6769" w:rsidRPr="00D566CF" w:rsidRDefault="00B53FD4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FD4">
              <w:rPr>
                <w:rFonts w:ascii="Angsana New" w:hAnsi="Angsana New"/>
                <w:sz w:val="28"/>
                <w:szCs w:val="28"/>
              </w:rPr>
              <w:t>4,656</w:t>
            </w:r>
          </w:p>
        </w:tc>
      </w:tr>
      <w:tr w:rsidR="000F6769" w:rsidRPr="00D566CF" w14:paraId="269A91D6" w14:textId="77777777" w:rsidTr="00B53FD4">
        <w:trPr>
          <w:trHeight w:hRule="exact" w:val="432"/>
        </w:trPr>
        <w:tc>
          <w:tcPr>
            <w:tcW w:w="6979" w:type="dxa"/>
            <w:vAlign w:val="bottom"/>
          </w:tcPr>
          <w:p w14:paraId="1ECD877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5C26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A6A3E" w14:textId="38B1A42E" w:rsidR="000F6769" w:rsidRPr="00D566CF" w:rsidRDefault="00B53FD4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3FD4"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</w:tr>
      <w:tr w:rsidR="000F6769" w:rsidRPr="00D566CF" w14:paraId="777F0884" w14:textId="77777777" w:rsidTr="00B53FD4">
        <w:trPr>
          <w:trHeight w:hRule="exact" w:val="432"/>
        </w:trPr>
        <w:tc>
          <w:tcPr>
            <w:tcW w:w="6979" w:type="dxa"/>
            <w:vAlign w:val="bottom"/>
          </w:tcPr>
          <w:p w14:paraId="12D972E5" w14:textId="77777777" w:rsidR="000F6769" w:rsidRPr="00D35C26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5C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44BDB" w14:textId="4CCB6D9B" w:rsidR="000F6769" w:rsidRPr="00D566CF" w:rsidRDefault="00B53FD4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3FD4">
              <w:rPr>
                <w:rFonts w:ascii="Angsana New" w:hAnsi="Angsana New"/>
                <w:b/>
                <w:bCs/>
                <w:sz w:val="28"/>
                <w:szCs w:val="28"/>
              </w:rPr>
              <w:t>6,770</w:t>
            </w:r>
          </w:p>
        </w:tc>
      </w:tr>
    </w:tbl>
    <w:p w14:paraId="06C21FE2" w14:textId="77777777" w:rsidR="004C1F45" w:rsidRDefault="004C1F45" w:rsidP="004C1F45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232C1719" w14:textId="77777777" w:rsidR="004C1F45" w:rsidRDefault="004C1F45" w:rsidP="004C1F45"/>
    <w:p w14:paraId="367263AC" w14:textId="77777777" w:rsidR="004C1F45" w:rsidRPr="004C1F45" w:rsidRDefault="004C1F45" w:rsidP="004C1F45"/>
    <w:p w14:paraId="79A5AC02" w14:textId="34E00826" w:rsidR="008607FA" w:rsidRPr="002808E7" w:rsidRDefault="007A1605" w:rsidP="00E73949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 w:hint="cs"/>
          <w:sz w:val="28"/>
          <w:szCs w:val="28"/>
          <w:cs/>
        </w:rPr>
        <w:lastRenderedPageBreak/>
        <w:t>เงินปันผลจ่าย</w:t>
      </w:r>
    </w:p>
    <w:p w14:paraId="3D734A3E" w14:textId="5FAF26F0" w:rsidR="007A1605" w:rsidRDefault="007A1605" w:rsidP="007A1605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D35C26">
        <w:rPr>
          <w:rFonts w:asciiTheme="majorBidi" w:hAnsiTheme="majorBidi"/>
          <w:sz w:val="28"/>
          <w:szCs w:val="28"/>
          <w:cs/>
        </w:rPr>
        <w:t xml:space="preserve">ในการประชุมผู้ถือหุ้น เมื่อวันที่ </w:t>
      </w:r>
      <w:r w:rsidRPr="00C5722B">
        <w:rPr>
          <w:rFonts w:asciiTheme="majorBidi" w:hAnsiTheme="majorBidi" w:cstheme="majorBidi"/>
          <w:sz w:val="28"/>
          <w:szCs w:val="28"/>
        </w:rPr>
        <w:t>2</w:t>
      </w:r>
      <w:r w:rsidR="00C5722B" w:rsidRPr="00C5722B">
        <w:rPr>
          <w:rFonts w:asciiTheme="majorBidi" w:hAnsiTheme="majorBidi" w:cstheme="majorBidi"/>
          <w:sz w:val="28"/>
          <w:szCs w:val="28"/>
        </w:rPr>
        <w:t>3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D35C26">
        <w:rPr>
          <w:rFonts w:asciiTheme="majorBidi" w:hAnsiTheme="majorBidi"/>
          <w:sz w:val="28"/>
          <w:szCs w:val="28"/>
          <w:cs/>
        </w:rPr>
        <w:t xml:space="preserve">เมษายน </w:t>
      </w:r>
      <w:r w:rsidRPr="00C5722B">
        <w:rPr>
          <w:rFonts w:asciiTheme="majorBidi" w:hAnsiTheme="majorBidi" w:cstheme="majorBidi"/>
          <w:sz w:val="28"/>
          <w:szCs w:val="28"/>
        </w:rPr>
        <w:t>256</w:t>
      </w:r>
      <w:r w:rsidR="00C5722B" w:rsidRPr="00C5722B">
        <w:rPr>
          <w:rFonts w:asciiTheme="majorBidi" w:hAnsiTheme="majorBidi" w:cstheme="majorBidi"/>
          <w:sz w:val="28"/>
          <w:szCs w:val="28"/>
        </w:rPr>
        <w:t>7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D35C26">
        <w:rPr>
          <w:rFonts w:asciiTheme="majorBidi" w:hAnsiTheme="majorBidi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C5722B">
        <w:rPr>
          <w:rFonts w:asciiTheme="majorBidi" w:hAnsiTheme="majorBidi" w:cstheme="majorBidi"/>
          <w:sz w:val="28"/>
          <w:szCs w:val="28"/>
        </w:rPr>
        <w:t xml:space="preserve">31 </w:t>
      </w:r>
      <w:r w:rsidRPr="00D35C26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C5722B">
        <w:rPr>
          <w:rFonts w:asciiTheme="majorBidi" w:hAnsiTheme="majorBidi" w:cstheme="majorBidi"/>
          <w:sz w:val="28"/>
          <w:szCs w:val="28"/>
        </w:rPr>
        <w:t>256</w:t>
      </w:r>
      <w:r w:rsidR="00C5722B" w:rsidRPr="00C5722B">
        <w:rPr>
          <w:rFonts w:asciiTheme="majorBidi" w:hAnsiTheme="majorBidi" w:cstheme="majorBidi"/>
          <w:sz w:val="28"/>
          <w:szCs w:val="28"/>
        </w:rPr>
        <w:t>6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D35C26">
        <w:rPr>
          <w:rFonts w:asciiTheme="majorBidi" w:hAnsiTheme="majorBidi"/>
          <w:sz w:val="28"/>
          <w:szCs w:val="28"/>
          <w:cs/>
        </w:rPr>
        <w:t xml:space="preserve">เป็นเงินปันผลในอัตราหุ้นละ </w:t>
      </w:r>
      <w:r w:rsidRPr="00C5722B">
        <w:rPr>
          <w:rFonts w:asciiTheme="majorBidi" w:hAnsiTheme="majorBidi" w:cstheme="majorBidi"/>
          <w:sz w:val="28"/>
          <w:szCs w:val="28"/>
        </w:rPr>
        <w:t>0.</w:t>
      </w:r>
      <w:r w:rsidR="00C5722B" w:rsidRPr="00C5722B">
        <w:rPr>
          <w:rFonts w:asciiTheme="majorBidi" w:hAnsiTheme="majorBidi" w:cstheme="majorBidi"/>
          <w:sz w:val="28"/>
          <w:szCs w:val="28"/>
        </w:rPr>
        <w:t>02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D35C26">
        <w:rPr>
          <w:rFonts w:asciiTheme="majorBidi" w:hAnsiTheme="majorBidi"/>
          <w:sz w:val="28"/>
          <w:szCs w:val="28"/>
          <w:cs/>
        </w:rPr>
        <w:t xml:space="preserve">จำนวน </w:t>
      </w:r>
      <w:r w:rsidR="00C5722B" w:rsidRPr="00C5722B">
        <w:rPr>
          <w:rFonts w:asciiTheme="majorBidi" w:hAnsiTheme="majorBidi" w:cstheme="majorBidi"/>
          <w:sz w:val="28"/>
          <w:szCs w:val="28"/>
        </w:rPr>
        <w:t xml:space="preserve">149,510,000 </w:t>
      </w:r>
      <w:r w:rsidRPr="00D35C26">
        <w:rPr>
          <w:rFonts w:asciiTheme="majorBidi" w:hAnsiTheme="majorBidi"/>
          <w:sz w:val="28"/>
          <w:szCs w:val="28"/>
          <w:cs/>
        </w:rPr>
        <w:t xml:space="preserve">หุ้น เป็นจำนวนเงิน </w:t>
      </w:r>
      <w:r w:rsidRPr="00C5722B">
        <w:rPr>
          <w:rFonts w:asciiTheme="majorBidi" w:hAnsiTheme="majorBidi" w:cstheme="majorBidi"/>
          <w:sz w:val="28"/>
          <w:szCs w:val="28"/>
        </w:rPr>
        <w:t>2.</w:t>
      </w:r>
      <w:r w:rsidR="00C5722B" w:rsidRPr="00C5722B">
        <w:rPr>
          <w:rFonts w:asciiTheme="majorBidi" w:hAnsiTheme="majorBidi" w:cstheme="majorBidi"/>
          <w:sz w:val="28"/>
          <w:szCs w:val="28"/>
        </w:rPr>
        <w:t>9</w:t>
      </w:r>
      <w:r w:rsidRPr="00C5722B">
        <w:rPr>
          <w:rFonts w:asciiTheme="majorBidi" w:hAnsiTheme="majorBidi" w:cstheme="majorBidi"/>
          <w:sz w:val="28"/>
          <w:szCs w:val="28"/>
        </w:rPr>
        <w:t xml:space="preserve">9 </w:t>
      </w:r>
      <w:r w:rsidRPr="00D35C26">
        <w:rPr>
          <w:rFonts w:asciiTheme="majorBidi" w:hAnsiTheme="majorBidi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C5722B">
        <w:rPr>
          <w:rFonts w:asciiTheme="majorBidi" w:hAnsiTheme="majorBidi" w:cstheme="majorBidi"/>
          <w:sz w:val="28"/>
          <w:szCs w:val="28"/>
        </w:rPr>
        <w:t>2</w:t>
      </w:r>
      <w:r w:rsidR="00C5722B" w:rsidRPr="00C5722B">
        <w:rPr>
          <w:rFonts w:asciiTheme="majorBidi" w:hAnsiTheme="majorBidi" w:cstheme="majorBidi"/>
          <w:sz w:val="28"/>
          <w:szCs w:val="28"/>
        </w:rPr>
        <w:t>1</w:t>
      </w:r>
      <w:r w:rsidRPr="00C5722B">
        <w:rPr>
          <w:rFonts w:asciiTheme="majorBidi" w:hAnsiTheme="majorBidi" w:cstheme="majorBidi"/>
          <w:sz w:val="28"/>
          <w:szCs w:val="28"/>
        </w:rPr>
        <w:t xml:space="preserve"> </w:t>
      </w:r>
      <w:r w:rsidRPr="00D35C26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C5722B">
        <w:rPr>
          <w:rFonts w:asciiTheme="majorBidi" w:hAnsiTheme="majorBidi" w:cstheme="majorBidi"/>
          <w:sz w:val="28"/>
          <w:szCs w:val="28"/>
        </w:rPr>
        <w:t>256</w:t>
      </w:r>
      <w:r w:rsidR="00C5722B" w:rsidRPr="00C5722B">
        <w:rPr>
          <w:rFonts w:asciiTheme="majorBidi" w:hAnsiTheme="majorBidi" w:cstheme="majorBidi"/>
          <w:sz w:val="28"/>
          <w:szCs w:val="28"/>
        </w:rPr>
        <w:t>7</w:t>
      </w:r>
    </w:p>
    <w:p w14:paraId="74A6F7AE" w14:textId="77777777" w:rsidR="004C1F45" w:rsidRPr="004C1F45" w:rsidRDefault="004C1F45" w:rsidP="004C1F45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การอนุมัติข้อมูลทางการเงินระหว่างกาล</w:t>
      </w:r>
    </w:p>
    <w:p w14:paraId="4478B8FC" w14:textId="49B4B0BA" w:rsidR="004C1F45" w:rsidRDefault="004C1F45" w:rsidP="004C1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="00C16D31">
        <w:rPr>
          <w:rFonts w:ascii="Angsana New" w:hAnsi="Angsana New"/>
          <w:sz w:val="28"/>
          <w:szCs w:val="28"/>
        </w:rPr>
        <w:t>1</w:t>
      </w:r>
      <w:r w:rsidR="00A74718">
        <w:rPr>
          <w:rFonts w:ascii="Angsana New" w:hAnsi="Angsana New"/>
          <w:sz w:val="28"/>
          <w:szCs w:val="28"/>
        </w:rPr>
        <w:t>3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="00462FB1">
        <w:rPr>
          <w:rFonts w:ascii="Angsana New" w:hAnsi="Angsana New" w:hint="cs"/>
          <w:sz w:val="28"/>
          <w:szCs w:val="28"/>
          <w:cs/>
        </w:rPr>
        <w:t>สิงหาคม</w:t>
      </w:r>
      <w:r w:rsidRPr="00634181">
        <w:rPr>
          <w:rFonts w:ascii="Angsana New" w:hAnsi="Angsana New"/>
          <w:sz w:val="28"/>
          <w:szCs w:val="28"/>
        </w:rPr>
        <w:t xml:space="preserve"> </w:t>
      </w:r>
      <w:r w:rsidRPr="00634181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</w:p>
    <w:p w14:paraId="6D543847" w14:textId="77777777" w:rsidR="004C1F45" w:rsidRPr="007B0EB8" w:rsidRDefault="004C1F45">
      <w:pPr>
        <w:rPr>
          <w:rFonts w:asciiTheme="majorBidi" w:hAnsiTheme="majorBidi" w:cstheme="majorBidi"/>
          <w:sz w:val="28"/>
          <w:szCs w:val="28"/>
        </w:rPr>
      </w:pPr>
    </w:p>
    <w:p w14:paraId="3740AFEB" w14:textId="77777777" w:rsidR="00F2292C" w:rsidRDefault="00F2292C"/>
    <w:p w14:paraId="505E50B0" w14:textId="77777777" w:rsidR="00F2292C" w:rsidRDefault="00F2292C"/>
    <w:p w14:paraId="3692A23E" w14:textId="77777777" w:rsidR="00F2292C" w:rsidRDefault="00F2292C"/>
    <w:p w14:paraId="30C96F08" w14:textId="77777777" w:rsidR="00F2292C" w:rsidRDefault="00F2292C"/>
    <w:p w14:paraId="5A57FD5E" w14:textId="77777777" w:rsidR="00F2292C" w:rsidRDefault="00F2292C"/>
    <w:p w14:paraId="1F7BC3BC" w14:textId="77777777" w:rsidR="00F2292C" w:rsidRDefault="00F2292C"/>
    <w:p w14:paraId="1FA50B91" w14:textId="77777777" w:rsidR="00F2292C" w:rsidRDefault="00F2292C"/>
    <w:p w14:paraId="7D74569B" w14:textId="77777777" w:rsidR="00F2292C" w:rsidRDefault="00F2292C"/>
    <w:p w14:paraId="0DC74AB2" w14:textId="6F83171D" w:rsidR="007E5346" w:rsidRPr="00D35C26" w:rsidRDefault="007E5346" w:rsidP="002C1563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</w:p>
    <w:sectPr w:rsidR="007E5346" w:rsidRPr="00D35C26" w:rsidSect="00C552C9">
      <w:headerReference w:type="default" r:id="rId18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FB63D" w14:textId="77777777" w:rsidR="00850163" w:rsidRDefault="00850163">
      <w:r>
        <w:separator/>
      </w:r>
    </w:p>
  </w:endnote>
  <w:endnote w:type="continuationSeparator" w:id="0">
    <w:p w14:paraId="7FEC7E64" w14:textId="77777777" w:rsidR="00850163" w:rsidRDefault="0085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A6C0E" w14:textId="77777777" w:rsidR="00555D22" w:rsidRDefault="00555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902DE" w14:textId="6D3F3B55" w:rsidR="00873986" w:rsidRPr="00180047" w:rsidRDefault="00873986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7262CB">
      <w:rPr>
        <w:rFonts w:asciiTheme="majorBidi" w:hAnsiTheme="majorBidi" w:cstheme="majorBidi"/>
        <w:noProof/>
        <w:sz w:val="28"/>
        <w:szCs w:val="28"/>
      </w:rPr>
      <w:t>32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A6A86" w14:textId="77777777" w:rsidR="00555D22" w:rsidRDefault="00555D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DCB49" w14:textId="1B0DAA0E" w:rsidR="00873986" w:rsidRPr="00C91024" w:rsidRDefault="00873986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7262CB">
      <w:rPr>
        <w:rFonts w:ascii="Angsana New" w:hAnsi="Angsana New"/>
        <w:noProof/>
        <w:sz w:val="28"/>
        <w:szCs w:val="28"/>
      </w:rPr>
      <w:t>55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26A3F" w14:textId="77777777" w:rsidR="00873986" w:rsidRPr="00A20434" w:rsidRDefault="00873986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73986" w:rsidRPr="0017742A" w:rsidRDefault="00873986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74275" w14:textId="77777777" w:rsidR="00850163" w:rsidRDefault="00850163">
      <w:r>
        <w:separator/>
      </w:r>
    </w:p>
  </w:footnote>
  <w:footnote w:type="continuationSeparator" w:id="0">
    <w:p w14:paraId="751036C6" w14:textId="77777777" w:rsidR="00850163" w:rsidRDefault="0085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DA28E" w14:textId="77777777" w:rsidR="00555D22" w:rsidRDefault="00555D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177C2" w14:textId="6897E9C1" w:rsidR="00873986" w:rsidRPr="00D35C26" w:rsidRDefault="00873986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D35C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35C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35C26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 w:rsidR="00B10A02">
      <w:rPr>
        <w:rFonts w:ascii="Angsana New" w:hAnsi="Angsana New"/>
        <w:b/>
        <w:bCs/>
        <w:sz w:val="28"/>
        <w:szCs w:val="28"/>
      </w:rPr>
      <w:tab/>
    </w:r>
    <w:r w:rsidR="00B10A02" w:rsidRPr="00D35C26">
      <w:rPr>
        <w:rFonts w:ascii="Angsana New" w:hAnsi="Angsana New" w:hint="cs"/>
        <w:b/>
        <w:bCs/>
        <w:sz w:val="28"/>
        <w:szCs w:val="28"/>
      </w:rPr>
      <w:t>“</w:t>
    </w:r>
    <w:r w:rsidR="00B10A02" w:rsidRPr="00D35C26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        </w:t>
    </w:r>
  </w:p>
  <w:p w14:paraId="022C3FBF" w14:textId="537BA3DA" w:rsidR="00873986" w:rsidRPr="00D35C26" w:rsidRDefault="00873986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D35C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CC4C74" w:rsidRPr="00D35C26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="008F3B31" w:rsidRPr="00D35C26">
      <w:rPr>
        <w:rFonts w:ascii="Angsana New" w:hAnsi="Angsana New"/>
        <w:b/>
        <w:bCs/>
        <w:sz w:val="28"/>
        <w:szCs w:val="28"/>
        <w:cs/>
      </w:rPr>
      <w:tab/>
    </w:r>
    <w:r w:rsidR="008F3B31" w:rsidRPr="00D35C26">
      <w:rPr>
        <w:rFonts w:ascii="Angsana New" w:hAnsi="Angsana New"/>
        <w:b/>
        <w:bCs/>
        <w:sz w:val="28"/>
        <w:szCs w:val="28"/>
        <w:cs/>
      </w:rPr>
      <w:tab/>
    </w:r>
    <w:r w:rsidR="008F3B31" w:rsidRPr="00D35C26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769635EF" w14:textId="60A75142" w:rsidR="00873986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35C26">
      <w:rPr>
        <w:rFonts w:ascii="Angsana New" w:hAnsi="Angsana New"/>
        <w:b/>
        <w:bCs/>
        <w:sz w:val="28"/>
        <w:szCs w:val="28"/>
        <w:cs/>
      </w:rPr>
      <w:t>วันที่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35C26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2316DA">
      <w:rPr>
        <w:rFonts w:ascii="Angsana New" w:hAnsi="Angsana New"/>
        <w:b/>
        <w:bCs/>
        <w:sz w:val="28"/>
        <w:szCs w:val="28"/>
      </w:rPr>
      <w:t>0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CC4C74" w:rsidRPr="00D35C26">
      <w:rPr>
        <w:rFonts w:ascii="Angsana New" w:hAnsi="Angsana New" w:hint="cs"/>
        <w:b/>
        <w:bCs/>
        <w:sz w:val="28"/>
        <w:szCs w:val="28"/>
        <w:cs/>
      </w:rPr>
      <w:t>ม</w:t>
    </w:r>
    <w:r w:rsidR="002316DA" w:rsidRPr="00D35C26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 w:rsidR="00CC4C74">
      <w:rPr>
        <w:rFonts w:ascii="Angsana New" w:hAnsi="Angsana New"/>
        <w:b/>
        <w:bCs/>
        <w:sz w:val="28"/>
        <w:szCs w:val="28"/>
      </w:rPr>
      <w:t>7</w:t>
    </w:r>
  </w:p>
  <w:p w14:paraId="6B02DAD8" w14:textId="77777777" w:rsidR="00873986" w:rsidRPr="00225770" w:rsidRDefault="00873986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80CC0" w14:textId="77777777" w:rsidR="00555D22" w:rsidRDefault="00555D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CD77" w14:textId="3E736238" w:rsidR="00873986" w:rsidRPr="002D0232" w:rsidRDefault="00873986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D35C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35C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35C26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/>
        <w:b/>
        <w:bCs/>
        <w:sz w:val="28"/>
        <w:szCs w:val="28"/>
        <w:cs/>
      </w:rPr>
      <w:tab/>
    </w:r>
    <w:r w:rsidR="00E46885" w:rsidRPr="00D35C26">
      <w:rPr>
        <w:rFonts w:ascii="Angsana New" w:hAnsi="Angsana New" w:hint="cs"/>
        <w:b/>
        <w:bCs/>
        <w:sz w:val="28"/>
        <w:szCs w:val="28"/>
        <w:cs/>
      </w:rPr>
      <w:t xml:space="preserve">         “ยังไม่ได้ตรวจสอบ”</w:t>
    </w:r>
    <w:r>
      <w:rPr>
        <w:rFonts w:ascii="Angsana New" w:hAnsi="Angsana New"/>
        <w:b/>
        <w:bCs/>
        <w:sz w:val="28"/>
        <w:szCs w:val="28"/>
      </w:rPr>
      <w:tab/>
    </w:r>
    <w:r w:rsidRPr="00D35C26">
      <w:rPr>
        <w:rFonts w:ascii="Angsana New" w:hAnsi="Angsana New"/>
        <w:b/>
        <w:bCs/>
        <w:sz w:val="28"/>
        <w:szCs w:val="28"/>
        <w:cs/>
      </w:rPr>
      <w:t>หมายเหต</w:t>
    </w:r>
    <w:r w:rsidR="00BC375F" w:rsidRPr="00D35C26">
      <w:rPr>
        <w:rFonts w:ascii="Angsana New" w:hAnsi="Angsana New" w:hint="cs"/>
        <w:b/>
        <w:bCs/>
        <w:sz w:val="28"/>
        <w:szCs w:val="28"/>
        <w:cs/>
      </w:rPr>
      <w:t>ุ</w:t>
    </w:r>
    <w:r w:rsidR="00BC375F" w:rsidRPr="00D35C26">
      <w:rPr>
        <w:rFonts w:ascii="Angsana New" w:hAnsi="Angsana New"/>
        <w:b/>
        <w:bCs/>
        <w:sz w:val="28"/>
        <w:szCs w:val="28"/>
        <w:cs/>
      </w:rPr>
      <w:t>ประกอบข้อมูลทางการเงินระหว่างกาลแบบย่อ</w:t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 w:rsidRPr="00D35C26">
      <w:rPr>
        <w:rFonts w:ascii="Angsana New" w:hAnsi="Angsana New" w:hint="cs"/>
        <w:b/>
        <w:bCs/>
        <w:sz w:val="28"/>
        <w:szCs w:val="28"/>
      </w:rPr>
      <w:t xml:space="preserve">  “</w:t>
    </w:r>
    <w:r w:rsidR="002D0232" w:rsidRPr="00D35C26">
      <w:rPr>
        <w:rFonts w:ascii="Angsana New" w:hAnsi="Angsana New" w:hint="cs"/>
        <w:b/>
        <w:bCs/>
        <w:sz w:val="28"/>
        <w:szCs w:val="28"/>
        <w:cs/>
      </w:rPr>
      <w:t>สอบทานแล้ว”</w:t>
    </w:r>
    <w:r w:rsidRPr="00B93FB2">
      <w:rPr>
        <w:rFonts w:ascii="Angsana New" w:hAnsi="Angsana New"/>
        <w:b/>
        <w:bCs/>
        <w:sz w:val="28"/>
        <w:szCs w:val="28"/>
      </w:rPr>
      <w:tab/>
    </w:r>
    <w:r w:rsidRPr="00D35C26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555D22">
      <w:rPr>
        <w:rFonts w:ascii="Angsana New" w:hAnsi="Angsana New"/>
        <w:b/>
        <w:bCs/>
        <w:sz w:val="28"/>
        <w:szCs w:val="28"/>
      </w:rPr>
      <w:t>0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7F499B" w:rsidRPr="00D35C26">
      <w:rPr>
        <w:rFonts w:ascii="Angsana New" w:hAnsi="Angsana New" w:hint="cs"/>
        <w:b/>
        <w:bCs/>
        <w:sz w:val="28"/>
        <w:szCs w:val="28"/>
        <w:cs/>
      </w:rPr>
      <w:t>ม</w:t>
    </w:r>
    <w:r w:rsidR="00555D22" w:rsidRPr="00D35C26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 w:rsidR="007F499B">
      <w:rPr>
        <w:rFonts w:ascii="Angsana New" w:hAnsi="Angsana New"/>
        <w:b/>
        <w:bCs/>
        <w:sz w:val="28"/>
        <w:szCs w:val="28"/>
      </w:rPr>
      <w:t>7</w:t>
    </w:r>
  </w:p>
  <w:p w14:paraId="105F1B2D" w14:textId="77777777" w:rsidR="00873986" w:rsidRPr="00637127" w:rsidRDefault="008739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68FA1" w14:textId="77777777" w:rsidR="00873986" w:rsidRPr="00D35C2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D35C2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35C26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D35C26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D35C26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73986" w:rsidRPr="00D35C2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35C2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35C26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D35C26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35C2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D35C26">
      <w:rPr>
        <w:rFonts w:ascii="Angsana New" w:hAnsi="Angsana New"/>
        <w:b/>
        <w:bCs/>
        <w:sz w:val="32"/>
        <w:szCs w:val="32"/>
        <w:cs/>
      </w:rPr>
      <w:t xml:space="preserve"> </w:t>
    </w:r>
    <w:r w:rsidRPr="00D35C26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35C26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D35C26">
      <w:rPr>
        <w:rFonts w:ascii="Angsana New" w:hAnsi="Angsana New"/>
        <w:b/>
        <w:bCs/>
        <w:sz w:val="32"/>
        <w:szCs w:val="32"/>
        <w:cs/>
      </w:rPr>
      <w:t xml:space="preserve"> </w:t>
    </w:r>
    <w:r w:rsidRPr="00D35C26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D35C26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35C26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D35C2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D35C26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73986" w:rsidRPr="0093624F" w:rsidRDefault="008739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773BB" w14:textId="77777777" w:rsidR="00AE670E" w:rsidRPr="00D35C26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D35C26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D35C26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D35C26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D35C26">
      <w:rPr>
        <w:rFonts w:ascii="Angsana New" w:hAnsi="Angsana New" w:hint="cs"/>
        <w:b/>
        <w:bCs/>
        <w:sz w:val="28"/>
        <w:szCs w:val="28"/>
      </w:rPr>
      <w:t>“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ยังไม่ได้ตรวจสอบ”         </w:t>
    </w:r>
  </w:p>
  <w:p w14:paraId="4C7F8428" w14:textId="77777777" w:rsidR="00AE670E" w:rsidRPr="00D35C26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D35C26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D35C26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Pr="00D35C26">
      <w:rPr>
        <w:rFonts w:ascii="Angsana New" w:hAnsi="Angsana New"/>
        <w:b/>
        <w:bCs/>
        <w:sz w:val="28"/>
        <w:szCs w:val="28"/>
        <w:cs/>
      </w:rPr>
      <w:tab/>
    </w:r>
    <w:r w:rsidRPr="00D35C26">
      <w:rPr>
        <w:rFonts w:ascii="Angsana New" w:hAnsi="Angsana New"/>
        <w:b/>
        <w:bCs/>
        <w:sz w:val="28"/>
        <w:szCs w:val="28"/>
        <w:cs/>
      </w:rPr>
      <w:tab/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            “สอบทานแล้ว”</w:t>
    </w:r>
  </w:p>
  <w:p w14:paraId="52FDC759" w14:textId="78FA79FC" w:rsidR="00AE670E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D35C26">
      <w:rPr>
        <w:rFonts w:ascii="Angsana New" w:hAnsi="Angsana New"/>
        <w:b/>
        <w:bCs/>
        <w:sz w:val="28"/>
        <w:szCs w:val="28"/>
        <w:cs/>
      </w:rPr>
      <w:t>วันที่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35C26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555D22">
      <w:rPr>
        <w:rFonts w:ascii="Angsana New" w:hAnsi="Angsana New"/>
        <w:b/>
        <w:bCs/>
        <w:sz w:val="28"/>
        <w:szCs w:val="28"/>
      </w:rPr>
      <w:t>0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D35C26">
      <w:rPr>
        <w:rFonts w:ascii="Angsana New" w:hAnsi="Angsana New" w:hint="cs"/>
        <w:b/>
        <w:bCs/>
        <w:sz w:val="28"/>
        <w:szCs w:val="28"/>
        <w:cs/>
      </w:rPr>
      <w:t>ม</w:t>
    </w:r>
    <w:r w:rsidR="00555D22" w:rsidRPr="00D35C26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D35C26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06649B2E" w14:textId="77777777" w:rsidR="00873986" w:rsidRPr="00D35C26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0B7C42"/>
    <w:multiLevelType w:val="hybridMultilevel"/>
    <w:tmpl w:val="2946B33A"/>
    <w:lvl w:ilvl="0" w:tplc="42D41620">
      <w:start w:val="3"/>
      <w:numFmt w:val="bullet"/>
      <w:lvlText w:val="-"/>
      <w:lvlJc w:val="left"/>
      <w:pPr>
        <w:ind w:left="10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4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D5402B"/>
    <w:multiLevelType w:val="multilevel"/>
    <w:tmpl w:val="3184DB4C"/>
    <w:numStyleLink w:val="Style2"/>
  </w:abstractNum>
  <w:abstractNum w:abstractNumId="2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5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6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8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9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86F2AB0"/>
    <w:multiLevelType w:val="hybridMultilevel"/>
    <w:tmpl w:val="D9B203DA"/>
    <w:lvl w:ilvl="0" w:tplc="0409000F">
      <w:start w:val="1"/>
      <w:numFmt w:val="decimal"/>
      <w:lvlText w:val="%1."/>
      <w:lvlJc w:val="left"/>
      <w:pPr>
        <w:ind w:left="992" w:hanging="360"/>
      </w:p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4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5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9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ED00E77"/>
    <w:multiLevelType w:val="multilevel"/>
    <w:tmpl w:val="FD787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7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8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295465">
    <w:abstractNumId w:val="6"/>
  </w:num>
  <w:num w:numId="2" w16cid:durableId="499195923">
    <w:abstractNumId w:val="5"/>
  </w:num>
  <w:num w:numId="3" w16cid:durableId="1169060953">
    <w:abstractNumId w:val="9"/>
  </w:num>
  <w:num w:numId="4" w16cid:durableId="1165708007">
    <w:abstractNumId w:val="7"/>
  </w:num>
  <w:num w:numId="5" w16cid:durableId="1204321022">
    <w:abstractNumId w:val="8"/>
  </w:num>
  <w:num w:numId="6" w16cid:durableId="1460104892">
    <w:abstractNumId w:val="3"/>
  </w:num>
  <w:num w:numId="7" w16cid:durableId="111676271">
    <w:abstractNumId w:val="2"/>
  </w:num>
  <w:num w:numId="8" w16cid:durableId="1006176868">
    <w:abstractNumId w:val="0"/>
  </w:num>
  <w:num w:numId="9" w16cid:durableId="1385834259">
    <w:abstractNumId w:val="1"/>
  </w:num>
  <w:num w:numId="10" w16cid:durableId="1866480130">
    <w:abstractNumId w:val="4"/>
  </w:num>
  <w:num w:numId="11" w16cid:durableId="1112742660">
    <w:abstractNumId w:val="32"/>
  </w:num>
  <w:num w:numId="12" w16cid:durableId="1223979385">
    <w:abstractNumId w:val="27"/>
  </w:num>
  <w:num w:numId="13" w16cid:durableId="419258615">
    <w:abstractNumId w:val="45"/>
  </w:num>
  <w:num w:numId="14" w16cid:durableId="1992520422">
    <w:abstractNumId w:val="30"/>
  </w:num>
  <w:num w:numId="15" w16cid:durableId="850723873">
    <w:abstractNumId w:val="33"/>
  </w:num>
  <w:num w:numId="16" w16cid:durableId="609702084">
    <w:abstractNumId w:val="48"/>
  </w:num>
  <w:num w:numId="17" w16cid:durableId="182941598">
    <w:abstractNumId w:val="25"/>
  </w:num>
  <w:num w:numId="18" w16cid:durableId="239682453">
    <w:abstractNumId w:val="21"/>
  </w:num>
  <w:num w:numId="19" w16cid:durableId="899360926">
    <w:abstractNumId w:val="44"/>
  </w:num>
  <w:num w:numId="20" w16cid:durableId="1126268739">
    <w:abstractNumId w:val="12"/>
  </w:num>
  <w:num w:numId="21" w16cid:durableId="2095859750">
    <w:abstractNumId w:val="15"/>
  </w:num>
  <w:num w:numId="22" w16cid:durableId="985084475">
    <w:abstractNumId w:val="23"/>
  </w:num>
  <w:num w:numId="23" w16cid:durableId="1126120505">
    <w:abstractNumId w:val="36"/>
  </w:num>
  <w:num w:numId="24" w16cid:durableId="904802105">
    <w:abstractNumId w:val="22"/>
  </w:num>
  <w:num w:numId="25" w16cid:durableId="277686268">
    <w:abstractNumId w:val="46"/>
  </w:num>
  <w:num w:numId="26" w16cid:durableId="175316323">
    <w:abstractNumId w:val="34"/>
  </w:num>
  <w:num w:numId="27" w16cid:durableId="1853063110">
    <w:abstractNumId w:val="47"/>
  </w:num>
  <w:num w:numId="28" w16cid:durableId="691759040">
    <w:abstractNumId w:val="24"/>
  </w:num>
  <w:num w:numId="29" w16cid:durableId="678048155">
    <w:abstractNumId w:val="19"/>
  </w:num>
  <w:num w:numId="30" w16cid:durableId="416442057">
    <w:abstractNumId w:val="29"/>
  </w:num>
  <w:num w:numId="31" w16cid:durableId="826748924">
    <w:abstractNumId w:val="18"/>
  </w:num>
  <w:num w:numId="32" w16cid:durableId="155415159">
    <w:abstractNumId w:val="39"/>
  </w:num>
  <w:num w:numId="33" w16cid:durableId="1392532960">
    <w:abstractNumId w:val="11"/>
  </w:num>
  <w:num w:numId="34" w16cid:durableId="175389048">
    <w:abstractNumId w:val="17"/>
  </w:num>
  <w:num w:numId="35" w16cid:durableId="934364936">
    <w:abstractNumId w:val="43"/>
  </w:num>
  <w:num w:numId="36" w16cid:durableId="1015109067">
    <w:abstractNumId w:val="14"/>
  </w:num>
  <w:num w:numId="37" w16cid:durableId="2140956145">
    <w:abstractNumId w:val="41"/>
  </w:num>
  <w:num w:numId="38" w16cid:durableId="785006474">
    <w:abstractNumId w:val="35"/>
  </w:num>
  <w:num w:numId="39" w16cid:durableId="581453708">
    <w:abstractNumId w:val="10"/>
  </w:num>
  <w:num w:numId="40" w16cid:durableId="786436783">
    <w:abstractNumId w:val="20"/>
  </w:num>
  <w:num w:numId="41" w16cid:durableId="1671829847">
    <w:abstractNumId w:val="28"/>
  </w:num>
  <w:num w:numId="42" w16cid:durableId="1340691210">
    <w:abstractNumId w:val="37"/>
  </w:num>
  <w:num w:numId="43" w16cid:durableId="1121340630">
    <w:abstractNumId w:val="16"/>
  </w:num>
  <w:num w:numId="44" w16cid:durableId="331298850">
    <w:abstractNumId w:val="42"/>
  </w:num>
  <w:num w:numId="45" w16cid:durableId="533082230">
    <w:abstractNumId w:val="38"/>
  </w:num>
  <w:num w:numId="46" w16cid:durableId="1331568186">
    <w:abstractNumId w:val="26"/>
  </w:num>
  <w:num w:numId="47" w16cid:durableId="731469381">
    <w:abstractNumId w:val="40"/>
  </w:num>
  <w:num w:numId="48" w16cid:durableId="948201553">
    <w:abstractNumId w:val="13"/>
  </w:num>
  <w:num w:numId="49" w16cid:durableId="18550098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EE8"/>
    <w:rsid w:val="00002F31"/>
    <w:rsid w:val="0000302C"/>
    <w:rsid w:val="000036DF"/>
    <w:rsid w:val="00003D77"/>
    <w:rsid w:val="00003E80"/>
    <w:rsid w:val="00004735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D18"/>
    <w:rsid w:val="000151B1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0E1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B30"/>
    <w:rsid w:val="00035CED"/>
    <w:rsid w:val="00035E84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A01"/>
    <w:rsid w:val="00041BD0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3E0"/>
    <w:rsid w:val="000536C7"/>
    <w:rsid w:val="00053954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B7F"/>
    <w:rsid w:val="00063C1D"/>
    <w:rsid w:val="000640FF"/>
    <w:rsid w:val="000650FF"/>
    <w:rsid w:val="00065110"/>
    <w:rsid w:val="000653D9"/>
    <w:rsid w:val="00065541"/>
    <w:rsid w:val="00065864"/>
    <w:rsid w:val="00065A9F"/>
    <w:rsid w:val="00065C6A"/>
    <w:rsid w:val="00065CD6"/>
    <w:rsid w:val="00065E3D"/>
    <w:rsid w:val="00066D53"/>
    <w:rsid w:val="00067262"/>
    <w:rsid w:val="000673C9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338"/>
    <w:rsid w:val="0007338D"/>
    <w:rsid w:val="000738BB"/>
    <w:rsid w:val="00073C23"/>
    <w:rsid w:val="00073E7D"/>
    <w:rsid w:val="000747D9"/>
    <w:rsid w:val="00074A1A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E87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CCA"/>
    <w:rsid w:val="000A3E53"/>
    <w:rsid w:val="000A3F75"/>
    <w:rsid w:val="000A44AF"/>
    <w:rsid w:val="000A4D80"/>
    <w:rsid w:val="000A51A7"/>
    <w:rsid w:val="000A531D"/>
    <w:rsid w:val="000A5491"/>
    <w:rsid w:val="000A54F1"/>
    <w:rsid w:val="000A567D"/>
    <w:rsid w:val="000A5684"/>
    <w:rsid w:val="000A654F"/>
    <w:rsid w:val="000A76D2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F6D"/>
    <w:rsid w:val="000B2048"/>
    <w:rsid w:val="000B2320"/>
    <w:rsid w:val="000B2AC6"/>
    <w:rsid w:val="000B3A0F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FC"/>
    <w:rsid w:val="000B5E26"/>
    <w:rsid w:val="000B63F6"/>
    <w:rsid w:val="000B6E81"/>
    <w:rsid w:val="000B6F5A"/>
    <w:rsid w:val="000B7604"/>
    <w:rsid w:val="000B795F"/>
    <w:rsid w:val="000B7A6B"/>
    <w:rsid w:val="000B7C10"/>
    <w:rsid w:val="000B7C4F"/>
    <w:rsid w:val="000B7FE4"/>
    <w:rsid w:val="000C0752"/>
    <w:rsid w:val="000C0BD4"/>
    <w:rsid w:val="000C0D13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A2D"/>
    <w:rsid w:val="000D6C04"/>
    <w:rsid w:val="000D70A1"/>
    <w:rsid w:val="000D71FF"/>
    <w:rsid w:val="000D72D3"/>
    <w:rsid w:val="000D7735"/>
    <w:rsid w:val="000D7EDF"/>
    <w:rsid w:val="000E0041"/>
    <w:rsid w:val="000E01DA"/>
    <w:rsid w:val="000E02A2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B4"/>
    <w:rsid w:val="000E2DC6"/>
    <w:rsid w:val="000E336C"/>
    <w:rsid w:val="000E343D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750"/>
    <w:rsid w:val="000E7FF7"/>
    <w:rsid w:val="000F01B8"/>
    <w:rsid w:val="000F0239"/>
    <w:rsid w:val="000F0421"/>
    <w:rsid w:val="000F09F4"/>
    <w:rsid w:val="000F0C89"/>
    <w:rsid w:val="000F0D51"/>
    <w:rsid w:val="000F11F6"/>
    <w:rsid w:val="000F1414"/>
    <w:rsid w:val="000F18C6"/>
    <w:rsid w:val="000F1B9C"/>
    <w:rsid w:val="000F1E19"/>
    <w:rsid w:val="000F1E51"/>
    <w:rsid w:val="000F1E68"/>
    <w:rsid w:val="000F21F4"/>
    <w:rsid w:val="000F2433"/>
    <w:rsid w:val="000F288C"/>
    <w:rsid w:val="000F30E4"/>
    <w:rsid w:val="000F3579"/>
    <w:rsid w:val="000F3D51"/>
    <w:rsid w:val="000F47BB"/>
    <w:rsid w:val="000F48A6"/>
    <w:rsid w:val="000F50DA"/>
    <w:rsid w:val="000F5A00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100345"/>
    <w:rsid w:val="0010146E"/>
    <w:rsid w:val="001016C6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9E7"/>
    <w:rsid w:val="00107A7C"/>
    <w:rsid w:val="00110544"/>
    <w:rsid w:val="001107F7"/>
    <w:rsid w:val="00110907"/>
    <w:rsid w:val="00110BE3"/>
    <w:rsid w:val="00110D02"/>
    <w:rsid w:val="00110FF3"/>
    <w:rsid w:val="00111249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B60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8EB"/>
    <w:rsid w:val="00131BBA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7AE"/>
    <w:rsid w:val="00135BAB"/>
    <w:rsid w:val="00136091"/>
    <w:rsid w:val="001364E8"/>
    <w:rsid w:val="00136681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7F"/>
    <w:rsid w:val="00153AEA"/>
    <w:rsid w:val="00153BD5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E79"/>
    <w:rsid w:val="00163411"/>
    <w:rsid w:val="00163674"/>
    <w:rsid w:val="001638AD"/>
    <w:rsid w:val="00163A0F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DE0"/>
    <w:rsid w:val="00170E9A"/>
    <w:rsid w:val="00171A06"/>
    <w:rsid w:val="00171B9F"/>
    <w:rsid w:val="00171C45"/>
    <w:rsid w:val="00171DD7"/>
    <w:rsid w:val="001729B9"/>
    <w:rsid w:val="00172DC6"/>
    <w:rsid w:val="0017319E"/>
    <w:rsid w:val="0017328D"/>
    <w:rsid w:val="001738B3"/>
    <w:rsid w:val="00173CBC"/>
    <w:rsid w:val="00173DC8"/>
    <w:rsid w:val="00174051"/>
    <w:rsid w:val="00174389"/>
    <w:rsid w:val="00174C6D"/>
    <w:rsid w:val="001752AE"/>
    <w:rsid w:val="001753F5"/>
    <w:rsid w:val="001759B6"/>
    <w:rsid w:val="00175EDA"/>
    <w:rsid w:val="00175F93"/>
    <w:rsid w:val="00176311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80047"/>
    <w:rsid w:val="00180F67"/>
    <w:rsid w:val="0018146F"/>
    <w:rsid w:val="001814AE"/>
    <w:rsid w:val="001818A6"/>
    <w:rsid w:val="00181A68"/>
    <w:rsid w:val="00181F49"/>
    <w:rsid w:val="001824EB"/>
    <w:rsid w:val="0018254E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A4F"/>
    <w:rsid w:val="00187EC7"/>
    <w:rsid w:val="00190631"/>
    <w:rsid w:val="00190C33"/>
    <w:rsid w:val="001916F0"/>
    <w:rsid w:val="001918E6"/>
    <w:rsid w:val="00191B0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6B6"/>
    <w:rsid w:val="001A3AB7"/>
    <w:rsid w:val="001A3E16"/>
    <w:rsid w:val="001A41C3"/>
    <w:rsid w:val="001A4300"/>
    <w:rsid w:val="001A472E"/>
    <w:rsid w:val="001A52BA"/>
    <w:rsid w:val="001A5543"/>
    <w:rsid w:val="001A5910"/>
    <w:rsid w:val="001A5A03"/>
    <w:rsid w:val="001A6171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3FF6"/>
    <w:rsid w:val="001C4526"/>
    <w:rsid w:val="001C528C"/>
    <w:rsid w:val="001C5308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C9"/>
    <w:rsid w:val="001D0B56"/>
    <w:rsid w:val="001D0E43"/>
    <w:rsid w:val="001D13FE"/>
    <w:rsid w:val="001D16D1"/>
    <w:rsid w:val="001D1959"/>
    <w:rsid w:val="001D210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282"/>
    <w:rsid w:val="001D7604"/>
    <w:rsid w:val="001D7865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73BB"/>
    <w:rsid w:val="001E7B07"/>
    <w:rsid w:val="001F0386"/>
    <w:rsid w:val="001F0469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79F"/>
    <w:rsid w:val="001F38B1"/>
    <w:rsid w:val="001F3EB5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60BB"/>
    <w:rsid w:val="00206208"/>
    <w:rsid w:val="002069B4"/>
    <w:rsid w:val="002069D0"/>
    <w:rsid w:val="002075BF"/>
    <w:rsid w:val="00207669"/>
    <w:rsid w:val="002079E1"/>
    <w:rsid w:val="00207A6F"/>
    <w:rsid w:val="00210389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3D9"/>
    <w:rsid w:val="00216462"/>
    <w:rsid w:val="00216684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BDE"/>
    <w:rsid w:val="00224CB6"/>
    <w:rsid w:val="00225304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71FD"/>
    <w:rsid w:val="00237406"/>
    <w:rsid w:val="002375BF"/>
    <w:rsid w:val="002376DE"/>
    <w:rsid w:val="00237880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2C1"/>
    <w:rsid w:val="0024290C"/>
    <w:rsid w:val="0024294A"/>
    <w:rsid w:val="00242BDE"/>
    <w:rsid w:val="00243842"/>
    <w:rsid w:val="00243968"/>
    <w:rsid w:val="00243A01"/>
    <w:rsid w:val="00243C90"/>
    <w:rsid w:val="00243ED8"/>
    <w:rsid w:val="00243F3B"/>
    <w:rsid w:val="00244C2F"/>
    <w:rsid w:val="00244DA1"/>
    <w:rsid w:val="00245F89"/>
    <w:rsid w:val="00246520"/>
    <w:rsid w:val="0024668F"/>
    <w:rsid w:val="00246AAC"/>
    <w:rsid w:val="00246AE1"/>
    <w:rsid w:val="00246CCE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683"/>
    <w:rsid w:val="0025686E"/>
    <w:rsid w:val="00256B8C"/>
    <w:rsid w:val="00256BB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52B"/>
    <w:rsid w:val="00262A21"/>
    <w:rsid w:val="0026339F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F54"/>
    <w:rsid w:val="002702C6"/>
    <w:rsid w:val="00270782"/>
    <w:rsid w:val="00271901"/>
    <w:rsid w:val="00272284"/>
    <w:rsid w:val="002726C3"/>
    <w:rsid w:val="0027286B"/>
    <w:rsid w:val="00272A69"/>
    <w:rsid w:val="00272B3B"/>
    <w:rsid w:val="00272C9B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E9"/>
    <w:rsid w:val="00280FEE"/>
    <w:rsid w:val="0028171F"/>
    <w:rsid w:val="00281C72"/>
    <w:rsid w:val="00281CAD"/>
    <w:rsid w:val="0028209A"/>
    <w:rsid w:val="00282252"/>
    <w:rsid w:val="002823B4"/>
    <w:rsid w:val="002825FF"/>
    <w:rsid w:val="0028298A"/>
    <w:rsid w:val="00282E8B"/>
    <w:rsid w:val="002834D4"/>
    <w:rsid w:val="002835F8"/>
    <w:rsid w:val="0028373A"/>
    <w:rsid w:val="00283830"/>
    <w:rsid w:val="00283842"/>
    <w:rsid w:val="00283858"/>
    <w:rsid w:val="002839EE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2EC"/>
    <w:rsid w:val="002955CA"/>
    <w:rsid w:val="002959F9"/>
    <w:rsid w:val="00295B10"/>
    <w:rsid w:val="00295E2E"/>
    <w:rsid w:val="002965C3"/>
    <w:rsid w:val="002966A5"/>
    <w:rsid w:val="00296A31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895"/>
    <w:rsid w:val="002A2FDF"/>
    <w:rsid w:val="002A3386"/>
    <w:rsid w:val="002A3622"/>
    <w:rsid w:val="002A39C8"/>
    <w:rsid w:val="002A3AA9"/>
    <w:rsid w:val="002A3B24"/>
    <w:rsid w:val="002A3B36"/>
    <w:rsid w:val="002A3DF7"/>
    <w:rsid w:val="002A474D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DA3"/>
    <w:rsid w:val="002C03BC"/>
    <w:rsid w:val="002C06D5"/>
    <w:rsid w:val="002C0714"/>
    <w:rsid w:val="002C0A59"/>
    <w:rsid w:val="002C1563"/>
    <w:rsid w:val="002C192E"/>
    <w:rsid w:val="002C19FF"/>
    <w:rsid w:val="002C1BA4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4CEA"/>
    <w:rsid w:val="002C5610"/>
    <w:rsid w:val="002C5A25"/>
    <w:rsid w:val="002C5AFF"/>
    <w:rsid w:val="002C5CCA"/>
    <w:rsid w:val="002C5DFE"/>
    <w:rsid w:val="002C667E"/>
    <w:rsid w:val="002C67A2"/>
    <w:rsid w:val="002C6C35"/>
    <w:rsid w:val="002C7145"/>
    <w:rsid w:val="002C7613"/>
    <w:rsid w:val="002C7963"/>
    <w:rsid w:val="002C7F22"/>
    <w:rsid w:val="002D0232"/>
    <w:rsid w:val="002D086D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EE"/>
    <w:rsid w:val="002D3074"/>
    <w:rsid w:val="002D30B0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316"/>
    <w:rsid w:val="002D6B2D"/>
    <w:rsid w:val="002D71A3"/>
    <w:rsid w:val="002D78A8"/>
    <w:rsid w:val="002D78F2"/>
    <w:rsid w:val="002D7903"/>
    <w:rsid w:val="002D7926"/>
    <w:rsid w:val="002D7D4D"/>
    <w:rsid w:val="002E0046"/>
    <w:rsid w:val="002E016B"/>
    <w:rsid w:val="002E02A0"/>
    <w:rsid w:val="002E03BF"/>
    <w:rsid w:val="002E0504"/>
    <w:rsid w:val="002E0589"/>
    <w:rsid w:val="002E06CD"/>
    <w:rsid w:val="002E06D4"/>
    <w:rsid w:val="002E10B0"/>
    <w:rsid w:val="002E132A"/>
    <w:rsid w:val="002E13F4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61A9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14F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F3"/>
    <w:rsid w:val="003117AD"/>
    <w:rsid w:val="00311AB8"/>
    <w:rsid w:val="00312260"/>
    <w:rsid w:val="003122B1"/>
    <w:rsid w:val="003124C3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2142"/>
    <w:rsid w:val="00322246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D11"/>
    <w:rsid w:val="00331ECE"/>
    <w:rsid w:val="003320E8"/>
    <w:rsid w:val="00332DD4"/>
    <w:rsid w:val="00333055"/>
    <w:rsid w:val="0033336A"/>
    <w:rsid w:val="0033337B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5110"/>
    <w:rsid w:val="0033593D"/>
    <w:rsid w:val="00335DBA"/>
    <w:rsid w:val="0033602A"/>
    <w:rsid w:val="003362C5"/>
    <w:rsid w:val="00336A38"/>
    <w:rsid w:val="00336E63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64C"/>
    <w:rsid w:val="00344807"/>
    <w:rsid w:val="003449BB"/>
    <w:rsid w:val="003449E9"/>
    <w:rsid w:val="00344A0F"/>
    <w:rsid w:val="00344E6C"/>
    <w:rsid w:val="0034527B"/>
    <w:rsid w:val="003454A6"/>
    <w:rsid w:val="00345A5F"/>
    <w:rsid w:val="003460EB"/>
    <w:rsid w:val="00347053"/>
    <w:rsid w:val="003470C6"/>
    <w:rsid w:val="003473EA"/>
    <w:rsid w:val="00347440"/>
    <w:rsid w:val="0034748F"/>
    <w:rsid w:val="003478BA"/>
    <w:rsid w:val="00347C78"/>
    <w:rsid w:val="00347C89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4E3"/>
    <w:rsid w:val="00355DD8"/>
    <w:rsid w:val="00355F06"/>
    <w:rsid w:val="00356070"/>
    <w:rsid w:val="003560B5"/>
    <w:rsid w:val="00356468"/>
    <w:rsid w:val="00356C42"/>
    <w:rsid w:val="00356EDF"/>
    <w:rsid w:val="003576E7"/>
    <w:rsid w:val="00357811"/>
    <w:rsid w:val="00357F19"/>
    <w:rsid w:val="00360139"/>
    <w:rsid w:val="00360515"/>
    <w:rsid w:val="003606AB"/>
    <w:rsid w:val="00360E66"/>
    <w:rsid w:val="0036134A"/>
    <w:rsid w:val="003613C9"/>
    <w:rsid w:val="00361716"/>
    <w:rsid w:val="00361A0C"/>
    <w:rsid w:val="00361B41"/>
    <w:rsid w:val="00361EB9"/>
    <w:rsid w:val="00361ED2"/>
    <w:rsid w:val="003625F0"/>
    <w:rsid w:val="00362C0F"/>
    <w:rsid w:val="00362E59"/>
    <w:rsid w:val="00362F5D"/>
    <w:rsid w:val="00362FEA"/>
    <w:rsid w:val="00363A77"/>
    <w:rsid w:val="00363AA8"/>
    <w:rsid w:val="00363E03"/>
    <w:rsid w:val="00363F1C"/>
    <w:rsid w:val="00364291"/>
    <w:rsid w:val="003646A6"/>
    <w:rsid w:val="00364A10"/>
    <w:rsid w:val="00364EE3"/>
    <w:rsid w:val="003656A8"/>
    <w:rsid w:val="0036582A"/>
    <w:rsid w:val="00365894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F"/>
    <w:rsid w:val="00377B45"/>
    <w:rsid w:val="00377BC2"/>
    <w:rsid w:val="00377CDE"/>
    <w:rsid w:val="00377E5B"/>
    <w:rsid w:val="00377EDC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74D"/>
    <w:rsid w:val="0039298F"/>
    <w:rsid w:val="00392C11"/>
    <w:rsid w:val="00392C4E"/>
    <w:rsid w:val="00392F36"/>
    <w:rsid w:val="00393555"/>
    <w:rsid w:val="003935CA"/>
    <w:rsid w:val="00393755"/>
    <w:rsid w:val="00393A3F"/>
    <w:rsid w:val="00393B3F"/>
    <w:rsid w:val="00393D73"/>
    <w:rsid w:val="003940F2"/>
    <w:rsid w:val="00394370"/>
    <w:rsid w:val="0039490E"/>
    <w:rsid w:val="00394BFC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4F7F"/>
    <w:rsid w:val="003B541D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827"/>
    <w:rsid w:val="003C6ACC"/>
    <w:rsid w:val="003C6ADC"/>
    <w:rsid w:val="003C6BC1"/>
    <w:rsid w:val="003C7B66"/>
    <w:rsid w:val="003C7D42"/>
    <w:rsid w:val="003C7D68"/>
    <w:rsid w:val="003D0E54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C28"/>
    <w:rsid w:val="003D4C95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D21"/>
    <w:rsid w:val="003E60BF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68E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7C"/>
    <w:rsid w:val="003F614C"/>
    <w:rsid w:val="003F6592"/>
    <w:rsid w:val="003F67DB"/>
    <w:rsid w:val="003F67FA"/>
    <w:rsid w:val="003F6963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0C63"/>
    <w:rsid w:val="00421187"/>
    <w:rsid w:val="00421C7D"/>
    <w:rsid w:val="00421C94"/>
    <w:rsid w:val="00421E03"/>
    <w:rsid w:val="00421FB2"/>
    <w:rsid w:val="0042259E"/>
    <w:rsid w:val="00422EC5"/>
    <w:rsid w:val="00422ED2"/>
    <w:rsid w:val="0042330F"/>
    <w:rsid w:val="00423557"/>
    <w:rsid w:val="00423674"/>
    <w:rsid w:val="0042388B"/>
    <w:rsid w:val="004246E1"/>
    <w:rsid w:val="004247DF"/>
    <w:rsid w:val="00424911"/>
    <w:rsid w:val="00424B70"/>
    <w:rsid w:val="00425066"/>
    <w:rsid w:val="004255C9"/>
    <w:rsid w:val="00425AF3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87C"/>
    <w:rsid w:val="00432999"/>
    <w:rsid w:val="00432B4E"/>
    <w:rsid w:val="004331BC"/>
    <w:rsid w:val="004336B4"/>
    <w:rsid w:val="0043371B"/>
    <w:rsid w:val="00433883"/>
    <w:rsid w:val="00433996"/>
    <w:rsid w:val="00433DEB"/>
    <w:rsid w:val="004342E2"/>
    <w:rsid w:val="00434E73"/>
    <w:rsid w:val="00435075"/>
    <w:rsid w:val="00435137"/>
    <w:rsid w:val="004351E8"/>
    <w:rsid w:val="00435C0E"/>
    <w:rsid w:val="00435E36"/>
    <w:rsid w:val="00435FCD"/>
    <w:rsid w:val="004362B9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254"/>
    <w:rsid w:val="004445CF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947"/>
    <w:rsid w:val="00447503"/>
    <w:rsid w:val="00447936"/>
    <w:rsid w:val="00447F58"/>
    <w:rsid w:val="00450066"/>
    <w:rsid w:val="00450613"/>
    <w:rsid w:val="00450A77"/>
    <w:rsid w:val="004511E5"/>
    <w:rsid w:val="004513D9"/>
    <w:rsid w:val="00451B2F"/>
    <w:rsid w:val="00451F70"/>
    <w:rsid w:val="004523B3"/>
    <w:rsid w:val="004527AA"/>
    <w:rsid w:val="004527F8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DA4"/>
    <w:rsid w:val="00456F7A"/>
    <w:rsid w:val="00456FE2"/>
    <w:rsid w:val="00457411"/>
    <w:rsid w:val="00457413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5DF"/>
    <w:rsid w:val="004619F6"/>
    <w:rsid w:val="00461C01"/>
    <w:rsid w:val="00461D00"/>
    <w:rsid w:val="00461D71"/>
    <w:rsid w:val="00461ED0"/>
    <w:rsid w:val="00462506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821"/>
    <w:rsid w:val="004649D2"/>
    <w:rsid w:val="00464A30"/>
    <w:rsid w:val="0046514E"/>
    <w:rsid w:val="004651F7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F5E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455"/>
    <w:rsid w:val="0048667E"/>
    <w:rsid w:val="0048669F"/>
    <w:rsid w:val="004866CE"/>
    <w:rsid w:val="0048682A"/>
    <w:rsid w:val="00486A97"/>
    <w:rsid w:val="00486BF4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4E"/>
    <w:rsid w:val="0049245E"/>
    <w:rsid w:val="00492D54"/>
    <w:rsid w:val="00492E5B"/>
    <w:rsid w:val="0049303E"/>
    <w:rsid w:val="00493253"/>
    <w:rsid w:val="004933DD"/>
    <w:rsid w:val="0049375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FD7"/>
    <w:rsid w:val="00497D70"/>
    <w:rsid w:val="004A0829"/>
    <w:rsid w:val="004A0974"/>
    <w:rsid w:val="004A0C18"/>
    <w:rsid w:val="004A10E2"/>
    <w:rsid w:val="004A128F"/>
    <w:rsid w:val="004A1FDD"/>
    <w:rsid w:val="004A22FE"/>
    <w:rsid w:val="004A276D"/>
    <w:rsid w:val="004A2CE1"/>
    <w:rsid w:val="004A2F78"/>
    <w:rsid w:val="004A2F8D"/>
    <w:rsid w:val="004A30F1"/>
    <w:rsid w:val="004A349E"/>
    <w:rsid w:val="004A3933"/>
    <w:rsid w:val="004A3A28"/>
    <w:rsid w:val="004A3BD9"/>
    <w:rsid w:val="004A3C63"/>
    <w:rsid w:val="004A3FD4"/>
    <w:rsid w:val="004A408D"/>
    <w:rsid w:val="004A45B5"/>
    <w:rsid w:val="004A4B81"/>
    <w:rsid w:val="004A4D7A"/>
    <w:rsid w:val="004A56B7"/>
    <w:rsid w:val="004A5739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A7EF7"/>
    <w:rsid w:val="004A7F8C"/>
    <w:rsid w:val="004B053D"/>
    <w:rsid w:val="004B07A7"/>
    <w:rsid w:val="004B07CC"/>
    <w:rsid w:val="004B08DC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F0A"/>
    <w:rsid w:val="004C1F45"/>
    <w:rsid w:val="004C215E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84B"/>
    <w:rsid w:val="004C755B"/>
    <w:rsid w:val="004C7DCD"/>
    <w:rsid w:val="004D05A1"/>
    <w:rsid w:val="004D05BE"/>
    <w:rsid w:val="004D0755"/>
    <w:rsid w:val="004D0848"/>
    <w:rsid w:val="004D08B2"/>
    <w:rsid w:val="004D0F1F"/>
    <w:rsid w:val="004D0F21"/>
    <w:rsid w:val="004D1AB9"/>
    <w:rsid w:val="004D1D71"/>
    <w:rsid w:val="004D205C"/>
    <w:rsid w:val="004D20AF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E22"/>
    <w:rsid w:val="004E30A8"/>
    <w:rsid w:val="004E319C"/>
    <w:rsid w:val="004E3F0A"/>
    <w:rsid w:val="004E48BB"/>
    <w:rsid w:val="004E4C60"/>
    <w:rsid w:val="004E50F5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605"/>
    <w:rsid w:val="00515858"/>
    <w:rsid w:val="00515E23"/>
    <w:rsid w:val="0051614A"/>
    <w:rsid w:val="00516304"/>
    <w:rsid w:val="00516751"/>
    <w:rsid w:val="005168E7"/>
    <w:rsid w:val="00516EB8"/>
    <w:rsid w:val="005177C3"/>
    <w:rsid w:val="00517BAC"/>
    <w:rsid w:val="00520516"/>
    <w:rsid w:val="005209F6"/>
    <w:rsid w:val="00520A7E"/>
    <w:rsid w:val="005210EC"/>
    <w:rsid w:val="005214A3"/>
    <w:rsid w:val="00521A02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09F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BD0"/>
    <w:rsid w:val="00536C58"/>
    <w:rsid w:val="005371F0"/>
    <w:rsid w:val="0053775B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C38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FB"/>
    <w:rsid w:val="00555FA8"/>
    <w:rsid w:val="0055607A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D10"/>
    <w:rsid w:val="0056227C"/>
    <w:rsid w:val="00562782"/>
    <w:rsid w:val="005629C2"/>
    <w:rsid w:val="005630EC"/>
    <w:rsid w:val="0056355F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67F1D"/>
    <w:rsid w:val="00570609"/>
    <w:rsid w:val="005708D7"/>
    <w:rsid w:val="00570AF3"/>
    <w:rsid w:val="00570C1C"/>
    <w:rsid w:val="00570FD5"/>
    <w:rsid w:val="00571464"/>
    <w:rsid w:val="00571891"/>
    <w:rsid w:val="00571E34"/>
    <w:rsid w:val="0057204A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94A"/>
    <w:rsid w:val="00576D6F"/>
    <w:rsid w:val="00576E88"/>
    <w:rsid w:val="00576F64"/>
    <w:rsid w:val="00576FEA"/>
    <w:rsid w:val="00577779"/>
    <w:rsid w:val="00577FB9"/>
    <w:rsid w:val="0058001C"/>
    <w:rsid w:val="0058008E"/>
    <w:rsid w:val="00580580"/>
    <w:rsid w:val="00580EFA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572B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F27"/>
    <w:rsid w:val="0059034A"/>
    <w:rsid w:val="0059038A"/>
    <w:rsid w:val="0059041F"/>
    <w:rsid w:val="0059061D"/>
    <w:rsid w:val="00590744"/>
    <w:rsid w:val="00590DC3"/>
    <w:rsid w:val="00591093"/>
    <w:rsid w:val="005912B6"/>
    <w:rsid w:val="00591F15"/>
    <w:rsid w:val="0059242D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8C5"/>
    <w:rsid w:val="005A2DDC"/>
    <w:rsid w:val="005A332E"/>
    <w:rsid w:val="005A3572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6C60"/>
    <w:rsid w:val="005A723F"/>
    <w:rsid w:val="005A7278"/>
    <w:rsid w:val="005A7355"/>
    <w:rsid w:val="005A74C4"/>
    <w:rsid w:val="005A75A2"/>
    <w:rsid w:val="005A76DC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688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6C4"/>
    <w:rsid w:val="005B59BD"/>
    <w:rsid w:val="005B5B1D"/>
    <w:rsid w:val="005B5CAF"/>
    <w:rsid w:val="005B5E4B"/>
    <w:rsid w:val="005B5EAA"/>
    <w:rsid w:val="005B6595"/>
    <w:rsid w:val="005B6896"/>
    <w:rsid w:val="005B6BA8"/>
    <w:rsid w:val="005B6C09"/>
    <w:rsid w:val="005B6F18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84C"/>
    <w:rsid w:val="005C0B0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5CFE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D13"/>
    <w:rsid w:val="005D0FE2"/>
    <w:rsid w:val="005D1710"/>
    <w:rsid w:val="005D17A5"/>
    <w:rsid w:val="005D1841"/>
    <w:rsid w:val="005D20F7"/>
    <w:rsid w:val="005D2262"/>
    <w:rsid w:val="005D2524"/>
    <w:rsid w:val="005D2E39"/>
    <w:rsid w:val="005D308D"/>
    <w:rsid w:val="005D3646"/>
    <w:rsid w:val="005D3A0E"/>
    <w:rsid w:val="005D4508"/>
    <w:rsid w:val="005D4837"/>
    <w:rsid w:val="005D49E8"/>
    <w:rsid w:val="005D4BBE"/>
    <w:rsid w:val="005D563D"/>
    <w:rsid w:val="005D62A4"/>
    <w:rsid w:val="005D668B"/>
    <w:rsid w:val="005D6B87"/>
    <w:rsid w:val="005D6C21"/>
    <w:rsid w:val="005D701E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961"/>
    <w:rsid w:val="005E4B60"/>
    <w:rsid w:val="005E4BCB"/>
    <w:rsid w:val="005E4D75"/>
    <w:rsid w:val="005E4D88"/>
    <w:rsid w:val="005E51B3"/>
    <w:rsid w:val="005E5381"/>
    <w:rsid w:val="005E5DBD"/>
    <w:rsid w:val="005E5E15"/>
    <w:rsid w:val="005E6048"/>
    <w:rsid w:val="005E604D"/>
    <w:rsid w:val="005E6165"/>
    <w:rsid w:val="005E69E2"/>
    <w:rsid w:val="005E6FC1"/>
    <w:rsid w:val="005E702C"/>
    <w:rsid w:val="005E71C5"/>
    <w:rsid w:val="005E7536"/>
    <w:rsid w:val="005E7995"/>
    <w:rsid w:val="005E7CCE"/>
    <w:rsid w:val="005E7EDE"/>
    <w:rsid w:val="005F006A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0B4"/>
    <w:rsid w:val="005F3116"/>
    <w:rsid w:val="005F36B4"/>
    <w:rsid w:val="005F399B"/>
    <w:rsid w:val="005F3AD4"/>
    <w:rsid w:val="005F3D87"/>
    <w:rsid w:val="005F3E2F"/>
    <w:rsid w:val="005F411D"/>
    <w:rsid w:val="005F4124"/>
    <w:rsid w:val="005F47D0"/>
    <w:rsid w:val="005F4EC4"/>
    <w:rsid w:val="005F5296"/>
    <w:rsid w:val="005F5BD8"/>
    <w:rsid w:val="005F5C47"/>
    <w:rsid w:val="005F5F76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338"/>
    <w:rsid w:val="00602445"/>
    <w:rsid w:val="00602495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E8B"/>
    <w:rsid w:val="006102E5"/>
    <w:rsid w:val="006105F6"/>
    <w:rsid w:val="0061078A"/>
    <w:rsid w:val="0061097C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42C1"/>
    <w:rsid w:val="006242F0"/>
    <w:rsid w:val="00624728"/>
    <w:rsid w:val="00624ADC"/>
    <w:rsid w:val="00624CDD"/>
    <w:rsid w:val="00624F3B"/>
    <w:rsid w:val="00625007"/>
    <w:rsid w:val="0062547D"/>
    <w:rsid w:val="00626594"/>
    <w:rsid w:val="0062674A"/>
    <w:rsid w:val="00626DC5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5F9"/>
    <w:rsid w:val="00633D2F"/>
    <w:rsid w:val="00633D70"/>
    <w:rsid w:val="00634181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40028"/>
    <w:rsid w:val="00640138"/>
    <w:rsid w:val="006401A2"/>
    <w:rsid w:val="006405B8"/>
    <w:rsid w:val="006416D9"/>
    <w:rsid w:val="006419FD"/>
    <w:rsid w:val="00641D1B"/>
    <w:rsid w:val="00642129"/>
    <w:rsid w:val="0064232F"/>
    <w:rsid w:val="00642398"/>
    <w:rsid w:val="00642445"/>
    <w:rsid w:val="00642686"/>
    <w:rsid w:val="00642DCA"/>
    <w:rsid w:val="00643635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574"/>
    <w:rsid w:val="006608A4"/>
    <w:rsid w:val="00660A87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5EAE"/>
    <w:rsid w:val="00666311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A41"/>
    <w:rsid w:val="00670BF1"/>
    <w:rsid w:val="00670F8E"/>
    <w:rsid w:val="00671673"/>
    <w:rsid w:val="00671685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70BE"/>
    <w:rsid w:val="006775BD"/>
    <w:rsid w:val="006775F6"/>
    <w:rsid w:val="006777E2"/>
    <w:rsid w:val="006777F2"/>
    <w:rsid w:val="006801ED"/>
    <w:rsid w:val="0068027E"/>
    <w:rsid w:val="0068062D"/>
    <w:rsid w:val="006806A9"/>
    <w:rsid w:val="006812B9"/>
    <w:rsid w:val="006812FB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E11"/>
    <w:rsid w:val="00684181"/>
    <w:rsid w:val="006844C9"/>
    <w:rsid w:val="00684A5A"/>
    <w:rsid w:val="00684ED0"/>
    <w:rsid w:val="0068542B"/>
    <w:rsid w:val="00685667"/>
    <w:rsid w:val="00685ECE"/>
    <w:rsid w:val="006863EC"/>
    <w:rsid w:val="00686E0E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75D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E0"/>
    <w:rsid w:val="006A11CD"/>
    <w:rsid w:val="006A120C"/>
    <w:rsid w:val="006A1605"/>
    <w:rsid w:val="006A1FD1"/>
    <w:rsid w:val="006A2137"/>
    <w:rsid w:val="006A214C"/>
    <w:rsid w:val="006A21C1"/>
    <w:rsid w:val="006A30A8"/>
    <w:rsid w:val="006A30B0"/>
    <w:rsid w:val="006A32F7"/>
    <w:rsid w:val="006A357F"/>
    <w:rsid w:val="006A3F59"/>
    <w:rsid w:val="006A43B9"/>
    <w:rsid w:val="006A45AE"/>
    <w:rsid w:val="006A4D10"/>
    <w:rsid w:val="006A50EF"/>
    <w:rsid w:val="006A5345"/>
    <w:rsid w:val="006A60F9"/>
    <w:rsid w:val="006A6186"/>
    <w:rsid w:val="006A6294"/>
    <w:rsid w:val="006A63F0"/>
    <w:rsid w:val="006A661F"/>
    <w:rsid w:val="006A6624"/>
    <w:rsid w:val="006A6C09"/>
    <w:rsid w:val="006A6C2C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100E"/>
    <w:rsid w:val="006B1749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B0B"/>
    <w:rsid w:val="006B535D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DEA"/>
    <w:rsid w:val="006C0613"/>
    <w:rsid w:val="006C0621"/>
    <w:rsid w:val="006C072C"/>
    <w:rsid w:val="006C1282"/>
    <w:rsid w:val="006C146D"/>
    <w:rsid w:val="006C1640"/>
    <w:rsid w:val="006C2092"/>
    <w:rsid w:val="006C22CB"/>
    <w:rsid w:val="006C23A5"/>
    <w:rsid w:val="006C254F"/>
    <w:rsid w:val="006C2827"/>
    <w:rsid w:val="006C2AA6"/>
    <w:rsid w:val="006C3EA4"/>
    <w:rsid w:val="006C41FF"/>
    <w:rsid w:val="006C516A"/>
    <w:rsid w:val="006C523E"/>
    <w:rsid w:val="006C5798"/>
    <w:rsid w:val="006C59B9"/>
    <w:rsid w:val="006C5D70"/>
    <w:rsid w:val="006C6103"/>
    <w:rsid w:val="006C6A08"/>
    <w:rsid w:val="006C6DFF"/>
    <w:rsid w:val="006C6E3E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32E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28DD"/>
    <w:rsid w:val="006E29CF"/>
    <w:rsid w:val="006E29E9"/>
    <w:rsid w:val="006E2AAE"/>
    <w:rsid w:val="006E2F53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A6D"/>
    <w:rsid w:val="006E7B8E"/>
    <w:rsid w:val="006E7D81"/>
    <w:rsid w:val="006E7E21"/>
    <w:rsid w:val="006E7FD0"/>
    <w:rsid w:val="006F005D"/>
    <w:rsid w:val="006F01AF"/>
    <w:rsid w:val="006F02A2"/>
    <w:rsid w:val="006F035C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6CEB"/>
    <w:rsid w:val="006F6FAD"/>
    <w:rsid w:val="006F7312"/>
    <w:rsid w:val="006F7640"/>
    <w:rsid w:val="006F7BEB"/>
    <w:rsid w:val="006F7D5E"/>
    <w:rsid w:val="006F7E82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CA0"/>
    <w:rsid w:val="00703CE0"/>
    <w:rsid w:val="00703FA3"/>
    <w:rsid w:val="0070401E"/>
    <w:rsid w:val="00704049"/>
    <w:rsid w:val="007042B3"/>
    <w:rsid w:val="0070463E"/>
    <w:rsid w:val="0070532F"/>
    <w:rsid w:val="007055C7"/>
    <w:rsid w:val="00705724"/>
    <w:rsid w:val="0070595C"/>
    <w:rsid w:val="00705AEF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B37"/>
    <w:rsid w:val="00711EE2"/>
    <w:rsid w:val="007122F8"/>
    <w:rsid w:val="007125AD"/>
    <w:rsid w:val="0071263D"/>
    <w:rsid w:val="00712984"/>
    <w:rsid w:val="00713261"/>
    <w:rsid w:val="007133A7"/>
    <w:rsid w:val="00713482"/>
    <w:rsid w:val="00713E38"/>
    <w:rsid w:val="007140A3"/>
    <w:rsid w:val="007142B8"/>
    <w:rsid w:val="007147D5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ABB"/>
    <w:rsid w:val="00721814"/>
    <w:rsid w:val="00721AEF"/>
    <w:rsid w:val="00721C9C"/>
    <w:rsid w:val="00721D53"/>
    <w:rsid w:val="00721DDF"/>
    <w:rsid w:val="00722033"/>
    <w:rsid w:val="007220D3"/>
    <w:rsid w:val="007226DC"/>
    <w:rsid w:val="00722DCD"/>
    <w:rsid w:val="007234BF"/>
    <w:rsid w:val="007236AF"/>
    <w:rsid w:val="007237F4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3EAA"/>
    <w:rsid w:val="00734092"/>
    <w:rsid w:val="00734804"/>
    <w:rsid w:val="0073497A"/>
    <w:rsid w:val="00734AE9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BA0"/>
    <w:rsid w:val="00740EDC"/>
    <w:rsid w:val="007412A1"/>
    <w:rsid w:val="007415C8"/>
    <w:rsid w:val="0074187F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286"/>
    <w:rsid w:val="00745D5D"/>
    <w:rsid w:val="00745E7B"/>
    <w:rsid w:val="00745F00"/>
    <w:rsid w:val="007461BF"/>
    <w:rsid w:val="007462C5"/>
    <w:rsid w:val="0074695F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3163"/>
    <w:rsid w:val="007532E2"/>
    <w:rsid w:val="007533BB"/>
    <w:rsid w:val="0075347A"/>
    <w:rsid w:val="00753F8F"/>
    <w:rsid w:val="00754281"/>
    <w:rsid w:val="007548AD"/>
    <w:rsid w:val="0075504E"/>
    <w:rsid w:val="007550DD"/>
    <w:rsid w:val="0075511C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8F8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52"/>
    <w:rsid w:val="00784042"/>
    <w:rsid w:val="00784047"/>
    <w:rsid w:val="00784293"/>
    <w:rsid w:val="00784590"/>
    <w:rsid w:val="0078476E"/>
    <w:rsid w:val="00784BD4"/>
    <w:rsid w:val="00784C16"/>
    <w:rsid w:val="00784E4F"/>
    <w:rsid w:val="007858F2"/>
    <w:rsid w:val="00785AC1"/>
    <w:rsid w:val="00785C0A"/>
    <w:rsid w:val="0078646E"/>
    <w:rsid w:val="00786655"/>
    <w:rsid w:val="007868C8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661"/>
    <w:rsid w:val="00790A00"/>
    <w:rsid w:val="00790DA0"/>
    <w:rsid w:val="00791099"/>
    <w:rsid w:val="00791744"/>
    <w:rsid w:val="007917C0"/>
    <w:rsid w:val="007919E2"/>
    <w:rsid w:val="00791CB2"/>
    <w:rsid w:val="00791E3A"/>
    <w:rsid w:val="00791FCA"/>
    <w:rsid w:val="00792231"/>
    <w:rsid w:val="0079267C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60C"/>
    <w:rsid w:val="0079674C"/>
    <w:rsid w:val="00796B82"/>
    <w:rsid w:val="00796F68"/>
    <w:rsid w:val="0079753E"/>
    <w:rsid w:val="00797B09"/>
    <w:rsid w:val="00797C1B"/>
    <w:rsid w:val="00797FA6"/>
    <w:rsid w:val="007A00DF"/>
    <w:rsid w:val="007A0991"/>
    <w:rsid w:val="007A0AA3"/>
    <w:rsid w:val="007A0D53"/>
    <w:rsid w:val="007A0FB5"/>
    <w:rsid w:val="007A125B"/>
    <w:rsid w:val="007A1605"/>
    <w:rsid w:val="007A1882"/>
    <w:rsid w:val="007A1C19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EB8"/>
    <w:rsid w:val="007B103D"/>
    <w:rsid w:val="007B1D8E"/>
    <w:rsid w:val="007B1DFB"/>
    <w:rsid w:val="007B231F"/>
    <w:rsid w:val="007B23DD"/>
    <w:rsid w:val="007B2929"/>
    <w:rsid w:val="007B2CCA"/>
    <w:rsid w:val="007B3030"/>
    <w:rsid w:val="007B304A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89C"/>
    <w:rsid w:val="007C093D"/>
    <w:rsid w:val="007C09DC"/>
    <w:rsid w:val="007C0B41"/>
    <w:rsid w:val="007C129B"/>
    <w:rsid w:val="007C2116"/>
    <w:rsid w:val="007C2FA9"/>
    <w:rsid w:val="007C308A"/>
    <w:rsid w:val="007C3480"/>
    <w:rsid w:val="007C3534"/>
    <w:rsid w:val="007C37D5"/>
    <w:rsid w:val="007C402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F9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201"/>
    <w:rsid w:val="007D3427"/>
    <w:rsid w:val="007D3928"/>
    <w:rsid w:val="007D3AE9"/>
    <w:rsid w:val="007D40BE"/>
    <w:rsid w:val="007D48F3"/>
    <w:rsid w:val="007D499B"/>
    <w:rsid w:val="007D4A16"/>
    <w:rsid w:val="007D4B36"/>
    <w:rsid w:val="007D4CA7"/>
    <w:rsid w:val="007D5204"/>
    <w:rsid w:val="007D5522"/>
    <w:rsid w:val="007D5F28"/>
    <w:rsid w:val="007D62FC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663"/>
    <w:rsid w:val="007E06C7"/>
    <w:rsid w:val="007E0F91"/>
    <w:rsid w:val="007E12B1"/>
    <w:rsid w:val="007E20D2"/>
    <w:rsid w:val="007E2322"/>
    <w:rsid w:val="007E293E"/>
    <w:rsid w:val="007E3BC2"/>
    <w:rsid w:val="007E3F2E"/>
    <w:rsid w:val="007E4866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18B"/>
    <w:rsid w:val="007F148A"/>
    <w:rsid w:val="007F14A7"/>
    <w:rsid w:val="007F16AD"/>
    <w:rsid w:val="007F17FC"/>
    <w:rsid w:val="007F18F4"/>
    <w:rsid w:val="007F1CB7"/>
    <w:rsid w:val="007F1CCA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F44"/>
    <w:rsid w:val="007F5114"/>
    <w:rsid w:val="007F53BB"/>
    <w:rsid w:val="007F5467"/>
    <w:rsid w:val="007F5531"/>
    <w:rsid w:val="007F57E2"/>
    <w:rsid w:val="007F580A"/>
    <w:rsid w:val="007F61D3"/>
    <w:rsid w:val="007F651F"/>
    <w:rsid w:val="007F67A8"/>
    <w:rsid w:val="007F6E58"/>
    <w:rsid w:val="007F706F"/>
    <w:rsid w:val="007F796D"/>
    <w:rsid w:val="007F7CAE"/>
    <w:rsid w:val="007F7E96"/>
    <w:rsid w:val="00800C86"/>
    <w:rsid w:val="00800F16"/>
    <w:rsid w:val="00800F44"/>
    <w:rsid w:val="00800FA1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67C"/>
    <w:rsid w:val="008038B0"/>
    <w:rsid w:val="00803DFC"/>
    <w:rsid w:val="00803FAC"/>
    <w:rsid w:val="00805128"/>
    <w:rsid w:val="008051A6"/>
    <w:rsid w:val="008053CD"/>
    <w:rsid w:val="00805714"/>
    <w:rsid w:val="00805A31"/>
    <w:rsid w:val="00805DAC"/>
    <w:rsid w:val="00805F89"/>
    <w:rsid w:val="00806557"/>
    <w:rsid w:val="008069BC"/>
    <w:rsid w:val="00806D4B"/>
    <w:rsid w:val="008076AD"/>
    <w:rsid w:val="00807CBA"/>
    <w:rsid w:val="0081014A"/>
    <w:rsid w:val="008102BF"/>
    <w:rsid w:val="00810408"/>
    <w:rsid w:val="0081059B"/>
    <w:rsid w:val="00810838"/>
    <w:rsid w:val="00811574"/>
    <w:rsid w:val="00811610"/>
    <w:rsid w:val="00811642"/>
    <w:rsid w:val="008119C6"/>
    <w:rsid w:val="00811C2B"/>
    <w:rsid w:val="008122D6"/>
    <w:rsid w:val="008128DE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852"/>
    <w:rsid w:val="00814CB5"/>
    <w:rsid w:val="00814EB3"/>
    <w:rsid w:val="00814FDA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61F5"/>
    <w:rsid w:val="008265CC"/>
    <w:rsid w:val="008266B3"/>
    <w:rsid w:val="00826868"/>
    <w:rsid w:val="00826BDF"/>
    <w:rsid w:val="00826FCF"/>
    <w:rsid w:val="00826FF6"/>
    <w:rsid w:val="008302BC"/>
    <w:rsid w:val="00830464"/>
    <w:rsid w:val="00830619"/>
    <w:rsid w:val="008308C3"/>
    <w:rsid w:val="00830B79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AD7"/>
    <w:rsid w:val="00843F68"/>
    <w:rsid w:val="008445D7"/>
    <w:rsid w:val="00844796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42F"/>
    <w:rsid w:val="00870C9D"/>
    <w:rsid w:val="00870EA2"/>
    <w:rsid w:val="00871075"/>
    <w:rsid w:val="008723C3"/>
    <w:rsid w:val="0087248F"/>
    <w:rsid w:val="0087258B"/>
    <w:rsid w:val="00872746"/>
    <w:rsid w:val="0087317D"/>
    <w:rsid w:val="008733A9"/>
    <w:rsid w:val="00873621"/>
    <w:rsid w:val="00873742"/>
    <w:rsid w:val="00873986"/>
    <w:rsid w:val="00873C51"/>
    <w:rsid w:val="0087402E"/>
    <w:rsid w:val="00874092"/>
    <w:rsid w:val="008742EA"/>
    <w:rsid w:val="00874925"/>
    <w:rsid w:val="0087496E"/>
    <w:rsid w:val="00874D0B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6AF8"/>
    <w:rsid w:val="00896DA7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1445"/>
    <w:rsid w:val="008B15B9"/>
    <w:rsid w:val="008B1871"/>
    <w:rsid w:val="008B1A6D"/>
    <w:rsid w:val="008B1A92"/>
    <w:rsid w:val="008B1B0B"/>
    <w:rsid w:val="008B2563"/>
    <w:rsid w:val="008B38B2"/>
    <w:rsid w:val="008B3B3B"/>
    <w:rsid w:val="008B3DC9"/>
    <w:rsid w:val="008B4679"/>
    <w:rsid w:val="008B4BE8"/>
    <w:rsid w:val="008B4BEB"/>
    <w:rsid w:val="008B559B"/>
    <w:rsid w:val="008B58C6"/>
    <w:rsid w:val="008B5A2C"/>
    <w:rsid w:val="008B6848"/>
    <w:rsid w:val="008B6880"/>
    <w:rsid w:val="008B6A48"/>
    <w:rsid w:val="008B6E6E"/>
    <w:rsid w:val="008B6F83"/>
    <w:rsid w:val="008B70AB"/>
    <w:rsid w:val="008B7384"/>
    <w:rsid w:val="008B76E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E4"/>
    <w:rsid w:val="008C326B"/>
    <w:rsid w:val="008C3426"/>
    <w:rsid w:val="008C344A"/>
    <w:rsid w:val="008C36F0"/>
    <w:rsid w:val="008C3F6C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E49"/>
    <w:rsid w:val="008E21B5"/>
    <w:rsid w:val="008E2377"/>
    <w:rsid w:val="008E23EA"/>
    <w:rsid w:val="008E245E"/>
    <w:rsid w:val="008E29BA"/>
    <w:rsid w:val="008E3170"/>
    <w:rsid w:val="008E3202"/>
    <w:rsid w:val="008E397C"/>
    <w:rsid w:val="008E4099"/>
    <w:rsid w:val="008E40C8"/>
    <w:rsid w:val="008E40F9"/>
    <w:rsid w:val="008E421C"/>
    <w:rsid w:val="008E42FF"/>
    <w:rsid w:val="008E481F"/>
    <w:rsid w:val="008E4889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3CA"/>
    <w:rsid w:val="008F252F"/>
    <w:rsid w:val="008F2DA0"/>
    <w:rsid w:val="008F30BB"/>
    <w:rsid w:val="008F3466"/>
    <w:rsid w:val="008F3B31"/>
    <w:rsid w:val="008F3EB7"/>
    <w:rsid w:val="008F41B5"/>
    <w:rsid w:val="008F4AC0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975"/>
    <w:rsid w:val="008F7C81"/>
    <w:rsid w:val="009006F8"/>
    <w:rsid w:val="00900852"/>
    <w:rsid w:val="00900A57"/>
    <w:rsid w:val="00900EDC"/>
    <w:rsid w:val="00900F46"/>
    <w:rsid w:val="00901442"/>
    <w:rsid w:val="009015A3"/>
    <w:rsid w:val="009016AD"/>
    <w:rsid w:val="00901705"/>
    <w:rsid w:val="00901AFA"/>
    <w:rsid w:val="00901DAA"/>
    <w:rsid w:val="00901E09"/>
    <w:rsid w:val="00901EE4"/>
    <w:rsid w:val="00902488"/>
    <w:rsid w:val="0090275D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8C5"/>
    <w:rsid w:val="00911DD3"/>
    <w:rsid w:val="00912007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316"/>
    <w:rsid w:val="0091663A"/>
    <w:rsid w:val="0091688E"/>
    <w:rsid w:val="009172E1"/>
    <w:rsid w:val="00917596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C48"/>
    <w:rsid w:val="00922FBE"/>
    <w:rsid w:val="009238CC"/>
    <w:rsid w:val="00923CD9"/>
    <w:rsid w:val="00923D5F"/>
    <w:rsid w:val="0092413C"/>
    <w:rsid w:val="009242E2"/>
    <w:rsid w:val="00924B26"/>
    <w:rsid w:val="009252E7"/>
    <w:rsid w:val="0092562E"/>
    <w:rsid w:val="00925DF4"/>
    <w:rsid w:val="009263C3"/>
    <w:rsid w:val="00926535"/>
    <w:rsid w:val="00926FB2"/>
    <w:rsid w:val="0092740F"/>
    <w:rsid w:val="00927740"/>
    <w:rsid w:val="009279E6"/>
    <w:rsid w:val="00927A63"/>
    <w:rsid w:val="00927C6F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424"/>
    <w:rsid w:val="009339D6"/>
    <w:rsid w:val="00933A5F"/>
    <w:rsid w:val="00933A9F"/>
    <w:rsid w:val="0093447C"/>
    <w:rsid w:val="009344DF"/>
    <w:rsid w:val="009347CA"/>
    <w:rsid w:val="00934A7C"/>
    <w:rsid w:val="00934C47"/>
    <w:rsid w:val="00934D62"/>
    <w:rsid w:val="00935ECF"/>
    <w:rsid w:val="00936237"/>
    <w:rsid w:val="0093624F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F20"/>
    <w:rsid w:val="00940FAD"/>
    <w:rsid w:val="0094100D"/>
    <w:rsid w:val="009416FF"/>
    <w:rsid w:val="009419C5"/>
    <w:rsid w:val="00941CC2"/>
    <w:rsid w:val="009422E8"/>
    <w:rsid w:val="009425D0"/>
    <w:rsid w:val="00942614"/>
    <w:rsid w:val="00942FA6"/>
    <w:rsid w:val="00943037"/>
    <w:rsid w:val="00943523"/>
    <w:rsid w:val="00944215"/>
    <w:rsid w:val="0094466D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50DD8"/>
    <w:rsid w:val="00951081"/>
    <w:rsid w:val="00951A75"/>
    <w:rsid w:val="00952A10"/>
    <w:rsid w:val="009532B5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8E1"/>
    <w:rsid w:val="00955D6B"/>
    <w:rsid w:val="00955F24"/>
    <w:rsid w:val="00956223"/>
    <w:rsid w:val="009562CD"/>
    <w:rsid w:val="009563EB"/>
    <w:rsid w:val="009573A7"/>
    <w:rsid w:val="00957822"/>
    <w:rsid w:val="0095791E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84A"/>
    <w:rsid w:val="009768F0"/>
    <w:rsid w:val="00976AD6"/>
    <w:rsid w:val="00976CEB"/>
    <w:rsid w:val="00976F62"/>
    <w:rsid w:val="00977D74"/>
    <w:rsid w:val="00977E31"/>
    <w:rsid w:val="00977EFB"/>
    <w:rsid w:val="0098050B"/>
    <w:rsid w:val="00980AEA"/>
    <w:rsid w:val="00980B5F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C1E"/>
    <w:rsid w:val="00983D9F"/>
    <w:rsid w:val="00983FB1"/>
    <w:rsid w:val="009844D7"/>
    <w:rsid w:val="009845F5"/>
    <w:rsid w:val="009847EA"/>
    <w:rsid w:val="0098486F"/>
    <w:rsid w:val="00984E57"/>
    <w:rsid w:val="00984F91"/>
    <w:rsid w:val="009853C5"/>
    <w:rsid w:val="0098565B"/>
    <w:rsid w:val="00985F84"/>
    <w:rsid w:val="00986102"/>
    <w:rsid w:val="0098644E"/>
    <w:rsid w:val="00986558"/>
    <w:rsid w:val="00986A66"/>
    <w:rsid w:val="00986C5F"/>
    <w:rsid w:val="00986F05"/>
    <w:rsid w:val="0098722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890"/>
    <w:rsid w:val="009970A9"/>
    <w:rsid w:val="0099739A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4DF"/>
    <w:rsid w:val="009B2921"/>
    <w:rsid w:val="009B2931"/>
    <w:rsid w:val="009B29B0"/>
    <w:rsid w:val="009B2ADB"/>
    <w:rsid w:val="009B38DD"/>
    <w:rsid w:val="009B4670"/>
    <w:rsid w:val="009B4C2A"/>
    <w:rsid w:val="009B520F"/>
    <w:rsid w:val="009B555D"/>
    <w:rsid w:val="009B56B9"/>
    <w:rsid w:val="009B57FD"/>
    <w:rsid w:val="009B5832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C00CB"/>
    <w:rsid w:val="009C0423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3045"/>
    <w:rsid w:val="009C3690"/>
    <w:rsid w:val="009C3A7A"/>
    <w:rsid w:val="009C3EC8"/>
    <w:rsid w:val="009C3F74"/>
    <w:rsid w:val="009C435A"/>
    <w:rsid w:val="009C4C0B"/>
    <w:rsid w:val="009C529A"/>
    <w:rsid w:val="009C5300"/>
    <w:rsid w:val="009C5412"/>
    <w:rsid w:val="009C61F7"/>
    <w:rsid w:val="009C626A"/>
    <w:rsid w:val="009C7BBF"/>
    <w:rsid w:val="009C7E11"/>
    <w:rsid w:val="009D03FA"/>
    <w:rsid w:val="009D07E5"/>
    <w:rsid w:val="009D0916"/>
    <w:rsid w:val="009D0B6D"/>
    <w:rsid w:val="009D0E80"/>
    <w:rsid w:val="009D152A"/>
    <w:rsid w:val="009D1555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4BCB"/>
    <w:rsid w:val="009D575B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417"/>
    <w:rsid w:val="009D7567"/>
    <w:rsid w:val="009E0231"/>
    <w:rsid w:val="009E08DE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EE9"/>
    <w:rsid w:val="009F771A"/>
    <w:rsid w:val="009F7FD9"/>
    <w:rsid w:val="00A0008B"/>
    <w:rsid w:val="00A00347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5D"/>
    <w:rsid w:val="00A10030"/>
    <w:rsid w:val="00A10264"/>
    <w:rsid w:val="00A105CD"/>
    <w:rsid w:val="00A1077C"/>
    <w:rsid w:val="00A109AD"/>
    <w:rsid w:val="00A10CAF"/>
    <w:rsid w:val="00A10EAA"/>
    <w:rsid w:val="00A10FC0"/>
    <w:rsid w:val="00A11483"/>
    <w:rsid w:val="00A11900"/>
    <w:rsid w:val="00A1268A"/>
    <w:rsid w:val="00A126B9"/>
    <w:rsid w:val="00A12989"/>
    <w:rsid w:val="00A129DB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4469"/>
    <w:rsid w:val="00A44559"/>
    <w:rsid w:val="00A446B0"/>
    <w:rsid w:val="00A44B3F"/>
    <w:rsid w:val="00A455D4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ADA"/>
    <w:rsid w:val="00A52C9D"/>
    <w:rsid w:val="00A52F5E"/>
    <w:rsid w:val="00A53A6A"/>
    <w:rsid w:val="00A53B2E"/>
    <w:rsid w:val="00A541BD"/>
    <w:rsid w:val="00A54DAE"/>
    <w:rsid w:val="00A55081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7098"/>
    <w:rsid w:val="00A572D3"/>
    <w:rsid w:val="00A60478"/>
    <w:rsid w:val="00A608AF"/>
    <w:rsid w:val="00A6093E"/>
    <w:rsid w:val="00A6106E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939"/>
    <w:rsid w:val="00A66BB0"/>
    <w:rsid w:val="00A66DAB"/>
    <w:rsid w:val="00A67CB3"/>
    <w:rsid w:val="00A7018B"/>
    <w:rsid w:val="00A70B73"/>
    <w:rsid w:val="00A70E64"/>
    <w:rsid w:val="00A7106C"/>
    <w:rsid w:val="00A715A2"/>
    <w:rsid w:val="00A71839"/>
    <w:rsid w:val="00A71BDB"/>
    <w:rsid w:val="00A71F36"/>
    <w:rsid w:val="00A727A5"/>
    <w:rsid w:val="00A7280D"/>
    <w:rsid w:val="00A730DD"/>
    <w:rsid w:val="00A73326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BEB"/>
    <w:rsid w:val="00A76D3F"/>
    <w:rsid w:val="00A76E20"/>
    <w:rsid w:val="00A76F89"/>
    <w:rsid w:val="00A77350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99"/>
    <w:rsid w:val="00A91C0C"/>
    <w:rsid w:val="00A9219F"/>
    <w:rsid w:val="00A92851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D8"/>
    <w:rsid w:val="00AA07B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A3A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6F1C"/>
    <w:rsid w:val="00AB7506"/>
    <w:rsid w:val="00AB755A"/>
    <w:rsid w:val="00AB75CC"/>
    <w:rsid w:val="00AB77F7"/>
    <w:rsid w:val="00AC04F5"/>
    <w:rsid w:val="00AC0DD4"/>
    <w:rsid w:val="00AC0F6B"/>
    <w:rsid w:val="00AC1A69"/>
    <w:rsid w:val="00AC1BD8"/>
    <w:rsid w:val="00AC1C52"/>
    <w:rsid w:val="00AC1D5A"/>
    <w:rsid w:val="00AC26E8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5E80"/>
    <w:rsid w:val="00AC6569"/>
    <w:rsid w:val="00AC65B9"/>
    <w:rsid w:val="00AC7007"/>
    <w:rsid w:val="00AC7DA9"/>
    <w:rsid w:val="00AC7E13"/>
    <w:rsid w:val="00AC7F57"/>
    <w:rsid w:val="00AD000F"/>
    <w:rsid w:val="00AD0138"/>
    <w:rsid w:val="00AD0206"/>
    <w:rsid w:val="00AD03EE"/>
    <w:rsid w:val="00AD09A2"/>
    <w:rsid w:val="00AD0AF9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C72"/>
    <w:rsid w:val="00AE3DD9"/>
    <w:rsid w:val="00AE3E04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EC0"/>
    <w:rsid w:val="00AF1658"/>
    <w:rsid w:val="00AF178B"/>
    <w:rsid w:val="00AF1930"/>
    <w:rsid w:val="00AF1AED"/>
    <w:rsid w:val="00AF228C"/>
    <w:rsid w:val="00AF2634"/>
    <w:rsid w:val="00AF30AD"/>
    <w:rsid w:val="00AF30B9"/>
    <w:rsid w:val="00AF32C4"/>
    <w:rsid w:val="00AF353F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72C"/>
    <w:rsid w:val="00B008CB"/>
    <w:rsid w:val="00B00A15"/>
    <w:rsid w:val="00B00A4C"/>
    <w:rsid w:val="00B0109C"/>
    <w:rsid w:val="00B015ED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DDF"/>
    <w:rsid w:val="00B03E16"/>
    <w:rsid w:val="00B04879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745"/>
    <w:rsid w:val="00B10988"/>
    <w:rsid w:val="00B1099A"/>
    <w:rsid w:val="00B10A02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A48"/>
    <w:rsid w:val="00B15040"/>
    <w:rsid w:val="00B151FA"/>
    <w:rsid w:val="00B156D5"/>
    <w:rsid w:val="00B16113"/>
    <w:rsid w:val="00B1672F"/>
    <w:rsid w:val="00B167AD"/>
    <w:rsid w:val="00B169CF"/>
    <w:rsid w:val="00B17478"/>
    <w:rsid w:val="00B17483"/>
    <w:rsid w:val="00B17588"/>
    <w:rsid w:val="00B17B10"/>
    <w:rsid w:val="00B17BD4"/>
    <w:rsid w:val="00B201E0"/>
    <w:rsid w:val="00B20E5D"/>
    <w:rsid w:val="00B21151"/>
    <w:rsid w:val="00B218D4"/>
    <w:rsid w:val="00B21A92"/>
    <w:rsid w:val="00B21CAA"/>
    <w:rsid w:val="00B21F88"/>
    <w:rsid w:val="00B22215"/>
    <w:rsid w:val="00B22362"/>
    <w:rsid w:val="00B223E4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ABC"/>
    <w:rsid w:val="00B30C81"/>
    <w:rsid w:val="00B30CBD"/>
    <w:rsid w:val="00B3121B"/>
    <w:rsid w:val="00B3162C"/>
    <w:rsid w:val="00B32401"/>
    <w:rsid w:val="00B32841"/>
    <w:rsid w:val="00B32A87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4043"/>
    <w:rsid w:val="00B445C2"/>
    <w:rsid w:val="00B44BE3"/>
    <w:rsid w:val="00B451C1"/>
    <w:rsid w:val="00B458A0"/>
    <w:rsid w:val="00B45A2A"/>
    <w:rsid w:val="00B45B50"/>
    <w:rsid w:val="00B45DF2"/>
    <w:rsid w:val="00B46C3D"/>
    <w:rsid w:val="00B46C98"/>
    <w:rsid w:val="00B46D6B"/>
    <w:rsid w:val="00B4790D"/>
    <w:rsid w:val="00B47C94"/>
    <w:rsid w:val="00B50368"/>
    <w:rsid w:val="00B505D5"/>
    <w:rsid w:val="00B506A1"/>
    <w:rsid w:val="00B507F3"/>
    <w:rsid w:val="00B50AC8"/>
    <w:rsid w:val="00B512EA"/>
    <w:rsid w:val="00B515FD"/>
    <w:rsid w:val="00B5206B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A80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D72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42C0"/>
    <w:rsid w:val="00BA4692"/>
    <w:rsid w:val="00BA4C16"/>
    <w:rsid w:val="00BA5264"/>
    <w:rsid w:val="00BA535D"/>
    <w:rsid w:val="00BA544E"/>
    <w:rsid w:val="00BA5A62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3E8"/>
    <w:rsid w:val="00BB383E"/>
    <w:rsid w:val="00BB3931"/>
    <w:rsid w:val="00BB3B59"/>
    <w:rsid w:val="00BB3B9A"/>
    <w:rsid w:val="00BB433C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C6D"/>
    <w:rsid w:val="00BC5F22"/>
    <w:rsid w:val="00BC5F78"/>
    <w:rsid w:val="00BC643A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D2A"/>
    <w:rsid w:val="00BD6000"/>
    <w:rsid w:val="00BD6076"/>
    <w:rsid w:val="00BD6B32"/>
    <w:rsid w:val="00BD6B69"/>
    <w:rsid w:val="00BD6B7A"/>
    <w:rsid w:val="00BD6D16"/>
    <w:rsid w:val="00BD734E"/>
    <w:rsid w:val="00BD760E"/>
    <w:rsid w:val="00BD767E"/>
    <w:rsid w:val="00BD771F"/>
    <w:rsid w:val="00BD7817"/>
    <w:rsid w:val="00BD7A20"/>
    <w:rsid w:val="00BD7CBD"/>
    <w:rsid w:val="00BD7E70"/>
    <w:rsid w:val="00BE041E"/>
    <w:rsid w:val="00BE0B93"/>
    <w:rsid w:val="00BE0D65"/>
    <w:rsid w:val="00BE1247"/>
    <w:rsid w:val="00BE1583"/>
    <w:rsid w:val="00BE1726"/>
    <w:rsid w:val="00BE1CD4"/>
    <w:rsid w:val="00BE22E8"/>
    <w:rsid w:val="00BE2335"/>
    <w:rsid w:val="00BE284D"/>
    <w:rsid w:val="00BE2982"/>
    <w:rsid w:val="00BE2B2E"/>
    <w:rsid w:val="00BE2E3D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5CB"/>
    <w:rsid w:val="00BF0D12"/>
    <w:rsid w:val="00BF1291"/>
    <w:rsid w:val="00BF149F"/>
    <w:rsid w:val="00BF22FF"/>
    <w:rsid w:val="00BF24E5"/>
    <w:rsid w:val="00BF2A6B"/>
    <w:rsid w:val="00BF2C99"/>
    <w:rsid w:val="00BF3188"/>
    <w:rsid w:val="00BF31D1"/>
    <w:rsid w:val="00BF4040"/>
    <w:rsid w:val="00BF4629"/>
    <w:rsid w:val="00BF46AE"/>
    <w:rsid w:val="00BF48EF"/>
    <w:rsid w:val="00BF4C99"/>
    <w:rsid w:val="00BF4DA3"/>
    <w:rsid w:val="00BF515A"/>
    <w:rsid w:val="00BF520D"/>
    <w:rsid w:val="00BF55CE"/>
    <w:rsid w:val="00BF5828"/>
    <w:rsid w:val="00BF5ABF"/>
    <w:rsid w:val="00BF606A"/>
    <w:rsid w:val="00BF6133"/>
    <w:rsid w:val="00BF6441"/>
    <w:rsid w:val="00BF6EBD"/>
    <w:rsid w:val="00BF7EC3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32F1"/>
    <w:rsid w:val="00C03A03"/>
    <w:rsid w:val="00C03B39"/>
    <w:rsid w:val="00C03F1D"/>
    <w:rsid w:val="00C04392"/>
    <w:rsid w:val="00C0449E"/>
    <w:rsid w:val="00C0464C"/>
    <w:rsid w:val="00C049FD"/>
    <w:rsid w:val="00C04DB0"/>
    <w:rsid w:val="00C058D3"/>
    <w:rsid w:val="00C05BD2"/>
    <w:rsid w:val="00C05C37"/>
    <w:rsid w:val="00C06206"/>
    <w:rsid w:val="00C062E0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C40"/>
    <w:rsid w:val="00C14C58"/>
    <w:rsid w:val="00C14CD8"/>
    <w:rsid w:val="00C14CF6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AFF"/>
    <w:rsid w:val="00C32B18"/>
    <w:rsid w:val="00C32D01"/>
    <w:rsid w:val="00C33097"/>
    <w:rsid w:val="00C3316B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8CD"/>
    <w:rsid w:val="00C35DDE"/>
    <w:rsid w:val="00C3625A"/>
    <w:rsid w:val="00C367E3"/>
    <w:rsid w:val="00C3746F"/>
    <w:rsid w:val="00C3763F"/>
    <w:rsid w:val="00C37BE1"/>
    <w:rsid w:val="00C37DD4"/>
    <w:rsid w:val="00C40368"/>
    <w:rsid w:val="00C40410"/>
    <w:rsid w:val="00C40706"/>
    <w:rsid w:val="00C40BB4"/>
    <w:rsid w:val="00C4102F"/>
    <w:rsid w:val="00C410EE"/>
    <w:rsid w:val="00C4113D"/>
    <w:rsid w:val="00C4163F"/>
    <w:rsid w:val="00C419D6"/>
    <w:rsid w:val="00C41AB0"/>
    <w:rsid w:val="00C41D4B"/>
    <w:rsid w:val="00C41E59"/>
    <w:rsid w:val="00C420A2"/>
    <w:rsid w:val="00C4258D"/>
    <w:rsid w:val="00C42628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50A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F0"/>
    <w:rsid w:val="00C7679D"/>
    <w:rsid w:val="00C7696B"/>
    <w:rsid w:val="00C76E2F"/>
    <w:rsid w:val="00C77060"/>
    <w:rsid w:val="00C77147"/>
    <w:rsid w:val="00C77D52"/>
    <w:rsid w:val="00C80313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057"/>
    <w:rsid w:val="00CB714B"/>
    <w:rsid w:val="00CB722A"/>
    <w:rsid w:val="00CB752D"/>
    <w:rsid w:val="00CB7F5F"/>
    <w:rsid w:val="00CB7FE9"/>
    <w:rsid w:val="00CC0722"/>
    <w:rsid w:val="00CC0AF0"/>
    <w:rsid w:val="00CC0B8D"/>
    <w:rsid w:val="00CC1097"/>
    <w:rsid w:val="00CC1338"/>
    <w:rsid w:val="00CC13A0"/>
    <w:rsid w:val="00CC172C"/>
    <w:rsid w:val="00CC180F"/>
    <w:rsid w:val="00CC213F"/>
    <w:rsid w:val="00CC2217"/>
    <w:rsid w:val="00CC3048"/>
    <w:rsid w:val="00CC3417"/>
    <w:rsid w:val="00CC3437"/>
    <w:rsid w:val="00CC3A20"/>
    <w:rsid w:val="00CC3D07"/>
    <w:rsid w:val="00CC3E77"/>
    <w:rsid w:val="00CC44BD"/>
    <w:rsid w:val="00CC4756"/>
    <w:rsid w:val="00CC4C74"/>
    <w:rsid w:val="00CC4F5B"/>
    <w:rsid w:val="00CC4FBD"/>
    <w:rsid w:val="00CC592B"/>
    <w:rsid w:val="00CC5ECE"/>
    <w:rsid w:val="00CC606D"/>
    <w:rsid w:val="00CC6141"/>
    <w:rsid w:val="00CC6450"/>
    <w:rsid w:val="00CC6726"/>
    <w:rsid w:val="00CC67A1"/>
    <w:rsid w:val="00CC7150"/>
    <w:rsid w:val="00CC764B"/>
    <w:rsid w:val="00CC7CF7"/>
    <w:rsid w:val="00CC7E72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E24"/>
    <w:rsid w:val="00CD3217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430"/>
    <w:rsid w:val="00CE05E4"/>
    <w:rsid w:val="00CE0D62"/>
    <w:rsid w:val="00CE1140"/>
    <w:rsid w:val="00CE1203"/>
    <w:rsid w:val="00CE17B4"/>
    <w:rsid w:val="00CE17DD"/>
    <w:rsid w:val="00CE1A7F"/>
    <w:rsid w:val="00CE1C22"/>
    <w:rsid w:val="00CE1C27"/>
    <w:rsid w:val="00CE1DD7"/>
    <w:rsid w:val="00CE2269"/>
    <w:rsid w:val="00CE245A"/>
    <w:rsid w:val="00CE24DC"/>
    <w:rsid w:val="00CE25A1"/>
    <w:rsid w:val="00CE27D3"/>
    <w:rsid w:val="00CE2BC4"/>
    <w:rsid w:val="00CE345B"/>
    <w:rsid w:val="00CE383A"/>
    <w:rsid w:val="00CE3D26"/>
    <w:rsid w:val="00CE3EE4"/>
    <w:rsid w:val="00CE46CC"/>
    <w:rsid w:val="00CE4750"/>
    <w:rsid w:val="00CE5D9F"/>
    <w:rsid w:val="00CE6185"/>
    <w:rsid w:val="00CE6488"/>
    <w:rsid w:val="00CE6C00"/>
    <w:rsid w:val="00CE7B35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D00508"/>
    <w:rsid w:val="00D007C1"/>
    <w:rsid w:val="00D00EC4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47CE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A74"/>
    <w:rsid w:val="00D17ED4"/>
    <w:rsid w:val="00D20019"/>
    <w:rsid w:val="00D2040A"/>
    <w:rsid w:val="00D2054E"/>
    <w:rsid w:val="00D20CCC"/>
    <w:rsid w:val="00D20DDA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B0F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E97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4FEE"/>
    <w:rsid w:val="00D35C26"/>
    <w:rsid w:val="00D35DC0"/>
    <w:rsid w:val="00D36488"/>
    <w:rsid w:val="00D36C0D"/>
    <w:rsid w:val="00D371B8"/>
    <w:rsid w:val="00D37605"/>
    <w:rsid w:val="00D3765D"/>
    <w:rsid w:val="00D3796D"/>
    <w:rsid w:val="00D37FB1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7E3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504C7"/>
    <w:rsid w:val="00D50A93"/>
    <w:rsid w:val="00D518CA"/>
    <w:rsid w:val="00D51A19"/>
    <w:rsid w:val="00D51B32"/>
    <w:rsid w:val="00D51BF3"/>
    <w:rsid w:val="00D51CE1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D5C"/>
    <w:rsid w:val="00D662E7"/>
    <w:rsid w:val="00D669C5"/>
    <w:rsid w:val="00D66A74"/>
    <w:rsid w:val="00D6778F"/>
    <w:rsid w:val="00D679C3"/>
    <w:rsid w:val="00D67D57"/>
    <w:rsid w:val="00D67E55"/>
    <w:rsid w:val="00D67E6D"/>
    <w:rsid w:val="00D700CB"/>
    <w:rsid w:val="00D701A5"/>
    <w:rsid w:val="00D702F3"/>
    <w:rsid w:val="00D7063F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5A6"/>
    <w:rsid w:val="00D75721"/>
    <w:rsid w:val="00D7582F"/>
    <w:rsid w:val="00D75AF5"/>
    <w:rsid w:val="00D75B93"/>
    <w:rsid w:val="00D75C5A"/>
    <w:rsid w:val="00D75D97"/>
    <w:rsid w:val="00D75F05"/>
    <w:rsid w:val="00D7620F"/>
    <w:rsid w:val="00D762DB"/>
    <w:rsid w:val="00D76313"/>
    <w:rsid w:val="00D76440"/>
    <w:rsid w:val="00D76623"/>
    <w:rsid w:val="00D767EA"/>
    <w:rsid w:val="00D768C1"/>
    <w:rsid w:val="00D7691C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EA7"/>
    <w:rsid w:val="00D83175"/>
    <w:rsid w:val="00D8322B"/>
    <w:rsid w:val="00D83595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10D2"/>
    <w:rsid w:val="00DA12E7"/>
    <w:rsid w:val="00DA1520"/>
    <w:rsid w:val="00DA1560"/>
    <w:rsid w:val="00DA1639"/>
    <w:rsid w:val="00DA1801"/>
    <w:rsid w:val="00DA1CDE"/>
    <w:rsid w:val="00DA2892"/>
    <w:rsid w:val="00DA2A27"/>
    <w:rsid w:val="00DA2A3C"/>
    <w:rsid w:val="00DA2C74"/>
    <w:rsid w:val="00DA2D98"/>
    <w:rsid w:val="00DA2E18"/>
    <w:rsid w:val="00DA30C4"/>
    <w:rsid w:val="00DA326F"/>
    <w:rsid w:val="00DA332D"/>
    <w:rsid w:val="00DA33FB"/>
    <w:rsid w:val="00DA35C5"/>
    <w:rsid w:val="00DA3BEA"/>
    <w:rsid w:val="00DA3C4F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C69"/>
    <w:rsid w:val="00DC0048"/>
    <w:rsid w:val="00DC00DB"/>
    <w:rsid w:val="00DC01C5"/>
    <w:rsid w:val="00DC0451"/>
    <w:rsid w:val="00DC12A6"/>
    <w:rsid w:val="00DC19CB"/>
    <w:rsid w:val="00DC1AD3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810"/>
    <w:rsid w:val="00DD2871"/>
    <w:rsid w:val="00DD2A17"/>
    <w:rsid w:val="00DD2AAD"/>
    <w:rsid w:val="00DD32E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77"/>
    <w:rsid w:val="00DE0A56"/>
    <w:rsid w:val="00DE0B67"/>
    <w:rsid w:val="00DE1152"/>
    <w:rsid w:val="00DE12A6"/>
    <w:rsid w:val="00DE1A48"/>
    <w:rsid w:val="00DE1BDC"/>
    <w:rsid w:val="00DE2049"/>
    <w:rsid w:val="00DE241A"/>
    <w:rsid w:val="00DE4412"/>
    <w:rsid w:val="00DE47CE"/>
    <w:rsid w:val="00DE4807"/>
    <w:rsid w:val="00DE498B"/>
    <w:rsid w:val="00DE4AFA"/>
    <w:rsid w:val="00DE4BDE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BF9"/>
    <w:rsid w:val="00DF1DB1"/>
    <w:rsid w:val="00DF1E55"/>
    <w:rsid w:val="00DF1F3C"/>
    <w:rsid w:val="00DF207D"/>
    <w:rsid w:val="00DF272C"/>
    <w:rsid w:val="00DF2E26"/>
    <w:rsid w:val="00DF326E"/>
    <w:rsid w:val="00DF339D"/>
    <w:rsid w:val="00DF33C5"/>
    <w:rsid w:val="00DF383B"/>
    <w:rsid w:val="00DF3ACA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F5F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87A"/>
    <w:rsid w:val="00E05A03"/>
    <w:rsid w:val="00E05D07"/>
    <w:rsid w:val="00E0623A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D4F"/>
    <w:rsid w:val="00E1426E"/>
    <w:rsid w:val="00E14629"/>
    <w:rsid w:val="00E1474E"/>
    <w:rsid w:val="00E14834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7091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3042"/>
    <w:rsid w:val="00E33333"/>
    <w:rsid w:val="00E3365F"/>
    <w:rsid w:val="00E336B4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CC5"/>
    <w:rsid w:val="00E55D11"/>
    <w:rsid w:val="00E561B4"/>
    <w:rsid w:val="00E5623B"/>
    <w:rsid w:val="00E56357"/>
    <w:rsid w:val="00E565F8"/>
    <w:rsid w:val="00E56C78"/>
    <w:rsid w:val="00E56D28"/>
    <w:rsid w:val="00E56D75"/>
    <w:rsid w:val="00E56ED5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DB6"/>
    <w:rsid w:val="00E60E99"/>
    <w:rsid w:val="00E61510"/>
    <w:rsid w:val="00E61B20"/>
    <w:rsid w:val="00E61B4E"/>
    <w:rsid w:val="00E61F58"/>
    <w:rsid w:val="00E6206C"/>
    <w:rsid w:val="00E621B3"/>
    <w:rsid w:val="00E62362"/>
    <w:rsid w:val="00E62544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81"/>
    <w:rsid w:val="00E65FBC"/>
    <w:rsid w:val="00E66285"/>
    <w:rsid w:val="00E665CE"/>
    <w:rsid w:val="00E66900"/>
    <w:rsid w:val="00E6711A"/>
    <w:rsid w:val="00E673D2"/>
    <w:rsid w:val="00E67790"/>
    <w:rsid w:val="00E67EF0"/>
    <w:rsid w:val="00E70D78"/>
    <w:rsid w:val="00E71937"/>
    <w:rsid w:val="00E71A8E"/>
    <w:rsid w:val="00E72619"/>
    <w:rsid w:val="00E72824"/>
    <w:rsid w:val="00E72C93"/>
    <w:rsid w:val="00E72D22"/>
    <w:rsid w:val="00E73226"/>
    <w:rsid w:val="00E733EC"/>
    <w:rsid w:val="00E73949"/>
    <w:rsid w:val="00E73EA8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5BE"/>
    <w:rsid w:val="00E90AB5"/>
    <w:rsid w:val="00E91239"/>
    <w:rsid w:val="00E914DC"/>
    <w:rsid w:val="00E9194A"/>
    <w:rsid w:val="00E919B8"/>
    <w:rsid w:val="00E91AF2"/>
    <w:rsid w:val="00E91DB7"/>
    <w:rsid w:val="00E921D6"/>
    <w:rsid w:val="00E928DC"/>
    <w:rsid w:val="00E92B5B"/>
    <w:rsid w:val="00E92CFC"/>
    <w:rsid w:val="00E9387E"/>
    <w:rsid w:val="00E93CA2"/>
    <w:rsid w:val="00E93D09"/>
    <w:rsid w:val="00E93EB8"/>
    <w:rsid w:val="00E941AA"/>
    <w:rsid w:val="00E94454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BC"/>
    <w:rsid w:val="00EA6F7C"/>
    <w:rsid w:val="00EA6FC9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59B"/>
    <w:rsid w:val="00EB376A"/>
    <w:rsid w:val="00EB39B1"/>
    <w:rsid w:val="00EB4198"/>
    <w:rsid w:val="00EB43B7"/>
    <w:rsid w:val="00EB471A"/>
    <w:rsid w:val="00EB497D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24F"/>
    <w:rsid w:val="00EC3359"/>
    <w:rsid w:val="00EC3619"/>
    <w:rsid w:val="00EC36C9"/>
    <w:rsid w:val="00EC39B5"/>
    <w:rsid w:val="00EC3F08"/>
    <w:rsid w:val="00EC4189"/>
    <w:rsid w:val="00EC42E5"/>
    <w:rsid w:val="00EC433C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C20"/>
    <w:rsid w:val="00EE0CFE"/>
    <w:rsid w:val="00EE0F33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D3"/>
    <w:rsid w:val="00EF1041"/>
    <w:rsid w:val="00EF109B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1F3"/>
    <w:rsid w:val="00EF43A4"/>
    <w:rsid w:val="00EF4702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FE"/>
    <w:rsid w:val="00F0380A"/>
    <w:rsid w:val="00F03AB8"/>
    <w:rsid w:val="00F03CAE"/>
    <w:rsid w:val="00F0409E"/>
    <w:rsid w:val="00F041D4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701B"/>
    <w:rsid w:val="00F07124"/>
    <w:rsid w:val="00F07354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4247"/>
    <w:rsid w:val="00F148FB"/>
    <w:rsid w:val="00F14BB6"/>
    <w:rsid w:val="00F15098"/>
    <w:rsid w:val="00F15386"/>
    <w:rsid w:val="00F1546D"/>
    <w:rsid w:val="00F15B2E"/>
    <w:rsid w:val="00F1604D"/>
    <w:rsid w:val="00F160A3"/>
    <w:rsid w:val="00F16370"/>
    <w:rsid w:val="00F1650D"/>
    <w:rsid w:val="00F165F4"/>
    <w:rsid w:val="00F1689B"/>
    <w:rsid w:val="00F16AAE"/>
    <w:rsid w:val="00F1704F"/>
    <w:rsid w:val="00F17222"/>
    <w:rsid w:val="00F17494"/>
    <w:rsid w:val="00F17AF1"/>
    <w:rsid w:val="00F17D87"/>
    <w:rsid w:val="00F17F1A"/>
    <w:rsid w:val="00F2053F"/>
    <w:rsid w:val="00F20CF4"/>
    <w:rsid w:val="00F20DCB"/>
    <w:rsid w:val="00F211C4"/>
    <w:rsid w:val="00F21229"/>
    <w:rsid w:val="00F2153E"/>
    <w:rsid w:val="00F219A8"/>
    <w:rsid w:val="00F21C2C"/>
    <w:rsid w:val="00F21D69"/>
    <w:rsid w:val="00F21FFF"/>
    <w:rsid w:val="00F222EC"/>
    <w:rsid w:val="00F224CB"/>
    <w:rsid w:val="00F2292C"/>
    <w:rsid w:val="00F22961"/>
    <w:rsid w:val="00F229F0"/>
    <w:rsid w:val="00F22ED9"/>
    <w:rsid w:val="00F22FE5"/>
    <w:rsid w:val="00F23317"/>
    <w:rsid w:val="00F23454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8C"/>
    <w:rsid w:val="00F265C6"/>
    <w:rsid w:val="00F2697A"/>
    <w:rsid w:val="00F2702E"/>
    <w:rsid w:val="00F271B5"/>
    <w:rsid w:val="00F2725E"/>
    <w:rsid w:val="00F272A9"/>
    <w:rsid w:val="00F278A1"/>
    <w:rsid w:val="00F27913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1C3"/>
    <w:rsid w:val="00F36552"/>
    <w:rsid w:val="00F36721"/>
    <w:rsid w:val="00F36B0F"/>
    <w:rsid w:val="00F37032"/>
    <w:rsid w:val="00F378FE"/>
    <w:rsid w:val="00F37A73"/>
    <w:rsid w:val="00F40A4A"/>
    <w:rsid w:val="00F40A74"/>
    <w:rsid w:val="00F4113F"/>
    <w:rsid w:val="00F412F9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90D"/>
    <w:rsid w:val="00F46DB2"/>
    <w:rsid w:val="00F4707E"/>
    <w:rsid w:val="00F4738F"/>
    <w:rsid w:val="00F478E7"/>
    <w:rsid w:val="00F507C0"/>
    <w:rsid w:val="00F508F9"/>
    <w:rsid w:val="00F50A71"/>
    <w:rsid w:val="00F50AAB"/>
    <w:rsid w:val="00F51613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909"/>
    <w:rsid w:val="00F620CB"/>
    <w:rsid w:val="00F62718"/>
    <w:rsid w:val="00F62834"/>
    <w:rsid w:val="00F62B27"/>
    <w:rsid w:val="00F62E99"/>
    <w:rsid w:val="00F6378A"/>
    <w:rsid w:val="00F63D39"/>
    <w:rsid w:val="00F641E2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E32"/>
    <w:rsid w:val="00F71093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437"/>
    <w:rsid w:val="00F745B2"/>
    <w:rsid w:val="00F74747"/>
    <w:rsid w:val="00F747F8"/>
    <w:rsid w:val="00F74A2F"/>
    <w:rsid w:val="00F74E3A"/>
    <w:rsid w:val="00F750EA"/>
    <w:rsid w:val="00F75146"/>
    <w:rsid w:val="00F751DE"/>
    <w:rsid w:val="00F75694"/>
    <w:rsid w:val="00F756FA"/>
    <w:rsid w:val="00F757CD"/>
    <w:rsid w:val="00F75BDB"/>
    <w:rsid w:val="00F75F7E"/>
    <w:rsid w:val="00F76C8E"/>
    <w:rsid w:val="00F76D03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BE2"/>
    <w:rsid w:val="00F80E72"/>
    <w:rsid w:val="00F81168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10B"/>
    <w:rsid w:val="00F85707"/>
    <w:rsid w:val="00F86169"/>
    <w:rsid w:val="00F8626C"/>
    <w:rsid w:val="00F867E4"/>
    <w:rsid w:val="00F86814"/>
    <w:rsid w:val="00F86EB3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9D1"/>
    <w:rsid w:val="00F95A6D"/>
    <w:rsid w:val="00F95B73"/>
    <w:rsid w:val="00F95EDE"/>
    <w:rsid w:val="00F95FB7"/>
    <w:rsid w:val="00F961AB"/>
    <w:rsid w:val="00F96FD3"/>
    <w:rsid w:val="00F975FE"/>
    <w:rsid w:val="00F97689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50C"/>
    <w:rsid w:val="00FB2723"/>
    <w:rsid w:val="00FB2CFD"/>
    <w:rsid w:val="00FB3154"/>
    <w:rsid w:val="00FB3890"/>
    <w:rsid w:val="00FB3A15"/>
    <w:rsid w:val="00FB3CEC"/>
    <w:rsid w:val="00FB3D2F"/>
    <w:rsid w:val="00FB4103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681"/>
    <w:rsid w:val="00FC09C1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DBD"/>
    <w:rsid w:val="00FD1187"/>
    <w:rsid w:val="00FD163C"/>
    <w:rsid w:val="00FD166E"/>
    <w:rsid w:val="00FD1AA1"/>
    <w:rsid w:val="00FD1ACC"/>
    <w:rsid w:val="00FD1DB5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E39"/>
    <w:rsid w:val="00FE2F1E"/>
    <w:rsid w:val="00FE2FAE"/>
    <w:rsid w:val="00FE30D1"/>
    <w:rsid w:val="00FE3DF9"/>
    <w:rsid w:val="00FE3EE3"/>
    <w:rsid w:val="00FE46E4"/>
    <w:rsid w:val="00FE530F"/>
    <w:rsid w:val="00FE5485"/>
    <w:rsid w:val="00FE57ED"/>
    <w:rsid w:val="00FE59BF"/>
    <w:rsid w:val="00FE5E2D"/>
    <w:rsid w:val="00FE60AA"/>
    <w:rsid w:val="00FE64D4"/>
    <w:rsid w:val="00FE64E5"/>
    <w:rsid w:val="00FE67C2"/>
    <w:rsid w:val="00FE6D92"/>
    <w:rsid w:val="00FE6DF7"/>
    <w:rsid w:val="00FE70ED"/>
    <w:rsid w:val="00FE72ED"/>
    <w:rsid w:val="00FE7682"/>
    <w:rsid w:val="00FE7B72"/>
    <w:rsid w:val="00FE7C2A"/>
    <w:rsid w:val="00FE7CE1"/>
    <w:rsid w:val="00FF04CE"/>
    <w:rsid w:val="00FF08AE"/>
    <w:rsid w:val="00FF0EE9"/>
    <w:rsid w:val="00FF16BA"/>
    <w:rsid w:val="00FF1A05"/>
    <w:rsid w:val="00FF2467"/>
    <w:rsid w:val="00FF27BD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78B9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218D-9759-4A57-AF18-3C8CD1BF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5407</TotalTime>
  <Pages>19</Pages>
  <Words>3184</Words>
  <Characters>18153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3560</cp:lastModifiedBy>
  <cp:revision>2243</cp:revision>
  <cp:lastPrinted>2024-08-03T20:36:00Z</cp:lastPrinted>
  <dcterms:created xsi:type="dcterms:W3CDTF">2023-02-15T15:52:00Z</dcterms:created>
  <dcterms:modified xsi:type="dcterms:W3CDTF">2024-08-10T11:57:00Z</dcterms:modified>
</cp:coreProperties>
</file>