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5E56E7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5E56E7" w:rsidRDefault="00CE17CD" w:rsidP="009304F8">
            <w:pPr>
              <w:pStyle w:val="IndexHeading"/>
              <w:spacing w:after="0" w:line="240" w:lineRule="auto"/>
              <w:ind w:left="-105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5E56E7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5E56E7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5E56E7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5E56E7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5E56E7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5E56E7" w:rsidRDefault="00301C45" w:rsidP="00C0296E">
            <w:pPr>
              <w:pStyle w:val="IndexHeading"/>
              <w:spacing w:after="0" w:line="240" w:lineRule="auto"/>
              <w:ind w:left="0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5E56E7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B7F10" w:rsidRPr="005E56E7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5E56E7" w:rsidRDefault="001B7F10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2BA75F56" w:rsidR="001B7F10" w:rsidRPr="005E56E7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CD1A46" w:rsidRPr="005E56E7" w14:paraId="4305F847" w14:textId="77777777" w:rsidTr="00B346F1">
        <w:tc>
          <w:tcPr>
            <w:tcW w:w="1098" w:type="dxa"/>
            <w:shd w:val="clear" w:color="auto" w:fill="auto"/>
          </w:tcPr>
          <w:p w14:paraId="367F9DA9" w14:textId="77777777" w:rsidR="00CD1A46" w:rsidRPr="005E56E7" w:rsidRDefault="00CD1A46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8D01D6E" w14:textId="5BAC428B" w:rsidR="00CD1A46" w:rsidRPr="005E56E7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7C2933" w:rsidRPr="005E56E7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7C2933" w:rsidRPr="005E56E7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51669EA0" w:rsidR="007C2933" w:rsidRPr="005E56E7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C2933" w:rsidRPr="005E56E7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7C2933" w:rsidRPr="005E56E7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AF2DB8C" w:rsidR="007C2933" w:rsidRPr="005E56E7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C2933" w:rsidRPr="005E56E7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7C2933" w:rsidRPr="005E56E7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1640520A" w:rsidR="007C2933" w:rsidRPr="005E56E7" w:rsidRDefault="006069B4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BF55BC" w:rsidRPr="005E56E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</w:t>
            </w:r>
            <w:r w:rsidR="00D56F18" w:rsidRPr="005E56E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และบริษัทร่วม</w:t>
            </w:r>
          </w:p>
        </w:tc>
      </w:tr>
      <w:tr w:rsidR="007C2933" w:rsidRPr="005E56E7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7C2933" w:rsidRPr="005E56E7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4F8458EB" w:rsidR="007C2933" w:rsidRPr="005E56E7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C2933" w:rsidRPr="005E56E7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7C2933" w:rsidRPr="005E56E7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55A893F5" w:rsidR="007C2933" w:rsidRPr="005E56E7" w:rsidRDefault="001E42B5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เงินกู้ยืมจากสถาบันการเงิน </w:t>
            </w:r>
          </w:p>
        </w:tc>
      </w:tr>
      <w:tr w:rsidR="007C2933" w:rsidRPr="005E56E7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7C2933" w:rsidRPr="005E56E7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271DB1D9" w:rsidR="007C2933" w:rsidRPr="005E56E7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5E56E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C2933" w:rsidRPr="005E56E7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7C2933" w:rsidRPr="005E56E7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199AF38D" w:rsidR="007C2933" w:rsidRPr="005E56E7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C9143D" w:rsidRPr="005E56E7" w14:paraId="2D1FDAA4" w14:textId="77777777" w:rsidTr="00B346F1">
        <w:tc>
          <w:tcPr>
            <w:tcW w:w="1098" w:type="dxa"/>
            <w:shd w:val="clear" w:color="auto" w:fill="auto"/>
          </w:tcPr>
          <w:p w14:paraId="49868FB5" w14:textId="77777777" w:rsidR="00C9143D" w:rsidRPr="005E56E7" w:rsidRDefault="00C9143D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A43FBCE" w14:textId="0AAC08CD" w:rsidR="00C9143D" w:rsidRPr="005E56E7" w:rsidRDefault="00C9143D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7C2933" w:rsidRPr="005E56E7" w14:paraId="7B2E4839" w14:textId="77777777" w:rsidTr="00B346F1">
        <w:tc>
          <w:tcPr>
            <w:tcW w:w="1098" w:type="dxa"/>
            <w:shd w:val="clear" w:color="auto" w:fill="auto"/>
          </w:tcPr>
          <w:p w14:paraId="10357B8E" w14:textId="77777777" w:rsidR="007C2933" w:rsidRPr="005E56E7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3FCBC020" w:rsidR="007C2933" w:rsidRPr="005E56E7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E75B8" w:rsidRPr="005E56E7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4E75B8" w:rsidRPr="005E56E7" w:rsidRDefault="004E75B8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7DF86B9E" w:rsidR="004E75B8" w:rsidRPr="005E56E7" w:rsidRDefault="004E75B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A2DBD" w:rsidRPr="005E56E7" w14:paraId="190DD385" w14:textId="77777777" w:rsidTr="00BA2DBD">
        <w:tc>
          <w:tcPr>
            <w:tcW w:w="1098" w:type="dxa"/>
            <w:shd w:val="clear" w:color="auto" w:fill="auto"/>
          </w:tcPr>
          <w:p w14:paraId="2AD91856" w14:textId="77777777" w:rsidR="00BA2DBD" w:rsidRPr="005E56E7" w:rsidRDefault="00BA2DBD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58777DA" w14:textId="2B177A6A" w:rsidR="00BA2DBD" w:rsidRPr="005E56E7" w:rsidRDefault="00BA2DBD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F04388" w:rsidRPr="005E56E7" w14:paraId="78B30E20" w14:textId="77777777" w:rsidTr="00BA2DBD">
        <w:tc>
          <w:tcPr>
            <w:tcW w:w="1098" w:type="dxa"/>
            <w:shd w:val="clear" w:color="auto" w:fill="auto"/>
          </w:tcPr>
          <w:p w14:paraId="4306E624" w14:textId="77777777" w:rsidR="00F04388" w:rsidRPr="005E56E7" w:rsidRDefault="00F04388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AB7CFFD" w14:textId="695036D1" w:rsidR="00F04388" w:rsidRPr="005E56E7" w:rsidRDefault="00F0438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E56E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A24135F" w14:textId="77777777" w:rsidR="003B6C8F" w:rsidRPr="005E56E7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507F110" w14:textId="77777777" w:rsidR="003B14EA" w:rsidRPr="005E56E7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5E56E7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32301478" w14:textId="52B30C3A" w:rsidR="003B14EA" w:rsidRPr="005E56E7" w:rsidRDefault="003B14EA" w:rsidP="0068558B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5E56E7">
        <w:rPr>
          <w:rFonts w:ascii="Angsana New" w:hAnsi="Angsana New" w:cs="Angsana New"/>
          <w:sz w:val="28"/>
          <w:szCs w:val="28"/>
        </w:rPr>
        <w:br w:type="page"/>
      </w:r>
      <w:r w:rsidR="00451001" w:rsidRPr="005E56E7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5E56E7" w:rsidRDefault="009F1F29" w:rsidP="006C665B">
      <w:pPr>
        <w:pStyle w:val="NoSpacing"/>
        <w:rPr>
          <w:rFonts w:ascii="Angsana New" w:hAnsi="Angsana New"/>
          <w:sz w:val="22"/>
        </w:rPr>
      </w:pPr>
    </w:p>
    <w:p w14:paraId="5C024287" w14:textId="6D1AD1A7" w:rsidR="00A93C94" w:rsidRPr="005E56E7" w:rsidRDefault="00451001" w:rsidP="00A93C94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4E4848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13</w:t>
      </w:r>
      <w:r w:rsidR="00EE06F7" w:rsidRPr="005E56E7">
        <w:rPr>
          <w:rFonts w:ascii="Angsana New" w:hAnsi="Angsana New"/>
          <w:sz w:val="28"/>
          <w:szCs w:val="28"/>
        </w:rPr>
        <w:t xml:space="preserve"> </w:t>
      </w:r>
      <w:r w:rsidR="000D1525" w:rsidRPr="005E56E7">
        <w:rPr>
          <w:rFonts w:ascii="Angsana New" w:hAnsi="Angsana New" w:hint="cs"/>
          <w:sz w:val="28"/>
          <w:szCs w:val="28"/>
          <w:cs/>
        </w:rPr>
        <w:t>สิงหาคม</w:t>
      </w:r>
      <w:r w:rsidR="00EE06F7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2567</w:t>
      </w:r>
    </w:p>
    <w:p w14:paraId="5DBF268F" w14:textId="77777777" w:rsidR="00A14CAB" w:rsidRPr="005E56E7" w:rsidRDefault="00A14CAB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7E3AD4D7" w14:textId="2C2C1B81" w:rsidR="00CD1A46" w:rsidRPr="005E56E7" w:rsidRDefault="00CD1A46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E56E7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14:paraId="3327EC18" w14:textId="4AD8CE30" w:rsidR="00CD1A46" w:rsidRPr="005E56E7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36D20B01" w14:textId="67026DAD" w:rsidR="008F734C" w:rsidRPr="005E56E7" w:rsidRDefault="008F734C" w:rsidP="00B6362A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 ธุรกิจผลิตและจำหน่ายเครื่องทำความเย็น ธุรกิจผลิต</w:t>
      </w:r>
      <w:r w:rsidRPr="005E56E7">
        <w:rPr>
          <w:rFonts w:ascii="Angsana New" w:hAnsi="Angsana New"/>
          <w:spacing w:val="2"/>
          <w:sz w:val="28"/>
          <w:szCs w:val="28"/>
          <w:cs/>
          <w:lang w:val="th-TH"/>
        </w:rPr>
        <w:t>และจำหน่ายกระแสไฟฟ้า</w:t>
      </w:r>
      <w:r w:rsidR="00616262" w:rsidRPr="005E56E7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="00B6362A" w:rsidRPr="005E56E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8516C" w:rsidRPr="005E56E7">
        <w:rPr>
          <w:rFonts w:asciiTheme="majorBidi" w:hAnsiTheme="majorBidi" w:cstheme="majorBidi" w:hint="cs"/>
          <w:sz w:val="28"/>
          <w:szCs w:val="28"/>
          <w:cs/>
        </w:rPr>
        <w:t>ธุรกิจ</w:t>
      </w:r>
      <w:r w:rsidR="004A395F" w:rsidRPr="005E56E7">
        <w:rPr>
          <w:rFonts w:asciiTheme="majorBidi" w:hAnsiTheme="majorBidi" w:cstheme="majorBidi" w:hint="cs"/>
          <w:sz w:val="28"/>
          <w:szCs w:val="28"/>
          <w:cs/>
        </w:rPr>
        <w:t>ปรึกษาการบริหารงานและควบคุมงานก่อสร้าง</w:t>
      </w:r>
    </w:p>
    <w:p w14:paraId="0BE545F9" w14:textId="77777777" w:rsidR="00CD1A46" w:rsidRPr="005E56E7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47C52F42" w14:textId="4F014181" w:rsidR="003B14EA" w:rsidRPr="005E56E7" w:rsidRDefault="004F0493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5E56E7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72B2C978" w14:textId="1FE28D18" w:rsidR="004539E5" w:rsidRPr="005E56E7" w:rsidRDefault="00DC1E89" w:rsidP="00CC37AE">
      <w:pPr>
        <w:pStyle w:val="NoSpacing"/>
        <w:spacing w:line="0" w:lineRule="atLeast"/>
        <w:rPr>
          <w:rFonts w:ascii="Angsana New" w:hAnsi="Angsana New"/>
          <w:sz w:val="20"/>
          <w:szCs w:val="20"/>
        </w:rPr>
      </w:pPr>
      <w:r w:rsidRPr="005E56E7">
        <w:rPr>
          <w:rFonts w:ascii="Angsana New" w:hAnsi="Angsana New"/>
          <w:sz w:val="22"/>
        </w:rPr>
        <w:tab/>
      </w:r>
      <w:r w:rsidRPr="005E56E7">
        <w:rPr>
          <w:rFonts w:ascii="Angsana New" w:hAnsi="Angsana New"/>
          <w:sz w:val="22"/>
        </w:rPr>
        <w:tab/>
      </w:r>
      <w:r w:rsidRPr="005E56E7">
        <w:rPr>
          <w:rFonts w:ascii="Angsana New" w:hAnsi="Angsana New"/>
          <w:sz w:val="22"/>
        </w:rPr>
        <w:tab/>
      </w:r>
    </w:p>
    <w:p w14:paraId="29C7A452" w14:textId="2372F9BB" w:rsidR="00F67D55" w:rsidRPr="005E56E7" w:rsidRDefault="00F67D55" w:rsidP="00CC37AE">
      <w:pPr>
        <w:spacing w:line="0" w:lineRule="atLeast"/>
        <w:ind w:left="547"/>
        <w:rPr>
          <w:rFonts w:ascii="Angsana New" w:hAnsi="Angsana New"/>
          <w:spacing w:val="-2"/>
          <w:sz w:val="28"/>
          <w:szCs w:val="28"/>
        </w:rPr>
      </w:pPr>
      <w:r w:rsidRPr="005E56E7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A53C1" w:rsidRPr="005E56E7">
        <w:rPr>
          <w:rFonts w:ascii="Angsana New" w:hAnsi="Angsana New"/>
          <w:spacing w:val="-2"/>
          <w:sz w:val="28"/>
          <w:szCs w:val="28"/>
        </w:rPr>
        <w:t>34</w:t>
      </w:r>
      <w:r w:rsidRPr="005E56E7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5E56E7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5E56E7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B07FAA" w:rsidRPr="005E56E7">
        <w:rPr>
          <w:rFonts w:ascii="Angsana New" w:hAnsi="Angsana New"/>
          <w:spacing w:val="-2"/>
          <w:sz w:val="28"/>
          <w:szCs w:val="28"/>
        </w:rPr>
        <w:t xml:space="preserve"> </w:t>
      </w:r>
      <w:r w:rsidRPr="005E56E7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5E56E7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5E56E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 w:rsidRPr="005E56E7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5E56E7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5E56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5E56E7">
        <w:rPr>
          <w:rFonts w:ascii="Angsana New" w:hAnsi="Angsana New"/>
          <w:spacing w:val="-2"/>
          <w:sz w:val="28"/>
          <w:szCs w:val="28"/>
        </w:rPr>
        <w:br/>
      </w:r>
      <w:r w:rsidR="00525B1C" w:rsidRPr="005E56E7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5E56E7">
        <w:rPr>
          <w:rFonts w:ascii="Angsana New" w:hAnsi="Angsana New"/>
          <w:spacing w:val="-2"/>
          <w:sz w:val="28"/>
          <w:szCs w:val="28"/>
        </w:rPr>
        <w:br/>
      </w:r>
      <w:r w:rsidR="00CA53C1" w:rsidRPr="005E56E7">
        <w:rPr>
          <w:rFonts w:ascii="Angsana New" w:hAnsi="Angsana New"/>
          <w:spacing w:val="-2"/>
          <w:sz w:val="28"/>
          <w:szCs w:val="28"/>
        </w:rPr>
        <w:t>30</w:t>
      </w:r>
      <w:r w:rsidR="00525B1C" w:rsidRPr="005E56E7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5E56E7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5E56E7">
        <w:rPr>
          <w:rFonts w:ascii="Angsana New" w:hAnsi="Angsana New"/>
          <w:spacing w:val="-2"/>
          <w:sz w:val="28"/>
          <w:szCs w:val="28"/>
        </w:rPr>
        <w:t xml:space="preserve"> </w:t>
      </w:r>
      <w:r w:rsidR="00CA53C1" w:rsidRPr="005E56E7">
        <w:rPr>
          <w:rFonts w:ascii="Angsana New" w:hAnsi="Angsana New"/>
          <w:spacing w:val="-2"/>
          <w:sz w:val="28"/>
          <w:szCs w:val="28"/>
        </w:rPr>
        <w:t>2566</w:t>
      </w:r>
    </w:p>
    <w:p w14:paraId="1F5BDD25" w14:textId="223F8A9E" w:rsidR="00525B1C" w:rsidRPr="005E56E7" w:rsidRDefault="00525B1C" w:rsidP="00F67D55">
      <w:pPr>
        <w:spacing w:line="240" w:lineRule="auto"/>
        <w:ind w:left="540"/>
        <w:rPr>
          <w:rFonts w:ascii="Angsana New" w:hAnsi="Angsana New"/>
          <w:spacing w:val="-2"/>
          <w:sz w:val="22"/>
          <w:szCs w:val="22"/>
        </w:rPr>
      </w:pPr>
    </w:p>
    <w:p w14:paraId="6AF7BA06" w14:textId="5D8DFCB8" w:rsidR="00F67D55" w:rsidRPr="005E56E7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  <w:cs/>
        </w:rPr>
      </w:pPr>
      <w:r w:rsidRPr="005E56E7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0D1051" w:rsidRPr="005E56E7">
        <w:rPr>
          <w:rFonts w:ascii="Angsana New" w:hAnsi="Angsana New"/>
          <w:spacing w:val="-2"/>
          <w:sz w:val="28"/>
          <w:szCs w:val="28"/>
          <w:cs/>
        </w:rPr>
        <w:br/>
      </w:r>
      <w:r w:rsidRPr="005E56E7">
        <w:rPr>
          <w:rFonts w:ascii="Angsana New" w:hAnsi="Angsana New"/>
          <w:spacing w:val="-2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E56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pacing w:val="-2"/>
          <w:sz w:val="28"/>
          <w:szCs w:val="28"/>
        </w:rPr>
        <w:t>30</w:t>
      </w:r>
      <w:r w:rsidRPr="005E56E7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CA53C1" w:rsidRPr="005E56E7">
        <w:rPr>
          <w:rFonts w:ascii="Angsana New" w:hAnsi="Angsana New"/>
          <w:spacing w:val="-2"/>
          <w:sz w:val="28"/>
          <w:szCs w:val="28"/>
        </w:rPr>
        <w:t>2566</w:t>
      </w:r>
    </w:p>
    <w:p w14:paraId="544DEEAA" w14:textId="4CC9C83F" w:rsidR="008F734C" w:rsidRPr="005E56E7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</w:p>
    <w:p w14:paraId="3DD7B719" w14:textId="77777777" w:rsidR="00D56E86" w:rsidRPr="005E56E7" w:rsidRDefault="00D56E86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5E56E7"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14:paraId="500694CA" w14:textId="175BF521" w:rsidR="003B14EA" w:rsidRPr="005E56E7" w:rsidRDefault="003B14EA" w:rsidP="0052350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E56E7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บุคคลหรือกิจการที่เกี่ยวข้องกัน</w:t>
      </w:r>
      <w:r w:rsidR="002A3E96" w:rsidRPr="005E56E7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</w:t>
      </w:r>
    </w:p>
    <w:p w14:paraId="2786EED6" w14:textId="77777777" w:rsidR="00ED2A04" w:rsidRPr="005E56E7" w:rsidRDefault="00ED2A04" w:rsidP="00EF64C8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5068B31E" w14:textId="3040D7E4" w:rsidR="008A2F4D" w:rsidRPr="005E56E7" w:rsidRDefault="008A2F4D" w:rsidP="008A2F4D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Pr="005E56E7">
        <w:rPr>
          <w:rFonts w:ascii="Angsana New" w:hAnsi="Angsana New" w:hint="cs"/>
          <w:sz w:val="28"/>
          <w:szCs w:val="28"/>
          <w:cs/>
        </w:rPr>
        <w:t>ย่อย</w:t>
      </w:r>
      <w:r w:rsidRPr="005E56E7">
        <w:rPr>
          <w:rFonts w:ascii="Angsana New" w:hAnsi="Angsana New"/>
          <w:sz w:val="28"/>
          <w:szCs w:val="28"/>
          <w:cs/>
        </w:rPr>
        <w:t>และบริษัท</w:t>
      </w:r>
      <w:r w:rsidRPr="005E56E7">
        <w:rPr>
          <w:rFonts w:ascii="Angsana New" w:hAnsi="Angsana New" w:hint="cs"/>
          <w:sz w:val="28"/>
          <w:szCs w:val="28"/>
          <w:cs/>
        </w:rPr>
        <w:t>ร่วม</w:t>
      </w:r>
      <w:r w:rsidRPr="005E56E7">
        <w:rPr>
          <w:rFonts w:ascii="Angsana New" w:hAnsi="Angsana New"/>
          <w:sz w:val="28"/>
          <w:szCs w:val="28"/>
          <w:cs/>
        </w:rPr>
        <w:t xml:space="preserve"> </w:t>
      </w:r>
      <w:r w:rsidRPr="005E56E7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5E56E7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5</w:t>
      </w:r>
      <w:r w:rsidRPr="005E56E7">
        <w:rPr>
          <w:rFonts w:ascii="Angsana New" w:hAnsi="Angsana New"/>
          <w:sz w:val="28"/>
          <w:szCs w:val="28"/>
          <w:cs/>
        </w:rPr>
        <w:t xml:space="preserve"> </w:t>
      </w:r>
      <w:r w:rsidRPr="005E56E7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5E56E7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5E56E7">
        <w:rPr>
          <w:rFonts w:ascii="Angsana New" w:hAnsi="Angsana New"/>
          <w:sz w:val="28"/>
          <w:szCs w:val="28"/>
          <w:cs/>
        </w:rPr>
        <w:t>กลุ่มบริษัท</w:t>
      </w:r>
      <w:r w:rsidRPr="005E56E7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p w14:paraId="5DA726AE" w14:textId="3035FB8F" w:rsidR="00883150" w:rsidRPr="005E56E7" w:rsidRDefault="00883150" w:rsidP="00EF64C8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4320"/>
      </w:tblGrid>
      <w:tr w:rsidR="00E27AD0" w:rsidRPr="005E56E7" w14:paraId="46408657" w14:textId="77777777" w:rsidTr="00597A77">
        <w:trPr>
          <w:trHeight w:val="20"/>
          <w:tblHeader/>
        </w:trPr>
        <w:tc>
          <w:tcPr>
            <w:tcW w:w="3780" w:type="dxa"/>
            <w:hideMark/>
          </w:tcPr>
          <w:p w14:paraId="09E2256E" w14:textId="59967AA9" w:rsidR="00E27AD0" w:rsidRPr="005E56E7" w:rsidRDefault="00E27AD0" w:rsidP="00EF64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E56E7">
              <w:rPr>
                <w:rFonts w:ascii="Angsana New" w:hAnsi="Angsana New"/>
                <w:sz w:val="28"/>
                <w:szCs w:val="28"/>
              </w:rPr>
              <w:br w:type="page"/>
            </w:r>
            <w:r w:rsidRPr="005E56E7">
              <w:rPr>
                <w:rFonts w:ascii="Angsana New" w:hAnsi="Angsana New"/>
                <w:sz w:val="28"/>
                <w:szCs w:val="28"/>
              </w:rPr>
              <w:br w:type="page"/>
            </w:r>
            <w:r w:rsidRPr="005E56E7">
              <w:rPr>
                <w:rFonts w:ascii="Angsana New" w:hAnsi="Angsana New"/>
                <w:sz w:val="28"/>
                <w:szCs w:val="28"/>
              </w:rPr>
              <w:br w:type="page"/>
            </w:r>
            <w:r w:rsidRPr="005E56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E56E7">
              <w:rPr>
                <w:rFonts w:ascii="Angsana New" w:hAnsi="Angsana New"/>
                <w:sz w:val="28"/>
                <w:szCs w:val="28"/>
              </w:rPr>
              <w:br w:type="page"/>
            </w:r>
            <w:r w:rsidRPr="005E5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43C2AF6C" w14:textId="0A041496" w:rsidR="00E27AD0" w:rsidRPr="005E56E7" w:rsidRDefault="00E27AD0" w:rsidP="00EF64C8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5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320" w:type="dxa"/>
          </w:tcPr>
          <w:p w14:paraId="44A9EEF2" w14:textId="77777777" w:rsidR="00E27AD0" w:rsidRPr="005E56E7" w:rsidRDefault="00E27AD0" w:rsidP="00EF64C8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5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A2F4D" w:rsidRPr="005E56E7" w14:paraId="5FB18FEA" w14:textId="77777777" w:rsidTr="00597A77">
        <w:trPr>
          <w:trHeight w:val="20"/>
        </w:trPr>
        <w:tc>
          <w:tcPr>
            <w:tcW w:w="3780" w:type="dxa"/>
          </w:tcPr>
          <w:p w14:paraId="5586018D" w14:textId="77777777" w:rsidR="00013098" w:rsidRPr="005E56E7" w:rsidRDefault="0001309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เมเนจเมนท์ </w:t>
            </w:r>
          </w:p>
          <w:p w14:paraId="2E5EF945" w14:textId="3235D054" w:rsidR="008A2F4D" w:rsidRPr="005E56E7" w:rsidRDefault="00013098" w:rsidP="00013098">
            <w:pPr>
              <w:pStyle w:val="NoSpacing"/>
              <w:spacing w:line="240" w:lineRule="auto"/>
              <w:ind w:left="156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1260" w:type="dxa"/>
          </w:tcPr>
          <w:p w14:paraId="1FF0FFC8" w14:textId="77777777" w:rsidR="00750F67" w:rsidRPr="005E56E7" w:rsidRDefault="00750F67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8D9C65" w14:textId="02E4D5F6" w:rsidR="008A2F4D" w:rsidRPr="005E56E7" w:rsidRDefault="0001309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13DFEE23" w14:textId="77777777" w:rsidR="00750F67" w:rsidRPr="005E56E7" w:rsidRDefault="00750F67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FB57761" w14:textId="7B916516" w:rsidR="008A2F4D" w:rsidRPr="005E56E7" w:rsidRDefault="0001309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A2F4D" w:rsidRPr="005E56E7" w14:paraId="4CC7B0F9" w14:textId="77777777" w:rsidTr="00597A77">
        <w:trPr>
          <w:trHeight w:val="20"/>
        </w:trPr>
        <w:tc>
          <w:tcPr>
            <w:tcW w:w="3780" w:type="dxa"/>
          </w:tcPr>
          <w:p w14:paraId="76FA9833" w14:textId="11EAFAAE" w:rsidR="008A2F4D" w:rsidRPr="005E56E7" w:rsidRDefault="003B54E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14:paraId="06ADDB16" w14:textId="159BB686" w:rsidR="008A2F4D" w:rsidRPr="005E56E7" w:rsidRDefault="003B54E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56BA8686" w14:textId="54C694B2" w:rsidR="008A2F4D" w:rsidRPr="005E56E7" w:rsidRDefault="003B54E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3B54E8" w:rsidRPr="005E56E7" w14:paraId="6DF68EEE" w14:textId="77777777" w:rsidTr="00597A77">
        <w:trPr>
          <w:trHeight w:val="20"/>
        </w:trPr>
        <w:tc>
          <w:tcPr>
            <w:tcW w:w="3780" w:type="dxa"/>
          </w:tcPr>
          <w:p w14:paraId="2DB36273" w14:textId="4F8E1C9A" w:rsidR="003B54E8" w:rsidRPr="005E56E7" w:rsidRDefault="003B54E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บริษัท เร้ด ล็อบสเตอร์ รีเทล เอเชีย จำกัด</w:t>
            </w:r>
          </w:p>
        </w:tc>
        <w:tc>
          <w:tcPr>
            <w:tcW w:w="1260" w:type="dxa"/>
          </w:tcPr>
          <w:p w14:paraId="55D4B469" w14:textId="1C709025" w:rsidR="003B54E8" w:rsidRPr="005E56E7" w:rsidRDefault="003B54E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5C1A09CB" w14:textId="499B584B" w:rsidR="003B54E8" w:rsidRPr="005E56E7" w:rsidRDefault="003A486B" w:rsidP="003A486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E56E7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0D5730" w:rsidRPr="005E56E7" w14:paraId="4D26B3FA" w14:textId="77777777" w:rsidTr="00597A77">
        <w:trPr>
          <w:trHeight w:val="20"/>
        </w:trPr>
        <w:tc>
          <w:tcPr>
            <w:tcW w:w="3780" w:type="dxa"/>
          </w:tcPr>
          <w:p w14:paraId="4AA5649F" w14:textId="30A12635" w:rsidR="000D5730" w:rsidRPr="005E56E7" w:rsidRDefault="000D5730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บริษัท สะไปซ์ ออฟ เอเซีย จำกัด</w:t>
            </w:r>
          </w:p>
        </w:tc>
        <w:tc>
          <w:tcPr>
            <w:tcW w:w="1260" w:type="dxa"/>
          </w:tcPr>
          <w:p w14:paraId="461204E6" w14:textId="76E5A507" w:rsidR="000D5730" w:rsidRPr="005E56E7" w:rsidRDefault="000D5730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3C52BCED" w14:textId="7E703545" w:rsidR="000D5730" w:rsidRPr="005E56E7" w:rsidRDefault="003565D3" w:rsidP="003A486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E56E7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0D5730" w:rsidRPr="005E56E7" w14:paraId="4EC1B1CA" w14:textId="77777777" w:rsidTr="00597A77">
        <w:trPr>
          <w:trHeight w:val="20"/>
        </w:trPr>
        <w:tc>
          <w:tcPr>
            <w:tcW w:w="3780" w:type="dxa"/>
          </w:tcPr>
          <w:p w14:paraId="59755714" w14:textId="06A76CC3" w:rsidR="000D5730" w:rsidRPr="005E56E7" w:rsidRDefault="000D5730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บริษัท โฟร์ ดรีม พร็อพเพอร์ตี้ จำกัด</w:t>
            </w:r>
          </w:p>
        </w:tc>
        <w:tc>
          <w:tcPr>
            <w:tcW w:w="1260" w:type="dxa"/>
          </w:tcPr>
          <w:p w14:paraId="059A8DA9" w14:textId="62F9035D" w:rsidR="000D5730" w:rsidRPr="005E56E7" w:rsidRDefault="000D5730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5393562" w14:textId="1E90C8B4" w:rsidR="000D5730" w:rsidRPr="005E56E7" w:rsidRDefault="004A0B48" w:rsidP="003A486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กรรมการมีความเกี่ยวโยงกับกรรมการของบริษัทย่อย</w:t>
            </w:r>
          </w:p>
        </w:tc>
      </w:tr>
      <w:tr w:rsidR="008A0955" w:rsidRPr="005E56E7" w14:paraId="6E45160E" w14:textId="77777777" w:rsidTr="00597A77">
        <w:trPr>
          <w:trHeight w:val="20"/>
        </w:trPr>
        <w:tc>
          <w:tcPr>
            <w:tcW w:w="3780" w:type="dxa"/>
          </w:tcPr>
          <w:p w14:paraId="5E51B9CC" w14:textId="6E935C59" w:rsidR="008A0955" w:rsidRPr="005E56E7" w:rsidRDefault="008A0955" w:rsidP="008A0955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บริษัท เบ็ตเตอร์บี มาร์เก็ตเพลส จำกัด</w:t>
            </w:r>
          </w:p>
        </w:tc>
        <w:tc>
          <w:tcPr>
            <w:tcW w:w="1260" w:type="dxa"/>
          </w:tcPr>
          <w:p w14:paraId="0051BF86" w14:textId="7D7673C8" w:rsidR="008A0955" w:rsidRPr="005E56E7" w:rsidRDefault="008A0955" w:rsidP="008A0955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B2D272F" w14:textId="4444CD7F" w:rsidR="008A0955" w:rsidRPr="005E56E7" w:rsidRDefault="008A0955" w:rsidP="008A0955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E56E7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FD04AB" w:rsidRPr="005E56E7" w14:paraId="161583EA" w14:textId="77777777" w:rsidTr="00597A77">
        <w:trPr>
          <w:trHeight w:val="20"/>
        </w:trPr>
        <w:tc>
          <w:tcPr>
            <w:tcW w:w="3780" w:type="dxa"/>
          </w:tcPr>
          <w:p w14:paraId="29F2C008" w14:textId="57E33651" w:rsidR="00FD04AB" w:rsidRPr="005E56E7" w:rsidRDefault="00FD04AB" w:rsidP="008A0955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บริษัท บิ๊กซี ฟู๊ด เซอร์วิส จำกัด</w:t>
            </w:r>
          </w:p>
        </w:tc>
        <w:tc>
          <w:tcPr>
            <w:tcW w:w="1260" w:type="dxa"/>
          </w:tcPr>
          <w:p w14:paraId="60BDC1BB" w14:textId="6B2D5632" w:rsidR="00FD04AB" w:rsidRPr="005E56E7" w:rsidRDefault="00FD04AB" w:rsidP="008A0955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ABE0011" w14:textId="66EE21FA" w:rsidR="00FD04AB" w:rsidRPr="005E56E7" w:rsidRDefault="006A0BF3" w:rsidP="008A0955">
            <w:pPr>
              <w:pStyle w:val="NoSpacing"/>
              <w:spacing w:line="240" w:lineRule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E56E7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107D7E" w:rsidRPr="005E56E7" w14:paraId="1A76587B" w14:textId="77777777" w:rsidTr="00597A77">
        <w:trPr>
          <w:trHeight w:val="20"/>
        </w:trPr>
        <w:tc>
          <w:tcPr>
            <w:tcW w:w="3780" w:type="dxa"/>
          </w:tcPr>
          <w:p w14:paraId="0B2245C9" w14:textId="0418C307" w:rsidR="00107D7E" w:rsidRPr="005E56E7" w:rsidRDefault="00107D7E" w:rsidP="00107D7E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บริษัท บี.กริม เพาเวอร์ เซอร์วิส จำกัด</w:t>
            </w:r>
          </w:p>
        </w:tc>
        <w:tc>
          <w:tcPr>
            <w:tcW w:w="1260" w:type="dxa"/>
          </w:tcPr>
          <w:p w14:paraId="3CDBE392" w14:textId="2BFB09DF" w:rsidR="00107D7E" w:rsidRPr="005E56E7" w:rsidRDefault="00107D7E" w:rsidP="00107D7E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AB630AE" w14:textId="2DBFFB39" w:rsidR="00107D7E" w:rsidRPr="005E56E7" w:rsidRDefault="0040426C" w:rsidP="00107D7E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กับบริษัทย่อยของบริษัท</w:t>
            </w:r>
          </w:p>
        </w:tc>
      </w:tr>
    </w:tbl>
    <w:p w14:paraId="21B573C6" w14:textId="578D33AA" w:rsidR="00B4459E" w:rsidRPr="005E56E7" w:rsidRDefault="00B4459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36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592"/>
        <w:gridCol w:w="903"/>
        <w:gridCol w:w="277"/>
        <w:gridCol w:w="990"/>
        <w:gridCol w:w="279"/>
        <w:gridCol w:w="888"/>
        <w:gridCol w:w="11"/>
        <w:gridCol w:w="245"/>
        <w:gridCol w:w="22"/>
        <w:gridCol w:w="1155"/>
      </w:tblGrid>
      <w:tr w:rsidR="00AE5C2C" w:rsidRPr="005E56E7" w14:paraId="567A26F4" w14:textId="77777777" w:rsidTr="006F38A1">
        <w:trPr>
          <w:tblHeader/>
        </w:trPr>
        <w:tc>
          <w:tcPr>
            <w:tcW w:w="2452" w:type="pct"/>
          </w:tcPr>
          <w:p w14:paraId="56E13987" w14:textId="77777777" w:rsidR="00AE5C2C" w:rsidRPr="005E56E7" w:rsidRDefault="00AE5C2C" w:rsidP="005C576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59" w:type="pct"/>
            <w:gridSpan w:val="3"/>
          </w:tcPr>
          <w:p w14:paraId="64ED4B12" w14:textId="77777777" w:rsidR="00AE5C2C" w:rsidRPr="005E56E7" w:rsidRDefault="00AE5C2C" w:rsidP="005C576B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7E65EF1E" w14:textId="77777777" w:rsidR="00AE5C2C" w:rsidRPr="005E56E7" w:rsidRDefault="00AE5C2C" w:rsidP="005C576B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pct"/>
            <w:gridSpan w:val="5"/>
            <w:shd w:val="clear" w:color="auto" w:fill="auto"/>
          </w:tcPr>
          <w:p w14:paraId="27933C39" w14:textId="77777777" w:rsidR="00AE5C2C" w:rsidRPr="005E56E7" w:rsidRDefault="00AE5C2C" w:rsidP="005C576B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1525" w:rsidRPr="005E56E7" w14:paraId="5319027B" w14:textId="77777777" w:rsidTr="006F38A1">
        <w:trPr>
          <w:tblHeader/>
        </w:trPr>
        <w:tc>
          <w:tcPr>
            <w:tcW w:w="2452" w:type="pct"/>
          </w:tcPr>
          <w:p w14:paraId="27354D16" w14:textId="03A6E00F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CA53C1" w:rsidRPr="005E56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5E56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E56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82" w:type="pct"/>
          </w:tcPr>
          <w:p w14:paraId="69B97461" w14:textId="7D8BF9D0" w:rsidR="000D1525" w:rsidRPr="005E56E7" w:rsidRDefault="00CA53C1" w:rsidP="000D15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0AB295C4" w14:textId="77777777" w:rsidR="000D1525" w:rsidRPr="005E56E7" w:rsidRDefault="000D1525" w:rsidP="000D15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00284298" w14:textId="70A4A111" w:rsidR="000D1525" w:rsidRPr="005E56E7" w:rsidRDefault="00CA53C1" w:rsidP="000D15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238F7226" w14:textId="77777777" w:rsidR="000D1525" w:rsidRPr="005E56E7" w:rsidRDefault="000D1525" w:rsidP="000D15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511AE6BC" w14:textId="39BDAC17" w:rsidR="000D1525" w:rsidRPr="005E56E7" w:rsidRDefault="00CA53C1" w:rsidP="000D15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101294BD" w14:textId="77777777" w:rsidR="000D1525" w:rsidRPr="005E56E7" w:rsidRDefault="000D1525" w:rsidP="000D15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33E0D35A" w14:textId="6E035BE5" w:rsidR="000D1525" w:rsidRPr="005E56E7" w:rsidRDefault="00CA53C1" w:rsidP="000D15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E5C2C" w:rsidRPr="005E56E7" w14:paraId="79CFE353" w14:textId="77777777" w:rsidTr="007232A2">
        <w:trPr>
          <w:tblHeader/>
        </w:trPr>
        <w:tc>
          <w:tcPr>
            <w:tcW w:w="2452" w:type="pct"/>
          </w:tcPr>
          <w:p w14:paraId="4062C5B3" w14:textId="77777777" w:rsidR="00AE5C2C" w:rsidRPr="005E56E7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8" w:type="pct"/>
            <w:gridSpan w:val="9"/>
          </w:tcPr>
          <w:p w14:paraId="4D881D11" w14:textId="77777777" w:rsidR="00AE5C2C" w:rsidRPr="005E56E7" w:rsidRDefault="00AE5C2C" w:rsidP="005C576B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5C2C" w:rsidRPr="005E56E7" w14:paraId="232C61C5" w14:textId="77777777" w:rsidTr="006F38A1">
        <w:tc>
          <w:tcPr>
            <w:tcW w:w="2452" w:type="pct"/>
          </w:tcPr>
          <w:p w14:paraId="3750D24D" w14:textId="0AE6D2B9" w:rsidR="00AE5C2C" w:rsidRPr="005E56E7" w:rsidRDefault="00AE5C2C" w:rsidP="005C576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5E56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482" w:type="pct"/>
          </w:tcPr>
          <w:p w14:paraId="57C8E6C9" w14:textId="77777777" w:rsidR="00AE5C2C" w:rsidRPr="005E56E7" w:rsidRDefault="00AE5C2C" w:rsidP="005C576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14AA32E" w14:textId="77777777" w:rsidR="00AE5C2C" w:rsidRPr="005E56E7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376306B6" w14:textId="77777777" w:rsidR="00AE5C2C" w:rsidRPr="005E56E7" w:rsidRDefault="00AE5C2C" w:rsidP="005C576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D053647" w14:textId="77777777" w:rsidR="00AE5C2C" w:rsidRPr="005E56E7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7C002A8A" w14:textId="77777777" w:rsidR="00AE5C2C" w:rsidRPr="005E56E7" w:rsidRDefault="00AE5C2C" w:rsidP="005C576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2D6CEDF0" w14:textId="77777777" w:rsidR="00AE5C2C" w:rsidRPr="005E56E7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6F0E921" w14:textId="77777777" w:rsidR="00AE5C2C" w:rsidRPr="005E56E7" w:rsidRDefault="00AE5C2C" w:rsidP="005C576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1525" w:rsidRPr="005E56E7" w14:paraId="369AABB6" w14:textId="77777777" w:rsidTr="00CF2385">
        <w:tc>
          <w:tcPr>
            <w:tcW w:w="2452" w:type="pct"/>
          </w:tcPr>
          <w:p w14:paraId="78AF80AE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482" w:type="pct"/>
          </w:tcPr>
          <w:p w14:paraId="160216FD" w14:textId="04B15F21" w:rsidR="000D1525" w:rsidRPr="005E56E7" w:rsidRDefault="00CA53C1" w:rsidP="000D1525">
            <w:pPr>
              <w:pStyle w:val="BodyText"/>
              <w:tabs>
                <w:tab w:val="decimal" w:pos="65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128F2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48" w:type="pct"/>
          </w:tcPr>
          <w:p w14:paraId="69389EAE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3C2C70F2" w14:textId="15350ED5" w:rsidR="000D1525" w:rsidRPr="005E56E7" w:rsidRDefault="00CA53C1" w:rsidP="000D152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D1525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49" w:type="pct"/>
          </w:tcPr>
          <w:p w14:paraId="0FF5D7CC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65646574" w14:textId="6CF9B21F" w:rsidR="000D1525" w:rsidRPr="005E56E7" w:rsidRDefault="001E1F2D" w:rsidP="000D15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79503C2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ABE038B" w14:textId="0DAFDE9B" w:rsidR="000D1525" w:rsidRPr="005E56E7" w:rsidRDefault="000D1525" w:rsidP="000D15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D1525" w:rsidRPr="005E56E7" w14:paraId="71E5F502" w14:textId="77777777" w:rsidTr="00CF2385">
        <w:tc>
          <w:tcPr>
            <w:tcW w:w="2452" w:type="pct"/>
          </w:tcPr>
          <w:p w14:paraId="66BA3224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82" w:type="pct"/>
          </w:tcPr>
          <w:p w14:paraId="174D20F0" w14:textId="5B7402CD" w:rsidR="000D1525" w:rsidRPr="005E56E7" w:rsidRDefault="00CA53C1" w:rsidP="000D152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128F2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48" w:type="pct"/>
          </w:tcPr>
          <w:p w14:paraId="04F54BB7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1666B9E" w14:textId="62BB2FA6" w:rsidR="000D1525" w:rsidRPr="005E56E7" w:rsidRDefault="00CA53C1" w:rsidP="000D152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D1525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49" w:type="pct"/>
          </w:tcPr>
          <w:p w14:paraId="613B78D1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4196E3C2" w14:textId="59755175" w:rsidR="000D1525" w:rsidRPr="005E56E7" w:rsidRDefault="00CA53C1" w:rsidP="000D152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D7E4B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4AC70A7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66A9513" w14:textId="414B6C9F" w:rsidR="000D1525" w:rsidRPr="005E56E7" w:rsidRDefault="00CA53C1" w:rsidP="000D1525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D1525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</w:tr>
      <w:tr w:rsidR="000D1525" w:rsidRPr="005E56E7" w14:paraId="7FFB8EC3" w14:textId="77777777" w:rsidTr="00CF2385">
        <w:tc>
          <w:tcPr>
            <w:tcW w:w="2452" w:type="pct"/>
          </w:tcPr>
          <w:p w14:paraId="1DF5385A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82" w:type="pct"/>
          </w:tcPr>
          <w:p w14:paraId="3155321A" w14:textId="71FB74E3" w:rsidR="000D1525" w:rsidRPr="005E56E7" w:rsidRDefault="00CA53C1" w:rsidP="000D152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128F2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148" w:type="pct"/>
          </w:tcPr>
          <w:p w14:paraId="2C6FE0BE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B0DB5EF" w14:textId="48AB92EE" w:rsidR="000D1525" w:rsidRPr="005E56E7" w:rsidRDefault="00CA53C1" w:rsidP="000D152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D1525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149" w:type="pct"/>
          </w:tcPr>
          <w:p w14:paraId="380974A8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5DCD1AE9" w14:textId="248EBDC0" w:rsidR="000D1525" w:rsidRPr="005E56E7" w:rsidRDefault="00CA53C1" w:rsidP="000D152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D7E4B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08E3A3B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B5CBE42" w14:textId="578229A0" w:rsidR="000D1525" w:rsidRPr="005E56E7" w:rsidRDefault="00CA53C1" w:rsidP="000D1525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D1525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</w:tr>
      <w:tr w:rsidR="000D1525" w:rsidRPr="005E56E7" w14:paraId="194905F9" w14:textId="77777777" w:rsidTr="006F38A1">
        <w:tc>
          <w:tcPr>
            <w:tcW w:w="2452" w:type="pct"/>
          </w:tcPr>
          <w:p w14:paraId="70A0D628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82" w:type="pct"/>
          </w:tcPr>
          <w:p w14:paraId="194E46F1" w14:textId="77777777" w:rsidR="000D1525" w:rsidRPr="005E56E7" w:rsidRDefault="000D1525" w:rsidP="000D152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6B0455BA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2059BA08" w14:textId="77777777" w:rsidR="000D1525" w:rsidRPr="005E56E7" w:rsidRDefault="000D1525" w:rsidP="000D152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2D428951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6C9ABC0B" w14:textId="77777777" w:rsidR="000D1525" w:rsidRPr="005E56E7" w:rsidRDefault="000D1525" w:rsidP="000D1525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072CE71D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0AAF36A" w14:textId="77777777" w:rsidR="000D1525" w:rsidRPr="005E56E7" w:rsidRDefault="000D1525" w:rsidP="000D152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D1525" w:rsidRPr="005E56E7" w14:paraId="084127EE" w14:textId="77777777" w:rsidTr="00F92114">
        <w:trPr>
          <w:trHeight w:val="80"/>
        </w:trPr>
        <w:tc>
          <w:tcPr>
            <w:tcW w:w="2452" w:type="pct"/>
          </w:tcPr>
          <w:p w14:paraId="2176DA7B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2" w:type="pct"/>
          </w:tcPr>
          <w:p w14:paraId="4101CB6F" w14:textId="77777777" w:rsidR="000D1525" w:rsidRPr="005E56E7" w:rsidRDefault="000D1525" w:rsidP="000D152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CE64B45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9E29020" w14:textId="77777777" w:rsidR="000D1525" w:rsidRPr="005E56E7" w:rsidRDefault="000D1525" w:rsidP="000D152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3BFF16A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259D6EE3" w14:textId="77777777" w:rsidR="000D1525" w:rsidRPr="005E56E7" w:rsidRDefault="000D1525" w:rsidP="000D1525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23B3CC37" w14:textId="77777777" w:rsidR="000D1525" w:rsidRPr="005E56E7" w:rsidRDefault="000D1525" w:rsidP="000D152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3AE13FA" w14:textId="77777777" w:rsidR="000D1525" w:rsidRPr="005E56E7" w:rsidRDefault="000D1525" w:rsidP="000D152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2114" w:rsidRPr="005E56E7" w14:paraId="5A7466CF" w14:textId="77777777" w:rsidTr="00EE7F02">
        <w:tc>
          <w:tcPr>
            <w:tcW w:w="2452" w:type="pct"/>
          </w:tcPr>
          <w:p w14:paraId="46A57B3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82" w:type="pct"/>
          </w:tcPr>
          <w:p w14:paraId="0AA08F53" w14:textId="68267B28" w:rsidR="00F92114" w:rsidRPr="005E56E7" w:rsidRDefault="00F92114" w:rsidP="00F9211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CA7132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4097B61C" w14:textId="3A75D10B" w:rsidR="00F92114" w:rsidRPr="005E56E7" w:rsidRDefault="00F92114" w:rsidP="00F92114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7322751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7A1B0B6A" w14:textId="5FD4B035" w:rsidR="00F92114" w:rsidRPr="005E56E7" w:rsidRDefault="00CA53C1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2D7E4B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7A91DC2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8B81E6F" w14:textId="32B62EA2" w:rsidR="00F92114" w:rsidRPr="005E56E7" w:rsidRDefault="00CA53C1" w:rsidP="00F92114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</w:tr>
      <w:tr w:rsidR="00F92114" w:rsidRPr="005E56E7" w14:paraId="40394AA6" w14:textId="77777777" w:rsidTr="00EE7F02">
        <w:tc>
          <w:tcPr>
            <w:tcW w:w="2452" w:type="pct"/>
          </w:tcPr>
          <w:p w14:paraId="3E98EEE9" w14:textId="6B7EE507" w:rsidR="00F92114" w:rsidRPr="005E56E7" w:rsidRDefault="00F92114" w:rsidP="00F9211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82" w:type="pct"/>
          </w:tcPr>
          <w:p w14:paraId="343D62FE" w14:textId="274FAEA2" w:rsidR="00F92114" w:rsidRPr="005E56E7" w:rsidRDefault="00F92114" w:rsidP="00F9211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20B81D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7E81E215" w14:textId="38B8FA53" w:rsidR="00F92114" w:rsidRPr="005E56E7" w:rsidRDefault="00F92114" w:rsidP="00F92114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7CB47EC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2C931229" w14:textId="13684534" w:rsidR="00F92114" w:rsidRPr="005E56E7" w:rsidRDefault="00CA53C1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2D7E4B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12C782D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20B228D" w14:textId="328AF2BB" w:rsidR="00F92114" w:rsidRPr="005E56E7" w:rsidRDefault="00CA53C1" w:rsidP="00F92114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189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</w:tr>
      <w:tr w:rsidR="00F92114" w:rsidRPr="005E56E7" w14:paraId="221E6774" w14:textId="77777777" w:rsidTr="00EE7F02">
        <w:tc>
          <w:tcPr>
            <w:tcW w:w="2452" w:type="pct"/>
          </w:tcPr>
          <w:p w14:paraId="70F18A75" w14:textId="79E8D528" w:rsidR="00F92114" w:rsidRPr="005E56E7" w:rsidRDefault="00F92114" w:rsidP="00F9211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82" w:type="pct"/>
          </w:tcPr>
          <w:p w14:paraId="7380D8E0" w14:textId="36EB556B" w:rsidR="00F92114" w:rsidRPr="005E56E7" w:rsidRDefault="00F92114" w:rsidP="00F9211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10D004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AD0D48C" w14:textId="2C023170" w:rsidR="00F92114" w:rsidRPr="005E56E7" w:rsidRDefault="00F92114" w:rsidP="00F92114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876EB82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25359C3E" w14:textId="0A905E0D" w:rsidR="00F92114" w:rsidRPr="005E56E7" w:rsidRDefault="00CA53C1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2D7E4B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14B7AAF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526F1FD" w14:textId="5A13974B" w:rsidR="00F92114" w:rsidRPr="005E56E7" w:rsidRDefault="00CA53C1" w:rsidP="00F92114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</w:tr>
      <w:tr w:rsidR="00F92114" w:rsidRPr="005E56E7" w14:paraId="7DF6C9A5" w14:textId="77777777" w:rsidTr="00331017">
        <w:tc>
          <w:tcPr>
            <w:tcW w:w="2452" w:type="pct"/>
          </w:tcPr>
          <w:p w14:paraId="25702319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82" w:type="pct"/>
          </w:tcPr>
          <w:p w14:paraId="2F068C4F" w14:textId="7D38B82B" w:rsidR="00F92114" w:rsidRPr="005E56E7" w:rsidRDefault="00F92114" w:rsidP="00F9211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9418499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188A983" w14:textId="7A67F76F" w:rsidR="00F92114" w:rsidRPr="005E56E7" w:rsidRDefault="00F92114" w:rsidP="00F92114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2DBEED2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4A6594CD" w14:textId="3DFEF8A6" w:rsidR="00F92114" w:rsidRPr="005E56E7" w:rsidRDefault="00CA53C1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D7E4B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360A6440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7B4CBAF" w14:textId="0518B6B1" w:rsidR="00F92114" w:rsidRPr="005E56E7" w:rsidRDefault="00CA53C1" w:rsidP="00F92114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06</w:t>
            </w:r>
          </w:p>
        </w:tc>
      </w:tr>
      <w:tr w:rsidR="00F92114" w:rsidRPr="005E56E7" w14:paraId="7E7F1B50" w14:textId="77777777" w:rsidTr="00331017">
        <w:tc>
          <w:tcPr>
            <w:tcW w:w="2452" w:type="pct"/>
          </w:tcPr>
          <w:p w14:paraId="7FA2AD4F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82" w:type="pct"/>
          </w:tcPr>
          <w:p w14:paraId="03E25FE5" w14:textId="03FE42B6" w:rsidR="00F92114" w:rsidRPr="005E56E7" w:rsidRDefault="00F92114" w:rsidP="00F9211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E8598D4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0644BF2E" w14:textId="49F62699" w:rsidR="00F92114" w:rsidRPr="005E56E7" w:rsidRDefault="00F92114" w:rsidP="00F92114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6670A1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09FB3861" w14:textId="5C97F7E9" w:rsidR="00F92114" w:rsidRPr="005E56E7" w:rsidRDefault="00CA53C1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45F8F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05AE85CF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134FFBE4" w14:textId="6ECE05CB" w:rsidR="00F92114" w:rsidRPr="005E56E7" w:rsidRDefault="00F92114" w:rsidP="00F92114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2114" w:rsidRPr="005E56E7" w14:paraId="0500710F" w14:textId="77777777" w:rsidTr="00331017">
        <w:tc>
          <w:tcPr>
            <w:tcW w:w="2452" w:type="pct"/>
          </w:tcPr>
          <w:p w14:paraId="6D47C2D2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82" w:type="pct"/>
          </w:tcPr>
          <w:p w14:paraId="1918E3FD" w14:textId="4C51E19C" w:rsidR="00F92114" w:rsidRPr="005E56E7" w:rsidRDefault="00F92114" w:rsidP="00F9211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AEF2937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740D07AE" w14:textId="70C1336F" w:rsidR="00F92114" w:rsidRPr="005E56E7" w:rsidRDefault="00F92114" w:rsidP="00F92114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32ECA336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3B3E11FA" w14:textId="53C868ED" w:rsidR="00F92114" w:rsidRPr="005E56E7" w:rsidRDefault="00CA53C1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45F8F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74488F9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B479A89" w14:textId="025B4FB4" w:rsidR="00F92114" w:rsidRPr="005E56E7" w:rsidRDefault="00CA53C1" w:rsidP="00F92114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</w:tr>
      <w:tr w:rsidR="00F92114" w:rsidRPr="005E56E7" w14:paraId="36822CE5" w14:textId="77777777" w:rsidTr="00331017">
        <w:tc>
          <w:tcPr>
            <w:tcW w:w="2452" w:type="pct"/>
          </w:tcPr>
          <w:p w14:paraId="7CFE0684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82" w:type="pct"/>
          </w:tcPr>
          <w:p w14:paraId="7A3BDD7B" w14:textId="7C48FEED" w:rsidR="00F92114" w:rsidRPr="005E56E7" w:rsidRDefault="00F92114" w:rsidP="00F9211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5ACB4D0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2DA17697" w14:textId="2BB8C0CB" w:rsidR="00F92114" w:rsidRPr="005E56E7" w:rsidRDefault="00F92114" w:rsidP="00F92114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64F4F55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4BA32680" w14:textId="1C85EC53" w:rsidR="00F92114" w:rsidRPr="005E56E7" w:rsidRDefault="00CA53C1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45F8F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4D08E64C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977DDBB" w14:textId="0ACEC7A4" w:rsidR="00F92114" w:rsidRPr="005E56E7" w:rsidRDefault="00CA53C1" w:rsidP="00F92114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F92114" w:rsidRPr="005E56E7" w14:paraId="7A3F3CF4" w14:textId="77777777" w:rsidTr="00331017">
        <w:tc>
          <w:tcPr>
            <w:tcW w:w="2452" w:type="pct"/>
          </w:tcPr>
          <w:p w14:paraId="3B011E7D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2" w:type="pct"/>
          </w:tcPr>
          <w:p w14:paraId="2F29F29F" w14:textId="1768C176" w:rsidR="00F92114" w:rsidRPr="005E56E7" w:rsidRDefault="00F92114" w:rsidP="00F9211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74D87A3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74597C29" w14:textId="10D46EEA" w:rsidR="00F92114" w:rsidRPr="005E56E7" w:rsidRDefault="00F92114" w:rsidP="00F92114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7FD2C27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3693A65D" w14:textId="6019BC06" w:rsidR="00F92114" w:rsidRPr="005E56E7" w:rsidRDefault="00CA53C1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345F8F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9622197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24AF7599" w14:textId="1F6BA91F" w:rsidR="00F92114" w:rsidRPr="005E56E7" w:rsidRDefault="00CA53C1" w:rsidP="00F92114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</w:tr>
      <w:tr w:rsidR="00F92114" w:rsidRPr="005E56E7" w14:paraId="398979E6" w14:textId="77777777" w:rsidTr="006F38A1">
        <w:tc>
          <w:tcPr>
            <w:tcW w:w="2452" w:type="pct"/>
          </w:tcPr>
          <w:p w14:paraId="67125CB1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82" w:type="pct"/>
          </w:tcPr>
          <w:p w14:paraId="7268F68E" w14:textId="77777777" w:rsidR="00F92114" w:rsidRPr="005E56E7" w:rsidRDefault="00F92114" w:rsidP="00F9211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3FC7954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66B7A494" w14:textId="77777777" w:rsidR="00F92114" w:rsidRPr="005E56E7" w:rsidRDefault="00F92114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2E31BA67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44C8C5D4" w14:textId="77777777" w:rsidR="00F92114" w:rsidRPr="005E56E7" w:rsidRDefault="00F92114" w:rsidP="00F92114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655A29A2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EFC20F7" w14:textId="77777777" w:rsidR="00F92114" w:rsidRPr="005E56E7" w:rsidRDefault="00F92114" w:rsidP="00F92114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3118D" w:rsidRPr="005E56E7" w14:paraId="4CC1481A" w14:textId="77777777" w:rsidTr="006F38A1">
        <w:tc>
          <w:tcPr>
            <w:tcW w:w="2452" w:type="pct"/>
          </w:tcPr>
          <w:p w14:paraId="33F2DEF8" w14:textId="77777777" w:rsidR="0043118D" w:rsidRPr="005E56E7" w:rsidRDefault="0043118D" w:rsidP="00F9211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" w:type="pct"/>
          </w:tcPr>
          <w:p w14:paraId="07608C7D" w14:textId="77777777" w:rsidR="0043118D" w:rsidRPr="005E56E7" w:rsidRDefault="0043118D" w:rsidP="00F9211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DFA5A53" w14:textId="77777777" w:rsidR="0043118D" w:rsidRPr="005E56E7" w:rsidRDefault="0043118D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867DD7F" w14:textId="77777777" w:rsidR="0043118D" w:rsidRPr="005E56E7" w:rsidRDefault="0043118D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33A92595" w14:textId="77777777" w:rsidR="0043118D" w:rsidRPr="005E56E7" w:rsidRDefault="0043118D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7B1393CD" w14:textId="77777777" w:rsidR="0043118D" w:rsidRPr="005E56E7" w:rsidRDefault="0043118D" w:rsidP="00F92114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391A1509" w14:textId="77777777" w:rsidR="0043118D" w:rsidRPr="005E56E7" w:rsidRDefault="0043118D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38A5D3F6" w14:textId="77777777" w:rsidR="0043118D" w:rsidRPr="005E56E7" w:rsidRDefault="0043118D" w:rsidP="00F92114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2114" w:rsidRPr="005E56E7" w14:paraId="5F2A1892" w14:textId="77777777" w:rsidTr="006F38A1">
        <w:tc>
          <w:tcPr>
            <w:tcW w:w="2452" w:type="pct"/>
          </w:tcPr>
          <w:p w14:paraId="6A16420C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482" w:type="pct"/>
          </w:tcPr>
          <w:p w14:paraId="15B16585" w14:textId="45F80BC5" w:rsidR="00F92114" w:rsidRPr="005E56E7" w:rsidRDefault="00F92114" w:rsidP="00F9211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19057E3" w14:textId="7DB7017D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9887EA0" w14:textId="77777777" w:rsidR="00F92114" w:rsidRPr="005E56E7" w:rsidRDefault="00F92114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46E8DD3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5043BF5A" w14:textId="77777777" w:rsidR="00F92114" w:rsidRPr="005E56E7" w:rsidRDefault="00F92114" w:rsidP="00F92114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5210C885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8E97493" w14:textId="77777777" w:rsidR="00F92114" w:rsidRPr="005E56E7" w:rsidRDefault="00F92114" w:rsidP="00F92114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2114" w:rsidRPr="005E56E7" w14:paraId="211C57B8" w14:textId="77777777" w:rsidTr="00FE1254">
        <w:tc>
          <w:tcPr>
            <w:tcW w:w="2452" w:type="pct"/>
          </w:tcPr>
          <w:p w14:paraId="0FC8EBE0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82" w:type="pct"/>
          </w:tcPr>
          <w:p w14:paraId="685F3359" w14:textId="6C6D37E6" w:rsidR="00F92114" w:rsidRPr="005E56E7" w:rsidRDefault="005B0893" w:rsidP="00C36F2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741CC9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2252FFAC" w14:textId="33645848" w:rsidR="00F92114" w:rsidRPr="005E56E7" w:rsidRDefault="00CA53C1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49" w:type="pct"/>
          </w:tcPr>
          <w:p w14:paraId="65272726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2A15C974" w14:textId="75B36D88" w:rsidR="00F92114" w:rsidRPr="005E56E7" w:rsidRDefault="00593F63" w:rsidP="00F92114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0DE2928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5DD97FC" w14:textId="6F951309" w:rsidR="00F92114" w:rsidRPr="005E56E7" w:rsidRDefault="00F92114" w:rsidP="00F92114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2114" w:rsidRPr="005E56E7" w14:paraId="3C5150AC" w14:textId="77777777" w:rsidTr="00FE1254">
        <w:tc>
          <w:tcPr>
            <w:tcW w:w="2452" w:type="pct"/>
          </w:tcPr>
          <w:p w14:paraId="575DF806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82" w:type="pct"/>
          </w:tcPr>
          <w:p w14:paraId="79695520" w14:textId="1FAB5FCF" w:rsidR="00F92114" w:rsidRPr="005E56E7" w:rsidRDefault="005B0893" w:rsidP="00F9211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8F39FA4" w14:textId="28CBCF2A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15402987" w14:textId="43AA381F" w:rsidR="00F92114" w:rsidRPr="005E56E7" w:rsidRDefault="00CA53C1" w:rsidP="00F92114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49" w:type="pct"/>
          </w:tcPr>
          <w:p w14:paraId="5985D671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7E8081F1" w14:textId="3A3B2DD4" w:rsidR="00F92114" w:rsidRPr="005E56E7" w:rsidRDefault="00593F63" w:rsidP="00F92114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305F30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36497D1B" w14:textId="37DCDD37" w:rsidR="00F92114" w:rsidRPr="005E56E7" w:rsidRDefault="00F92114" w:rsidP="00F92114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2114" w:rsidRPr="005E56E7" w14:paraId="2FAC0CCE" w14:textId="77777777" w:rsidTr="006F38A1">
        <w:tc>
          <w:tcPr>
            <w:tcW w:w="2452" w:type="pct"/>
          </w:tcPr>
          <w:p w14:paraId="1690A47D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482" w:type="pct"/>
          </w:tcPr>
          <w:p w14:paraId="7D13EA50" w14:textId="09F48B81" w:rsidR="00F92114" w:rsidRPr="005E56E7" w:rsidRDefault="00F92114" w:rsidP="00F9211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00110530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2800BB4F" w14:textId="378F4A41" w:rsidR="00F92114" w:rsidRPr="005E56E7" w:rsidRDefault="00F92114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3F1E9A5F" w14:textId="539AFB50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1414F95E" w14:textId="6ACF1B25" w:rsidR="00F92114" w:rsidRPr="005E56E7" w:rsidRDefault="00F92114" w:rsidP="00F92114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03AF503D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7A5D367" w14:textId="77777777" w:rsidR="00F92114" w:rsidRPr="005E56E7" w:rsidRDefault="00F92114" w:rsidP="00F92114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92114" w:rsidRPr="005E56E7" w14:paraId="6BDF74AA" w14:textId="77777777" w:rsidTr="006F38A1">
        <w:tc>
          <w:tcPr>
            <w:tcW w:w="2452" w:type="pct"/>
          </w:tcPr>
          <w:p w14:paraId="7674145F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482" w:type="pct"/>
          </w:tcPr>
          <w:p w14:paraId="1F35DA4C" w14:textId="77777777" w:rsidR="00F92114" w:rsidRPr="005E56E7" w:rsidRDefault="00F92114" w:rsidP="00F9211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00449E8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6F94413D" w14:textId="7BBCF823" w:rsidR="00F92114" w:rsidRPr="005E56E7" w:rsidRDefault="00F92114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2597BA05" w14:textId="1B35C079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48C82B35" w14:textId="5A796716" w:rsidR="00F92114" w:rsidRPr="005E56E7" w:rsidRDefault="00F92114" w:rsidP="00F92114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422E5E7B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7EB6071" w14:textId="77777777" w:rsidR="00F92114" w:rsidRPr="005E56E7" w:rsidRDefault="00F92114" w:rsidP="00F92114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2114" w:rsidRPr="005E56E7" w14:paraId="5E9C615D" w14:textId="77777777" w:rsidTr="00AA2697">
        <w:tc>
          <w:tcPr>
            <w:tcW w:w="2452" w:type="pct"/>
          </w:tcPr>
          <w:p w14:paraId="768B7EA3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5E56E7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482" w:type="pct"/>
          </w:tcPr>
          <w:p w14:paraId="16A62AAC" w14:textId="081EC0F5" w:rsidR="00F92114" w:rsidRPr="005E56E7" w:rsidRDefault="00CA53C1" w:rsidP="00C36F2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459</w:t>
            </w:r>
            <w:r w:rsidR="00E128F2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8" w:type="pct"/>
          </w:tcPr>
          <w:p w14:paraId="7FBFD668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7D915062" w14:textId="1F6607EF" w:rsidR="00F92114" w:rsidRPr="005E56E7" w:rsidRDefault="00CA53C1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49" w:type="pct"/>
          </w:tcPr>
          <w:p w14:paraId="4AC5C280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1FC38EEE" w14:textId="6D8F824F" w:rsidR="00F92114" w:rsidRPr="005E56E7" w:rsidRDefault="00593F63" w:rsidP="00F92114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C4EFF8D" w14:textId="77777777" w:rsidR="00F92114" w:rsidRPr="005E56E7" w:rsidRDefault="00F92114" w:rsidP="00F92114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DAE9BD0" w14:textId="5D6E0ADD" w:rsidR="00F92114" w:rsidRPr="005E56E7" w:rsidRDefault="00F92114" w:rsidP="00F92114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734F9" w:rsidRPr="005E56E7" w14:paraId="46CDC7AA" w14:textId="77777777" w:rsidTr="005E4859">
        <w:tc>
          <w:tcPr>
            <w:tcW w:w="2452" w:type="pct"/>
          </w:tcPr>
          <w:p w14:paraId="78A478D8" w14:textId="6628BEA4" w:rsidR="008734F9" w:rsidRPr="005E56E7" w:rsidRDefault="008734F9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82" w:type="pct"/>
          </w:tcPr>
          <w:p w14:paraId="58BCED14" w14:textId="6531B0A4" w:rsidR="008734F9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8734F9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48" w:type="pct"/>
          </w:tcPr>
          <w:p w14:paraId="62E006C8" w14:textId="77777777" w:rsidR="008734F9" w:rsidRPr="005E56E7" w:rsidRDefault="008734F9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477123C9" w14:textId="6E5224A5" w:rsidR="008734F9" w:rsidRPr="005E56E7" w:rsidRDefault="008734F9" w:rsidP="00C36F2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A76BCE5" w14:textId="77777777" w:rsidR="008734F9" w:rsidRPr="005E56E7" w:rsidRDefault="008734F9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18398618" w14:textId="2BBD786D" w:rsidR="008734F9" w:rsidRPr="005E56E7" w:rsidRDefault="008734F9" w:rsidP="008734F9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71DA0595" w14:textId="77777777" w:rsidR="008734F9" w:rsidRPr="005E56E7" w:rsidRDefault="008734F9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54150E2D" w14:textId="2D6A3629" w:rsidR="008734F9" w:rsidRPr="005E56E7" w:rsidRDefault="008734F9" w:rsidP="00205E3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2114" w:rsidRPr="005E56E7" w14:paraId="703E8A11" w14:textId="77777777" w:rsidTr="005E4859">
        <w:tc>
          <w:tcPr>
            <w:tcW w:w="2452" w:type="pct"/>
          </w:tcPr>
          <w:p w14:paraId="7C696F1F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82" w:type="pct"/>
          </w:tcPr>
          <w:p w14:paraId="657EA1E0" w14:textId="781BB1EC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128F2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48" w:type="pct"/>
          </w:tcPr>
          <w:p w14:paraId="4614F9E6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2DC3B922" w14:textId="0E75A8B9" w:rsidR="00F92114" w:rsidRPr="005E56E7" w:rsidRDefault="00CA53C1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49" w:type="pct"/>
          </w:tcPr>
          <w:p w14:paraId="48A21941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0DAFAC88" w14:textId="17FCA404" w:rsidR="00F92114" w:rsidRPr="005E56E7" w:rsidRDefault="00CA53C1" w:rsidP="00F92114">
            <w:pPr>
              <w:pStyle w:val="BodyText"/>
              <w:tabs>
                <w:tab w:val="decimal" w:pos="58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93F6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77A8FAF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23E701D8" w14:textId="72C1ABA9" w:rsidR="00F92114" w:rsidRPr="005E56E7" w:rsidRDefault="00CA53C1" w:rsidP="00C36F2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</w:tr>
      <w:tr w:rsidR="00F92114" w:rsidRPr="005E56E7" w14:paraId="779F1766" w14:textId="77777777" w:rsidTr="006F38A1">
        <w:tc>
          <w:tcPr>
            <w:tcW w:w="2452" w:type="pct"/>
          </w:tcPr>
          <w:p w14:paraId="7BE7FCA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82" w:type="pct"/>
          </w:tcPr>
          <w:p w14:paraId="54BC5500" w14:textId="2286908D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6762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48" w:type="pct"/>
          </w:tcPr>
          <w:p w14:paraId="5815B61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3F883ED" w14:textId="6A11BF4D" w:rsidR="00F92114" w:rsidRPr="005E56E7" w:rsidRDefault="00CA53C1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49" w:type="pct"/>
          </w:tcPr>
          <w:p w14:paraId="7FE9EB91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4BFF1D06" w14:textId="767D060A" w:rsidR="00F92114" w:rsidRPr="005E56E7" w:rsidRDefault="00CA53C1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93F6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37" w:type="pct"/>
            <w:gridSpan w:val="2"/>
          </w:tcPr>
          <w:p w14:paraId="1509590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22AA3AD1" w14:textId="6C8121B3" w:rsidR="00F92114" w:rsidRPr="005E56E7" w:rsidRDefault="00CA53C1" w:rsidP="00F92114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</w:tr>
      <w:tr w:rsidR="00F92114" w:rsidRPr="005E56E7" w14:paraId="26FC74AE" w14:textId="77777777" w:rsidTr="006F38A1">
        <w:tc>
          <w:tcPr>
            <w:tcW w:w="2452" w:type="pct"/>
          </w:tcPr>
          <w:p w14:paraId="2D519C17" w14:textId="7BDF45B8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82" w:type="pct"/>
          </w:tcPr>
          <w:p w14:paraId="147BE85B" w14:textId="23469E4B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16762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  <w:tc>
          <w:tcPr>
            <w:tcW w:w="148" w:type="pct"/>
          </w:tcPr>
          <w:p w14:paraId="708DAE91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066EE3C5" w14:textId="38AC7C35" w:rsidR="00F92114" w:rsidRPr="005E56E7" w:rsidRDefault="00CA53C1" w:rsidP="00F92114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49" w:type="pct"/>
          </w:tcPr>
          <w:p w14:paraId="6724B00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058267AC" w14:textId="770B1B6F" w:rsidR="00F92114" w:rsidRPr="005E56E7" w:rsidRDefault="00593F63" w:rsidP="00F92114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76CFE482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207E43D1" w14:textId="6AF68B25" w:rsidR="00F92114" w:rsidRPr="005E56E7" w:rsidRDefault="00F92114" w:rsidP="00F92114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2114" w:rsidRPr="005E56E7" w14:paraId="4965DEFB" w14:textId="77777777" w:rsidTr="006F38A1">
        <w:tc>
          <w:tcPr>
            <w:tcW w:w="2452" w:type="pct"/>
          </w:tcPr>
          <w:p w14:paraId="3E150330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82" w:type="pct"/>
          </w:tcPr>
          <w:p w14:paraId="6AC6034E" w14:textId="582DA71E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128F2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C635C" w:rsidRPr="005E56E7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48" w:type="pct"/>
          </w:tcPr>
          <w:p w14:paraId="4979C358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F47D21F" w14:textId="5FA02915" w:rsidR="00F92114" w:rsidRPr="005E56E7" w:rsidRDefault="00CA53C1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9" w:type="pct"/>
          </w:tcPr>
          <w:p w14:paraId="6154D038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0DC4CFD6" w14:textId="43E6F776" w:rsidR="00F92114" w:rsidRPr="005E56E7" w:rsidRDefault="00593F63" w:rsidP="00F92114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5265EFE6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2BB13C5F" w14:textId="6DC598B3" w:rsidR="00F92114" w:rsidRPr="005E56E7" w:rsidRDefault="00F92114" w:rsidP="00F92114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2114" w:rsidRPr="005E56E7" w14:paraId="4C75F415" w14:textId="77777777" w:rsidTr="006F38A1">
        <w:tc>
          <w:tcPr>
            <w:tcW w:w="2452" w:type="pct"/>
          </w:tcPr>
          <w:p w14:paraId="26A9D57D" w14:textId="6C2AA880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82" w:type="pct"/>
          </w:tcPr>
          <w:p w14:paraId="5C6FE311" w14:textId="6519858A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E128F2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48" w:type="pct"/>
          </w:tcPr>
          <w:p w14:paraId="4B66E807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45E0411D" w14:textId="50800143" w:rsidR="00F92114" w:rsidRPr="005E56E7" w:rsidRDefault="00F92114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472ED6F1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6AF8BA7C" w14:textId="3D76B71B" w:rsidR="00F92114" w:rsidRPr="005E56E7" w:rsidRDefault="00CA53C1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93F6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37" w:type="pct"/>
            <w:gridSpan w:val="2"/>
          </w:tcPr>
          <w:p w14:paraId="63170634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0555ED1C" w14:textId="501DA97B" w:rsidR="00F92114" w:rsidRPr="005E56E7" w:rsidRDefault="00F92114" w:rsidP="00F92114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2114" w:rsidRPr="005E56E7" w14:paraId="2FF2B728" w14:textId="77777777" w:rsidTr="006F38A1">
        <w:tc>
          <w:tcPr>
            <w:tcW w:w="2452" w:type="pct"/>
          </w:tcPr>
          <w:p w14:paraId="038CBA02" w14:textId="46BE92CA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เช่าเครื่องคอมพิวเตอร์และค่าบริการระบบสารสนเทศ</w:t>
            </w:r>
          </w:p>
        </w:tc>
        <w:tc>
          <w:tcPr>
            <w:tcW w:w="482" w:type="pct"/>
          </w:tcPr>
          <w:p w14:paraId="52839C37" w14:textId="5B23ED89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16762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75804" w:rsidRPr="005E56E7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48" w:type="pct"/>
          </w:tcPr>
          <w:p w14:paraId="1E0CD2F5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6D05C6D6" w14:textId="1DABFA55" w:rsidR="00F92114" w:rsidRPr="005E56E7" w:rsidRDefault="00CA53C1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49" w:type="pct"/>
          </w:tcPr>
          <w:p w14:paraId="11A9E4AC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3DB667BC" w14:textId="79385F25" w:rsidR="00F92114" w:rsidRPr="005E56E7" w:rsidRDefault="00CA53C1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593F6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08</w:t>
            </w:r>
          </w:p>
        </w:tc>
        <w:tc>
          <w:tcPr>
            <w:tcW w:w="137" w:type="pct"/>
            <w:gridSpan w:val="2"/>
          </w:tcPr>
          <w:p w14:paraId="19B67B8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08AEAB6A" w14:textId="6269940B" w:rsidR="00F92114" w:rsidRPr="005E56E7" w:rsidRDefault="00CA53C1" w:rsidP="00F92114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</w:tr>
      <w:tr w:rsidR="00F92114" w:rsidRPr="005E56E7" w14:paraId="75277B34" w14:textId="77777777" w:rsidTr="006F38A1">
        <w:tc>
          <w:tcPr>
            <w:tcW w:w="2452" w:type="pct"/>
          </w:tcPr>
          <w:p w14:paraId="09FF65F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82" w:type="pct"/>
          </w:tcPr>
          <w:p w14:paraId="31A778A5" w14:textId="3D84CB99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16762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48" w:type="pct"/>
          </w:tcPr>
          <w:p w14:paraId="00CC11B6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2FD01656" w14:textId="135E282F" w:rsidR="00F92114" w:rsidRPr="005E56E7" w:rsidRDefault="00CA53C1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D0EC5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49" w:type="pct"/>
          </w:tcPr>
          <w:p w14:paraId="5CF5A2F4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56795B72" w14:textId="5A184DA8" w:rsidR="00F92114" w:rsidRPr="005E56E7" w:rsidRDefault="00CA53C1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593F6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37" w:type="pct"/>
            <w:gridSpan w:val="2"/>
          </w:tcPr>
          <w:p w14:paraId="08B5FCAF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48AB7800" w14:textId="41CC68C7" w:rsidR="00F92114" w:rsidRPr="005E56E7" w:rsidRDefault="00CA53C1" w:rsidP="00F92114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</w:tr>
      <w:tr w:rsidR="00F92114" w:rsidRPr="005E56E7" w14:paraId="776588CD" w14:textId="77777777" w:rsidTr="006F38A1">
        <w:tc>
          <w:tcPr>
            <w:tcW w:w="2452" w:type="pct"/>
          </w:tcPr>
          <w:p w14:paraId="4344876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82" w:type="pct"/>
          </w:tcPr>
          <w:p w14:paraId="71A8219B" w14:textId="2DAD5131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333B6" w:rsidRPr="005E56E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6762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333B6" w:rsidRPr="005E56E7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48" w:type="pct"/>
          </w:tcPr>
          <w:p w14:paraId="5A1E339D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3AEF510" w14:textId="2E24D379" w:rsidR="00F92114" w:rsidRPr="005E56E7" w:rsidRDefault="00CA53C1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333B6" w:rsidRPr="005E56E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9" w:type="pct"/>
          </w:tcPr>
          <w:p w14:paraId="79FC3748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5BE1C881" w14:textId="10C84B23" w:rsidR="00F92114" w:rsidRPr="005E56E7" w:rsidRDefault="00CA53C1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93F6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333B6" w:rsidRPr="005E56E7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37" w:type="pct"/>
            <w:gridSpan w:val="2"/>
          </w:tcPr>
          <w:p w14:paraId="7FD5E6BC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4C01AD63" w14:textId="1B9CFCAF" w:rsidR="00F92114" w:rsidRPr="005E56E7" w:rsidRDefault="00CA53C1" w:rsidP="00F92114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333B6" w:rsidRPr="005E56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F92114" w:rsidRPr="005E56E7" w14:paraId="63309CCB" w14:textId="77777777" w:rsidTr="006F38A1">
        <w:tc>
          <w:tcPr>
            <w:tcW w:w="2452" w:type="pct"/>
          </w:tcPr>
          <w:p w14:paraId="0D3E1883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2" w:type="pct"/>
          </w:tcPr>
          <w:p w14:paraId="67D9975D" w14:textId="67317F96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16762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48" w:type="pct"/>
          </w:tcPr>
          <w:p w14:paraId="2190B4A9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476F841F" w14:textId="490FF17F" w:rsidR="00F92114" w:rsidRPr="005E56E7" w:rsidRDefault="00CA53C1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49" w:type="pct"/>
          </w:tcPr>
          <w:p w14:paraId="1C2C731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70487E1D" w14:textId="1BCEA899" w:rsidR="00F92114" w:rsidRPr="005E56E7" w:rsidRDefault="00CA53C1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93F63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37" w:type="pct"/>
            <w:gridSpan w:val="2"/>
          </w:tcPr>
          <w:p w14:paraId="281B1E4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3365CB2F" w14:textId="4E044E33" w:rsidR="00F92114" w:rsidRPr="005E56E7" w:rsidRDefault="00CA53C1" w:rsidP="00F92114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</w:tr>
      <w:tr w:rsidR="00F92114" w:rsidRPr="005E56E7" w14:paraId="57BCE35C" w14:textId="77777777" w:rsidTr="006F38A1">
        <w:tc>
          <w:tcPr>
            <w:tcW w:w="2452" w:type="pct"/>
          </w:tcPr>
          <w:p w14:paraId="5145620D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482" w:type="pct"/>
          </w:tcPr>
          <w:p w14:paraId="6DCF79D1" w14:textId="157E9AC4" w:rsidR="00F92114" w:rsidRPr="005E56E7" w:rsidRDefault="00F92114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4B8132BF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3684B1EA" w14:textId="77777777" w:rsidR="00F92114" w:rsidRPr="005E56E7" w:rsidRDefault="00F92114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1BAA2066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68A999FB" w14:textId="77777777" w:rsidR="00F92114" w:rsidRPr="005E56E7" w:rsidRDefault="00F92114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D85237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07AECB60" w14:textId="77777777" w:rsidR="00F92114" w:rsidRPr="005E56E7" w:rsidRDefault="00F92114" w:rsidP="00F92114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2114" w:rsidRPr="005E56E7" w14:paraId="38445D14" w14:textId="77777777" w:rsidTr="006F38A1">
        <w:tc>
          <w:tcPr>
            <w:tcW w:w="2452" w:type="pct"/>
          </w:tcPr>
          <w:p w14:paraId="22F4FE69" w14:textId="2E3FF48F" w:rsidR="00F92114" w:rsidRPr="005E56E7" w:rsidRDefault="00F92114" w:rsidP="00F9211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82" w:type="pct"/>
          </w:tcPr>
          <w:p w14:paraId="2BD0C1AF" w14:textId="77777777" w:rsidR="00F92114" w:rsidRPr="005E56E7" w:rsidRDefault="00F92114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2A3319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49B3221C" w14:textId="77777777" w:rsidR="00F92114" w:rsidRPr="005E56E7" w:rsidRDefault="00F92114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830705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755317EA" w14:textId="0A7FBF26" w:rsidR="00F92114" w:rsidRPr="005E56E7" w:rsidRDefault="00F92114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FC96984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3CE1AA05" w14:textId="77777777" w:rsidR="00F92114" w:rsidRPr="005E56E7" w:rsidRDefault="00F92114" w:rsidP="00F92114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2114" w:rsidRPr="005E56E7" w14:paraId="71A0795C" w14:textId="77777777" w:rsidTr="00F40EE6">
        <w:tc>
          <w:tcPr>
            <w:tcW w:w="2452" w:type="pct"/>
          </w:tcPr>
          <w:p w14:paraId="0D2B80BA" w14:textId="580B41F3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482" w:type="pct"/>
          </w:tcPr>
          <w:p w14:paraId="58F61E82" w14:textId="03DA1388" w:rsidR="00F92114" w:rsidRPr="005E56E7" w:rsidRDefault="00167623" w:rsidP="00C36F2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4FD513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3522A691" w14:textId="68658B59" w:rsidR="00F92114" w:rsidRPr="005E56E7" w:rsidRDefault="00CA53C1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9" w:type="pct"/>
          </w:tcPr>
          <w:p w14:paraId="0D5CEA03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</w:tcPr>
          <w:p w14:paraId="408A26B1" w14:textId="2DB24DA2" w:rsidR="00F92114" w:rsidRPr="005E56E7" w:rsidRDefault="0052128C" w:rsidP="00C36F2E">
            <w:pPr>
              <w:pStyle w:val="BodyText"/>
              <w:tabs>
                <w:tab w:val="decimal" w:pos="49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0EFB3796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6901C74" w14:textId="28CBBD7B" w:rsidR="00F92114" w:rsidRPr="005E56E7" w:rsidRDefault="00F92114" w:rsidP="00C36F2E">
            <w:pPr>
              <w:pStyle w:val="BodyText"/>
              <w:tabs>
                <w:tab w:val="decimal" w:pos="59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2114" w:rsidRPr="005E56E7" w14:paraId="290B4ECC" w14:textId="77777777" w:rsidTr="00F40EE6">
        <w:tc>
          <w:tcPr>
            <w:tcW w:w="2452" w:type="pct"/>
          </w:tcPr>
          <w:p w14:paraId="696FA339" w14:textId="75A3D43B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2" w:type="pct"/>
          </w:tcPr>
          <w:p w14:paraId="7AD5C0EF" w14:textId="04D3A0B7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128F2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48" w:type="pct"/>
          </w:tcPr>
          <w:p w14:paraId="75577AFF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38167150" w14:textId="7F658ABC" w:rsidR="00F92114" w:rsidRPr="005E56E7" w:rsidRDefault="00CA53C1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  <w:tc>
          <w:tcPr>
            <w:tcW w:w="149" w:type="pct"/>
          </w:tcPr>
          <w:p w14:paraId="5005DA76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</w:tcPr>
          <w:p w14:paraId="0B9AB6E3" w14:textId="6F61224F" w:rsidR="00F92114" w:rsidRPr="005E56E7" w:rsidRDefault="0052128C" w:rsidP="00C36F2E">
            <w:pPr>
              <w:pStyle w:val="BodyText"/>
              <w:tabs>
                <w:tab w:val="decimal" w:pos="49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4966EA05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0C2CAD91" w14:textId="2B7FE2BD" w:rsidR="00F92114" w:rsidRPr="005E56E7" w:rsidRDefault="00F92114" w:rsidP="00C36F2E">
            <w:pPr>
              <w:pStyle w:val="BodyText"/>
              <w:tabs>
                <w:tab w:val="decimal" w:pos="59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2114" w:rsidRPr="005E56E7" w14:paraId="22750323" w14:textId="77777777" w:rsidTr="006F38A1">
        <w:trPr>
          <w:trHeight w:val="272"/>
        </w:trPr>
        <w:tc>
          <w:tcPr>
            <w:tcW w:w="2452" w:type="pct"/>
          </w:tcPr>
          <w:p w14:paraId="17BFF5D7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82" w:type="pct"/>
          </w:tcPr>
          <w:p w14:paraId="3A46EA09" w14:textId="77777777" w:rsidR="00F92114" w:rsidRPr="005E56E7" w:rsidRDefault="00F92114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4D8D2633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3AFF3E95" w14:textId="77777777" w:rsidR="00F92114" w:rsidRPr="005E56E7" w:rsidRDefault="00F92114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6D109B9D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312ECCCC" w14:textId="77777777" w:rsidR="00F92114" w:rsidRPr="005E56E7" w:rsidRDefault="00F92114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B738433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49A38D6A" w14:textId="77777777" w:rsidR="00F92114" w:rsidRPr="005E56E7" w:rsidRDefault="00F92114" w:rsidP="00F92114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2114" w:rsidRPr="005E56E7" w14:paraId="2BF0AE76" w14:textId="77777777" w:rsidTr="006F38A1">
        <w:tc>
          <w:tcPr>
            <w:tcW w:w="2452" w:type="pct"/>
          </w:tcPr>
          <w:p w14:paraId="08D0FCB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82" w:type="pct"/>
          </w:tcPr>
          <w:p w14:paraId="36EE35FC" w14:textId="77777777" w:rsidR="00F92114" w:rsidRPr="005E56E7" w:rsidRDefault="00F92114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6B99C702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057475FE" w14:textId="77777777" w:rsidR="00F92114" w:rsidRPr="005E56E7" w:rsidRDefault="00F92114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FDF31D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1088EC04" w14:textId="77777777" w:rsidR="00F92114" w:rsidRPr="005E56E7" w:rsidRDefault="00F92114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FD30B2D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0E60A042" w14:textId="77777777" w:rsidR="00F92114" w:rsidRPr="005E56E7" w:rsidRDefault="00F92114" w:rsidP="00F92114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2114" w:rsidRPr="005E56E7" w14:paraId="594FECAD" w14:textId="77777777" w:rsidTr="006F38A1">
        <w:tc>
          <w:tcPr>
            <w:tcW w:w="2452" w:type="pct"/>
          </w:tcPr>
          <w:p w14:paraId="4B61BE55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482" w:type="pct"/>
          </w:tcPr>
          <w:p w14:paraId="5A09D888" w14:textId="77777777" w:rsidR="00F92114" w:rsidRPr="005E56E7" w:rsidRDefault="00F92114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46C4CC1F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06D79EA0" w14:textId="77777777" w:rsidR="00F92114" w:rsidRPr="005E56E7" w:rsidRDefault="00F92114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18ED200B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5BF2F726" w14:textId="77777777" w:rsidR="00F92114" w:rsidRPr="005E56E7" w:rsidRDefault="00F92114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3004CA4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0D88EF45" w14:textId="77777777" w:rsidR="00F92114" w:rsidRPr="005E56E7" w:rsidRDefault="00F92114" w:rsidP="00F92114">
            <w:pPr>
              <w:pStyle w:val="BodyText"/>
              <w:tabs>
                <w:tab w:val="decimal" w:pos="543"/>
                <w:tab w:val="left" w:pos="780"/>
                <w:tab w:val="left" w:pos="8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2114" w:rsidRPr="005E56E7" w14:paraId="19E5D567" w14:textId="77777777" w:rsidTr="0054643B">
        <w:trPr>
          <w:trHeight w:val="299"/>
        </w:trPr>
        <w:tc>
          <w:tcPr>
            <w:tcW w:w="2452" w:type="pct"/>
          </w:tcPr>
          <w:p w14:paraId="6A37950B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482" w:type="pct"/>
          </w:tcPr>
          <w:p w14:paraId="31997046" w14:textId="527CA4A3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136</w:t>
            </w:r>
            <w:r w:rsidR="00EE5DEF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48" w:type="pct"/>
          </w:tcPr>
          <w:p w14:paraId="66750ADD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332EAD88" w14:textId="37C46248" w:rsidR="00F92114" w:rsidRPr="005E56E7" w:rsidRDefault="00CA53C1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116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49" w:type="pct"/>
          </w:tcPr>
          <w:p w14:paraId="20C40DC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1C5251AF" w14:textId="1CAB1229" w:rsidR="00F92114" w:rsidRPr="005E56E7" w:rsidRDefault="00CA53C1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52128C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D1462B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321CE765" w14:textId="75E2554D" w:rsidR="00F92114" w:rsidRPr="005E56E7" w:rsidRDefault="00CA53C1" w:rsidP="00C36F2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</w:tr>
      <w:tr w:rsidR="00F92114" w:rsidRPr="005E56E7" w14:paraId="58EB3621" w14:textId="77777777" w:rsidTr="0054643B">
        <w:tc>
          <w:tcPr>
            <w:tcW w:w="2452" w:type="pct"/>
          </w:tcPr>
          <w:p w14:paraId="21387D61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0B813031" w14:textId="1C379C64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EE5DEF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48" w:type="pct"/>
          </w:tcPr>
          <w:p w14:paraId="7622756E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22FFEE8E" w14:textId="23796C41" w:rsidR="00F92114" w:rsidRPr="005E56E7" w:rsidRDefault="00CA53C1" w:rsidP="00F921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49" w:type="pct"/>
          </w:tcPr>
          <w:p w14:paraId="4F6F7F26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DAC2D" w14:textId="3EED9BE8" w:rsidR="00F92114" w:rsidRPr="005E56E7" w:rsidRDefault="00CA53C1" w:rsidP="00F9211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2128C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172E5E2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4FE9D708" w14:textId="1E06F4AE" w:rsidR="00F92114" w:rsidRPr="005E56E7" w:rsidRDefault="00CA53C1" w:rsidP="00C36F2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92114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F92114" w:rsidRPr="005E56E7" w14:paraId="5D21E956" w14:textId="77777777" w:rsidTr="0054643B">
        <w:trPr>
          <w:trHeight w:val="418"/>
        </w:trPr>
        <w:tc>
          <w:tcPr>
            <w:tcW w:w="2452" w:type="pct"/>
            <w:vAlign w:val="bottom"/>
          </w:tcPr>
          <w:p w14:paraId="5288833A" w14:textId="77777777" w:rsidR="00F92114" w:rsidRPr="005E56E7" w:rsidRDefault="00F92114" w:rsidP="00F9211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6142" w14:textId="4EDDA958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148</w:t>
            </w:r>
            <w:r w:rsidR="00EE5DEF"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48" w:type="pct"/>
            <w:vAlign w:val="bottom"/>
          </w:tcPr>
          <w:p w14:paraId="0D4F217B" w14:textId="77777777" w:rsidR="00F92114" w:rsidRPr="005E56E7" w:rsidRDefault="00F92114" w:rsidP="00F92114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432F1" w14:textId="7AEDDF8C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125</w:t>
            </w:r>
            <w:r w:rsidR="00F92114"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49" w:type="pct"/>
            <w:vAlign w:val="bottom"/>
          </w:tcPr>
          <w:p w14:paraId="14E3176D" w14:textId="77777777" w:rsidR="00F92114" w:rsidRPr="005E56E7" w:rsidRDefault="00F92114" w:rsidP="00F92114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67C33" w14:textId="06E24FBC" w:rsidR="00F92114" w:rsidRPr="005E56E7" w:rsidRDefault="00CA53C1" w:rsidP="00F9211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52128C"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7ED794EE" w14:textId="77777777" w:rsidR="00F92114" w:rsidRPr="005E56E7" w:rsidRDefault="00F92114" w:rsidP="00F92114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95796" w14:textId="04A06288" w:rsidR="00F92114" w:rsidRPr="005E56E7" w:rsidRDefault="00CA53C1" w:rsidP="00C36F2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="00F92114"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</w:t>
            </w:r>
          </w:p>
        </w:tc>
      </w:tr>
    </w:tbl>
    <w:p w14:paraId="793E9D8A" w14:textId="190D5B16" w:rsidR="00E7355D" w:rsidRPr="005E56E7" w:rsidRDefault="00E7355D" w:rsidP="00D975CD">
      <w:pPr>
        <w:ind w:right="-45" w:firstLine="567"/>
        <w:rPr>
          <w:rFonts w:ascii="Angsana New" w:hAnsi="Angsana New"/>
          <w:sz w:val="22"/>
          <w:szCs w:val="22"/>
        </w:rPr>
      </w:pPr>
    </w:p>
    <w:p w14:paraId="2C2A39AB" w14:textId="77777777" w:rsidR="0017095D" w:rsidRPr="005E56E7" w:rsidRDefault="0017095D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5E56E7">
        <w:rPr>
          <w:rFonts w:ascii="Angsana New" w:hAnsi="Angsana New"/>
          <w:sz w:val="28"/>
          <w:szCs w:val="28"/>
          <w:cs/>
        </w:rPr>
        <w:br w:type="page"/>
      </w:r>
    </w:p>
    <w:p w14:paraId="3BA70B76" w14:textId="75B657E5" w:rsidR="00B51A00" w:rsidRPr="005E56E7" w:rsidRDefault="00971A6B" w:rsidP="00D975CD">
      <w:pPr>
        <w:ind w:right="-45" w:firstLine="567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520644" w:rsidRPr="005E56E7">
        <w:rPr>
          <w:rFonts w:ascii="Angsana New" w:hAnsi="Angsana New"/>
          <w:sz w:val="28"/>
          <w:szCs w:val="28"/>
          <w:cs/>
        </w:rPr>
        <w:t xml:space="preserve"> </w:t>
      </w:r>
      <w:r w:rsidR="000D1525" w:rsidRPr="005E56E7">
        <w:rPr>
          <w:rFonts w:ascii="Angsana New" w:hAnsi="Angsana New" w:hint="cs"/>
          <w:sz w:val="28"/>
          <w:szCs w:val="28"/>
          <w:cs/>
        </w:rPr>
        <w:t>มิถุนายน</w:t>
      </w:r>
      <w:r w:rsidR="00520644" w:rsidRPr="005E56E7">
        <w:rPr>
          <w:rFonts w:ascii="Angsana New" w:hAnsi="Angsana New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="00984464" w:rsidRPr="005E56E7">
        <w:rPr>
          <w:rFonts w:ascii="Angsana New" w:hAnsi="Angsana New"/>
          <w:sz w:val="28"/>
          <w:szCs w:val="28"/>
        </w:rPr>
        <w:t xml:space="preserve"> </w:t>
      </w:r>
      <w:r w:rsidR="00984464" w:rsidRPr="005E56E7">
        <w:rPr>
          <w:rFonts w:ascii="Angsana New" w:hAnsi="Angsana New"/>
          <w:sz w:val="28"/>
          <w:szCs w:val="28"/>
          <w:cs/>
        </w:rPr>
        <w:t xml:space="preserve">และ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984464" w:rsidRPr="005E56E7">
        <w:rPr>
          <w:rFonts w:ascii="Angsana New" w:hAnsi="Angsana New"/>
          <w:sz w:val="28"/>
          <w:szCs w:val="28"/>
        </w:rPr>
        <w:t xml:space="preserve"> </w:t>
      </w:r>
      <w:r w:rsidR="00984464" w:rsidRPr="005E56E7">
        <w:rPr>
          <w:rFonts w:ascii="Angsana New" w:hAnsi="Angsana New"/>
          <w:sz w:val="28"/>
          <w:szCs w:val="28"/>
          <w:cs/>
        </w:rPr>
        <w:t xml:space="preserve">กันยายน </w:t>
      </w:r>
      <w:r w:rsidR="00CA53C1" w:rsidRPr="005E56E7">
        <w:rPr>
          <w:rFonts w:ascii="Angsana New" w:hAnsi="Angsana New"/>
          <w:sz w:val="28"/>
          <w:szCs w:val="28"/>
        </w:rPr>
        <w:t>2566</w:t>
      </w:r>
      <w:r w:rsidR="00984464"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/>
          <w:sz w:val="28"/>
          <w:szCs w:val="28"/>
          <w:cs/>
        </w:rPr>
        <w:t>มีดังนี้</w:t>
      </w:r>
    </w:p>
    <w:p w14:paraId="72E218E6" w14:textId="77777777" w:rsidR="00B95284" w:rsidRPr="005E56E7" w:rsidRDefault="00B95284" w:rsidP="00490956">
      <w:pPr>
        <w:ind w:right="-45" w:firstLine="540"/>
        <w:rPr>
          <w:rFonts w:ascii="Angsana New" w:hAnsi="Angsana New"/>
          <w:sz w:val="22"/>
          <w:szCs w:val="22"/>
        </w:rPr>
      </w:pPr>
    </w:p>
    <w:tbl>
      <w:tblPr>
        <w:tblW w:w="9364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052"/>
        <w:gridCol w:w="1079"/>
        <w:gridCol w:w="273"/>
        <w:gridCol w:w="1169"/>
        <w:gridCol w:w="260"/>
        <w:gridCol w:w="1092"/>
        <w:gridCol w:w="287"/>
        <w:gridCol w:w="1152"/>
      </w:tblGrid>
      <w:tr w:rsidR="007E063B" w:rsidRPr="005E56E7" w14:paraId="0A85E71A" w14:textId="77777777" w:rsidTr="00F95A95">
        <w:trPr>
          <w:tblHeader/>
        </w:trPr>
        <w:tc>
          <w:tcPr>
            <w:tcW w:w="2164" w:type="pct"/>
          </w:tcPr>
          <w:p w14:paraId="6F80948D" w14:textId="3410FDD8" w:rsidR="007E063B" w:rsidRPr="005E56E7" w:rsidRDefault="007E063B" w:rsidP="00B1102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0" w:name="_Hlk117843794"/>
          </w:p>
        </w:tc>
        <w:tc>
          <w:tcPr>
            <w:tcW w:w="1346" w:type="pct"/>
            <w:gridSpan w:val="3"/>
          </w:tcPr>
          <w:p w14:paraId="32CFCF79" w14:textId="77777777" w:rsidR="007E063B" w:rsidRPr="005E56E7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9571E4F" w14:textId="77777777" w:rsidR="007E063B" w:rsidRPr="005E56E7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pct"/>
            <w:gridSpan w:val="3"/>
          </w:tcPr>
          <w:p w14:paraId="4E32B63B" w14:textId="77777777" w:rsidR="007E063B" w:rsidRPr="005E56E7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E46310" w:rsidRPr="005E56E7" w14:paraId="305682EE" w14:textId="77777777" w:rsidTr="00F95A95">
        <w:trPr>
          <w:tblHeader/>
        </w:trPr>
        <w:tc>
          <w:tcPr>
            <w:tcW w:w="2164" w:type="pct"/>
          </w:tcPr>
          <w:p w14:paraId="4DFF98FA" w14:textId="0AE7280E" w:rsidR="00E46310" w:rsidRPr="005E56E7" w:rsidRDefault="00E46310" w:rsidP="00E463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19C8210" w14:textId="08CF82A4" w:rsidR="00E46310" w:rsidRPr="005E56E7" w:rsidRDefault="000D1525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A53C1" w:rsidRPr="005E56E7">
              <w:rPr>
                <w:rFonts w:ascii="Angsana New" w:hAnsi="Angsana New"/>
                <w:sz w:val="28"/>
                <w:szCs w:val="28"/>
              </w:rPr>
              <w:t>30</w:t>
            </w:r>
            <w:r w:rsidRPr="005E56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E5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4C369872" w14:textId="77777777" w:rsidR="00E46310" w:rsidRPr="005E56E7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583382F" w14:textId="1F242411" w:rsidR="00E46310" w:rsidRPr="005E56E7" w:rsidRDefault="00CA53C1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46310" w:rsidRPr="005E56E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46310" w:rsidRPr="005E56E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" w:type="pct"/>
          </w:tcPr>
          <w:p w14:paraId="760F5D0E" w14:textId="77777777" w:rsidR="00E46310" w:rsidRPr="005E56E7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671D733" w14:textId="32F228D7" w:rsidR="00E46310" w:rsidRPr="005E56E7" w:rsidRDefault="00CA53C1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</w:rPr>
              <w:t>30</w:t>
            </w:r>
            <w:r w:rsidR="000D1525" w:rsidRPr="005E56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1525" w:rsidRPr="005E5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" w:type="pct"/>
          </w:tcPr>
          <w:p w14:paraId="185995C6" w14:textId="77777777" w:rsidR="00E46310" w:rsidRPr="005E56E7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FD38307" w14:textId="46B4D925" w:rsidR="00E46310" w:rsidRPr="005E56E7" w:rsidRDefault="00CA53C1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46310" w:rsidRPr="005E56E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46310" w:rsidRPr="005E56E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E46310" w:rsidRPr="005E56E7" w14:paraId="1DC293B1" w14:textId="77777777" w:rsidTr="00F95A95">
        <w:trPr>
          <w:tblHeader/>
        </w:trPr>
        <w:tc>
          <w:tcPr>
            <w:tcW w:w="2164" w:type="pct"/>
          </w:tcPr>
          <w:p w14:paraId="00F8EA87" w14:textId="77777777" w:rsidR="00E46310" w:rsidRPr="005E56E7" w:rsidRDefault="00E46310" w:rsidP="00E463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14:paraId="6849DF48" w14:textId="71FA4FFE" w:rsidR="00E46310" w:rsidRPr="005E56E7" w:rsidRDefault="00CA53C1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  <w:vAlign w:val="center"/>
          </w:tcPr>
          <w:p w14:paraId="7507CDBB" w14:textId="77777777" w:rsidR="00E46310" w:rsidRPr="005E56E7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476C7EE9" w14:textId="1476D22D" w:rsidR="00E46310" w:rsidRPr="005E56E7" w:rsidRDefault="00CA53C1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pct"/>
          </w:tcPr>
          <w:p w14:paraId="284D93C7" w14:textId="77777777" w:rsidR="00E46310" w:rsidRPr="005E56E7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432AF8AF" w14:textId="485A99EF" w:rsidR="00E46310" w:rsidRPr="005E56E7" w:rsidRDefault="00CA53C1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" w:type="pct"/>
            <w:vAlign w:val="center"/>
          </w:tcPr>
          <w:p w14:paraId="62931EAC" w14:textId="77777777" w:rsidR="00E46310" w:rsidRPr="005E56E7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center"/>
          </w:tcPr>
          <w:p w14:paraId="410CA92A" w14:textId="5D5036BD" w:rsidR="00E46310" w:rsidRPr="005E56E7" w:rsidRDefault="00CA53C1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6310" w:rsidRPr="005E56E7" w14:paraId="3DA76D86" w14:textId="77777777" w:rsidTr="00F95A95">
        <w:trPr>
          <w:tblHeader/>
        </w:trPr>
        <w:tc>
          <w:tcPr>
            <w:tcW w:w="2164" w:type="pct"/>
          </w:tcPr>
          <w:p w14:paraId="01E9A0B5" w14:textId="77777777" w:rsidR="00E46310" w:rsidRPr="005E56E7" w:rsidRDefault="00E46310" w:rsidP="00E463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6" w:type="pct"/>
            <w:gridSpan w:val="7"/>
          </w:tcPr>
          <w:p w14:paraId="7AC6F4BA" w14:textId="44F0124A" w:rsidR="00E46310" w:rsidRPr="005E56E7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46310" w:rsidRPr="005E56E7" w14:paraId="08ED7CE5" w14:textId="77777777" w:rsidTr="00F95A95">
        <w:tc>
          <w:tcPr>
            <w:tcW w:w="2164" w:type="pct"/>
          </w:tcPr>
          <w:p w14:paraId="5B217216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76" w:type="pct"/>
            <w:shd w:val="clear" w:color="auto" w:fill="auto"/>
          </w:tcPr>
          <w:p w14:paraId="2D22AFFA" w14:textId="24D66749" w:rsidR="00E46310" w:rsidRPr="005E56E7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6C5D892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F122F36" w14:textId="07712F55" w:rsidR="00E46310" w:rsidRPr="005E56E7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47A9D9BF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A1357E4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331FA80F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07F264F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310" w:rsidRPr="005E56E7" w14:paraId="09C17B9A" w14:textId="77777777" w:rsidTr="00F95A95">
        <w:tc>
          <w:tcPr>
            <w:tcW w:w="2164" w:type="pct"/>
          </w:tcPr>
          <w:p w14:paraId="19DD08A7" w14:textId="542EB0EA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  <w:shd w:val="clear" w:color="auto" w:fill="auto"/>
          </w:tcPr>
          <w:p w14:paraId="4FA1AFA1" w14:textId="5B0A3571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B0893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6" w:type="pct"/>
          </w:tcPr>
          <w:p w14:paraId="08DB9FD7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C8FA13E" w14:textId="5BB22362" w:rsidR="00E46310" w:rsidRPr="005E56E7" w:rsidRDefault="00E46310" w:rsidP="00E4631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5D29B2D2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3BE0053" w14:textId="65C1B5B1" w:rsidR="00E46310" w:rsidRPr="005E56E7" w:rsidRDefault="00593F63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B1F486B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0A2A09AA" w14:textId="1C8BA715" w:rsidR="00E46310" w:rsidRPr="005E56E7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310" w:rsidRPr="005E56E7" w14:paraId="414D9366" w14:textId="77777777" w:rsidTr="00F95A95">
        <w:tc>
          <w:tcPr>
            <w:tcW w:w="2164" w:type="pct"/>
          </w:tcPr>
          <w:p w14:paraId="5EAF894D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F333E52" w14:textId="4411E94C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E0CC7" w:rsidRPr="005E56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B0893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E0CC7" w:rsidRPr="005E56E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6" w:type="pct"/>
          </w:tcPr>
          <w:p w14:paraId="3BEA801E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E41DECF" w14:textId="0ED0C6CE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E46310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9" w:type="pct"/>
          </w:tcPr>
          <w:p w14:paraId="300D71DC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ED5C36A" w14:textId="7C642CFE" w:rsidR="00E46310" w:rsidRPr="005E56E7" w:rsidRDefault="00593F63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9B67FB7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94E70E4" w14:textId="3495824F" w:rsidR="00E46310" w:rsidRPr="005E56E7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310" w:rsidRPr="005E56E7" w14:paraId="59B77117" w14:textId="77777777" w:rsidTr="0035605C">
        <w:tc>
          <w:tcPr>
            <w:tcW w:w="2164" w:type="pct"/>
          </w:tcPr>
          <w:p w14:paraId="581C8F36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EFEAE" w14:textId="38CBEC64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BE0CC7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B089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E0CC7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46" w:type="pct"/>
          </w:tcPr>
          <w:p w14:paraId="066D40EA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8601379" w14:textId="4A0808D0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E4631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39" w:type="pct"/>
          </w:tcPr>
          <w:p w14:paraId="08D7C0DB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80E585D" w14:textId="2A1F1A1D" w:rsidR="00E46310" w:rsidRPr="005E56E7" w:rsidRDefault="00593F63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960DA93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53AE1DBB" w14:textId="66B4D495" w:rsidR="00E46310" w:rsidRPr="005E56E7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46310" w:rsidRPr="005E56E7" w14:paraId="79A28E21" w14:textId="77777777" w:rsidTr="0035605C">
        <w:tc>
          <w:tcPr>
            <w:tcW w:w="2164" w:type="pct"/>
          </w:tcPr>
          <w:p w14:paraId="17B9AE03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495563E9" w14:textId="605FA0A6" w:rsidR="00E46310" w:rsidRPr="005E56E7" w:rsidRDefault="00E46310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6BE6ABAC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0B54D103" w14:textId="77777777" w:rsidR="00E46310" w:rsidRPr="005E56E7" w:rsidRDefault="00E46310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9" w:type="pct"/>
          </w:tcPr>
          <w:p w14:paraId="4FE30661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3788A1C" w14:textId="77777777" w:rsidR="00E46310" w:rsidRPr="005E56E7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525729F7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4F1C1BE" w14:textId="77777777" w:rsidR="00E46310" w:rsidRPr="005E56E7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6310" w:rsidRPr="005E56E7" w14:paraId="76A9F599" w14:textId="77777777" w:rsidTr="0035605C">
        <w:tc>
          <w:tcPr>
            <w:tcW w:w="2164" w:type="pct"/>
          </w:tcPr>
          <w:p w14:paraId="57517E02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6C5BF927" w14:textId="38F4EF3A" w:rsidR="00E46310" w:rsidRPr="005E56E7" w:rsidRDefault="00E46310" w:rsidP="00E46310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F7232A0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B0CD580" w14:textId="77777777" w:rsidR="00E46310" w:rsidRPr="005E56E7" w:rsidRDefault="00E46310" w:rsidP="00E46310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3667843D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C48F200" w14:textId="77777777" w:rsidR="00E46310" w:rsidRPr="005E56E7" w:rsidRDefault="00E46310" w:rsidP="00E4631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5578BBAC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3C48EE0" w14:textId="77777777" w:rsidR="00E46310" w:rsidRPr="005E56E7" w:rsidRDefault="00E46310" w:rsidP="00E46310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310" w:rsidRPr="005E56E7" w14:paraId="4DFC5AE9" w14:textId="77777777" w:rsidTr="00F95A95">
        <w:tc>
          <w:tcPr>
            <w:tcW w:w="2164" w:type="pct"/>
          </w:tcPr>
          <w:p w14:paraId="1882AE2B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68605B65" w14:textId="71CB00E5" w:rsidR="00E46310" w:rsidRPr="005E56E7" w:rsidRDefault="00593F63" w:rsidP="00E46310">
            <w:pPr>
              <w:pStyle w:val="BodyText"/>
              <w:tabs>
                <w:tab w:val="decimal" w:pos="60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39F1F3C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A7E3011" w14:textId="45075C59" w:rsidR="00E46310" w:rsidRPr="005E56E7" w:rsidRDefault="00E46310" w:rsidP="00E46310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7606CBE6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DC91A95" w14:textId="43919CB8" w:rsidR="00E46310" w:rsidRPr="005E56E7" w:rsidRDefault="00CA53C1" w:rsidP="00E4631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593F63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53" w:type="pct"/>
          </w:tcPr>
          <w:p w14:paraId="270DB2DA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3931E40" w14:textId="692E0456" w:rsidR="00E46310" w:rsidRPr="005E56E7" w:rsidRDefault="00CA53C1" w:rsidP="00E46310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E46310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E46310" w:rsidRPr="005E56E7" w14:paraId="69113F26" w14:textId="77777777" w:rsidTr="00F95A95">
        <w:tc>
          <w:tcPr>
            <w:tcW w:w="2164" w:type="pct"/>
          </w:tcPr>
          <w:p w14:paraId="6538786E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271015B" w14:textId="536C77AF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74DC2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46" w:type="pct"/>
          </w:tcPr>
          <w:p w14:paraId="044DE165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ACC914B" w14:textId="063EC9C4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831D4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9" w:type="pct"/>
          </w:tcPr>
          <w:p w14:paraId="54EECD86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4F815E" w14:textId="7CDE60FA" w:rsidR="00E46310" w:rsidRPr="005E56E7" w:rsidRDefault="00CA53C1" w:rsidP="00E4631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93F63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3" w:type="pct"/>
          </w:tcPr>
          <w:p w14:paraId="4D22DE5F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DB9B994" w14:textId="2068A5E5" w:rsidR="00E46310" w:rsidRPr="005E56E7" w:rsidRDefault="00CA53C1" w:rsidP="00E46310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46310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</w:tr>
      <w:tr w:rsidR="00E46310" w:rsidRPr="005E56E7" w14:paraId="11EFD0BD" w14:textId="77777777" w:rsidTr="00F95A95">
        <w:tc>
          <w:tcPr>
            <w:tcW w:w="2164" w:type="pct"/>
          </w:tcPr>
          <w:p w14:paraId="55B09395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21AA1DA" w14:textId="21BAAEF8" w:rsidR="00E46310" w:rsidRPr="005E56E7" w:rsidRDefault="00CA53C1" w:rsidP="00553BE0">
            <w:pPr>
              <w:pStyle w:val="BodyText"/>
              <w:tabs>
                <w:tab w:val="decimal" w:pos="558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974DC2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46" w:type="pct"/>
          </w:tcPr>
          <w:p w14:paraId="02C02987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105C0F0" w14:textId="4AAF6204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831D4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39" w:type="pct"/>
          </w:tcPr>
          <w:p w14:paraId="74C7870F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595536C" w14:textId="2D4E2E92" w:rsidR="00E46310" w:rsidRPr="005E56E7" w:rsidRDefault="00CA53C1" w:rsidP="00085E3A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593F6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53" w:type="pct"/>
          </w:tcPr>
          <w:p w14:paraId="6CAE0B35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BF0DA33" w14:textId="7F8A22A8" w:rsidR="00E46310" w:rsidRPr="005E56E7" w:rsidRDefault="00CA53C1" w:rsidP="00E46310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  <w:r w:rsidR="00E4631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</w:tr>
      <w:tr w:rsidR="00E46310" w:rsidRPr="005E56E7" w14:paraId="493FB266" w14:textId="77777777" w:rsidTr="00F95A95">
        <w:tc>
          <w:tcPr>
            <w:tcW w:w="2164" w:type="pct"/>
          </w:tcPr>
          <w:p w14:paraId="7504F6BA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5A7A2B0A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BD20703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</w:tcPr>
          <w:p w14:paraId="6363B28A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02C537AC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62F5654C" w14:textId="77777777" w:rsidR="00E46310" w:rsidRPr="005E56E7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7B3C0E11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49F4A3E0" w14:textId="77777777" w:rsidR="00E46310" w:rsidRPr="005E56E7" w:rsidRDefault="00E46310" w:rsidP="00E46310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6310" w:rsidRPr="005E56E7" w14:paraId="2ACEA52C" w14:textId="77777777" w:rsidTr="00F95A95">
        <w:tc>
          <w:tcPr>
            <w:tcW w:w="2164" w:type="pct"/>
            <w:shd w:val="clear" w:color="auto" w:fill="auto"/>
          </w:tcPr>
          <w:p w14:paraId="1789F3F3" w14:textId="791809F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76" w:type="pct"/>
            <w:shd w:val="clear" w:color="auto" w:fill="auto"/>
          </w:tcPr>
          <w:p w14:paraId="22607B3C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A646AFC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29693C9C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546F833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4EAC99F6" w14:textId="77777777" w:rsidR="00E46310" w:rsidRPr="005E56E7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4E9B5F9D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9AFDD6E" w14:textId="77777777" w:rsidR="00E46310" w:rsidRPr="005E56E7" w:rsidRDefault="00E46310" w:rsidP="00E46310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310" w:rsidRPr="005E56E7" w14:paraId="41810DE1" w14:textId="77777777" w:rsidTr="00F95A95">
        <w:tc>
          <w:tcPr>
            <w:tcW w:w="2164" w:type="pct"/>
            <w:shd w:val="clear" w:color="auto" w:fill="auto"/>
          </w:tcPr>
          <w:p w14:paraId="21E55B24" w14:textId="1E45D335" w:rsidR="00E46310" w:rsidRPr="005E56E7" w:rsidRDefault="00FE7A93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  <w:shd w:val="clear" w:color="auto" w:fill="auto"/>
          </w:tcPr>
          <w:p w14:paraId="76E64440" w14:textId="2918CE0B" w:rsidR="00E46310" w:rsidRPr="005E56E7" w:rsidRDefault="005B0893" w:rsidP="00E46310">
            <w:pPr>
              <w:pStyle w:val="BodyText"/>
              <w:tabs>
                <w:tab w:val="decimal" w:pos="60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AD532B9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6007DD90" w14:textId="04D1984B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6310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9" w:type="pct"/>
            <w:shd w:val="clear" w:color="auto" w:fill="auto"/>
          </w:tcPr>
          <w:p w14:paraId="28CBCEFB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2DD03BB7" w14:textId="6B8392A2" w:rsidR="00E46310" w:rsidRPr="005E56E7" w:rsidRDefault="00593F63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288FAEBA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2B2EE7D8" w14:textId="419DEE51" w:rsidR="00E46310" w:rsidRPr="005E56E7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310" w:rsidRPr="005E56E7" w14:paraId="15D3C6CA" w14:textId="77777777" w:rsidTr="00F95A95">
        <w:tc>
          <w:tcPr>
            <w:tcW w:w="2164" w:type="pct"/>
            <w:shd w:val="clear" w:color="auto" w:fill="auto"/>
          </w:tcPr>
          <w:p w14:paraId="1E05F387" w14:textId="5505A291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55C5343" w14:textId="6F3767E2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5B0893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46" w:type="pct"/>
            <w:shd w:val="clear" w:color="auto" w:fill="auto"/>
          </w:tcPr>
          <w:p w14:paraId="21F32DA6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92AF9E6" w14:textId="34A75A7A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E46310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39" w:type="pct"/>
            <w:shd w:val="clear" w:color="auto" w:fill="auto"/>
          </w:tcPr>
          <w:p w14:paraId="50C18FB2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CB280C6" w14:textId="319D38C7" w:rsidR="00E46310" w:rsidRPr="005E56E7" w:rsidRDefault="00593F63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5702EEFD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26974F8E" w14:textId="62CC8279" w:rsidR="00E46310" w:rsidRPr="005E56E7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310" w:rsidRPr="005E56E7" w14:paraId="3CD85B0E" w14:textId="77777777" w:rsidTr="00F95A95">
        <w:tc>
          <w:tcPr>
            <w:tcW w:w="2164" w:type="pct"/>
            <w:shd w:val="clear" w:color="auto" w:fill="auto"/>
          </w:tcPr>
          <w:p w14:paraId="54A34527" w14:textId="2B92226F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0BD8A" w14:textId="01CF1066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  <w:r w:rsidR="005B089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46" w:type="pct"/>
            <w:shd w:val="clear" w:color="auto" w:fill="auto"/>
          </w:tcPr>
          <w:p w14:paraId="2F941ED7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FF16D" w14:textId="558A756B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  <w:r w:rsidR="00E4631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39" w:type="pct"/>
            <w:shd w:val="clear" w:color="auto" w:fill="auto"/>
          </w:tcPr>
          <w:p w14:paraId="418DBBD6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BE764" w14:textId="779801BB" w:rsidR="00E46310" w:rsidRPr="005E56E7" w:rsidRDefault="00593F63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798E1B0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6E83D" w14:textId="5AB64F1F" w:rsidR="00E46310" w:rsidRPr="005E56E7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46310" w:rsidRPr="005E56E7" w14:paraId="00B8B315" w14:textId="77777777" w:rsidTr="00F95A95">
        <w:tc>
          <w:tcPr>
            <w:tcW w:w="2164" w:type="pct"/>
          </w:tcPr>
          <w:p w14:paraId="08B241B7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398FB17E" w14:textId="77777777" w:rsidR="00E46310" w:rsidRPr="005E56E7" w:rsidRDefault="00E46310" w:rsidP="00E46310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8990876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</w:tcPr>
          <w:p w14:paraId="01E680F8" w14:textId="77777777" w:rsidR="00E46310" w:rsidRPr="005E56E7" w:rsidRDefault="00E46310" w:rsidP="00E46310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02EE655E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0EB36E44" w14:textId="77777777" w:rsidR="00E46310" w:rsidRPr="005E56E7" w:rsidRDefault="00E46310" w:rsidP="00E4631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1499EA23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6FB7FED9" w14:textId="77777777" w:rsidR="00E46310" w:rsidRPr="005E56E7" w:rsidRDefault="00E46310" w:rsidP="00E46310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6310" w:rsidRPr="005E56E7" w14:paraId="414ED866" w14:textId="77777777" w:rsidTr="00F95A95">
        <w:tc>
          <w:tcPr>
            <w:tcW w:w="2164" w:type="pct"/>
          </w:tcPr>
          <w:p w14:paraId="0159DF53" w14:textId="4990E967" w:rsidR="00E46310" w:rsidRPr="005E56E7" w:rsidRDefault="00E46310" w:rsidP="00E46310">
            <w:pPr>
              <w:spacing w:line="240" w:lineRule="auto"/>
              <w:ind w:right="-2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ส่วนของลูกหนี้สัญญาเช่าเงินทุน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5E5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576" w:type="pct"/>
          </w:tcPr>
          <w:p w14:paraId="6FD924E7" w14:textId="58293A79" w:rsidR="00E46310" w:rsidRPr="005E56E7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7869A322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07A4466B" w14:textId="77777777" w:rsidR="00E46310" w:rsidRPr="005E56E7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42E1C1C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7F94294" w14:textId="090386CF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07BEA86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CE110D0" w14:textId="423AE622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6310" w:rsidRPr="005E56E7" w14:paraId="50EE5FD7" w14:textId="77777777" w:rsidTr="00F95A95">
        <w:tc>
          <w:tcPr>
            <w:tcW w:w="2164" w:type="pct"/>
          </w:tcPr>
          <w:p w14:paraId="7C82F3C8" w14:textId="5756DD9F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6CF428E" w14:textId="6325AA88" w:rsidR="00E46310" w:rsidRPr="005E56E7" w:rsidRDefault="00CA53C1" w:rsidP="009D359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974DC2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146" w:type="pct"/>
          </w:tcPr>
          <w:p w14:paraId="18392804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63C0E08A" w14:textId="494D6A36" w:rsidR="00E46310" w:rsidRPr="005E56E7" w:rsidRDefault="00CA53C1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E4631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39" w:type="pct"/>
          </w:tcPr>
          <w:p w14:paraId="79730C16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DA38ECB" w14:textId="15055A1A" w:rsidR="00E46310" w:rsidRPr="005E56E7" w:rsidRDefault="00085E3A" w:rsidP="008504B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6A9E3AE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0E904D33" w14:textId="41EE9CAB" w:rsidR="00E46310" w:rsidRPr="005E56E7" w:rsidRDefault="00E46310" w:rsidP="008504B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46310" w:rsidRPr="005E56E7" w14:paraId="4190C818" w14:textId="77777777" w:rsidTr="00F95A95">
        <w:tc>
          <w:tcPr>
            <w:tcW w:w="2164" w:type="pct"/>
          </w:tcPr>
          <w:p w14:paraId="7F1CF0A6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44905F2" w14:textId="77777777" w:rsidR="00E46310" w:rsidRPr="005E56E7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5075CF48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529DEA1A" w14:textId="77777777" w:rsidR="00E46310" w:rsidRPr="005E56E7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0F2AC555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6E11834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346A8A49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647F50C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6310" w:rsidRPr="005E56E7" w14:paraId="346B9817" w14:textId="77777777" w:rsidTr="00F95A95">
        <w:tc>
          <w:tcPr>
            <w:tcW w:w="2164" w:type="pct"/>
          </w:tcPr>
          <w:p w14:paraId="30C2903B" w14:textId="29BA32AB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76" w:type="pct"/>
          </w:tcPr>
          <w:p w14:paraId="33240279" w14:textId="08E4BCED" w:rsidR="00E46310" w:rsidRPr="005E56E7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077FAA09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47AAD916" w14:textId="77777777" w:rsidR="00E46310" w:rsidRPr="005E56E7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0056F537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309F8C1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098B950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0E0A18F1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6310" w:rsidRPr="005E56E7" w14:paraId="0FFEF58C" w14:textId="77777777" w:rsidTr="00F95A95">
        <w:tc>
          <w:tcPr>
            <w:tcW w:w="2164" w:type="pct"/>
          </w:tcPr>
          <w:p w14:paraId="1C1A0BB4" w14:textId="6736A0D0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2E3FBB87" w14:textId="03528EC0" w:rsidR="00E46310" w:rsidRPr="005E56E7" w:rsidRDefault="00CA53C1" w:rsidP="007A597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  <w:r w:rsidR="007A27C6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146" w:type="pct"/>
          </w:tcPr>
          <w:p w14:paraId="5E09FA4A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FD3D754" w14:textId="66FB7223" w:rsidR="00E46310" w:rsidRPr="005E56E7" w:rsidRDefault="00CA53C1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</w:t>
            </w:r>
            <w:r w:rsidR="00E4631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9" w:type="pct"/>
          </w:tcPr>
          <w:p w14:paraId="3CF88151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485C510" w14:textId="74D42A8E" w:rsidR="00E46310" w:rsidRPr="005E56E7" w:rsidRDefault="00085E3A" w:rsidP="008504B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AE5B8FA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19F61136" w14:textId="5344CF09" w:rsidR="00E46310" w:rsidRPr="005E56E7" w:rsidRDefault="00E46310" w:rsidP="008504B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46310" w:rsidRPr="005E56E7" w14:paraId="2D7B067E" w14:textId="77777777" w:rsidTr="00F95A95">
        <w:tc>
          <w:tcPr>
            <w:tcW w:w="2164" w:type="pct"/>
          </w:tcPr>
          <w:p w14:paraId="1203B20F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2D2AACA" w14:textId="45C6F637" w:rsidR="00E46310" w:rsidRPr="005E56E7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56EEC9D8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21C241BB" w14:textId="77777777" w:rsidR="00E46310" w:rsidRPr="005E56E7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346069BE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1C56A73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3D91A21B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1704C80B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6310" w:rsidRPr="005E56E7" w14:paraId="47170702" w14:textId="77777777" w:rsidTr="00F95A95">
        <w:tc>
          <w:tcPr>
            <w:tcW w:w="2164" w:type="pct"/>
          </w:tcPr>
          <w:p w14:paraId="2C9B4A86" w14:textId="46A27469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76" w:type="pct"/>
          </w:tcPr>
          <w:p w14:paraId="5C86D0D1" w14:textId="61D49F2D" w:rsidR="00E46310" w:rsidRPr="005E56E7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3B05CF79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68F51DDC" w14:textId="77777777" w:rsidR="00E46310" w:rsidRPr="005E56E7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1E877703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4DED6BC1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84BB7C3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7BD575D9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6310" w:rsidRPr="005E56E7" w14:paraId="28F77A5B" w14:textId="77777777" w:rsidTr="00F95A95">
        <w:tc>
          <w:tcPr>
            <w:tcW w:w="2164" w:type="pct"/>
          </w:tcPr>
          <w:p w14:paraId="08D09CEC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620B15F" w14:textId="7E2ECA6D" w:rsidR="00E46310" w:rsidRPr="005E56E7" w:rsidRDefault="00E31EDD" w:rsidP="007A5976">
            <w:pPr>
              <w:pStyle w:val="BodyText"/>
              <w:tabs>
                <w:tab w:val="decimal" w:pos="60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F4166B8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B0E9F8C" w14:textId="1A35E3DF" w:rsidR="00E46310" w:rsidRPr="005E56E7" w:rsidRDefault="00E46310" w:rsidP="00E46310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3B0B9DB1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7AD755A" w14:textId="3A5E7DCF" w:rsidR="00E46310" w:rsidRPr="005E56E7" w:rsidRDefault="00CA53C1" w:rsidP="00E31ED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E31EDD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926</w:t>
            </w:r>
            <w:r w:rsidR="00E31EDD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53" w:type="pct"/>
          </w:tcPr>
          <w:p w14:paraId="647BE6AB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004D1A52" w14:textId="5480911A" w:rsidR="00E46310" w:rsidRPr="005E56E7" w:rsidRDefault="00CA53C1" w:rsidP="00FE7A9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4631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</w:t>
            </w:r>
            <w:r w:rsidR="00E4631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E46310" w:rsidRPr="005E56E7" w14:paraId="6B5271B6" w14:textId="77777777" w:rsidTr="00F95A95">
        <w:tc>
          <w:tcPr>
            <w:tcW w:w="2164" w:type="pct"/>
          </w:tcPr>
          <w:p w14:paraId="16528BED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bottom"/>
          </w:tcPr>
          <w:p w14:paraId="77CEC4A8" w14:textId="77777777" w:rsidR="00E46310" w:rsidRPr="005E56E7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vAlign w:val="bottom"/>
          </w:tcPr>
          <w:p w14:paraId="525B5EC3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vAlign w:val="bottom"/>
          </w:tcPr>
          <w:p w14:paraId="164F30E4" w14:textId="77777777" w:rsidR="00E46310" w:rsidRPr="005E56E7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77134A54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vAlign w:val="bottom"/>
          </w:tcPr>
          <w:p w14:paraId="3A177EDD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  <w:vAlign w:val="bottom"/>
          </w:tcPr>
          <w:p w14:paraId="326AB1FD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vAlign w:val="bottom"/>
          </w:tcPr>
          <w:p w14:paraId="423AF83F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6310" w:rsidRPr="005E56E7" w14:paraId="36D3073D" w14:textId="77777777" w:rsidTr="00F95A95">
        <w:tc>
          <w:tcPr>
            <w:tcW w:w="2164" w:type="pct"/>
          </w:tcPr>
          <w:p w14:paraId="42D1EEDB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76" w:type="pct"/>
          </w:tcPr>
          <w:p w14:paraId="0AC526CC" w14:textId="77777777" w:rsidR="00E46310" w:rsidRPr="005E56E7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486E0E6A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</w:tcPr>
          <w:p w14:paraId="412BDC16" w14:textId="77777777" w:rsidR="00E46310" w:rsidRPr="005E56E7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4AA72131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08B12F8B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107999B4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240A3654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6310" w:rsidRPr="005E56E7" w14:paraId="1A4A7DF3" w14:textId="77777777" w:rsidTr="00F95A95">
        <w:tc>
          <w:tcPr>
            <w:tcW w:w="2164" w:type="pct"/>
          </w:tcPr>
          <w:p w14:paraId="58C97704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76" w:type="pct"/>
          </w:tcPr>
          <w:p w14:paraId="43E7B5B6" w14:textId="77777777" w:rsidR="00E46310" w:rsidRPr="005E56E7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2B32D81E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</w:tcPr>
          <w:p w14:paraId="5899B7EF" w14:textId="77777777" w:rsidR="00E46310" w:rsidRPr="005E56E7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1C323F24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4EAD1075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605D442D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750D4CDC" w14:textId="77777777" w:rsidR="00E46310" w:rsidRPr="005E56E7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6310" w:rsidRPr="005E56E7" w14:paraId="04142162" w14:textId="77777777" w:rsidTr="00F95A95">
        <w:tc>
          <w:tcPr>
            <w:tcW w:w="2164" w:type="pct"/>
          </w:tcPr>
          <w:p w14:paraId="36CE87A7" w14:textId="77777777" w:rsidR="00E46310" w:rsidRPr="005E56E7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2C36EA3C" w14:textId="5CEDAFC8" w:rsidR="00E46310" w:rsidRPr="005E56E7" w:rsidRDefault="00CA53C1" w:rsidP="007A597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974DC2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5E2DAF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6" w:type="pct"/>
          </w:tcPr>
          <w:p w14:paraId="51C4CE19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62367CF" w14:textId="3FDAE77A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4631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39" w:type="pct"/>
          </w:tcPr>
          <w:p w14:paraId="175211B2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27D948F" w14:textId="2E03A21E" w:rsidR="00E46310" w:rsidRPr="005E56E7" w:rsidRDefault="00CA53C1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85E3A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53" w:type="pct"/>
          </w:tcPr>
          <w:p w14:paraId="66B902F2" w14:textId="77777777" w:rsidR="00E46310" w:rsidRPr="005E56E7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62B2E550" w14:textId="2FEC1A7D" w:rsidR="00E46310" w:rsidRPr="005E56E7" w:rsidRDefault="00CA53C1" w:rsidP="00FE7A93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4631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</w:tr>
    </w:tbl>
    <w:p w14:paraId="2E81AE7D" w14:textId="77777777" w:rsidR="00700ECE" w:rsidRPr="005E56E7" w:rsidRDefault="00700ECE" w:rsidP="007E063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54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1"/>
        <w:gridCol w:w="1078"/>
        <w:gridCol w:w="271"/>
        <w:gridCol w:w="6"/>
        <w:gridCol w:w="1164"/>
        <w:gridCol w:w="256"/>
        <w:gridCol w:w="1096"/>
        <w:gridCol w:w="237"/>
        <w:gridCol w:w="1204"/>
      </w:tblGrid>
      <w:tr w:rsidR="007E063B" w:rsidRPr="005E56E7" w14:paraId="72D0C78E" w14:textId="77777777" w:rsidTr="00F20B14">
        <w:trPr>
          <w:tblHeader/>
        </w:trPr>
        <w:tc>
          <w:tcPr>
            <w:tcW w:w="2217" w:type="pct"/>
          </w:tcPr>
          <w:p w14:paraId="524664DA" w14:textId="48DEC43F" w:rsidR="007E063B" w:rsidRPr="005E56E7" w:rsidRDefault="007E063B" w:rsidP="00B110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320" w:type="pct"/>
            <w:gridSpan w:val="4"/>
          </w:tcPr>
          <w:p w14:paraId="7197E180" w14:textId="77777777" w:rsidR="007E063B" w:rsidRPr="005E56E7" w:rsidRDefault="007E063B" w:rsidP="00B110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6AB2D153" w14:textId="77777777" w:rsidR="007E063B" w:rsidRPr="005E56E7" w:rsidRDefault="007E063B" w:rsidP="00B110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691557A8" w14:textId="77777777" w:rsidR="007E063B" w:rsidRPr="005E56E7" w:rsidRDefault="007E063B" w:rsidP="00B110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79C9" w:rsidRPr="005E56E7" w14:paraId="677E0DFC" w14:textId="77777777" w:rsidTr="00F20B14">
        <w:trPr>
          <w:tblHeader/>
        </w:trPr>
        <w:tc>
          <w:tcPr>
            <w:tcW w:w="2217" w:type="pct"/>
          </w:tcPr>
          <w:p w14:paraId="4E8498A2" w14:textId="5F61E017" w:rsidR="003979C9" w:rsidRPr="005E56E7" w:rsidRDefault="003979C9" w:rsidP="003979C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4FE0570B" w14:textId="1D0DFD66" w:rsidR="003979C9" w:rsidRPr="005E56E7" w:rsidRDefault="00CA53C1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</w:rPr>
              <w:t>30</w:t>
            </w:r>
            <w:r w:rsidR="000D1525" w:rsidRPr="005E56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1525" w:rsidRPr="005E5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pct"/>
          </w:tcPr>
          <w:p w14:paraId="6C7812D1" w14:textId="77777777" w:rsidR="003979C9" w:rsidRPr="005E56E7" w:rsidRDefault="003979C9" w:rsidP="003979C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5576C340" w14:textId="0594A042" w:rsidR="003979C9" w:rsidRPr="005E56E7" w:rsidRDefault="00CA53C1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3979C9" w:rsidRPr="005E56E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979C9" w:rsidRPr="005E56E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482D5AAC" w14:textId="77777777" w:rsidR="003979C9" w:rsidRPr="005E56E7" w:rsidRDefault="003979C9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EFC4BF5" w14:textId="49E4BF6C" w:rsidR="003979C9" w:rsidRPr="005E56E7" w:rsidRDefault="00CA53C1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</w:rPr>
              <w:t>30</w:t>
            </w:r>
            <w:r w:rsidR="000D1525" w:rsidRPr="005E56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1525" w:rsidRPr="005E5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4" w:type="pct"/>
            <w:shd w:val="clear" w:color="auto" w:fill="auto"/>
          </w:tcPr>
          <w:p w14:paraId="7FFAB6D0" w14:textId="77777777" w:rsidR="003979C9" w:rsidRPr="005E56E7" w:rsidRDefault="003979C9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50444E56" w14:textId="2BBCB8FF" w:rsidR="003979C9" w:rsidRPr="005E56E7" w:rsidRDefault="00CA53C1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3979C9" w:rsidRPr="005E56E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979C9" w:rsidRPr="005E56E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3979C9" w:rsidRPr="005E56E7" w14:paraId="3C99D7FD" w14:textId="77777777" w:rsidTr="00F20B14">
        <w:trPr>
          <w:tblHeader/>
        </w:trPr>
        <w:tc>
          <w:tcPr>
            <w:tcW w:w="2217" w:type="pct"/>
          </w:tcPr>
          <w:p w14:paraId="0C4D21B3" w14:textId="77777777" w:rsidR="003979C9" w:rsidRPr="005E56E7" w:rsidRDefault="003979C9" w:rsidP="003979C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5" w:type="pct"/>
            <w:vAlign w:val="center"/>
          </w:tcPr>
          <w:p w14:paraId="06129245" w14:textId="4BDD6565" w:rsidR="003979C9" w:rsidRPr="005E56E7" w:rsidRDefault="00CA53C1" w:rsidP="003979C9">
            <w:pPr>
              <w:pStyle w:val="BodyText"/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pct"/>
            <w:vAlign w:val="center"/>
          </w:tcPr>
          <w:p w14:paraId="11820410" w14:textId="77777777" w:rsidR="003979C9" w:rsidRPr="005E56E7" w:rsidRDefault="003979C9" w:rsidP="003979C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  <w:vAlign w:val="center"/>
          </w:tcPr>
          <w:p w14:paraId="43E2869F" w14:textId="66EC3937" w:rsidR="003979C9" w:rsidRPr="005E56E7" w:rsidRDefault="00CA53C1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64534D10" w14:textId="77777777" w:rsidR="003979C9" w:rsidRPr="005E56E7" w:rsidRDefault="003979C9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AC04DB4" w14:textId="7C581DB8" w:rsidR="003979C9" w:rsidRPr="005E56E7" w:rsidRDefault="00CA53C1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4" w:type="pct"/>
            <w:shd w:val="clear" w:color="auto" w:fill="auto"/>
            <w:vAlign w:val="center"/>
          </w:tcPr>
          <w:p w14:paraId="6E71EBFF" w14:textId="77777777" w:rsidR="003979C9" w:rsidRPr="005E56E7" w:rsidRDefault="003979C9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3778E46" w14:textId="57389FE4" w:rsidR="003979C9" w:rsidRPr="005E56E7" w:rsidRDefault="00CA53C1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979C9" w:rsidRPr="005E56E7" w14:paraId="3095B539" w14:textId="77777777" w:rsidTr="00F20B14">
        <w:trPr>
          <w:tblHeader/>
        </w:trPr>
        <w:tc>
          <w:tcPr>
            <w:tcW w:w="2217" w:type="pct"/>
          </w:tcPr>
          <w:p w14:paraId="69EB6718" w14:textId="77777777" w:rsidR="003979C9" w:rsidRPr="005E56E7" w:rsidRDefault="003979C9" w:rsidP="003979C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83" w:type="pct"/>
            <w:gridSpan w:val="8"/>
            <w:vAlign w:val="center"/>
          </w:tcPr>
          <w:p w14:paraId="06DEE8CD" w14:textId="77777777" w:rsidR="003979C9" w:rsidRPr="005E56E7" w:rsidRDefault="003979C9" w:rsidP="003979C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F1AE3" w:rsidRPr="005E56E7" w14:paraId="6E828EDE" w14:textId="77777777" w:rsidTr="00F20B14">
        <w:tc>
          <w:tcPr>
            <w:tcW w:w="2217" w:type="pct"/>
          </w:tcPr>
          <w:p w14:paraId="7A5620BF" w14:textId="4177D951" w:rsidR="002F1AE3" w:rsidRPr="005E56E7" w:rsidRDefault="002F1AE3" w:rsidP="002F1AE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5" w:type="pct"/>
          </w:tcPr>
          <w:p w14:paraId="553345CF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B09EAF2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36870A1A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59B4628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0DF6E01" w14:textId="77777777" w:rsidR="002F1AE3" w:rsidRPr="005E56E7" w:rsidRDefault="002F1AE3" w:rsidP="002F1AE3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768C17C4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7778C09F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AE3" w:rsidRPr="005E56E7" w14:paraId="3326CECA" w14:textId="77777777" w:rsidTr="002F1AE3">
        <w:tc>
          <w:tcPr>
            <w:tcW w:w="2217" w:type="pct"/>
          </w:tcPr>
          <w:p w14:paraId="6F2FA17B" w14:textId="2DD8CDFF" w:rsidR="002F1AE3" w:rsidRPr="005E56E7" w:rsidRDefault="002F1AE3" w:rsidP="002F1AE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65" w:type="pct"/>
          </w:tcPr>
          <w:p w14:paraId="1152CD3E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0988A2F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66F9EB90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CCEDFE3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476FC282" w14:textId="77777777" w:rsidR="002F1AE3" w:rsidRPr="005E56E7" w:rsidRDefault="002F1AE3" w:rsidP="002F1AE3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2585D42A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1A29080E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AE3" w:rsidRPr="005E56E7" w14:paraId="03A319D0" w14:textId="77777777" w:rsidTr="002F1AE3">
        <w:tc>
          <w:tcPr>
            <w:tcW w:w="2217" w:type="pct"/>
          </w:tcPr>
          <w:p w14:paraId="0BBA3A7A" w14:textId="716373BE" w:rsidR="002F1AE3" w:rsidRPr="005E56E7" w:rsidRDefault="002F1AE3" w:rsidP="002F1AE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2621B36" w14:textId="28438EAA" w:rsidR="002F1AE3" w:rsidRPr="005E56E7" w:rsidRDefault="00CA53C1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74DC2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42" w:type="pct"/>
          </w:tcPr>
          <w:p w14:paraId="08BAA5A3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710879" w14:textId="12E156B2" w:rsidR="002F1AE3" w:rsidRPr="005E56E7" w:rsidRDefault="00CA53C1" w:rsidP="00BD385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34" w:type="pct"/>
            <w:shd w:val="clear" w:color="auto" w:fill="auto"/>
          </w:tcPr>
          <w:p w14:paraId="3A5F0BE0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6B5759BA" w14:textId="06635583" w:rsidR="002F1AE3" w:rsidRPr="005E56E7" w:rsidRDefault="00CA53C1" w:rsidP="005C2B3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85E3A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4" w:type="pct"/>
            <w:shd w:val="clear" w:color="auto" w:fill="auto"/>
          </w:tcPr>
          <w:p w14:paraId="111A2E1B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34678D43" w14:textId="04735B26" w:rsidR="002F1AE3" w:rsidRPr="005E56E7" w:rsidRDefault="00CA53C1" w:rsidP="00BD3853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2F1AE3" w:rsidRPr="005E56E7" w14:paraId="6F61C544" w14:textId="77777777" w:rsidTr="002F1AE3">
        <w:tc>
          <w:tcPr>
            <w:tcW w:w="2217" w:type="pct"/>
          </w:tcPr>
          <w:p w14:paraId="1A744DE4" w14:textId="77777777" w:rsidR="002F1AE3" w:rsidRPr="005E56E7" w:rsidRDefault="002F1AE3" w:rsidP="002F1AE3">
            <w:pPr>
              <w:spacing w:line="240" w:lineRule="auto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7ADCEC6E" w14:textId="23BDA1FF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0867388B" w14:textId="686DD86E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AF0D448" w14:textId="5FCC9B28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shd w:val="clear" w:color="auto" w:fill="auto"/>
          </w:tcPr>
          <w:p w14:paraId="040CB94F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772DB595" w14:textId="748E52F4" w:rsidR="002F1AE3" w:rsidRPr="005E56E7" w:rsidRDefault="002F1AE3" w:rsidP="002F1AE3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  <w:shd w:val="clear" w:color="auto" w:fill="auto"/>
          </w:tcPr>
          <w:p w14:paraId="2F9C0393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0F41EE5B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F1AE3" w:rsidRPr="005E56E7" w14:paraId="21950F47" w14:textId="77777777" w:rsidTr="00F20B14">
        <w:tc>
          <w:tcPr>
            <w:tcW w:w="2217" w:type="pct"/>
          </w:tcPr>
          <w:p w14:paraId="2C3BACE8" w14:textId="5F7CFB47" w:rsidR="002F1AE3" w:rsidRPr="005E56E7" w:rsidRDefault="002F1AE3" w:rsidP="002F1AE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65" w:type="pct"/>
          </w:tcPr>
          <w:p w14:paraId="08650392" w14:textId="49F1E3F0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646AFDD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00D57121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761A92D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8A3E0F1" w14:textId="77777777" w:rsidR="002F1AE3" w:rsidRPr="005E56E7" w:rsidRDefault="002F1AE3" w:rsidP="002F1AE3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61F9485D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335A12EE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AE3" w:rsidRPr="005E56E7" w14:paraId="24A17A66" w14:textId="77777777" w:rsidTr="00F20B14">
        <w:tc>
          <w:tcPr>
            <w:tcW w:w="2217" w:type="pct"/>
          </w:tcPr>
          <w:p w14:paraId="570BFE4F" w14:textId="720F1334" w:rsidR="002F1AE3" w:rsidRPr="005E56E7" w:rsidRDefault="002F1AE3" w:rsidP="002F1AE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22800E2" w14:textId="295E2483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67409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42" w:type="pct"/>
          </w:tcPr>
          <w:p w14:paraId="53B68BF5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241624" w14:textId="7BBE6E3A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34" w:type="pct"/>
            <w:shd w:val="clear" w:color="auto" w:fill="auto"/>
          </w:tcPr>
          <w:p w14:paraId="0C722F49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38CAC95" w14:textId="0F0BF4F2" w:rsidR="002F1AE3" w:rsidRPr="005E56E7" w:rsidRDefault="00085E3A" w:rsidP="008504B7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6C5984A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356FFF4A" w14:textId="2DACDC07" w:rsidR="002F1AE3" w:rsidRPr="005E56E7" w:rsidRDefault="002F1AE3" w:rsidP="002F1AE3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F1AE3" w:rsidRPr="005E56E7" w14:paraId="69F86D60" w14:textId="77777777" w:rsidTr="00F20B14">
        <w:tc>
          <w:tcPr>
            <w:tcW w:w="2217" w:type="pct"/>
          </w:tcPr>
          <w:p w14:paraId="752DF8A3" w14:textId="77777777" w:rsidR="002F1AE3" w:rsidRPr="005E56E7" w:rsidRDefault="002F1AE3" w:rsidP="002F1AE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7FA87AEC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7D80BDB8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FB4423" w14:textId="77777777" w:rsidR="002F1AE3" w:rsidRPr="005E56E7" w:rsidRDefault="002F1AE3" w:rsidP="002F1AE3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shd w:val="clear" w:color="auto" w:fill="auto"/>
          </w:tcPr>
          <w:p w14:paraId="1871DC24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3171A5B" w14:textId="38803F50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  <w:shd w:val="clear" w:color="auto" w:fill="auto"/>
          </w:tcPr>
          <w:p w14:paraId="085B07A1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2740548D" w14:textId="4CE99576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F1AE3" w:rsidRPr="005E56E7" w14:paraId="085D89EE" w14:textId="77777777" w:rsidTr="00F20B14">
        <w:tc>
          <w:tcPr>
            <w:tcW w:w="2217" w:type="pct"/>
          </w:tcPr>
          <w:p w14:paraId="7A88F901" w14:textId="0CCC9380" w:rsidR="002F1AE3" w:rsidRPr="005E56E7" w:rsidRDefault="002F1AE3" w:rsidP="002F1AE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65" w:type="pct"/>
          </w:tcPr>
          <w:p w14:paraId="73C5823D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B224722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6D0FCF9F" w14:textId="77777777" w:rsidR="002F1AE3" w:rsidRPr="005E56E7" w:rsidRDefault="002F1AE3" w:rsidP="002F1AE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29CF2BD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A18E666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184B9134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260E2992" w14:textId="77777777" w:rsidR="002F1AE3" w:rsidRPr="005E56E7" w:rsidRDefault="002F1AE3" w:rsidP="002F1AE3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AE3" w:rsidRPr="005E56E7" w14:paraId="79033926" w14:textId="77777777" w:rsidTr="00F20B14">
        <w:tc>
          <w:tcPr>
            <w:tcW w:w="2217" w:type="pct"/>
          </w:tcPr>
          <w:p w14:paraId="0781124E" w14:textId="77777777" w:rsidR="002F1AE3" w:rsidRPr="005E56E7" w:rsidRDefault="002F1AE3" w:rsidP="002F1AE3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5" w:type="pct"/>
          </w:tcPr>
          <w:p w14:paraId="7DA7FF91" w14:textId="5116AEBF" w:rsidR="002F1AE3" w:rsidRPr="005E56E7" w:rsidRDefault="005B5BBC" w:rsidP="002F1AE3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1045796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0EA0DD5A" w14:textId="5D585364" w:rsidR="002F1AE3" w:rsidRPr="005E56E7" w:rsidRDefault="002F1AE3" w:rsidP="002F1AE3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C588097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7A49F1DA" w14:textId="02641544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85E3A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24" w:type="pct"/>
            <w:shd w:val="clear" w:color="auto" w:fill="auto"/>
          </w:tcPr>
          <w:p w14:paraId="01D01F9A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2858FD89" w14:textId="7D7A28D8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F1AE3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  <w:tr w:rsidR="002F1AE3" w:rsidRPr="005E56E7" w14:paraId="05E79413" w14:textId="77777777" w:rsidTr="00F20B14">
        <w:tc>
          <w:tcPr>
            <w:tcW w:w="2217" w:type="pct"/>
          </w:tcPr>
          <w:p w14:paraId="42492C57" w14:textId="77777777" w:rsidR="002F1AE3" w:rsidRPr="005E56E7" w:rsidRDefault="002F1AE3" w:rsidP="002F1AE3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C36E9DD" w14:textId="5E7CEA5F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46C7D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42" w:type="pct"/>
          </w:tcPr>
          <w:p w14:paraId="31B6781C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AA62F" w14:textId="1C68A624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F1AE3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34" w:type="pct"/>
            <w:shd w:val="clear" w:color="auto" w:fill="auto"/>
          </w:tcPr>
          <w:p w14:paraId="3F363503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D9C8910" w14:textId="0F0A6077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85E3A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24" w:type="pct"/>
            <w:shd w:val="clear" w:color="auto" w:fill="auto"/>
          </w:tcPr>
          <w:p w14:paraId="1942DD8B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539CFD9" w14:textId="0BCC1DF3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F1AE3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2F1AE3" w:rsidRPr="005E56E7" w14:paraId="598C24DF" w14:textId="77777777" w:rsidTr="00BD3853">
        <w:trPr>
          <w:trHeight w:val="70"/>
        </w:trPr>
        <w:tc>
          <w:tcPr>
            <w:tcW w:w="2217" w:type="pct"/>
          </w:tcPr>
          <w:p w14:paraId="20284105" w14:textId="77777777" w:rsidR="002F1AE3" w:rsidRPr="005E56E7" w:rsidRDefault="002F1AE3" w:rsidP="002F1AE3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353256C" w14:textId="5FA52099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D46C7D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42" w:type="pct"/>
          </w:tcPr>
          <w:p w14:paraId="67CF7A72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95BEE" w14:textId="5F767AB6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34" w:type="pct"/>
            <w:shd w:val="clear" w:color="auto" w:fill="auto"/>
          </w:tcPr>
          <w:p w14:paraId="1F687E3F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006FD" w14:textId="204BA3E0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085E3A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24" w:type="pct"/>
            <w:shd w:val="clear" w:color="auto" w:fill="auto"/>
          </w:tcPr>
          <w:p w14:paraId="0FD8D20F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F3B21" w14:textId="292A27BB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</w:tr>
      <w:tr w:rsidR="002F1AE3" w:rsidRPr="005E56E7" w14:paraId="7884C04C" w14:textId="77777777" w:rsidTr="00F20B14">
        <w:tc>
          <w:tcPr>
            <w:tcW w:w="2217" w:type="pct"/>
          </w:tcPr>
          <w:p w14:paraId="2FF27CD0" w14:textId="77777777" w:rsidR="002F1AE3" w:rsidRPr="005E56E7" w:rsidRDefault="002F1AE3" w:rsidP="002F1AE3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04AAF7C8" w14:textId="77777777" w:rsidR="002F1AE3" w:rsidRPr="005E56E7" w:rsidRDefault="002F1AE3" w:rsidP="002F1AE3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2DF05A52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C5CB23" w14:textId="77777777" w:rsidR="002F1AE3" w:rsidRPr="005E56E7" w:rsidRDefault="002F1AE3" w:rsidP="002F1AE3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14:paraId="570EE544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717E3CBD" w14:textId="77777777" w:rsidR="002F1AE3" w:rsidRPr="005E56E7" w:rsidRDefault="002F1AE3" w:rsidP="002F1AE3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12ED131A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2C028A6A" w14:textId="77777777" w:rsidR="002F1AE3" w:rsidRPr="005E56E7" w:rsidRDefault="002F1AE3" w:rsidP="002F1AE3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F1AE3" w:rsidRPr="005E56E7" w14:paraId="7BBA8064" w14:textId="77777777" w:rsidTr="00F20B14">
        <w:tc>
          <w:tcPr>
            <w:tcW w:w="2217" w:type="pct"/>
          </w:tcPr>
          <w:p w14:paraId="663363D0" w14:textId="77777777" w:rsidR="002F1AE3" w:rsidRPr="005E56E7" w:rsidRDefault="002F1AE3" w:rsidP="002F1AE3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65" w:type="pct"/>
          </w:tcPr>
          <w:p w14:paraId="5C88FDD3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E7E6AA3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2CDA0AB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45999577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007CBCD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36223B95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A54A13D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AE3" w:rsidRPr="005E56E7" w14:paraId="16F1C591" w14:textId="77777777" w:rsidTr="00F20B14">
        <w:tc>
          <w:tcPr>
            <w:tcW w:w="2217" w:type="pct"/>
          </w:tcPr>
          <w:p w14:paraId="3CDC775C" w14:textId="77777777" w:rsidR="002F1AE3" w:rsidRPr="005E56E7" w:rsidRDefault="002F1AE3" w:rsidP="002F1AE3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70DBE826" w14:textId="63FDA2C6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46C7D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AC51F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42" w:type="pct"/>
          </w:tcPr>
          <w:p w14:paraId="3F65F0F1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44D92032" w14:textId="582E7E86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134" w:type="pct"/>
          </w:tcPr>
          <w:p w14:paraId="58B5056A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39D98E3" w14:textId="2904758C" w:rsidR="002F1AE3" w:rsidRPr="005E56E7" w:rsidRDefault="00085E3A" w:rsidP="008504B7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3FFF0D17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36A5EFEA" w14:textId="79A5E785" w:rsidR="002F1AE3" w:rsidRPr="005E56E7" w:rsidRDefault="002F1AE3" w:rsidP="002F1AE3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F1AE3" w:rsidRPr="005E56E7" w14:paraId="0F0EF9D0" w14:textId="77777777" w:rsidTr="00F20B14">
        <w:tc>
          <w:tcPr>
            <w:tcW w:w="2217" w:type="pct"/>
          </w:tcPr>
          <w:p w14:paraId="46C1A433" w14:textId="77777777" w:rsidR="002F1AE3" w:rsidRPr="005E56E7" w:rsidRDefault="002F1AE3" w:rsidP="002F1AE3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5" w:type="pct"/>
          </w:tcPr>
          <w:p w14:paraId="0DC5179D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5D27A8C4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55825306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03B7F5A2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43570345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7C25497A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</w:tcPr>
          <w:p w14:paraId="3D80BE3D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F1AE3" w:rsidRPr="005E56E7" w14:paraId="73D3380D" w14:textId="77777777" w:rsidTr="00F20B14">
        <w:tc>
          <w:tcPr>
            <w:tcW w:w="2217" w:type="pct"/>
          </w:tcPr>
          <w:p w14:paraId="0F37D91B" w14:textId="16CFE7F5" w:rsidR="002F1AE3" w:rsidRPr="005E56E7" w:rsidRDefault="002F1AE3" w:rsidP="002F1AE3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="008504B7" w:rsidRPr="005E56E7">
              <w:rPr>
                <w:rFonts w:asciiTheme="majorBidi" w:hAnsiTheme="majorBidi" w:cstheme="majorBidi"/>
                <w:b/>
                <w:i/>
                <w:iCs/>
                <w:noProof/>
                <w:sz w:val="28"/>
                <w:szCs w:val="28"/>
                <w:lang w:val="th-TH"/>
              </w:rPr>
              <w:t xml:space="preserve"> 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65" w:type="pct"/>
          </w:tcPr>
          <w:p w14:paraId="6C90ABF6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521DD54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F3494C9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F3CE8D8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EBD69D3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391CF2B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BC586DA" w14:textId="77777777" w:rsidR="002F1AE3" w:rsidRPr="005E56E7" w:rsidRDefault="002F1AE3" w:rsidP="002F1AE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AE3" w:rsidRPr="005E56E7" w14:paraId="4FE5ABAE" w14:textId="77777777" w:rsidTr="00F20B14">
        <w:tc>
          <w:tcPr>
            <w:tcW w:w="2217" w:type="pct"/>
          </w:tcPr>
          <w:p w14:paraId="091A4948" w14:textId="77777777" w:rsidR="002F1AE3" w:rsidRPr="005E56E7" w:rsidRDefault="002F1AE3" w:rsidP="002F1AE3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5079FAB0" w14:textId="641CA022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D46C7D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42" w:type="pct"/>
          </w:tcPr>
          <w:p w14:paraId="7293203B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11485FA9" w14:textId="3A159155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4" w:type="pct"/>
          </w:tcPr>
          <w:p w14:paraId="208AA359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01A955B8" w14:textId="5CD8C921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085E3A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124" w:type="pct"/>
          </w:tcPr>
          <w:p w14:paraId="584A12CA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2CBFA9E6" w14:textId="116BFD5A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</w:tr>
      <w:tr w:rsidR="002F1AE3" w:rsidRPr="005E56E7" w14:paraId="2CE42403" w14:textId="77777777" w:rsidTr="00F20B14">
        <w:tc>
          <w:tcPr>
            <w:tcW w:w="2217" w:type="pct"/>
          </w:tcPr>
          <w:p w14:paraId="38F804DC" w14:textId="77777777" w:rsidR="002F1AE3" w:rsidRPr="005E56E7" w:rsidRDefault="002F1AE3" w:rsidP="002F1AE3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1DDF2CD0" w14:textId="77777777" w:rsidR="002F1AE3" w:rsidRPr="005E56E7" w:rsidRDefault="002F1AE3" w:rsidP="002F1AE3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15C6E695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0A888C64" w14:textId="77777777" w:rsidR="002F1AE3" w:rsidRPr="005E56E7" w:rsidRDefault="002F1AE3" w:rsidP="002F1AE3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337E9CE3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B559206" w14:textId="77777777" w:rsidR="002F1AE3" w:rsidRPr="005E56E7" w:rsidRDefault="002F1AE3" w:rsidP="002F1AE3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3CCFB6B0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7A054DC" w14:textId="77777777" w:rsidR="002F1AE3" w:rsidRPr="005E56E7" w:rsidRDefault="002F1AE3" w:rsidP="002F1AE3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F1AE3" w:rsidRPr="005E56E7" w14:paraId="170EA14C" w14:textId="77777777" w:rsidTr="00F20B14">
        <w:tc>
          <w:tcPr>
            <w:tcW w:w="2217" w:type="pct"/>
          </w:tcPr>
          <w:p w14:paraId="47464162" w14:textId="77777777" w:rsidR="002F1AE3" w:rsidRPr="005E56E7" w:rsidRDefault="002F1AE3" w:rsidP="002F1AE3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5" w:type="pct"/>
          </w:tcPr>
          <w:p w14:paraId="6D473294" w14:textId="77777777" w:rsidR="002F1AE3" w:rsidRPr="005E56E7" w:rsidRDefault="002F1AE3" w:rsidP="002F1AE3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F6C39C5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55F12AE2" w14:textId="77777777" w:rsidR="002F1AE3" w:rsidRPr="005E56E7" w:rsidRDefault="002F1AE3" w:rsidP="002F1AE3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00704A8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84A71BB" w14:textId="77777777" w:rsidR="002F1AE3" w:rsidRPr="005E56E7" w:rsidRDefault="002F1AE3" w:rsidP="002F1AE3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6AF9DE76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ED8324E" w14:textId="77777777" w:rsidR="002F1AE3" w:rsidRPr="005E56E7" w:rsidRDefault="002F1AE3" w:rsidP="002F1AE3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AE3" w:rsidRPr="005E56E7" w14:paraId="4398BED8" w14:textId="77777777" w:rsidTr="00F20B14">
        <w:tc>
          <w:tcPr>
            <w:tcW w:w="2217" w:type="pct"/>
          </w:tcPr>
          <w:p w14:paraId="274E949D" w14:textId="77777777" w:rsidR="002F1AE3" w:rsidRPr="005E56E7" w:rsidRDefault="002F1AE3" w:rsidP="002F1AE3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CA800C3" w14:textId="48D0CDB5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46C7D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42" w:type="pct"/>
          </w:tcPr>
          <w:p w14:paraId="2431F562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2B9F8173" w14:textId="663EDD18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4" w:type="pct"/>
          </w:tcPr>
          <w:p w14:paraId="2135F23E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D9B09B8" w14:textId="257A1025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85E3A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24" w:type="pct"/>
          </w:tcPr>
          <w:p w14:paraId="2FD09F7A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182D7AB" w14:textId="00710EE5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</w:tr>
      <w:tr w:rsidR="002F1AE3" w:rsidRPr="005E56E7" w14:paraId="2AD34A04" w14:textId="77777777" w:rsidTr="00F20B14">
        <w:tc>
          <w:tcPr>
            <w:tcW w:w="2217" w:type="pct"/>
          </w:tcPr>
          <w:p w14:paraId="55DE4AE5" w14:textId="77777777" w:rsidR="002F1AE3" w:rsidRPr="005E56E7" w:rsidRDefault="002F1AE3" w:rsidP="002F1AE3">
            <w:pPr>
              <w:spacing w:line="240" w:lineRule="auto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4BEC18A5" w14:textId="77777777" w:rsidR="002F1AE3" w:rsidRPr="005E56E7" w:rsidRDefault="002F1AE3" w:rsidP="002F1AE3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3B7A4988" w14:textId="77777777" w:rsidR="002F1AE3" w:rsidRPr="005E56E7" w:rsidRDefault="002F1AE3" w:rsidP="002F1AE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5D63CD35" w14:textId="77777777" w:rsidR="002F1AE3" w:rsidRPr="005E56E7" w:rsidRDefault="002F1AE3" w:rsidP="002F1AE3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</w:tcPr>
          <w:p w14:paraId="58C44C2F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DAB906C" w14:textId="77777777" w:rsidR="002F1AE3" w:rsidRPr="005E56E7" w:rsidRDefault="002F1AE3" w:rsidP="002F1AE3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</w:tcPr>
          <w:p w14:paraId="39D067E9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B2F260C" w14:textId="77777777" w:rsidR="002F1AE3" w:rsidRPr="005E56E7" w:rsidRDefault="002F1AE3" w:rsidP="002F1AE3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F1AE3" w:rsidRPr="005E56E7" w14:paraId="4C71A635" w14:textId="77777777" w:rsidTr="00F20B14">
        <w:tblPrEx>
          <w:tblLook w:val="04A0" w:firstRow="1" w:lastRow="0" w:firstColumn="1" w:lastColumn="0" w:noHBand="0" w:noVBand="1"/>
        </w:tblPrEx>
        <w:tc>
          <w:tcPr>
            <w:tcW w:w="2217" w:type="pct"/>
            <w:hideMark/>
          </w:tcPr>
          <w:p w14:paraId="06CB4303" w14:textId="77777777" w:rsidR="002F1AE3" w:rsidRPr="005E56E7" w:rsidRDefault="002F1AE3" w:rsidP="002F1AE3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65" w:type="pct"/>
          </w:tcPr>
          <w:p w14:paraId="3ED68F79" w14:textId="77777777" w:rsidR="002F1AE3" w:rsidRPr="005E56E7" w:rsidRDefault="002F1AE3" w:rsidP="002F1AE3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484AF670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EDD0C96" w14:textId="77777777" w:rsidR="002F1AE3" w:rsidRPr="005E56E7" w:rsidRDefault="002F1AE3" w:rsidP="002F1AE3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0138D7E6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BF3A57" w14:textId="77777777" w:rsidR="002F1AE3" w:rsidRPr="005E56E7" w:rsidRDefault="002F1AE3" w:rsidP="002F1AE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F2E06C1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3C5F5C0" w14:textId="77777777" w:rsidR="002F1AE3" w:rsidRPr="005E56E7" w:rsidRDefault="002F1AE3" w:rsidP="002F1AE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AE3" w:rsidRPr="005E56E7" w14:paraId="65997C4F" w14:textId="77777777" w:rsidTr="00F20B14">
        <w:tblPrEx>
          <w:tblLook w:val="04A0" w:firstRow="1" w:lastRow="0" w:firstColumn="1" w:lastColumn="0" w:noHBand="0" w:noVBand="1"/>
        </w:tblPrEx>
        <w:tc>
          <w:tcPr>
            <w:tcW w:w="2217" w:type="pct"/>
            <w:hideMark/>
          </w:tcPr>
          <w:p w14:paraId="3F0228D4" w14:textId="77777777" w:rsidR="002F1AE3" w:rsidRPr="005E56E7" w:rsidRDefault="002F1AE3" w:rsidP="002F1AE3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5" w:type="pct"/>
            <w:vAlign w:val="center"/>
          </w:tcPr>
          <w:p w14:paraId="50E5243B" w14:textId="753D70A0" w:rsidR="002F1AE3" w:rsidRPr="005E56E7" w:rsidRDefault="005B5BBC" w:rsidP="002F1AE3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01ABD5C3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383443A7" w14:textId="211E85EF" w:rsidR="002F1AE3" w:rsidRPr="005E56E7" w:rsidRDefault="002F1AE3" w:rsidP="002F1AE3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48141EC8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6EDC994" w14:textId="528CD7A1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085E3A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4" w:type="pct"/>
          </w:tcPr>
          <w:p w14:paraId="2B5B1453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0277AA9" w14:textId="2B35CF32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="002F1AE3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2F1AE3" w:rsidRPr="005E56E7" w14:paraId="3B06FE60" w14:textId="77777777" w:rsidTr="00F20B14">
        <w:tblPrEx>
          <w:tblLook w:val="04A0" w:firstRow="1" w:lastRow="0" w:firstColumn="1" w:lastColumn="0" w:noHBand="0" w:noVBand="1"/>
        </w:tblPrEx>
        <w:tc>
          <w:tcPr>
            <w:tcW w:w="2217" w:type="pct"/>
            <w:hideMark/>
          </w:tcPr>
          <w:p w14:paraId="4C42D783" w14:textId="77777777" w:rsidR="002F1AE3" w:rsidRPr="005E56E7" w:rsidRDefault="002F1AE3" w:rsidP="002F1AE3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</w:tcPr>
          <w:p w14:paraId="3B529D3F" w14:textId="7B63C7BD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7732" w:rsidRPr="005E56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9C7732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5" w:type="pct"/>
            <w:gridSpan w:val="2"/>
          </w:tcPr>
          <w:p w14:paraId="6B675FDD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7D5834A" w14:textId="09524C3F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1AE3" w:rsidRPr="005E56E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2F1AE3" w:rsidRPr="005E56E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4" w:type="pct"/>
          </w:tcPr>
          <w:p w14:paraId="551A9E33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933EF27" w14:textId="02955D55" w:rsidR="002F1AE3" w:rsidRPr="005E56E7" w:rsidRDefault="00085E3A" w:rsidP="00F900DF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86AA932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EE9D116" w14:textId="17B71E25" w:rsidR="002F1AE3" w:rsidRPr="005E56E7" w:rsidRDefault="002F1AE3" w:rsidP="002F1AE3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1AE3" w:rsidRPr="005E56E7" w14:paraId="4ADEDFEA" w14:textId="77777777" w:rsidTr="00F20B14">
        <w:tblPrEx>
          <w:tblLook w:val="04A0" w:firstRow="1" w:lastRow="0" w:firstColumn="1" w:lastColumn="0" w:noHBand="0" w:noVBand="1"/>
        </w:tblPrEx>
        <w:tc>
          <w:tcPr>
            <w:tcW w:w="2217" w:type="pct"/>
            <w:hideMark/>
          </w:tcPr>
          <w:p w14:paraId="16598A5C" w14:textId="77777777" w:rsidR="002F1AE3" w:rsidRPr="005E56E7" w:rsidRDefault="002F1AE3" w:rsidP="002F1AE3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DAAF7" w14:textId="2117882B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C7732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5" w:type="pct"/>
            <w:gridSpan w:val="2"/>
          </w:tcPr>
          <w:p w14:paraId="01347A69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8B5DB" w14:textId="65B25215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F1AE3" w:rsidRPr="005E56E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4" w:type="pct"/>
          </w:tcPr>
          <w:p w14:paraId="617576BD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91057" w14:textId="372A262D" w:rsidR="002F1AE3" w:rsidRPr="005E56E7" w:rsidRDefault="00085E3A" w:rsidP="00F900DF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DD4D815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28ED8" w14:textId="670C2D28" w:rsidR="002F1AE3" w:rsidRPr="005E56E7" w:rsidRDefault="002F1AE3" w:rsidP="002F1AE3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1AE3" w:rsidRPr="005E56E7" w14:paraId="21D1AD20" w14:textId="77777777" w:rsidTr="00F20B14">
        <w:tblPrEx>
          <w:tblLook w:val="04A0" w:firstRow="1" w:lastRow="0" w:firstColumn="1" w:lastColumn="0" w:noHBand="0" w:noVBand="1"/>
        </w:tblPrEx>
        <w:tc>
          <w:tcPr>
            <w:tcW w:w="2217" w:type="pct"/>
            <w:hideMark/>
          </w:tcPr>
          <w:p w14:paraId="6340FFFA" w14:textId="77777777" w:rsidR="002F1AE3" w:rsidRPr="005E56E7" w:rsidRDefault="002F1AE3" w:rsidP="002F1AE3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91035" w14:textId="0B1B4D63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7732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495</w:t>
            </w:r>
            <w:r w:rsidR="009C7732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45" w:type="pct"/>
            <w:gridSpan w:val="2"/>
          </w:tcPr>
          <w:p w14:paraId="23DF9ACC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239E8" w14:textId="003D50C6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4" w:type="pct"/>
          </w:tcPr>
          <w:p w14:paraId="0BB46329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CC243" w14:textId="436747E8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  <w:r w:rsidR="00085E3A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24" w:type="pct"/>
          </w:tcPr>
          <w:p w14:paraId="75C537D0" w14:textId="77777777" w:rsidR="002F1AE3" w:rsidRPr="005E56E7" w:rsidRDefault="002F1AE3" w:rsidP="002F1AE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B1E99" w14:textId="3278CEBE" w:rsidR="002F1AE3" w:rsidRPr="005E56E7" w:rsidRDefault="00CA53C1" w:rsidP="002F1AE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  <w:r w:rsidR="002F1AE3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</w:tr>
    </w:tbl>
    <w:p w14:paraId="67BC3277" w14:textId="77777777" w:rsidR="00205914" w:rsidRPr="005E56E7" w:rsidRDefault="00205914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2"/>
          <w:lang w:eastAsia="th-TH"/>
        </w:rPr>
      </w:pPr>
    </w:p>
    <w:p w14:paraId="252A6FBF" w14:textId="3242AD7E" w:rsidR="00C6705A" w:rsidRPr="005E56E7" w:rsidRDefault="00781D03" w:rsidP="000C21B5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5E56E7">
        <w:rPr>
          <w:rFonts w:ascii="Angsana New" w:hAnsi="Angsana New" w:hint="cs"/>
          <w:sz w:val="28"/>
          <w:szCs w:val="28"/>
          <w:cs/>
        </w:rPr>
        <w:t>ในระหว่างงวด</w:t>
      </w:r>
      <w:r w:rsidR="000D1525" w:rsidRPr="005E56E7">
        <w:rPr>
          <w:rFonts w:ascii="Angsana New" w:hAnsi="Angsana New" w:hint="cs"/>
          <w:sz w:val="28"/>
          <w:szCs w:val="28"/>
          <w:cs/>
        </w:rPr>
        <w:t>เก้า</w:t>
      </w:r>
      <w:r w:rsidRPr="005E56E7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0D1525" w:rsidRPr="005E56E7">
        <w:rPr>
          <w:rFonts w:ascii="Angsana New" w:hAnsi="Angsana New"/>
          <w:sz w:val="28"/>
          <w:szCs w:val="28"/>
        </w:rPr>
        <w:t xml:space="preserve"> </w:t>
      </w:r>
      <w:r w:rsidR="000D1525" w:rsidRPr="005E56E7">
        <w:rPr>
          <w:rFonts w:ascii="Angsana New" w:hAnsi="Angsana New" w:hint="cs"/>
          <w:sz w:val="28"/>
          <w:szCs w:val="28"/>
          <w:cs/>
        </w:rPr>
        <w:t>มิถุนายน</w:t>
      </w:r>
      <w:r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 w:hint="cs"/>
          <w:sz w:val="28"/>
          <w:szCs w:val="28"/>
          <w:cs/>
        </w:rPr>
        <w:t>บริษัท</w:t>
      </w:r>
      <w:r w:rsidR="00F20B14" w:rsidRPr="005E56E7">
        <w:rPr>
          <w:rFonts w:ascii="Angsana New" w:hAnsi="Angsana New" w:hint="cs"/>
          <w:sz w:val="28"/>
          <w:szCs w:val="28"/>
          <w:cs/>
        </w:rPr>
        <w:t>ย่อย</w:t>
      </w:r>
      <w:r w:rsidR="0078030F" w:rsidRPr="005E56E7">
        <w:rPr>
          <w:rFonts w:ascii="Angsana New" w:hAnsi="Angsana New" w:hint="cs"/>
          <w:sz w:val="28"/>
          <w:szCs w:val="28"/>
          <w:cs/>
        </w:rPr>
        <w:t>แห่งหนึ่ง</w:t>
      </w:r>
      <w:r w:rsidRPr="005E56E7">
        <w:rPr>
          <w:rFonts w:ascii="Angsana New" w:hAnsi="Angsana New" w:hint="cs"/>
          <w:sz w:val="28"/>
          <w:szCs w:val="28"/>
          <w:cs/>
        </w:rPr>
        <w:t>มีเงินกู้ยืมระยะสั้นจากกิจการอื่นที่เกี่ยวข้องกันเพิ่มขึ้น</w:t>
      </w:r>
      <w:r w:rsidR="00F20B14" w:rsidRPr="005E56E7">
        <w:rPr>
          <w:rFonts w:ascii="Angsana New" w:hAnsi="Angsana New" w:hint="cs"/>
          <w:sz w:val="28"/>
          <w:szCs w:val="28"/>
          <w:cs/>
        </w:rPr>
        <w:t>จำนวน</w:t>
      </w:r>
      <w:r w:rsidR="00E470B0" w:rsidRPr="005E56E7">
        <w:rPr>
          <w:rFonts w:ascii="Angsana New" w:hAnsi="Angsana New"/>
          <w:sz w:val="28"/>
          <w:szCs w:val="28"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306</w:t>
      </w:r>
      <w:r w:rsidR="0078030F" w:rsidRPr="005E56E7">
        <w:rPr>
          <w:rFonts w:ascii="Angsana New" w:hAnsi="Angsana New"/>
          <w:sz w:val="28"/>
          <w:szCs w:val="28"/>
        </w:rPr>
        <w:t>.</w:t>
      </w:r>
      <w:r w:rsidR="00CA53C1" w:rsidRPr="005E56E7">
        <w:rPr>
          <w:rFonts w:ascii="Angsana New" w:hAnsi="Angsana New"/>
          <w:sz w:val="28"/>
          <w:szCs w:val="28"/>
        </w:rPr>
        <w:t>00</w:t>
      </w:r>
      <w:r w:rsidRPr="005E56E7">
        <w:rPr>
          <w:rFonts w:ascii="Angsana New" w:hAnsi="Angsana New" w:hint="cs"/>
          <w:sz w:val="28"/>
          <w:szCs w:val="28"/>
          <w:cs/>
        </w:rPr>
        <w:t xml:space="preserve"> ล้านบาท เป็นตั๋วสัญญาใช้เงิน </w:t>
      </w:r>
      <w:r w:rsidR="00F20B14" w:rsidRPr="005E56E7">
        <w:rPr>
          <w:rFonts w:ascii="Angsana New" w:hAnsi="Angsana New" w:hint="cs"/>
          <w:sz w:val="28"/>
          <w:szCs w:val="28"/>
          <w:cs/>
        </w:rPr>
        <w:t>โดยมี</w:t>
      </w:r>
      <w:r w:rsidRPr="005E56E7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="00462ABC" w:rsidRPr="005E56E7">
        <w:rPr>
          <w:rFonts w:ascii="Angsana New" w:hAnsi="Angsana New" w:hint="cs"/>
          <w:sz w:val="28"/>
          <w:szCs w:val="28"/>
          <w:cs/>
        </w:rPr>
        <w:t>ร้อยละ</w:t>
      </w:r>
      <w:r w:rsidR="00E470B0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5</w:t>
      </w:r>
      <w:r w:rsidR="0078030F" w:rsidRPr="005E56E7">
        <w:rPr>
          <w:rFonts w:ascii="Angsana New" w:hAnsi="Angsana New"/>
          <w:sz w:val="28"/>
          <w:szCs w:val="28"/>
        </w:rPr>
        <w:t>.</w:t>
      </w:r>
      <w:r w:rsidR="00CA53C1" w:rsidRPr="005E56E7">
        <w:rPr>
          <w:rFonts w:ascii="Angsana New" w:hAnsi="Angsana New"/>
          <w:sz w:val="28"/>
          <w:szCs w:val="28"/>
        </w:rPr>
        <w:t>55</w:t>
      </w:r>
      <w:r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F20B14" w:rsidRPr="005E56E7">
        <w:rPr>
          <w:rFonts w:ascii="Angsana New" w:hAnsi="Angsana New" w:hint="cs"/>
          <w:sz w:val="28"/>
          <w:szCs w:val="28"/>
          <w:cs/>
        </w:rPr>
        <w:t>และมี</w:t>
      </w:r>
      <w:r w:rsidRPr="005E56E7">
        <w:rPr>
          <w:rFonts w:ascii="Angsana New" w:hAnsi="Angsana New" w:hint="cs"/>
          <w:sz w:val="28"/>
          <w:szCs w:val="28"/>
          <w:cs/>
        </w:rPr>
        <w:t>กำหนดชำระคืนเมื่อทวงถาม</w:t>
      </w:r>
    </w:p>
    <w:p w14:paraId="5EE5C735" w14:textId="77777777" w:rsidR="00BD3853" w:rsidRPr="005E56E7" w:rsidRDefault="00BD3853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</w:p>
    <w:p w14:paraId="1D18D35F" w14:textId="6A3DC61A" w:rsidR="009512A0" w:rsidRPr="005E56E7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5E56E7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lastRenderedPageBreak/>
        <w:t>หนี้สินที่อาจเกิดขึ้นกับกิจการที่เกี่ยวข้องกัน</w:t>
      </w:r>
    </w:p>
    <w:p w14:paraId="5C71B15C" w14:textId="77777777" w:rsidR="009512A0" w:rsidRPr="005E56E7" w:rsidRDefault="009512A0" w:rsidP="00757EF4">
      <w:pPr>
        <w:pStyle w:val="NoSpacing"/>
        <w:spacing w:line="0" w:lineRule="atLeast"/>
        <w:rPr>
          <w:rFonts w:ascii="Angsana New" w:hAnsi="Angsana New"/>
          <w:sz w:val="22"/>
        </w:rPr>
      </w:pPr>
    </w:p>
    <w:p w14:paraId="10AE0C10" w14:textId="6EDEF870" w:rsidR="009512A0" w:rsidRPr="005E56E7" w:rsidRDefault="009512A0" w:rsidP="00634339">
      <w:pPr>
        <w:pStyle w:val="ListParagraph"/>
        <w:widowControl w:val="0"/>
        <w:spacing w:line="240" w:lineRule="auto"/>
        <w:ind w:left="540" w:right="-27"/>
        <w:rPr>
          <w:rFonts w:ascii="Angsana New" w:hAnsi="Angsana New"/>
          <w:snapToGrid w:val="0"/>
          <w:sz w:val="28"/>
          <w:szCs w:val="28"/>
          <w:lang w:eastAsia="th-TH"/>
        </w:rPr>
      </w:pPr>
      <w:r w:rsidRPr="005E56E7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0D1525" w:rsidRPr="005E56E7">
        <w:rPr>
          <w:rFonts w:ascii="Angsana New" w:hAnsi="Angsana New"/>
          <w:sz w:val="28"/>
          <w:szCs w:val="28"/>
        </w:rPr>
        <w:t xml:space="preserve"> </w:t>
      </w:r>
      <w:r w:rsidR="000D1525" w:rsidRPr="005E56E7">
        <w:rPr>
          <w:rFonts w:ascii="Angsana New" w:hAnsi="Angsana New" w:hint="cs"/>
          <w:sz w:val="28"/>
          <w:szCs w:val="28"/>
          <w:cs/>
        </w:rPr>
        <w:t>มิถุนายน</w:t>
      </w:r>
      <w:r w:rsidR="00FD5320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Pr="005E56E7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="00192823" w:rsidRPr="005E56E7">
        <w:rPr>
          <w:rFonts w:ascii="Angsana New" w:hAnsi="Angsana New"/>
          <w:snapToGrid w:val="0"/>
          <w:sz w:val="28"/>
          <w:szCs w:val="28"/>
          <w:lang w:eastAsia="th-TH"/>
        </w:rPr>
        <w:t xml:space="preserve">                 </w:t>
      </w:r>
      <w:r w:rsidRPr="005E56E7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p w14:paraId="00117C09" w14:textId="77777777" w:rsidR="009512A0" w:rsidRPr="005E56E7" w:rsidRDefault="009512A0" w:rsidP="00757EF4">
      <w:pPr>
        <w:pStyle w:val="NoSpacing"/>
        <w:spacing w:line="0" w:lineRule="atLeast"/>
        <w:rPr>
          <w:rFonts w:ascii="Angsana New" w:hAnsi="Angsana New"/>
          <w:snapToGrid w:val="0"/>
          <w:sz w:val="22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5E56E7" w14:paraId="1BF6BDD5" w14:textId="77777777" w:rsidTr="00C8441A">
        <w:tc>
          <w:tcPr>
            <w:tcW w:w="5229" w:type="dxa"/>
          </w:tcPr>
          <w:p w14:paraId="39D01DEB" w14:textId="77777777" w:rsidR="009512A0" w:rsidRPr="005E56E7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5E56E7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56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5E56E7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5E56E7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56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5E56E7" w14:paraId="525357A5" w14:textId="77777777" w:rsidTr="00C8441A">
        <w:tc>
          <w:tcPr>
            <w:tcW w:w="5229" w:type="dxa"/>
          </w:tcPr>
          <w:p w14:paraId="63DD57BD" w14:textId="77777777" w:rsidR="009512A0" w:rsidRPr="005E56E7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5E56E7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5E56E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5E56E7" w14:paraId="7DBEDB11" w14:textId="77777777" w:rsidTr="00D263D9">
        <w:tc>
          <w:tcPr>
            <w:tcW w:w="5229" w:type="dxa"/>
          </w:tcPr>
          <w:p w14:paraId="625625DD" w14:textId="77777777" w:rsidR="009512A0" w:rsidRPr="005E56E7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72FF3108" w:rsidR="009512A0" w:rsidRPr="005E56E7" w:rsidRDefault="00CA53C1" w:rsidP="00FA060F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</w:rPr>
              <w:t>8</w:t>
            </w:r>
            <w:r w:rsidR="008C46E4" w:rsidRPr="005E56E7">
              <w:rPr>
                <w:rFonts w:ascii="Angsana New" w:hAnsi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5E56E7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0FA62183" w:rsidR="009512A0" w:rsidRPr="005E56E7" w:rsidRDefault="00CA53C1" w:rsidP="008E4058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</w:rPr>
              <w:t>2</w:t>
            </w:r>
            <w:r w:rsidR="008C46E4" w:rsidRPr="005E56E7">
              <w:rPr>
                <w:rFonts w:ascii="Angsana New" w:hAnsi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9512A0" w:rsidRPr="005E56E7" w14:paraId="56B22FF6" w14:textId="77777777" w:rsidTr="00C8441A">
        <w:tc>
          <w:tcPr>
            <w:tcW w:w="5229" w:type="dxa"/>
          </w:tcPr>
          <w:p w14:paraId="1DE70A4C" w14:textId="77777777" w:rsidR="009512A0" w:rsidRPr="005E56E7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510B29EB" w:rsidR="009512A0" w:rsidRPr="005E56E7" w:rsidRDefault="00CA53C1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</w:rPr>
              <w:t>1</w:t>
            </w:r>
            <w:r w:rsidR="008C46E4" w:rsidRPr="005E56E7">
              <w:rPr>
                <w:rFonts w:ascii="Angsana New" w:hAnsi="Angsana New"/>
                <w:sz w:val="28"/>
                <w:szCs w:val="28"/>
              </w:rPr>
              <w:t>,</w:t>
            </w:r>
            <w:r w:rsidRPr="005E56E7">
              <w:rPr>
                <w:rFonts w:ascii="Angsana New" w:hAnsi="Angsana New"/>
                <w:sz w:val="28"/>
                <w:szCs w:val="28"/>
              </w:rPr>
              <w:t>656</w:t>
            </w:r>
            <w:r w:rsidR="008C46E4" w:rsidRPr="005E56E7">
              <w:rPr>
                <w:rFonts w:ascii="Angsana New" w:hAnsi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270" w:type="dxa"/>
          </w:tcPr>
          <w:p w14:paraId="0B2B39D6" w14:textId="77777777" w:rsidR="009512A0" w:rsidRPr="005E56E7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1E7A75E4" w:rsidR="009512A0" w:rsidRPr="005E56E7" w:rsidRDefault="00CA53C1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</w:rPr>
              <w:t>275</w:t>
            </w:r>
            <w:r w:rsidR="008C46E4" w:rsidRPr="005E56E7">
              <w:rPr>
                <w:rFonts w:ascii="Angsana New" w:hAnsi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</w:tbl>
    <w:p w14:paraId="25A27731" w14:textId="3D9C69E1" w:rsidR="009D3111" w:rsidRPr="005E56E7" w:rsidRDefault="009D3111" w:rsidP="006F38A1">
      <w:pPr>
        <w:spacing w:line="340" w:lineRule="exact"/>
        <w:ind w:right="-27"/>
        <w:rPr>
          <w:rFonts w:asciiTheme="majorBidi" w:hAnsiTheme="majorBidi" w:cstheme="majorBidi"/>
          <w:sz w:val="28"/>
          <w:szCs w:val="28"/>
        </w:rPr>
      </w:pPr>
    </w:p>
    <w:p w14:paraId="7CAACE12" w14:textId="42069B59" w:rsidR="003B14EA" w:rsidRPr="005E56E7" w:rsidRDefault="00BB5C14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E56E7">
        <w:rPr>
          <w:rFonts w:ascii="Angsana New" w:hAnsi="Angsana New" w:hint="cs"/>
          <w:b/>
          <w:bCs/>
          <w:sz w:val="28"/>
          <w:szCs w:val="28"/>
          <w:cs/>
          <w:lang w:val="th-TH"/>
        </w:rPr>
        <w:t>อสังหาริมทรัพย์พัฒนาเพื่อขาย</w:t>
      </w:r>
    </w:p>
    <w:p w14:paraId="74311FAF" w14:textId="6A2766E1" w:rsidR="00536901" w:rsidRPr="005E56E7" w:rsidRDefault="00536901" w:rsidP="007E063B">
      <w:pPr>
        <w:spacing w:line="340" w:lineRule="exact"/>
        <w:ind w:right="-27"/>
        <w:rPr>
          <w:rFonts w:ascii="Angsana New" w:hAnsi="Angsana New"/>
          <w:sz w:val="22"/>
          <w:szCs w:val="22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50"/>
        <w:gridCol w:w="331"/>
        <w:gridCol w:w="1301"/>
      </w:tblGrid>
      <w:tr w:rsidR="00AB6324" w:rsidRPr="005E56E7" w14:paraId="429E7278" w14:textId="77777777" w:rsidTr="00AB6324">
        <w:tc>
          <w:tcPr>
            <w:tcW w:w="3449" w:type="pct"/>
          </w:tcPr>
          <w:p w14:paraId="3BCAA237" w14:textId="77777777" w:rsidR="00AB6324" w:rsidRPr="005E56E7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7B212BE9" w14:textId="77777777" w:rsidR="00AB6324" w:rsidRPr="005E56E7" w:rsidRDefault="00AB6324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5320" w:rsidRPr="005E56E7" w14:paraId="4E27E127" w14:textId="77777777" w:rsidTr="00AB6324">
        <w:tc>
          <w:tcPr>
            <w:tcW w:w="3449" w:type="pct"/>
          </w:tcPr>
          <w:p w14:paraId="539A43ED" w14:textId="77777777" w:rsidR="00FD5320" w:rsidRPr="005E56E7" w:rsidRDefault="00FD5320" w:rsidP="00FD5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32171F78" w14:textId="525B1957" w:rsidR="00FD5320" w:rsidRPr="005E56E7" w:rsidRDefault="00CA53C1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D5320" w:rsidRPr="005E56E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A1F6B" w:rsidRPr="005E56E7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pct"/>
          </w:tcPr>
          <w:p w14:paraId="3C1EFCEF" w14:textId="77777777" w:rsidR="00FD5320" w:rsidRPr="005E56E7" w:rsidRDefault="00FD5320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0BDA3B76" w14:textId="5ED0EC76" w:rsidR="00FD5320" w:rsidRPr="005E56E7" w:rsidRDefault="00CA53C1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D5320" w:rsidRPr="005E56E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D5320" w:rsidRPr="005E56E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FD5320" w:rsidRPr="005E56E7" w14:paraId="7CA05A6D" w14:textId="77777777" w:rsidTr="00AB6324">
        <w:tc>
          <w:tcPr>
            <w:tcW w:w="3449" w:type="pct"/>
          </w:tcPr>
          <w:p w14:paraId="6AF5735A" w14:textId="77777777" w:rsidR="00FD5320" w:rsidRPr="005E56E7" w:rsidRDefault="00FD5320" w:rsidP="00FD5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5BEF2D1A" w14:textId="028EDCA6" w:rsidR="00FD5320" w:rsidRPr="005E56E7" w:rsidRDefault="00CA53C1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pct"/>
            <w:vAlign w:val="center"/>
          </w:tcPr>
          <w:p w14:paraId="01A22267" w14:textId="77777777" w:rsidR="00FD5320" w:rsidRPr="005E56E7" w:rsidRDefault="00FD5320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440E88BC" w14:textId="589FE38A" w:rsidR="00FD5320" w:rsidRPr="005E56E7" w:rsidRDefault="00CA53C1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D5320" w:rsidRPr="005E56E7" w14:paraId="32DCFB40" w14:textId="77777777" w:rsidTr="00AB6324">
        <w:tc>
          <w:tcPr>
            <w:tcW w:w="3449" w:type="pct"/>
          </w:tcPr>
          <w:p w14:paraId="2EBA13DD" w14:textId="77777777" w:rsidR="00FD5320" w:rsidRPr="005E56E7" w:rsidRDefault="00FD5320" w:rsidP="00FD5320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0AE29E3B" w14:textId="77777777" w:rsidR="00FD5320" w:rsidRPr="005E56E7" w:rsidRDefault="00FD5320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D5320" w:rsidRPr="005E56E7" w14:paraId="55607450" w14:textId="77777777" w:rsidTr="00AB6324">
        <w:tc>
          <w:tcPr>
            <w:tcW w:w="3449" w:type="pct"/>
          </w:tcPr>
          <w:p w14:paraId="629F9A78" w14:textId="77777777" w:rsidR="00FD5320" w:rsidRPr="005E56E7" w:rsidRDefault="00FD5320" w:rsidP="00FD5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673" w:type="pct"/>
          </w:tcPr>
          <w:p w14:paraId="33E23422" w14:textId="6E1461EB" w:rsidR="00FD5320" w:rsidRPr="005E56E7" w:rsidRDefault="00CA53C1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8657C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036</w:t>
            </w:r>
            <w:r w:rsidR="0088657C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78" w:type="pct"/>
          </w:tcPr>
          <w:p w14:paraId="07F6D4D8" w14:textId="77777777" w:rsidR="00FD5320" w:rsidRPr="005E56E7" w:rsidRDefault="00FD5320" w:rsidP="00FD5320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235029CD" w14:textId="2B7BDED9" w:rsidR="00FD5320" w:rsidRPr="005E56E7" w:rsidRDefault="00CA53C1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D5320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="00FD5320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</w:tr>
      <w:tr w:rsidR="00FD5320" w:rsidRPr="005E56E7" w14:paraId="561742D8" w14:textId="77777777" w:rsidTr="00AB6324">
        <w:tc>
          <w:tcPr>
            <w:tcW w:w="3449" w:type="pct"/>
          </w:tcPr>
          <w:p w14:paraId="705B0EE8" w14:textId="77777777" w:rsidR="00FD5320" w:rsidRPr="005E56E7" w:rsidRDefault="00FD5320" w:rsidP="00FD5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71498820" w14:textId="1326B32A" w:rsidR="00FD5320" w:rsidRPr="005E56E7" w:rsidRDefault="00CA53C1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8657C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797</w:t>
            </w:r>
            <w:r w:rsidR="0088657C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</w:p>
        </w:tc>
        <w:tc>
          <w:tcPr>
            <w:tcW w:w="178" w:type="pct"/>
          </w:tcPr>
          <w:p w14:paraId="2CF82033" w14:textId="77777777" w:rsidR="00FD5320" w:rsidRPr="005E56E7" w:rsidRDefault="00FD5320" w:rsidP="00FD5320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5F7FFA5" w14:textId="4C83D644" w:rsidR="00FD5320" w:rsidRPr="005E56E7" w:rsidRDefault="00CA53C1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D5320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  <w:r w:rsidR="00FD5320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FD5320" w:rsidRPr="005E56E7" w14:paraId="2E8EBAA5" w14:textId="77777777" w:rsidTr="00AB6324">
        <w:tc>
          <w:tcPr>
            <w:tcW w:w="3449" w:type="pct"/>
          </w:tcPr>
          <w:p w14:paraId="556C3381" w14:textId="77777777" w:rsidR="00FD5320" w:rsidRPr="005E56E7" w:rsidRDefault="00FD5320" w:rsidP="00FD5320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4143FE27" w14:textId="6ED1016F" w:rsidR="00FD5320" w:rsidRPr="005E56E7" w:rsidRDefault="00CA53C1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88657C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833</w:t>
            </w:r>
            <w:r w:rsidR="0088657C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78" w:type="pct"/>
          </w:tcPr>
          <w:p w14:paraId="6879F263" w14:textId="77777777" w:rsidR="00FD5320" w:rsidRPr="005E56E7" w:rsidRDefault="00FD5320" w:rsidP="00FD532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2954A019" w14:textId="69C1F00C" w:rsidR="00FD5320" w:rsidRPr="005E56E7" w:rsidRDefault="00CA53C1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FD532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417</w:t>
            </w:r>
            <w:r w:rsidR="00FD532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</w:p>
        </w:tc>
      </w:tr>
      <w:tr w:rsidR="00FD5320" w:rsidRPr="005E56E7" w14:paraId="5F7C1AD8" w14:textId="77777777" w:rsidTr="00AB6324">
        <w:tc>
          <w:tcPr>
            <w:tcW w:w="3449" w:type="pct"/>
          </w:tcPr>
          <w:p w14:paraId="349B246F" w14:textId="77777777" w:rsidR="00FD5320" w:rsidRPr="005E56E7" w:rsidRDefault="00FD5320" w:rsidP="00FD5320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5CE6CE1" w14:textId="6E112FF5" w:rsidR="00FD5320" w:rsidRPr="005E56E7" w:rsidRDefault="0088657C" w:rsidP="00FD532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5B3394DB" w14:textId="77777777" w:rsidR="00FD5320" w:rsidRPr="005E56E7" w:rsidRDefault="00FD5320" w:rsidP="00FD532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4E27A56" w14:textId="052EBD5F" w:rsidR="00FD5320" w:rsidRPr="005E56E7" w:rsidRDefault="00FD5320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D5320" w:rsidRPr="005E56E7" w14:paraId="58D4699F" w14:textId="77777777" w:rsidTr="00AB6324">
        <w:tc>
          <w:tcPr>
            <w:tcW w:w="3449" w:type="pct"/>
          </w:tcPr>
          <w:p w14:paraId="371EB5FF" w14:textId="77777777" w:rsidR="00FD5320" w:rsidRPr="005E56E7" w:rsidRDefault="00FD5320" w:rsidP="00FD5320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F7E1ED9" w14:textId="6C3E441A" w:rsidR="00FD5320" w:rsidRPr="005E56E7" w:rsidRDefault="00CA53C1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88657C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829</w:t>
            </w:r>
            <w:r w:rsidR="0088657C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78" w:type="pct"/>
          </w:tcPr>
          <w:p w14:paraId="747226C6" w14:textId="77777777" w:rsidR="00FD5320" w:rsidRPr="005E56E7" w:rsidRDefault="00FD5320" w:rsidP="00FD532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A465FC2" w14:textId="17F5FA8B" w:rsidR="00FD5320" w:rsidRPr="005E56E7" w:rsidRDefault="00CA53C1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FD532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</w:t>
            </w:r>
            <w:r w:rsidR="00FD5320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</w:p>
        </w:tc>
      </w:tr>
    </w:tbl>
    <w:p w14:paraId="2CA88865" w14:textId="637E6D1E" w:rsidR="00700ECE" w:rsidRPr="005E56E7" w:rsidRDefault="00700EC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7"/>
        <w:gridCol w:w="1250"/>
        <w:gridCol w:w="330"/>
        <w:gridCol w:w="1283"/>
      </w:tblGrid>
      <w:tr w:rsidR="00AB6324" w:rsidRPr="005E56E7" w14:paraId="131B2AA7" w14:textId="77777777" w:rsidTr="00C21C7C">
        <w:tc>
          <w:tcPr>
            <w:tcW w:w="3456" w:type="pct"/>
          </w:tcPr>
          <w:p w14:paraId="444883FE" w14:textId="77777777" w:rsidR="00AB6324" w:rsidRPr="005E56E7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4" w:type="pct"/>
            <w:gridSpan w:val="3"/>
          </w:tcPr>
          <w:p w14:paraId="6B2C0726" w14:textId="77777777" w:rsidR="00AB6324" w:rsidRPr="005E56E7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6324" w:rsidRPr="005E56E7" w14:paraId="294EA74E" w14:textId="77777777" w:rsidTr="004A1F6B">
        <w:tc>
          <w:tcPr>
            <w:tcW w:w="3456" w:type="pct"/>
          </w:tcPr>
          <w:p w14:paraId="1440073C" w14:textId="0A32DBEC" w:rsidR="00AB6324" w:rsidRPr="005E56E7" w:rsidRDefault="004A1F6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CA53C1" w:rsidRPr="005E56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5E56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E56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74" w:type="pct"/>
          </w:tcPr>
          <w:p w14:paraId="12890EBF" w14:textId="0FB47A53" w:rsidR="00AB6324" w:rsidRPr="005E56E7" w:rsidRDefault="00CA53C1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pct"/>
          </w:tcPr>
          <w:p w14:paraId="2F076E69" w14:textId="77777777" w:rsidR="00AB6324" w:rsidRPr="005E56E7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4B236E63" w14:textId="435A0954" w:rsidR="00AB6324" w:rsidRPr="005E56E7" w:rsidRDefault="00CA53C1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B6324" w:rsidRPr="005E56E7" w14:paraId="73906141" w14:textId="77777777" w:rsidTr="00C21C7C">
        <w:tc>
          <w:tcPr>
            <w:tcW w:w="3456" w:type="pct"/>
          </w:tcPr>
          <w:p w14:paraId="49751EEC" w14:textId="77777777" w:rsidR="00AB6324" w:rsidRPr="005E56E7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4" w:type="pct"/>
            <w:gridSpan w:val="3"/>
          </w:tcPr>
          <w:p w14:paraId="28FFACAE" w14:textId="77777777" w:rsidR="00AB6324" w:rsidRPr="005E56E7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A1F6B" w:rsidRPr="005E56E7" w14:paraId="46DC7931" w14:textId="77777777" w:rsidTr="004A1F6B">
        <w:tc>
          <w:tcPr>
            <w:tcW w:w="3456" w:type="pct"/>
          </w:tcPr>
          <w:p w14:paraId="04EFF6D9" w14:textId="77777777" w:rsidR="004A1F6B" w:rsidRPr="005E56E7" w:rsidRDefault="004A1F6B" w:rsidP="004A1F6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ต้นทุนการกู้ยืมที่รวมเป็นส่วนหนึ่งของอสังหาริมทรัพย์พัฒนาเพื่อขาย</w:t>
            </w: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4CD9B82" w14:textId="634532C9" w:rsidR="004A1F6B" w:rsidRPr="005E56E7" w:rsidRDefault="00CA53C1" w:rsidP="004A1F6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3C561B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78" w:type="pct"/>
          </w:tcPr>
          <w:p w14:paraId="1ED3A2B8" w14:textId="77777777" w:rsidR="004A1F6B" w:rsidRPr="005E56E7" w:rsidRDefault="004A1F6B" w:rsidP="004A1F6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2" w:type="pct"/>
            <w:tcBorders>
              <w:bottom w:val="double" w:sz="4" w:space="0" w:color="auto"/>
            </w:tcBorders>
          </w:tcPr>
          <w:p w14:paraId="3816342D" w14:textId="232A8962" w:rsidR="004A1F6B" w:rsidRPr="005E56E7" w:rsidRDefault="00CA53C1" w:rsidP="004A1F6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4A1F6B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</w:p>
        </w:tc>
      </w:tr>
      <w:tr w:rsidR="004A1F6B" w:rsidRPr="005E56E7" w14:paraId="236DE248" w14:textId="77777777" w:rsidTr="004A1F6B">
        <w:tc>
          <w:tcPr>
            <w:tcW w:w="3456" w:type="pct"/>
          </w:tcPr>
          <w:p w14:paraId="13221449" w14:textId="2EE9144B" w:rsidR="004A1F6B" w:rsidRPr="005E56E7" w:rsidRDefault="004A1F6B" w:rsidP="004A1F6B">
            <w:pPr>
              <w:tabs>
                <w:tab w:val="left" w:pos="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5E56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2B53B930" w14:textId="4889044A" w:rsidR="004A1F6B" w:rsidRPr="005E56E7" w:rsidRDefault="003C561B" w:rsidP="004A1F6B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, MLR-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, THOR+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0130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8" w:type="pct"/>
          </w:tcPr>
          <w:p w14:paraId="45F422C1" w14:textId="77777777" w:rsidR="004A1F6B" w:rsidRPr="005E56E7" w:rsidRDefault="004A1F6B" w:rsidP="004A1F6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double" w:sz="4" w:space="0" w:color="auto"/>
            </w:tcBorders>
          </w:tcPr>
          <w:p w14:paraId="413B8519" w14:textId="5B07EA6A" w:rsidR="004A1F6B" w:rsidRPr="005E56E7" w:rsidRDefault="004A1F6B" w:rsidP="004A1F6B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 -MLR-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4A1F6B" w:rsidRPr="005E56E7" w14:paraId="5985C443" w14:textId="77777777" w:rsidTr="004A1F6B">
        <w:tc>
          <w:tcPr>
            <w:tcW w:w="3456" w:type="pct"/>
          </w:tcPr>
          <w:p w14:paraId="498EA199" w14:textId="77777777" w:rsidR="004A1F6B" w:rsidRPr="005E56E7" w:rsidRDefault="004A1F6B" w:rsidP="004A1F6B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674" w:type="pct"/>
          </w:tcPr>
          <w:p w14:paraId="732F3886" w14:textId="77777777" w:rsidR="004A1F6B" w:rsidRPr="005E56E7" w:rsidRDefault="004A1F6B" w:rsidP="004A1F6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5986CE1" w14:textId="77777777" w:rsidR="004A1F6B" w:rsidRPr="005E56E7" w:rsidRDefault="004A1F6B" w:rsidP="004A1F6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7395EBD8" w14:textId="77777777" w:rsidR="004A1F6B" w:rsidRPr="005E56E7" w:rsidRDefault="004A1F6B" w:rsidP="004A1F6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A1F6B" w:rsidRPr="005E56E7" w14:paraId="4C7B3F05" w14:textId="77777777" w:rsidTr="004A1F6B">
        <w:tc>
          <w:tcPr>
            <w:tcW w:w="3456" w:type="pct"/>
          </w:tcPr>
          <w:p w14:paraId="7BC735D9" w14:textId="77777777" w:rsidR="004A1F6B" w:rsidRPr="005E56E7" w:rsidRDefault="004A1F6B" w:rsidP="004A1F6B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5E56E7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</w:p>
        </w:tc>
        <w:tc>
          <w:tcPr>
            <w:tcW w:w="674" w:type="pct"/>
          </w:tcPr>
          <w:p w14:paraId="073E4BD9" w14:textId="71C4697C" w:rsidR="004A1F6B" w:rsidRPr="005E56E7" w:rsidRDefault="004A1F6B" w:rsidP="004A1F6B">
            <w:pPr>
              <w:pStyle w:val="eightpt4ptspaceafter"/>
              <w:tabs>
                <w:tab w:val="decimal" w:pos="5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BF07488" w14:textId="77777777" w:rsidR="004A1F6B" w:rsidRPr="005E56E7" w:rsidRDefault="004A1F6B" w:rsidP="004A1F6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52B38828" w14:textId="77777777" w:rsidR="004A1F6B" w:rsidRPr="005E56E7" w:rsidRDefault="004A1F6B" w:rsidP="004A1F6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A1F6B" w:rsidRPr="005E56E7" w14:paraId="4981770A" w14:textId="77777777" w:rsidTr="004A1F6B">
        <w:tc>
          <w:tcPr>
            <w:tcW w:w="3456" w:type="pct"/>
          </w:tcPr>
          <w:p w14:paraId="2F2D9083" w14:textId="77777777" w:rsidR="004A1F6B" w:rsidRPr="005E56E7" w:rsidRDefault="004A1F6B" w:rsidP="004A1F6B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74" w:type="pct"/>
          </w:tcPr>
          <w:p w14:paraId="65CF11CE" w14:textId="15EA254D" w:rsidR="004A1F6B" w:rsidRPr="005E56E7" w:rsidRDefault="00CA53C1" w:rsidP="004A1F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C561B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  <w:r w:rsidR="003C561B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78" w:type="pct"/>
          </w:tcPr>
          <w:p w14:paraId="53EAF09E" w14:textId="77777777" w:rsidR="004A1F6B" w:rsidRPr="005E56E7" w:rsidRDefault="004A1F6B" w:rsidP="004A1F6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771DB3A3" w14:textId="34758E71" w:rsidR="004A1F6B" w:rsidRPr="005E56E7" w:rsidRDefault="00CA53C1" w:rsidP="004A1F6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A1F6B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  <w:r w:rsidR="004A1F6B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4A1F6B" w:rsidRPr="005E56E7" w14:paraId="2C4821FD" w14:textId="77777777" w:rsidTr="004A1F6B">
        <w:tc>
          <w:tcPr>
            <w:tcW w:w="3456" w:type="pct"/>
          </w:tcPr>
          <w:p w14:paraId="06C09A2C" w14:textId="0ED80AEE" w:rsidR="004A1F6B" w:rsidRPr="005E56E7" w:rsidRDefault="004A1F6B" w:rsidP="004A1F6B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กลับรายการการปรับลดมูลค่าเป็นมูลค่าสุทธิที่คาดว่าจะได้รับ</w:t>
            </w:r>
          </w:p>
        </w:tc>
        <w:tc>
          <w:tcPr>
            <w:tcW w:w="674" w:type="pct"/>
          </w:tcPr>
          <w:p w14:paraId="30D4E492" w14:textId="4BE76D1B" w:rsidR="004A1F6B" w:rsidRPr="005E56E7" w:rsidRDefault="003C561B" w:rsidP="004A1F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7251795F" w14:textId="77777777" w:rsidR="004A1F6B" w:rsidRPr="005E56E7" w:rsidRDefault="004A1F6B" w:rsidP="004A1F6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3AAA2487" w14:textId="4DEC78EE" w:rsidR="004A1F6B" w:rsidRPr="005E56E7" w:rsidRDefault="004A1F6B" w:rsidP="004A1F6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A1F6B" w:rsidRPr="005E56E7" w14:paraId="3A0B981B" w14:textId="77777777" w:rsidTr="004A1F6B">
        <w:tc>
          <w:tcPr>
            <w:tcW w:w="3456" w:type="pct"/>
          </w:tcPr>
          <w:p w14:paraId="664CC3AB" w14:textId="77777777" w:rsidR="004A1F6B" w:rsidRPr="005E56E7" w:rsidRDefault="004A1F6B" w:rsidP="004A1F6B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E5FC55C" w14:textId="37FA30C5" w:rsidR="004A1F6B" w:rsidRPr="005E56E7" w:rsidRDefault="00CA53C1" w:rsidP="004A1F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3C561B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753</w:t>
            </w:r>
            <w:r w:rsidR="003C561B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78" w:type="pct"/>
          </w:tcPr>
          <w:p w14:paraId="2B233742" w14:textId="77777777" w:rsidR="004A1F6B" w:rsidRPr="005E56E7" w:rsidRDefault="004A1F6B" w:rsidP="004A1F6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010BBAD8" w14:textId="3FD7B215" w:rsidR="004A1F6B" w:rsidRPr="005E56E7" w:rsidRDefault="00CA53C1" w:rsidP="004A1F6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A1F6B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279</w:t>
            </w:r>
            <w:r w:rsidR="004A1F6B"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</w:p>
        </w:tc>
      </w:tr>
    </w:tbl>
    <w:p w14:paraId="4E78C274" w14:textId="77777777" w:rsidR="00D24359" w:rsidRPr="005E56E7" w:rsidRDefault="00D24359" w:rsidP="00700ECE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51169BBA" w14:textId="1915D56D" w:rsidR="00700ECE" w:rsidRPr="005E56E7" w:rsidRDefault="00700ECE" w:rsidP="00700ECE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lastRenderedPageBreak/>
        <w:t>อสังหาริมทรัพย์พัฒนาเพื่อขาย</w:t>
      </w:r>
      <w:r w:rsidRPr="005E56E7">
        <w:rPr>
          <w:rFonts w:ascii="Angsana New" w:hAnsi="Angsana New" w:hint="cs"/>
          <w:sz w:val="28"/>
          <w:szCs w:val="28"/>
          <w:cs/>
        </w:rPr>
        <w:t>ประกอบด้วย</w:t>
      </w:r>
      <w:r w:rsidRPr="005E56E7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5E56E7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="00CA53C1" w:rsidRPr="005E56E7">
        <w:rPr>
          <w:rFonts w:ascii="Angsana New" w:hAnsi="Angsana New" w:hint="cs"/>
          <w:sz w:val="28"/>
          <w:szCs w:val="28"/>
        </w:rPr>
        <w:t>1</w:t>
      </w:r>
      <w:r w:rsidR="00CA53C1" w:rsidRPr="005E56E7">
        <w:rPr>
          <w:rFonts w:ascii="Angsana New" w:hAnsi="Angsana New"/>
          <w:sz w:val="28"/>
          <w:szCs w:val="28"/>
        </w:rPr>
        <w:t>0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/>
          <w:sz w:val="28"/>
          <w:szCs w:val="28"/>
          <w:cs/>
        </w:rPr>
        <w:t>โครงการ และ</w:t>
      </w:r>
      <w:r w:rsidRPr="005E56E7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6E638261" w14:textId="77777777" w:rsidR="00CB22F8" w:rsidRPr="005E56E7" w:rsidRDefault="00CB22F8" w:rsidP="00700ECE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6D4B731D" w14:textId="7E3F3EBC" w:rsidR="00E37698" w:rsidRPr="005E56E7" w:rsidRDefault="00E37698" w:rsidP="00E37698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  <w:cs/>
        </w:rPr>
      </w:pPr>
      <w:r w:rsidRPr="005E56E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Pr="005E56E7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Pr="005E56E7">
        <w:rPr>
          <w:rFonts w:ascii="Angsana New" w:hAnsi="Angsana New"/>
          <w:sz w:val="28"/>
          <w:szCs w:val="28"/>
          <w:cs/>
        </w:rPr>
        <w:t>จำนว</w:t>
      </w:r>
      <w:r w:rsidRPr="005E56E7">
        <w:rPr>
          <w:rFonts w:ascii="Angsana New" w:hAnsi="Angsana New" w:hint="cs"/>
          <w:sz w:val="28"/>
          <w:szCs w:val="28"/>
          <w:cs/>
        </w:rPr>
        <w:t>น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</w:t>
      </w:r>
      <w:r w:rsidRPr="005E56E7">
        <w:rPr>
          <w:rFonts w:ascii="Angsana New" w:hAnsi="Angsana New"/>
          <w:sz w:val="28"/>
          <w:szCs w:val="28"/>
        </w:rPr>
        <w:t>,</w:t>
      </w:r>
      <w:r w:rsidR="00CA53C1" w:rsidRPr="005E56E7">
        <w:rPr>
          <w:rFonts w:ascii="Angsana New" w:hAnsi="Angsana New"/>
          <w:sz w:val="28"/>
          <w:szCs w:val="28"/>
        </w:rPr>
        <w:t>797</w:t>
      </w:r>
      <w:r w:rsidRPr="005E56E7">
        <w:rPr>
          <w:rFonts w:ascii="Angsana New" w:hAnsi="Angsana New"/>
          <w:sz w:val="28"/>
          <w:szCs w:val="28"/>
        </w:rPr>
        <w:t>.</w:t>
      </w:r>
      <w:r w:rsidR="00CA53C1" w:rsidRPr="005E56E7">
        <w:rPr>
          <w:rFonts w:ascii="Angsana New" w:hAnsi="Angsana New"/>
          <w:sz w:val="28"/>
          <w:szCs w:val="28"/>
        </w:rPr>
        <w:t>0</w:t>
      </w:r>
      <w:r w:rsidRPr="005E56E7">
        <w:rPr>
          <w:rFonts w:ascii="Angsana New" w:hAnsi="Angsana New" w:hint="cs"/>
          <w:sz w:val="28"/>
          <w:szCs w:val="28"/>
          <w:cs/>
        </w:rPr>
        <w:t>4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5E56E7">
        <w:rPr>
          <w:rFonts w:ascii="Angsana New" w:hAnsi="Angsana New"/>
          <w:i/>
          <w:iCs/>
          <w:sz w:val="28"/>
          <w:szCs w:val="28"/>
          <w:cs/>
        </w:rPr>
        <w:t>(</w:t>
      </w:r>
      <w:r w:rsidR="00CA53C1" w:rsidRPr="005E56E7">
        <w:rPr>
          <w:rFonts w:ascii="Angsana New" w:hAnsi="Angsana New"/>
          <w:i/>
          <w:iCs/>
          <w:sz w:val="28"/>
          <w:szCs w:val="28"/>
        </w:rPr>
        <w:t>30</w:t>
      </w:r>
      <w:r w:rsidRPr="005E56E7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5E56E7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5E56E7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i/>
          <w:iCs/>
          <w:sz w:val="28"/>
          <w:szCs w:val="28"/>
        </w:rPr>
        <w:t>2566</w:t>
      </w:r>
      <w:r w:rsidRPr="005E56E7">
        <w:rPr>
          <w:rFonts w:ascii="Angsana New" w:hAnsi="Angsana New"/>
          <w:i/>
          <w:iCs/>
          <w:sz w:val="28"/>
          <w:szCs w:val="28"/>
        </w:rPr>
        <w:t xml:space="preserve">: </w:t>
      </w:r>
      <w:r w:rsidR="00CA53C1" w:rsidRPr="005E56E7">
        <w:rPr>
          <w:rFonts w:ascii="Angsana New" w:hAnsi="Angsana New"/>
          <w:i/>
          <w:iCs/>
          <w:sz w:val="28"/>
          <w:szCs w:val="28"/>
        </w:rPr>
        <w:t>2</w:t>
      </w:r>
      <w:r w:rsidRPr="005E56E7">
        <w:rPr>
          <w:rFonts w:ascii="Angsana New" w:hAnsi="Angsana New"/>
          <w:i/>
          <w:iCs/>
          <w:sz w:val="28"/>
          <w:szCs w:val="28"/>
        </w:rPr>
        <w:t>,</w:t>
      </w:r>
      <w:r w:rsidR="00CA53C1" w:rsidRPr="005E56E7">
        <w:rPr>
          <w:rFonts w:ascii="Angsana New" w:hAnsi="Angsana New"/>
          <w:i/>
          <w:iCs/>
          <w:sz w:val="28"/>
          <w:szCs w:val="28"/>
        </w:rPr>
        <w:t>710</w:t>
      </w:r>
      <w:r w:rsidRPr="005E56E7">
        <w:rPr>
          <w:rFonts w:ascii="Angsana New" w:hAnsi="Angsana New"/>
          <w:i/>
          <w:iCs/>
          <w:sz w:val="28"/>
          <w:szCs w:val="28"/>
        </w:rPr>
        <w:t>.</w:t>
      </w:r>
      <w:r w:rsidR="00CA53C1" w:rsidRPr="005E56E7">
        <w:rPr>
          <w:rFonts w:ascii="Angsana New" w:hAnsi="Angsana New"/>
          <w:i/>
          <w:iCs/>
          <w:sz w:val="28"/>
          <w:szCs w:val="28"/>
        </w:rPr>
        <w:t>31</w:t>
      </w:r>
      <w:r w:rsidRPr="005E56E7">
        <w:rPr>
          <w:rFonts w:ascii="Angsana New" w:hAnsi="Angsana New"/>
          <w:i/>
          <w:iCs/>
          <w:sz w:val="28"/>
          <w:szCs w:val="28"/>
        </w:rPr>
        <w:t xml:space="preserve"> </w:t>
      </w:r>
      <w:r w:rsidRPr="005E56E7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5E56E7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5E56E7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5E56E7">
        <w:rPr>
          <w:rFonts w:ascii="Angsana New" w:hAnsi="Angsana New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1</w:t>
      </w:r>
      <w:r w:rsidRPr="005E56E7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6B611346" w14:textId="77777777" w:rsidR="00700ECE" w:rsidRPr="005E56E7" w:rsidRDefault="00700ECE" w:rsidP="00700ECE">
      <w:pPr>
        <w:spacing w:line="240" w:lineRule="auto"/>
        <w:ind w:left="540" w:right="63"/>
        <w:rPr>
          <w:rFonts w:ascii="Angsana New" w:hAnsi="Angsana New"/>
          <w:sz w:val="22"/>
          <w:szCs w:val="22"/>
          <w:cs/>
        </w:rPr>
      </w:pPr>
    </w:p>
    <w:p w14:paraId="766BBAEB" w14:textId="77777777" w:rsidR="00700ECE" w:rsidRPr="005E56E7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5E56E7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1DEED1D1" w14:textId="77777777" w:rsidR="00700ECE" w:rsidRPr="005E56E7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2"/>
          <w:szCs w:val="22"/>
        </w:rPr>
      </w:pPr>
    </w:p>
    <w:p w14:paraId="1FD688A9" w14:textId="043D234A" w:rsidR="00F8373A" w:rsidRPr="005E56E7" w:rsidRDefault="00700ECE" w:rsidP="00500DB6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5E56E7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5E56E7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5E56E7">
        <w:rPr>
          <w:rFonts w:ascii="Angsana New" w:hAnsi="Angsana New"/>
          <w:spacing w:val="-2"/>
          <w:sz w:val="28"/>
          <w:szCs w:val="28"/>
          <w:cs/>
        </w:rPr>
        <w:t>ของบริษัทย่</w:t>
      </w:r>
      <w:r w:rsidR="00500DB6" w:rsidRPr="005E56E7">
        <w:rPr>
          <w:rFonts w:ascii="Angsana New" w:hAnsi="Angsana New" w:hint="cs"/>
          <w:spacing w:val="-2"/>
          <w:sz w:val="28"/>
          <w:szCs w:val="28"/>
          <w:cs/>
        </w:rPr>
        <w:t>อย</w:t>
      </w:r>
    </w:p>
    <w:p w14:paraId="387F9331" w14:textId="002D00F9" w:rsidR="00331A76" w:rsidRPr="005E56E7" w:rsidRDefault="00331A76">
      <w:pPr>
        <w:spacing w:line="240" w:lineRule="auto"/>
        <w:jc w:val="left"/>
        <w:rPr>
          <w:rFonts w:ascii="Angsana New" w:hAnsi="Angsana New"/>
          <w:spacing w:val="-2"/>
          <w:sz w:val="28"/>
          <w:szCs w:val="28"/>
        </w:rPr>
      </w:pPr>
    </w:p>
    <w:p w14:paraId="601CAEBE" w14:textId="77777777" w:rsidR="00500DB6" w:rsidRPr="005E56E7" w:rsidRDefault="00500DB6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E56E7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เงินลงทุนในบริษัท</w:t>
      </w:r>
      <w:r w:rsidRPr="005E56E7">
        <w:rPr>
          <w:rFonts w:ascii="Angsana New" w:hAnsi="Angsana New" w:hint="cs"/>
          <w:b/>
          <w:bCs/>
          <w:sz w:val="28"/>
          <w:szCs w:val="28"/>
          <w:cs/>
          <w:lang w:val="th-TH"/>
        </w:rPr>
        <w:t>ย่อยและบริษัท</w:t>
      </w:r>
      <w:r w:rsidRPr="005E56E7">
        <w:rPr>
          <w:rFonts w:ascii="Angsana New" w:hAnsi="Angsana New"/>
          <w:b/>
          <w:bCs/>
          <w:sz w:val="28"/>
          <w:szCs w:val="28"/>
          <w:cs/>
          <w:lang w:val="th-TH"/>
        </w:rPr>
        <w:t>ร่วม</w:t>
      </w:r>
    </w:p>
    <w:p w14:paraId="5C4EE0EC" w14:textId="77777777" w:rsidR="0053616B" w:rsidRPr="005E56E7" w:rsidRDefault="0053616B" w:rsidP="0053616B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0041471B" w14:textId="56C9130A" w:rsidR="002928B9" w:rsidRPr="005E56E7" w:rsidRDefault="002928B9" w:rsidP="002928B9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5E56E7">
        <w:rPr>
          <w:rFonts w:asciiTheme="majorBidi" w:hAnsiTheme="majorBidi"/>
          <w:sz w:val="28"/>
          <w:szCs w:val="28"/>
          <w:cs/>
        </w:rPr>
        <w:t>รายการเคลื่อนไหวที่มีสาระสำคัญสำหรับงวด</w:t>
      </w:r>
      <w:r w:rsidR="004A1F6B" w:rsidRPr="005E56E7">
        <w:rPr>
          <w:rFonts w:asciiTheme="majorBidi" w:hAnsiTheme="majorBidi" w:hint="cs"/>
          <w:sz w:val="28"/>
          <w:szCs w:val="28"/>
          <w:cs/>
        </w:rPr>
        <w:t>เก้า</w:t>
      </w:r>
      <w:r w:rsidRPr="005E56E7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0B666B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4A1F6B" w:rsidRPr="005E56E7">
        <w:rPr>
          <w:rFonts w:ascii="Angsana New" w:hAnsi="Angsana New" w:hint="cs"/>
          <w:sz w:val="28"/>
          <w:szCs w:val="28"/>
          <w:cs/>
        </w:rPr>
        <w:t>มิถุนายน</w:t>
      </w:r>
      <w:r w:rsidR="000B666B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="000B666B"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Theme="majorBidi" w:hAnsiTheme="majorBidi"/>
          <w:sz w:val="28"/>
          <w:szCs w:val="28"/>
          <w:cs/>
        </w:rPr>
        <w:t>มีดังนี้</w:t>
      </w:r>
    </w:p>
    <w:p w14:paraId="0A61080C" w14:textId="77777777" w:rsidR="002928B9" w:rsidRPr="005E56E7" w:rsidRDefault="002928B9" w:rsidP="002928B9">
      <w:pPr>
        <w:spacing w:line="240" w:lineRule="auto"/>
        <w:ind w:left="547"/>
        <w:rPr>
          <w:rFonts w:asciiTheme="majorBidi" w:hAnsiTheme="majorBidi"/>
          <w:sz w:val="22"/>
          <w:szCs w:val="22"/>
        </w:rPr>
      </w:pPr>
    </w:p>
    <w:p w14:paraId="58B97FC9" w14:textId="5487FEA8" w:rsidR="002928B9" w:rsidRPr="005E56E7" w:rsidRDefault="002928B9" w:rsidP="002928B9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5E56E7">
        <w:rPr>
          <w:rFonts w:asciiTheme="majorBidi" w:hAnsiTheme="majorBidi"/>
          <w:b/>
          <w:bCs/>
          <w:i/>
          <w:iCs/>
          <w:sz w:val="28"/>
          <w:szCs w:val="28"/>
          <w:cs/>
        </w:rPr>
        <w:t>การเพิ่มทุนในบริษัทย่อย</w:t>
      </w:r>
    </w:p>
    <w:p w14:paraId="20058CBB" w14:textId="77777777" w:rsidR="002928B9" w:rsidRPr="005E56E7" w:rsidRDefault="002928B9" w:rsidP="002928B9">
      <w:pPr>
        <w:spacing w:line="240" w:lineRule="auto"/>
        <w:ind w:left="547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64"/>
        <w:gridCol w:w="237"/>
        <w:gridCol w:w="1579"/>
      </w:tblGrid>
      <w:tr w:rsidR="002928B9" w:rsidRPr="005E56E7" w14:paraId="32835E1C" w14:textId="77777777" w:rsidTr="00401D1B">
        <w:tc>
          <w:tcPr>
            <w:tcW w:w="4011" w:type="pct"/>
            <w:hideMark/>
          </w:tcPr>
          <w:p w14:paraId="6D3E2D1C" w14:textId="77777777" w:rsidR="002928B9" w:rsidRPr="005E56E7" w:rsidRDefault="002928B9" w:rsidP="00401D1B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E56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บริษัทย่อยทาง</w:t>
            </w:r>
            <w:r w:rsidRPr="005E56E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29" w:type="pct"/>
          </w:tcPr>
          <w:p w14:paraId="05557367" w14:textId="77777777" w:rsidR="002928B9" w:rsidRPr="005E56E7" w:rsidRDefault="002928B9" w:rsidP="00401D1B">
            <w:pPr>
              <w:pStyle w:val="30"/>
              <w:tabs>
                <w:tab w:val="clear" w:pos="36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hideMark/>
          </w:tcPr>
          <w:p w14:paraId="3A38DD02" w14:textId="77777777" w:rsidR="002928B9" w:rsidRPr="005E56E7" w:rsidRDefault="002928B9" w:rsidP="00401D1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E56E7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2928B9" w:rsidRPr="005E56E7" w14:paraId="09C1B61B" w14:textId="77777777" w:rsidTr="005A5D89">
        <w:trPr>
          <w:trHeight w:val="425"/>
        </w:trPr>
        <w:tc>
          <w:tcPr>
            <w:tcW w:w="4011" w:type="pct"/>
            <w:hideMark/>
          </w:tcPr>
          <w:p w14:paraId="74BE1D7A" w14:textId="522E0096" w:rsidR="002928B9" w:rsidRPr="005E56E7" w:rsidRDefault="002928B9" w:rsidP="00401D1B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บริษัท พัฒนาอินเตอร์คูล จำกัด</w:t>
            </w:r>
            <w:r w:rsidRPr="005E56E7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9" w:type="pct"/>
          </w:tcPr>
          <w:p w14:paraId="3C7DD233" w14:textId="77777777" w:rsidR="002928B9" w:rsidRPr="005E56E7" w:rsidRDefault="002928B9" w:rsidP="00401D1B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1F5B230" w14:textId="79E98BDA" w:rsidR="002928B9" w:rsidRPr="005E56E7" w:rsidRDefault="00CA53C1" w:rsidP="00401D1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E56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</w:t>
            </w:r>
            <w:r w:rsidR="0072017B" w:rsidRPr="005E56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6773D50A" w14:textId="77777777" w:rsidR="002928B9" w:rsidRPr="005E56E7" w:rsidRDefault="002928B9" w:rsidP="002928B9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i/>
          <w:iCs/>
          <w:sz w:val="22"/>
          <w:szCs w:val="22"/>
        </w:rPr>
      </w:pPr>
    </w:p>
    <w:p w14:paraId="61C0D96A" w14:textId="488EBBCD" w:rsidR="002928B9" w:rsidRPr="005E56E7" w:rsidRDefault="002928B9" w:rsidP="002928B9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5E56E7">
        <w:rPr>
          <w:rFonts w:ascii="Angsana New" w:hAnsi="Angsana New"/>
          <w:i/>
          <w:iCs/>
          <w:sz w:val="28"/>
          <w:szCs w:val="28"/>
        </w:rPr>
        <w:t xml:space="preserve">*     </w:t>
      </w:r>
      <w:r w:rsidRPr="005E56E7">
        <w:rPr>
          <w:rFonts w:ascii="Angsana New" w:hAnsi="Angsana New" w:hint="cs"/>
          <w:i/>
          <w:iCs/>
          <w:sz w:val="28"/>
          <w:szCs w:val="28"/>
          <w:cs/>
        </w:rPr>
        <w:t>ถือหุ้นโดย</w:t>
      </w:r>
      <w:r w:rsidRPr="005E56E7">
        <w:rPr>
          <w:rFonts w:ascii="Angsana New" w:hAnsi="Angsana New"/>
          <w:i/>
          <w:iCs/>
          <w:sz w:val="28"/>
          <w:szCs w:val="28"/>
          <w:cs/>
        </w:rPr>
        <w:t>บริษัท</w:t>
      </w:r>
      <w:r w:rsidR="00CC7C20" w:rsidRPr="005E56E7">
        <w:rPr>
          <w:rFonts w:ascii="Angsana New" w:hAnsi="Angsana New"/>
          <w:i/>
          <w:iCs/>
          <w:sz w:val="28"/>
          <w:szCs w:val="28"/>
        </w:rPr>
        <w:t xml:space="preserve"> </w:t>
      </w:r>
      <w:r w:rsidR="00CC7C20" w:rsidRPr="005E56E7">
        <w:rPr>
          <w:rFonts w:ascii="Angsana New" w:hAnsi="Angsana New"/>
          <w:i/>
          <w:iCs/>
          <w:sz w:val="28"/>
          <w:szCs w:val="28"/>
          <w:cs/>
        </w:rPr>
        <w:t xml:space="preserve">ยูนิเวนเจอร์ แคปปิตอล วัน </w:t>
      </w:r>
      <w:r w:rsidRPr="005E56E7">
        <w:rPr>
          <w:rFonts w:ascii="Angsana New" w:hAnsi="Angsana New"/>
          <w:i/>
          <w:iCs/>
          <w:sz w:val="28"/>
          <w:szCs w:val="28"/>
          <w:cs/>
        </w:rPr>
        <w:t>จำกัด</w:t>
      </w:r>
    </w:p>
    <w:p w14:paraId="250C8B06" w14:textId="77777777" w:rsidR="002928B9" w:rsidRPr="005E56E7" w:rsidRDefault="002928B9" w:rsidP="002928B9">
      <w:pPr>
        <w:spacing w:line="240" w:lineRule="auto"/>
        <w:ind w:left="547"/>
        <w:rPr>
          <w:rFonts w:asciiTheme="majorBidi" w:hAnsiTheme="majorBidi" w:cstheme="majorBidi"/>
          <w:b/>
          <w:bCs/>
          <w:sz w:val="22"/>
          <w:szCs w:val="22"/>
        </w:rPr>
      </w:pPr>
    </w:p>
    <w:p w14:paraId="0461E751" w14:textId="77777777" w:rsidR="001A4393" w:rsidRPr="005E56E7" w:rsidRDefault="001A4393" w:rsidP="001A4393">
      <w:pPr>
        <w:ind w:left="549" w:right="-25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t xml:space="preserve">บริษัทย่อยทางอ้อมทั้ง </w:t>
      </w:r>
      <w:r w:rsidRPr="005E56E7">
        <w:rPr>
          <w:rFonts w:ascii="Angsana New" w:hAnsi="Angsana New"/>
          <w:sz w:val="28"/>
          <w:szCs w:val="28"/>
        </w:rPr>
        <w:t xml:space="preserve">3 </w:t>
      </w:r>
      <w:r w:rsidRPr="005E56E7">
        <w:rPr>
          <w:rFonts w:ascii="Angsana New" w:hAnsi="Angsana New"/>
          <w:sz w:val="28"/>
          <w:szCs w:val="28"/>
          <w:cs/>
        </w:rPr>
        <w:t>แห่ง ได้แก่ บริษัท ทัศน์ศิริ จำกัด บริษัท เอเพ็กซ์ เอ็นเนอยี่ โซลูชั่น จำกัด</w:t>
      </w:r>
      <w:r w:rsidRPr="005E56E7">
        <w:rPr>
          <w:rFonts w:ascii="Angsana New" w:hAnsi="Angsana New"/>
          <w:sz w:val="28"/>
          <w:szCs w:val="28"/>
        </w:rPr>
        <w:t xml:space="preserve">  </w:t>
      </w:r>
      <w:r w:rsidRPr="005E56E7">
        <w:rPr>
          <w:rFonts w:ascii="Angsana New" w:hAnsi="Angsana New"/>
          <w:sz w:val="28"/>
          <w:szCs w:val="28"/>
          <w:cs/>
        </w:rPr>
        <w:t xml:space="preserve">และบริษัท เอสทีซี </w:t>
      </w:r>
      <w:r w:rsidRPr="005E56E7">
        <w:rPr>
          <w:rFonts w:ascii="Angsana New" w:hAnsi="Angsana New"/>
          <w:sz w:val="28"/>
          <w:szCs w:val="28"/>
        </w:rPr>
        <w:br/>
      </w:r>
      <w:r w:rsidRPr="005E56E7">
        <w:rPr>
          <w:rFonts w:ascii="Angsana New" w:hAnsi="Angsana New"/>
          <w:sz w:val="28"/>
          <w:szCs w:val="28"/>
          <w:cs/>
        </w:rPr>
        <w:t xml:space="preserve">เอ็นเนอยี่ จำกัด ได้จดทะเบียนเลิกกิจการกับกระทรวงพาณิชย์แล้วเมื่อวันที่ </w:t>
      </w:r>
      <w:r w:rsidRPr="005E56E7">
        <w:rPr>
          <w:rFonts w:ascii="Angsana New" w:hAnsi="Angsana New"/>
          <w:sz w:val="28"/>
          <w:szCs w:val="28"/>
        </w:rPr>
        <w:t xml:space="preserve">22 </w:t>
      </w:r>
      <w:r w:rsidRPr="005E56E7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5E56E7">
        <w:rPr>
          <w:rFonts w:ascii="Angsana New" w:hAnsi="Angsana New"/>
          <w:sz w:val="28"/>
          <w:szCs w:val="28"/>
        </w:rPr>
        <w:t xml:space="preserve">2566 </w:t>
      </w:r>
      <w:r w:rsidRPr="005E56E7">
        <w:rPr>
          <w:rFonts w:ascii="Angsana New" w:hAnsi="Angsana New"/>
          <w:sz w:val="28"/>
          <w:szCs w:val="28"/>
          <w:cs/>
        </w:rPr>
        <w:t xml:space="preserve">และจดทะเบียนเสร็จการชำระบัญชีกับกระทรวงพาณิชย์แล้วเมื่อวันที่ </w:t>
      </w:r>
      <w:r w:rsidRPr="005E56E7">
        <w:rPr>
          <w:rFonts w:ascii="Angsana New" w:hAnsi="Angsana New"/>
          <w:sz w:val="28"/>
          <w:szCs w:val="28"/>
        </w:rPr>
        <w:t xml:space="preserve">7 </w:t>
      </w:r>
      <w:r w:rsidRPr="005E56E7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5E56E7">
        <w:rPr>
          <w:rFonts w:ascii="Angsana New" w:hAnsi="Angsana New"/>
          <w:sz w:val="28"/>
          <w:szCs w:val="28"/>
        </w:rPr>
        <w:t>2567</w:t>
      </w:r>
    </w:p>
    <w:p w14:paraId="1D10AF3E" w14:textId="77777777" w:rsidR="001A4393" w:rsidRPr="005E56E7" w:rsidRDefault="001A4393" w:rsidP="002928B9">
      <w:pPr>
        <w:spacing w:line="240" w:lineRule="auto"/>
        <w:ind w:left="547"/>
        <w:rPr>
          <w:rFonts w:asciiTheme="majorBidi" w:hAnsiTheme="majorBidi" w:cstheme="majorBidi"/>
          <w:b/>
          <w:bCs/>
          <w:sz w:val="22"/>
          <w:szCs w:val="22"/>
        </w:rPr>
      </w:pPr>
    </w:p>
    <w:p w14:paraId="3BA31ED9" w14:textId="26B49990" w:rsidR="00500DB6" w:rsidRPr="005E56E7" w:rsidRDefault="00500DB6" w:rsidP="00500DB6">
      <w:pPr>
        <w:ind w:left="549" w:right="-25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กลุ่มบริษัทไม่ได้รับรู้ส่วนแบ่งขาดทุนของเงินลงทุนในบริษัทร่วมแห่งหนึ่ง</w:t>
      </w:r>
      <w:r w:rsidRPr="005E56E7">
        <w:rPr>
          <w:rFonts w:ascii="Angsana New" w:hAnsi="Angsana New"/>
          <w:sz w:val="28"/>
          <w:szCs w:val="28"/>
          <w:cs/>
        </w:rPr>
        <w:t xml:space="preserve"> </w:t>
      </w:r>
      <w:r w:rsidRPr="005E56E7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5E56E7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4A1F6B" w:rsidRPr="005E56E7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FD5320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="003669DF" w:rsidRPr="005E56E7">
        <w:rPr>
          <w:rFonts w:ascii="Angsana New" w:hAnsi="Angsana New"/>
          <w:sz w:val="28"/>
          <w:szCs w:val="28"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35</w:t>
      </w:r>
      <w:r w:rsidR="0072017B" w:rsidRPr="005E56E7">
        <w:rPr>
          <w:rFonts w:ascii="Angsana New" w:hAnsi="Angsana New"/>
          <w:sz w:val="28"/>
          <w:szCs w:val="28"/>
        </w:rPr>
        <w:t>.</w:t>
      </w:r>
      <w:r w:rsidR="00CA53C1" w:rsidRPr="005E56E7">
        <w:rPr>
          <w:rFonts w:ascii="Angsana New" w:hAnsi="Angsana New"/>
          <w:sz w:val="28"/>
          <w:szCs w:val="28"/>
        </w:rPr>
        <w:t>96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 w:hint="cs"/>
          <w:sz w:val="28"/>
          <w:szCs w:val="28"/>
          <w:cs/>
        </w:rPr>
        <w:t>ล้านบาท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/>
          <w:i/>
          <w:iCs/>
          <w:sz w:val="28"/>
          <w:szCs w:val="28"/>
          <w:cs/>
        </w:rPr>
        <w:t>(</w:t>
      </w:r>
      <w:r w:rsidR="00CA53C1" w:rsidRPr="005E56E7">
        <w:rPr>
          <w:rFonts w:ascii="Angsana New" w:hAnsi="Angsana New"/>
          <w:i/>
          <w:iCs/>
          <w:sz w:val="28"/>
          <w:szCs w:val="28"/>
        </w:rPr>
        <w:t>30</w:t>
      </w:r>
      <w:r w:rsidRPr="005E56E7">
        <w:rPr>
          <w:rFonts w:ascii="Angsana New" w:hAnsi="Angsana New"/>
          <w:i/>
          <w:iCs/>
          <w:sz w:val="28"/>
          <w:szCs w:val="28"/>
        </w:rPr>
        <w:t xml:space="preserve"> </w:t>
      </w:r>
      <w:r w:rsidRPr="005E56E7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CA53C1" w:rsidRPr="005E56E7">
        <w:rPr>
          <w:rFonts w:ascii="Angsana New" w:hAnsi="Angsana New"/>
          <w:i/>
          <w:iCs/>
          <w:sz w:val="28"/>
          <w:szCs w:val="28"/>
        </w:rPr>
        <w:t>2566</w:t>
      </w:r>
      <w:r w:rsidRPr="005E56E7">
        <w:rPr>
          <w:rFonts w:ascii="Angsana New" w:hAnsi="Angsana New"/>
          <w:i/>
          <w:iCs/>
          <w:sz w:val="28"/>
          <w:szCs w:val="28"/>
        </w:rPr>
        <w:t xml:space="preserve">: </w:t>
      </w:r>
      <w:r w:rsidR="00CA53C1" w:rsidRPr="005E56E7">
        <w:rPr>
          <w:rFonts w:ascii="Angsana New" w:hAnsi="Angsana New"/>
          <w:i/>
          <w:iCs/>
          <w:sz w:val="28"/>
          <w:szCs w:val="28"/>
        </w:rPr>
        <w:t>31</w:t>
      </w:r>
      <w:r w:rsidRPr="005E56E7">
        <w:rPr>
          <w:rFonts w:ascii="Angsana New" w:hAnsi="Angsana New"/>
          <w:i/>
          <w:iCs/>
          <w:sz w:val="28"/>
          <w:szCs w:val="28"/>
        </w:rPr>
        <w:t>.</w:t>
      </w:r>
      <w:r w:rsidR="00CA53C1" w:rsidRPr="005E56E7">
        <w:rPr>
          <w:rFonts w:ascii="Angsana New" w:hAnsi="Angsana New"/>
          <w:i/>
          <w:iCs/>
          <w:sz w:val="28"/>
          <w:szCs w:val="28"/>
        </w:rPr>
        <w:t>50</w:t>
      </w:r>
      <w:r w:rsidRPr="005E56E7">
        <w:rPr>
          <w:rFonts w:ascii="Angsana New" w:hAnsi="Angsana New"/>
          <w:i/>
          <w:iCs/>
          <w:sz w:val="28"/>
          <w:szCs w:val="28"/>
        </w:rPr>
        <w:t xml:space="preserve"> </w:t>
      </w:r>
      <w:r w:rsidRPr="005E56E7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5F3DBD57" w14:textId="068813AD" w:rsidR="00331A76" w:rsidRPr="005E56E7" w:rsidRDefault="00331A76" w:rsidP="00E26A48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7740D283" w14:textId="77777777" w:rsidR="0043502D" w:rsidRPr="005E56E7" w:rsidRDefault="0043502D" w:rsidP="0043502D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5E56E7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CD8E0DB" w14:textId="77777777" w:rsidR="0043502D" w:rsidRPr="005E56E7" w:rsidRDefault="0043502D" w:rsidP="0043502D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7736EF5F" w14:textId="6FF55314" w:rsidR="003A7638" w:rsidRPr="005E56E7" w:rsidRDefault="00EF5180" w:rsidP="0043502D">
      <w:pPr>
        <w:spacing w:line="240" w:lineRule="auto"/>
        <w:ind w:left="547"/>
        <w:rPr>
          <w:rFonts w:asciiTheme="majorBidi" w:hAnsiTheme="majorBidi"/>
          <w:sz w:val="28"/>
          <w:szCs w:val="28"/>
          <w:cs/>
        </w:rPr>
      </w:pPr>
      <w:r w:rsidRPr="005E56E7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FD5320" w:rsidRPr="005E56E7">
        <w:rPr>
          <w:rFonts w:ascii="Angsana New" w:hAnsi="Angsana New"/>
          <w:sz w:val="28"/>
          <w:szCs w:val="28"/>
        </w:rPr>
        <w:t xml:space="preserve"> </w:t>
      </w:r>
      <w:r w:rsidR="001A0C5C" w:rsidRPr="005E56E7">
        <w:rPr>
          <w:rFonts w:ascii="Angsana New" w:hAnsi="Angsana New" w:hint="cs"/>
          <w:sz w:val="28"/>
          <w:szCs w:val="28"/>
          <w:cs/>
        </w:rPr>
        <w:t>มิถุนายน</w:t>
      </w:r>
      <w:r w:rsidR="00FD5320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Pr="005E56E7">
        <w:rPr>
          <w:rFonts w:asciiTheme="majorBidi" w:hAnsiTheme="majorBidi" w:hint="cs"/>
          <w:sz w:val="28"/>
          <w:szCs w:val="28"/>
          <w:cs/>
        </w:rPr>
        <w:t xml:space="preserve"> บริษัทได้นำหุ้นสามัญของบริษัทย่อย</w:t>
      </w:r>
      <w:r w:rsidR="00877D27" w:rsidRPr="005E56E7">
        <w:rPr>
          <w:rFonts w:asciiTheme="majorBidi" w:hAnsiTheme="majorBidi" w:hint="cs"/>
          <w:sz w:val="28"/>
          <w:szCs w:val="28"/>
          <w:cs/>
        </w:rPr>
        <w:t>ทางอ้อม</w:t>
      </w:r>
      <w:r w:rsidRPr="005E56E7">
        <w:rPr>
          <w:rFonts w:asciiTheme="majorBidi" w:hAnsiTheme="majorBidi" w:hint="cs"/>
          <w:sz w:val="28"/>
          <w:szCs w:val="28"/>
          <w:cs/>
        </w:rPr>
        <w:t>แห่งหนึ่ง ใช้เป็นหลักประกันเงินกู้ยืมระยะยาวกับสถาบันการเงินแห่ง</w:t>
      </w:r>
      <w:r w:rsidR="002C75F2" w:rsidRPr="005E56E7">
        <w:rPr>
          <w:rFonts w:asciiTheme="majorBidi" w:hAnsiTheme="majorBidi" w:hint="cs"/>
          <w:sz w:val="28"/>
          <w:szCs w:val="28"/>
          <w:cs/>
        </w:rPr>
        <w:t>ห</w:t>
      </w:r>
      <w:r w:rsidRPr="005E56E7">
        <w:rPr>
          <w:rFonts w:asciiTheme="majorBidi" w:hAnsiTheme="majorBidi" w:hint="cs"/>
          <w:sz w:val="28"/>
          <w:szCs w:val="28"/>
          <w:cs/>
        </w:rPr>
        <w:t xml:space="preserve">นึ่ง </w:t>
      </w:r>
      <w:r w:rsidR="003A7638" w:rsidRPr="005E56E7">
        <w:rPr>
          <w:rFonts w:asciiTheme="majorBidi" w:hAnsiTheme="majorBidi"/>
          <w:sz w:val="28"/>
          <w:szCs w:val="28"/>
          <w:cs/>
        </w:rPr>
        <w:br w:type="page"/>
      </w:r>
    </w:p>
    <w:p w14:paraId="5387C463" w14:textId="2F054DE3" w:rsidR="000F047A" w:rsidRPr="005E56E7" w:rsidRDefault="000F047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E56E7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1A85FF28" w14:textId="70B1B7F9" w:rsidR="000F047A" w:rsidRPr="005E56E7" w:rsidRDefault="000F047A" w:rsidP="000F047A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180"/>
        <w:gridCol w:w="1961"/>
      </w:tblGrid>
      <w:tr w:rsidR="000F047A" w:rsidRPr="005E56E7" w14:paraId="1C6C8792" w14:textId="77777777" w:rsidTr="000E37FC">
        <w:trPr>
          <w:cantSplit/>
          <w:tblHeader/>
        </w:trPr>
        <w:tc>
          <w:tcPr>
            <w:tcW w:w="5220" w:type="dxa"/>
            <w:vAlign w:val="bottom"/>
          </w:tcPr>
          <w:p w14:paraId="219A584E" w14:textId="64FBD912" w:rsidR="000F047A" w:rsidRPr="005E56E7" w:rsidRDefault="001A0C5C" w:rsidP="00E412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5E5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CA53C1"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5E5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CA53C1"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90" w:type="dxa"/>
            <w:vAlign w:val="bottom"/>
          </w:tcPr>
          <w:p w14:paraId="393A79B5" w14:textId="77777777" w:rsidR="000F047A" w:rsidRPr="005E56E7" w:rsidRDefault="000F047A" w:rsidP="00E4122B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5E56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35BF8A3" w14:textId="77777777" w:rsidR="000F047A" w:rsidRPr="005E56E7" w:rsidRDefault="000F047A" w:rsidP="00E4122B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961" w:type="dxa"/>
            <w:vAlign w:val="bottom"/>
          </w:tcPr>
          <w:p w14:paraId="4A5E3D90" w14:textId="77777777" w:rsidR="000F047A" w:rsidRPr="005E56E7" w:rsidRDefault="000F047A" w:rsidP="00E4122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F047A" w:rsidRPr="005E56E7" w14:paraId="75867D2F" w14:textId="77777777" w:rsidTr="000E37FC">
        <w:trPr>
          <w:cantSplit/>
        </w:trPr>
        <w:tc>
          <w:tcPr>
            <w:tcW w:w="5220" w:type="dxa"/>
          </w:tcPr>
          <w:p w14:paraId="0A999FBE" w14:textId="77777777" w:rsidR="000F047A" w:rsidRPr="005E56E7" w:rsidRDefault="000F047A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  <w:gridSpan w:val="3"/>
          </w:tcPr>
          <w:p w14:paraId="4291FC3D" w14:textId="77777777" w:rsidR="000F047A" w:rsidRPr="005E56E7" w:rsidRDefault="000F047A" w:rsidP="00E412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A0C5C" w:rsidRPr="005E56E7" w14:paraId="6B3F5634" w14:textId="77777777" w:rsidTr="000E37FC">
        <w:trPr>
          <w:cantSplit/>
        </w:trPr>
        <w:tc>
          <w:tcPr>
            <w:tcW w:w="5220" w:type="dxa"/>
          </w:tcPr>
          <w:p w14:paraId="437D69C9" w14:textId="527D2039" w:rsidR="001A0C5C" w:rsidRPr="005E56E7" w:rsidRDefault="001A0C5C" w:rsidP="001A0C5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90" w:type="dxa"/>
          </w:tcPr>
          <w:p w14:paraId="3D502BA5" w14:textId="71596FF8" w:rsidR="001A0C5C" w:rsidRPr="005E56E7" w:rsidRDefault="00CA53C1" w:rsidP="001A0C5C">
            <w:pPr>
              <w:tabs>
                <w:tab w:val="decimal" w:pos="1094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</w:rPr>
              <w:t>186</w:t>
            </w:r>
            <w:r w:rsidR="005C44E0" w:rsidRPr="005E56E7">
              <w:rPr>
                <w:rFonts w:ascii="Angsana New" w:hAnsi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80" w:type="dxa"/>
          </w:tcPr>
          <w:p w14:paraId="47A73ACC" w14:textId="77777777" w:rsidR="001A0C5C" w:rsidRPr="005E56E7" w:rsidRDefault="001A0C5C" w:rsidP="001A0C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7587867D" w14:textId="608100A1" w:rsidR="001A0C5C" w:rsidRPr="005E56E7" w:rsidRDefault="00CA53C1" w:rsidP="001A0C5C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017B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DF6F2D" w:rsidRPr="005E56E7" w14:paraId="2C2000F2" w14:textId="77777777" w:rsidTr="009221D5">
        <w:trPr>
          <w:cantSplit/>
        </w:trPr>
        <w:tc>
          <w:tcPr>
            <w:tcW w:w="5220" w:type="dxa"/>
            <w:shd w:val="clear" w:color="auto" w:fill="auto"/>
          </w:tcPr>
          <w:p w14:paraId="3330D973" w14:textId="04F83D0D" w:rsidR="00DF6F2D" w:rsidRPr="005E56E7" w:rsidRDefault="00DF6F2D" w:rsidP="00DF6F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 - ราคาทุน</w:t>
            </w:r>
          </w:p>
        </w:tc>
        <w:tc>
          <w:tcPr>
            <w:tcW w:w="1890" w:type="dxa"/>
          </w:tcPr>
          <w:p w14:paraId="7412E4D8" w14:textId="4A0A3FBE" w:rsidR="00DF6F2D" w:rsidRPr="005E56E7" w:rsidRDefault="00CA53C1" w:rsidP="00DF6F2D">
            <w:pPr>
              <w:tabs>
                <w:tab w:val="decimal" w:pos="1094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</w:rPr>
              <w:t>11</w:t>
            </w:r>
            <w:r w:rsidR="009F608D" w:rsidRPr="005E56E7">
              <w:rPr>
                <w:rFonts w:ascii="Angsana New" w:hAnsi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80" w:type="dxa"/>
          </w:tcPr>
          <w:p w14:paraId="13E22B08" w14:textId="77777777" w:rsidR="00DF6F2D" w:rsidRPr="005E56E7" w:rsidRDefault="00DF6F2D" w:rsidP="00DF6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66998F6C" w14:textId="565B097A" w:rsidR="00DF6F2D" w:rsidRPr="005E56E7" w:rsidRDefault="009F608D" w:rsidP="0044092B">
            <w:pPr>
              <w:tabs>
                <w:tab w:val="decimal" w:pos="998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6F2D" w:rsidRPr="005E56E7" w14:paraId="46C972D3" w14:textId="77777777" w:rsidTr="009221D5">
        <w:trPr>
          <w:cantSplit/>
        </w:trPr>
        <w:tc>
          <w:tcPr>
            <w:tcW w:w="5220" w:type="dxa"/>
            <w:shd w:val="clear" w:color="auto" w:fill="auto"/>
          </w:tcPr>
          <w:p w14:paraId="4AF56FCC" w14:textId="424ABCC4" w:rsidR="00DF6F2D" w:rsidRPr="005E56E7" w:rsidRDefault="00DF6F2D" w:rsidP="00DF6F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890" w:type="dxa"/>
          </w:tcPr>
          <w:p w14:paraId="44CEC684" w14:textId="432EFB95" w:rsidR="00DF6F2D" w:rsidRPr="005E56E7" w:rsidRDefault="00CA53C1" w:rsidP="00DF6F2D">
            <w:pPr>
              <w:tabs>
                <w:tab w:val="decimal" w:pos="1094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</w:rPr>
              <w:t>39</w:t>
            </w:r>
            <w:r w:rsidR="009F608D" w:rsidRPr="005E56E7">
              <w:rPr>
                <w:rFonts w:ascii="Angsana New" w:hAnsi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80" w:type="dxa"/>
          </w:tcPr>
          <w:p w14:paraId="4BA294E3" w14:textId="77777777" w:rsidR="00DF6F2D" w:rsidRPr="005E56E7" w:rsidRDefault="00DF6F2D" w:rsidP="00DF6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3736A7A0" w14:textId="1A6BBB19" w:rsidR="00DF6F2D" w:rsidRPr="005E56E7" w:rsidRDefault="009F608D" w:rsidP="0044092B">
            <w:pPr>
              <w:tabs>
                <w:tab w:val="decimal" w:pos="998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7DAFF33" w14:textId="77777777" w:rsidR="000F047A" w:rsidRPr="005E56E7" w:rsidRDefault="000F047A" w:rsidP="000F047A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277D408A" w14:textId="73A82BB0" w:rsidR="000F047A" w:rsidRPr="005E56E7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5E56E7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B21AF19" w14:textId="77777777" w:rsidR="000F047A" w:rsidRPr="005E56E7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26471811" w14:textId="2B490A4A" w:rsidR="000F047A" w:rsidRPr="005E56E7" w:rsidRDefault="000F047A" w:rsidP="008E4058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8E4058" w:rsidRPr="005E56E7">
        <w:rPr>
          <w:rFonts w:asciiTheme="majorBidi" w:hAnsiTheme="majorBidi" w:cstheme="majorBidi" w:hint="cs"/>
          <w:sz w:val="28"/>
          <w:szCs w:val="28"/>
          <w:cs/>
        </w:rPr>
        <w:t xml:space="preserve">สิทธิในการเช่าที่ดิน </w:t>
      </w:r>
      <w:r w:rsidR="00F37259" w:rsidRPr="005E56E7">
        <w:rPr>
          <w:rFonts w:asciiTheme="majorBidi" w:hAnsiTheme="majorBidi" w:cstheme="majorBidi" w:hint="cs"/>
          <w:sz w:val="28"/>
          <w:szCs w:val="28"/>
          <w:cs/>
        </w:rPr>
        <w:t xml:space="preserve">อาคาร 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โรงไฟฟ้า เครื่องจักรและอุปกรณ์ที่นำมาใช้ในโรงไฟฟ้า</w:t>
      </w:r>
      <w:r w:rsidRPr="005E56E7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เงินเบิกเกินบัญชีธนาคารและเงินกู้ยืมจากสถาบันการเงินของบริษัทย่อย</w:t>
      </w:r>
    </w:p>
    <w:p w14:paraId="5FFE0422" w14:textId="77777777" w:rsidR="00D24359" w:rsidRPr="005E56E7" w:rsidRDefault="00D24359" w:rsidP="00396497">
      <w:pPr>
        <w:spacing w:line="340" w:lineRule="exact"/>
        <w:ind w:left="540" w:right="65"/>
        <w:rPr>
          <w:rFonts w:ascii="Angsana New" w:hAnsi="Angsana New"/>
          <w:sz w:val="28"/>
          <w:szCs w:val="28"/>
        </w:rPr>
      </w:pPr>
    </w:p>
    <w:p w14:paraId="4E39298E" w14:textId="4653404F" w:rsidR="004559FA" w:rsidRPr="005E56E7" w:rsidRDefault="00D975CD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E56E7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เงินกู้ยืมจากสถาบันการเงิน </w:t>
      </w:r>
    </w:p>
    <w:p w14:paraId="02D6F38A" w14:textId="7703E003" w:rsidR="002D6CC6" w:rsidRPr="005E56E7" w:rsidRDefault="002D6CC6" w:rsidP="002D6CC6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0"/>
        <w:gridCol w:w="673"/>
        <w:gridCol w:w="907"/>
        <w:gridCol w:w="236"/>
        <w:gridCol w:w="941"/>
        <w:gridCol w:w="236"/>
        <w:gridCol w:w="850"/>
        <w:gridCol w:w="231"/>
        <w:gridCol w:w="895"/>
        <w:gridCol w:w="241"/>
        <w:gridCol w:w="937"/>
        <w:gridCol w:w="231"/>
        <w:gridCol w:w="900"/>
      </w:tblGrid>
      <w:tr w:rsidR="00C46A37" w:rsidRPr="005E56E7" w14:paraId="2F6C5DFD" w14:textId="77777777" w:rsidTr="008504B7">
        <w:trPr>
          <w:tblHeader/>
        </w:trPr>
        <w:tc>
          <w:tcPr>
            <w:tcW w:w="2500" w:type="dxa"/>
          </w:tcPr>
          <w:p w14:paraId="2A6CAB7A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5FB3DCA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05" w:type="dxa"/>
            <w:gridSpan w:val="11"/>
          </w:tcPr>
          <w:p w14:paraId="327E3963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46A37" w:rsidRPr="005E56E7" w14:paraId="2C8E92B7" w14:textId="77777777" w:rsidTr="008504B7">
        <w:trPr>
          <w:tblHeader/>
        </w:trPr>
        <w:tc>
          <w:tcPr>
            <w:tcW w:w="2500" w:type="dxa"/>
          </w:tcPr>
          <w:p w14:paraId="6B5E7046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1062491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0" w:type="dxa"/>
            <w:gridSpan w:val="5"/>
          </w:tcPr>
          <w:p w14:paraId="03B5A153" w14:textId="7AAD4EFD" w:rsidR="00C46A37" w:rsidRPr="005E56E7" w:rsidRDefault="00CA53C1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FD5320" w:rsidRPr="005E56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A0C5C" w:rsidRPr="005E5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FD5320" w:rsidRPr="005E56E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FD5320" w:rsidRPr="005E56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1" w:type="dxa"/>
          </w:tcPr>
          <w:p w14:paraId="69FAAE0A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4" w:type="dxa"/>
            <w:gridSpan w:val="5"/>
          </w:tcPr>
          <w:p w14:paraId="50F39B03" w14:textId="0B8E0AAB" w:rsidR="00C46A37" w:rsidRPr="005E56E7" w:rsidRDefault="00CA53C1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="Angsana New" w:hAnsi="Angsana New"/>
                <w:sz w:val="24"/>
                <w:szCs w:val="24"/>
              </w:rPr>
              <w:t>30</w:t>
            </w:r>
            <w:r w:rsidR="00C46A37" w:rsidRPr="005E56E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46A37" w:rsidRPr="005E56E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C46A37" w:rsidRPr="005E56E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225CE2" w:rsidRPr="005E56E7" w14:paraId="57850AB9" w14:textId="77777777" w:rsidTr="008504B7">
        <w:trPr>
          <w:tblHeader/>
        </w:trPr>
        <w:tc>
          <w:tcPr>
            <w:tcW w:w="2500" w:type="dxa"/>
          </w:tcPr>
          <w:p w14:paraId="749F3B09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1BA8D031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3647AE76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6FCA35B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513C6A1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B7EFF8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7DE300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197A2BAD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EEA59EB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7F8896E9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612634E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7A786825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405836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5E56E7" w14:paraId="7126D240" w14:textId="77777777" w:rsidTr="008504B7">
        <w:trPr>
          <w:tblHeader/>
        </w:trPr>
        <w:tc>
          <w:tcPr>
            <w:tcW w:w="2500" w:type="dxa"/>
          </w:tcPr>
          <w:p w14:paraId="25F945D5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66F8C20F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7039B6CD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E56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CF6" w:rsidRPr="005E56E7" w14:paraId="6EDEB443" w14:textId="77777777" w:rsidTr="008504B7">
        <w:trPr>
          <w:tblHeader/>
        </w:trPr>
        <w:tc>
          <w:tcPr>
            <w:tcW w:w="2500" w:type="dxa"/>
          </w:tcPr>
          <w:p w14:paraId="476985F7" w14:textId="563D5234" w:rsidR="00E02CF6" w:rsidRPr="005E56E7" w:rsidRDefault="00E02CF6" w:rsidP="001E498F">
            <w:pPr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673" w:type="dxa"/>
          </w:tcPr>
          <w:p w14:paraId="36453BC2" w14:textId="77777777" w:rsidR="00E02CF6" w:rsidRPr="005E56E7" w:rsidRDefault="00E02CF6" w:rsidP="001E49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191251F4" w14:textId="77777777" w:rsidR="00E02CF6" w:rsidRPr="005E56E7" w:rsidRDefault="00E02CF6" w:rsidP="001E49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225CE2" w:rsidRPr="005E56E7" w14:paraId="646FA290" w14:textId="77777777" w:rsidTr="008504B7">
        <w:tc>
          <w:tcPr>
            <w:tcW w:w="2500" w:type="dxa"/>
          </w:tcPr>
          <w:p w14:paraId="795CE426" w14:textId="40A75327" w:rsidR="003951A4" w:rsidRPr="005E56E7" w:rsidRDefault="003951A4" w:rsidP="003951A4">
            <w:pPr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673" w:type="dxa"/>
          </w:tcPr>
          <w:p w14:paraId="7BA96C3A" w14:textId="10240AEB" w:rsidR="003951A4" w:rsidRPr="005E56E7" w:rsidRDefault="00CA53C1" w:rsidP="003951A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  <w:r w:rsidR="00F772A6" w:rsidRPr="005E56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2DA9F8F6" w14:textId="3521CF36" w:rsidR="003951A4" w:rsidRPr="005E56E7" w:rsidRDefault="00CA53C1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82E64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066</w:t>
            </w:r>
            <w:r w:rsidR="00A82E64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36" w:type="dxa"/>
            <w:vAlign w:val="bottom"/>
          </w:tcPr>
          <w:p w14:paraId="6CC0D400" w14:textId="77777777" w:rsidR="003951A4" w:rsidRPr="005E56E7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C91EDA6" w14:textId="3B18EE7D" w:rsidR="003951A4" w:rsidRPr="005E56E7" w:rsidRDefault="00CA53C1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82E64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A82E64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36" w:type="dxa"/>
            <w:vAlign w:val="bottom"/>
          </w:tcPr>
          <w:p w14:paraId="4556D7A4" w14:textId="77777777" w:rsidR="003951A4" w:rsidRPr="005E56E7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9B7C5B" w14:textId="666BAA26" w:rsidR="003951A4" w:rsidRPr="005E56E7" w:rsidRDefault="00CA53C1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F4539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="00EF4539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231" w:type="dxa"/>
            <w:vAlign w:val="bottom"/>
          </w:tcPr>
          <w:p w14:paraId="7AFE775C" w14:textId="77777777" w:rsidR="003951A4" w:rsidRPr="005E56E7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F360F7E" w14:textId="12F1696F" w:rsidR="003951A4" w:rsidRPr="005E56E7" w:rsidRDefault="00CA53C1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951A4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="003951A4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41" w:type="dxa"/>
            <w:vAlign w:val="bottom"/>
          </w:tcPr>
          <w:p w14:paraId="27FD0D0C" w14:textId="77777777" w:rsidR="003951A4" w:rsidRPr="005E56E7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1EA48A5" w14:textId="70CD6ABF" w:rsidR="003951A4" w:rsidRPr="005E56E7" w:rsidRDefault="00CA53C1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951A4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="003951A4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1" w:type="dxa"/>
            <w:vAlign w:val="bottom"/>
          </w:tcPr>
          <w:p w14:paraId="03F1C021" w14:textId="77777777" w:rsidR="003951A4" w:rsidRPr="005E56E7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6471D3" w14:textId="1CE08E48" w:rsidR="003951A4" w:rsidRPr="005E56E7" w:rsidRDefault="00CA53C1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951A4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="003951A4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225CE2" w:rsidRPr="005E56E7" w14:paraId="17866D79" w14:textId="77777777" w:rsidTr="008504B7">
        <w:tc>
          <w:tcPr>
            <w:tcW w:w="2500" w:type="dxa"/>
          </w:tcPr>
          <w:p w14:paraId="4628097A" w14:textId="77777777" w:rsidR="007520E7" w:rsidRPr="005E56E7" w:rsidRDefault="007520E7" w:rsidP="007520E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3" w:type="dxa"/>
          </w:tcPr>
          <w:p w14:paraId="090055C8" w14:textId="2A38C2B3" w:rsidR="007520E7" w:rsidRPr="005E56E7" w:rsidRDefault="00CA53C1" w:rsidP="007520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  <w:r w:rsidR="007520E7" w:rsidRPr="005E56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6CE77F91" w14:textId="2608B1F0" w:rsidR="007520E7" w:rsidRPr="005E56E7" w:rsidRDefault="00CA53C1" w:rsidP="007520E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A82E64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919</w:t>
            </w:r>
            <w:r w:rsidR="00A82E64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36" w:type="dxa"/>
            <w:vAlign w:val="bottom"/>
          </w:tcPr>
          <w:p w14:paraId="0815DA6F" w14:textId="6AF932B8" w:rsidR="007520E7" w:rsidRPr="005E56E7" w:rsidRDefault="007520E7" w:rsidP="007520E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969986F" w14:textId="6F178835" w:rsidR="007520E7" w:rsidRPr="005E56E7" w:rsidRDefault="00CA53C1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82E64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A82E64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7309B86E" w14:textId="77777777" w:rsidR="007520E7" w:rsidRPr="005E56E7" w:rsidRDefault="007520E7" w:rsidP="007520E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F5598F" w14:textId="0540B57C" w:rsidR="007520E7" w:rsidRPr="005E56E7" w:rsidRDefault="00CA53C1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E56E7">
              <w:rPr>
                <w:rFonts w:asciiTheme="majorBidi" w:hAnsiTheme="majorBidi"/>
                <w:sz w:val="24"/>
                <w:szCs w:val="24"/>
              </w:rPr>
              <w:t>12</w:t>
            </w:r>
            <w:r w:rsidR="00EF4539" w:rsidRPr="005E56E7">
              <w:rPr>
                <w:rFonts w:asciiTheme="majorBidi" w:hAnsi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/>
                <w:sz w:val="24"/>
                <w:szCs w:val="24"/>
              </w:rPr>
              <w:t>919</w:t>
            </w:r>
            <w:r w:rsidR="00EF4539" w:rsidRPr="005E56E7">
              <w:rPr>
                <w:rFonts w:asciiTheme="majorBidi" w:hAnsi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/>
                <w:sz w:val="24"/>
                <w:szCs w:val="24"/>
              </w:rPr>
              <w:t>17</w:t>
            </w:r>
          </w:p>
        </w:tc>
        <w:tc>
          <w:tcPr>
            <w:tcW w:w="231" w:type="dxa"/>
            <w:vAlign w:val="bottom"/>
          </w:tcPr>
          <w:p w14:paraId="1D7997B2" w14:textId="77777777" w:rsidR="007520E7" w:rsidRPr="005E56E7" w:rsidRDefault="007520E7" w:rsidP="007520E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CBD4BD9" w14:textId="702B9A22" w:rsidR="007520E7" w:rsidRPr="005E56E7" w:rsidRDefault="00CA53C1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520E7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7520E7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41" w:type="dxa"/>
            <w:vAlign w:val="bottom"/>
          </w:tcPr>
          <w:p w14:paraId="6513A8E9" w14:textId="77777777" w:rsidR="007520E7" w:rsidRPr="005E56E7" w:rsidRDefault="007520E7" w:rsidP="007520E7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E43CDC2" w14:textId="15034E80" w:rsidR="007520E7" w:rsidRPr="005E56E7" w:rsidRDefault="00CA53C1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520E7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520E7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4A396085" w14:textId="77777777" w:rsidR="007520E7" w:rsidRPr="005E56E7" w:rsidRDefault="007520E7" w:rsidP="007520E7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38AE61" w14:textId="1F062638" w:rsidR="007520E7" w:rsidRPr="005E56E7" w:rsidRDefault="00CA53C1" w:rsidP="0022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520E7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7520E7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225CE2" w:rsidRPr="005E56E7" w14:paraId="418A859B" w14:textId="77777777" w:rsidTr="008504B7">
        <w:tc>
          <w:tcPr>
            <w:tcW w:w="2500" w:type="dxa"/>
          </w:tcPr>
          <w:p w14:paraId="247D6ED8" w14:textId="08C0257A" w:rsidR="003951A4" w:rsidRPr="005E56E7" w:rsidRDefault="003951A4" w:rsidP="003951A4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3" w:type="dxa"/>
          </w:tcPr>
          <w:p w14:paraId="7B122610" w14:textId="77777777" w:rsidR="003951A4" w:rsidRPr="005E56E7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B2C9A" w14:textId="08166874" w:rsidR="003951A4" w:rsidRPr="005E56E7" w:rsidRDefault="00CA53C1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A82E64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985</w:t>
            </w:r>
            <w:r w:rsidR="00A82E64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236" w:type="dxa"/>
            <w:vAlign w:val="bottom"/>
          </w:tcPr>
          <w:p w14:paraId="18FABBEE" w14:textId="7ADD882C" w:rsidR="003951A4" w:rsidRPr="005E56E7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864D7" w14:textId="7A1381A7" w:rsidR="003951A4" w:rsidRPr="005E56E7" w:rsidRDefault="00CA53C1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A82E64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</w:t>
            </w:r>
            <w:r w:rsidR="00A82E64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36" w:type="dxa"/>
            <w:vAlign w:val="bottom"/>
          </w:tcPr>
          <w:p w14:paraId="6B11729B" w14:textId="77777777" w:rsidR="003951A4" w:rsidRPr="005E56E7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690BC" w14:textId="69789D98" w:rsidR="003951A4" w:rsidRPr="005E56E7" w:rsidRDefault="00CA53C1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EF4539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210</w:t>
            </w:r>
            <w:r w:rsidR="00EF4539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231" w:type="dxa"/>
            <w:vAlign w:val="bottom"/>
          </w:tcPr>
          <w:p w14:paraId="54CB297A" w14:textId="77777777" w:rsidR="003951A4" w:rsidRPr="005E56E7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31B78" w14:textId="1AA0F923" w:rsidR="003951A4" w:rsidRPr="005E56E7" w:rsidRDefault="00CA53C1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3241FB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308</w:t>
            </w:r>
            <w:r w:rsidR="003241FB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241" w:type="dxa"/>
            <w:vAlign w:val="bottom"/>
          </w:tcPr>
          <w:p w14:paraId="3F417E85" w14:textId="77777777" w:rsidR="003951A4" w:rsidRPr="005E56E7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F896F" w14:textId="4129601C" w:rsidR="003951A4" w:rsidRPr="005E56E7" w:rsidRDefault="00CA53C1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241FB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569</w:t>
            </w:r>
            <w:r w:rsidR="003241FB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31" w:type="dxa"/>
            <w:vAlign w:val="bottom"/>
          </w:tcPr>
          <w:p w14:paraId="59684E59" w14:textId="77777777" w:rsidR="003951A4" w:rsidRPr="005E56E7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2A32C" w14:textId="6DBB81E9" w:rsidR="003951A4" w:rsidRPr="005E56E7" w:rsidRDefault="00CA53C1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3241FB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877</w:t>
            </w:r>
            <w:r w:rsidR="003241FB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</w:p>
        </w:tc>
      </w:tr>
    </w:tbl>
    <w:p w14:paraId="74C6688E" w14:textId="1815E9BB" w:rsidR="00C46A37" w:rsidRPr="005E56E7" w:rsidRDefault="00C46A37" w:rsidP="002D6CC6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1"/>
        <w:gridCol w:w="674"/>
        <w:gridCol w:w="907"/>
        <w:gridCol w:w="236"/>
        <w:gridCol w:w="941"/>
        <w:gridCol w:w="236"/>
        <w:gridCol w:w="842"/>
        <w:gridCol w:w="231"/>
        <w:gridCol w:w="895"/>
        <w:gridCol w:w="242"/>
        <w:gridCol w:w="937"/>
        <w:gridCol w:w="231"/>
        <w:gridCol w:w="895"/>
      </w:tblGrid>
      <w:tr w:rsidR="00C46A37" w:rsidRPr="005E56E7" w14:paraId="39A3E4FD" w14:textId="77777777" w:rsidTr="00B00CDB">
        <w:trPr>
          <w:tblHeader/>
        </w:trPr>
        <w:tc>
          <w:tcPr>
            <w:tcW w:w="2511" w:type="dxa"/>
          </w:tcPr>
          <w:p w14:paraId="67CB46CE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7C6830DD" w14:textId="2256EB48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593" w:type="dxa"/>
            <w:gridSpan w:val="11"/>
          </w:tcPr>
          <w:p w14:paraId="44277AEE" w14:textId="3A0A9896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6A37" w:rsidRPr="005E56E7" w14:paraId="58D5A40A" w14:textId="77777777" w:rsidTr="00B00CDB">
        <w:trPr>
          <w:tblHeader/>
        </w:trPr>
        <w:tc>
          <w:tcPr>
            <w:tcW w:w="2511" w:type="dxa"/>
          </w:tcPr>
          <w:p w14:paraId="5F94804C" w14:textId="35A49F5F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5F0ABAE6" w14:textId="67189C79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39B0FAD9" w14:textId="7B21896A" w:rsidR="00C46A37" w:rsidRPr="005E56E7" w:rsidRDefault="00CA53C1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1A0C5C" w:rsidRPr="005E56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A0C5C" w:rsidRPr="005E56E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1" w:type="dxa"/>
          </w:tcPr>
          <w:p w14:paraId="559422E2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0" w:type="dxa"/>
            <w:gridSpan w:val="5"/>
          </w:tcPr>
          <w:p w14:paraId="2F0B1FF4" w14:textId="7A0804B6" w:rsidR="00C46A37" w:rsidRPr="005E56E7" w:rsidRDefault="00CA53C1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="Angsana New" w:hAnsi="Angsana New"/>
                <w:sz w:val="24"/>
                <w:szCs w:val="24"/>
              </w:rPr>
              <w:t>30</w:t>
            </w:r>
            <w:r w:rsidR="00C46A37" w:rsidRPr="005E56E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46A37" w:rsidRPr="005E56E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C46A37" w:rsidRPr="005E56E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46A37" w:rsidRPr="005E56E7" w14:paraId="5F156D69" w14:textId="77777777" w:rsidTr="00131A04">
        <w:trPr>
          <w:trHeight w:val="200"/>
          <w:tblHeader/>
        </w:trPr>
        <w:tc>
          <w:tcPr>
            <w:tcW w:w="2511" w:type="dxa"/>
          </w:tcPr>
          <w:p w14:paraId="1702E9A7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65CA7339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22B33D75" w14:textId="30A2E078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1496C9F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08D8F5AB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65555CD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12C94130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DD68C41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ACF6DD5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42B56483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3DDD127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2FAD9DA9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28623BA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5E56E7" w14:paraId="718DACA9" w14:textId="77777777" w:rsidTr="00B00CDB">
        <w:trPr>
          <w:tblHeader/>
        </w:trPr>
        <w:tc>
          <w:tcPr>
            <w:tcW w:w="2511" w:type="dxa"/>
          </w:tcPr>
          <w:p w14:paraId="541342FD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01FDC8B1" w14:textId="77777777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93" w:type="dxa"/>
            <w:gridSpan w:val="11"/>
            <w:vAlign w:val="bottom"/>
          </w:tcPr>
          <w:p w14:paraId="0008ED8B" w14:textId="41C84EB2" w:rsidR="00C46A37" w:rsidRPr="005E56E7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E56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B00CDB" w:rsidRPr="005E56E7" w14:paraId="0F44939C" w14:textId="77777777" w:rsidTr="00B00CDB">
        <w:tc>
          <w:tcPr>
            <w:tcW w:w="2511" w:type="dxa"/>
          </w:tcPr>
          <w:p w14:paraId="6325C4F3" w14:textId="77777777" w:rsidR="00B00CDB" w:rsidRPr="005E56E7" w:rsidRDefault="00B00CDB" w:rsidP="00B00CDB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74" w:type="dxa"/>
          </w:tcPr>
          <w:p w14:paraId="3B018D66" w14:textId="77FF1BD3" w:rsidR="00B00CDB" w:rsidRPr="005E56E7" w:rsidRDefault="00B00CDB" w:rsidP="00B00C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9A43D7" w14:textId="580836E6" w:rsidR="00B00CDB" w:rsidRPr="005E56E7" w:rsidRDefault="0072017B" w:rsidP="0085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297B60" w14:textId="77777777" w:rsidR="00B00CDB" w:rsidRPr="005E56E7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46EFDC6" w14:textId="4E8553B3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2017B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="0072017B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210A5DFD" w14:textId="77777777" w:rsidR="00B00CDB" w:rsidRPr="005E56E7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25C46A36" w14:textId="5EE3B402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2017B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="0072017B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B2B4F0A" w14:textId="77777777" w:rsidR="00B00CDB" w:rsidRPr="005E56E7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7842007" w14:textId="540557A2" w:rsidR="00B00CDB" w:rsidRPr="005E56E7" w:rsidRDefault="005066E3" w:rsidP="00CA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2CD8DE0" w14:textId="77777777" w:rsidR="00B00CDB" w:rsidRPr="005E56E7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2C8A258" w14:textId="01BE9334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6E3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5066E3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3608C6E3" w14:textId="77777777" w:rsidR="00B00CDB" w:rsidRPr="005E56E7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9C2BFCB" w14:textId="3B069070" w:rsidR="00B00CDB" w:rsidRPr="005E56E7" w:rsidRDefault="00CA53C1" w:rsidP="0022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6E3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5066E3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B00CDB" w:rsidRPr="005E56E7" w14:paraId="085E7C13" w14:textId="77777777" w:rsidTr="00B00CDB">
        <w:tc>
          <w:tcPr>
            <w:tcW w:w="2511" w:type="dxa"/>
          </w:tcPr>
          <w:p w14:paraId="54DF7860" w14:textId="77777777" w:rsidR="00B00CDB" w:rsidRPr="005E56E7" w:rsidRDefault="00B00CDB" w:rsidP="00B00CD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4" w:type="dxa"/>
          </w:tcPr>
          <w:p w14:paraId="1C19D744" w14:textId="5FBB1A9D" w:rsidR="00B00CDB" w:rsidRPr="005E56E7" w:rsidRDefault="00CA53C1" w:rsidP="00B00C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7" w:type="dxa"/>
            <w:vAlign w:val="bottom"/>
          </w:tcPr>
          <w:p w14:paraId="2663FDC2" w14:textId="2B4B841B" w:rsidR="00B00CDB" w:rsidRPr="005E56E7" w:rsidRDefault="00CA53C1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72017B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650ABBD7" w14:textId="77777777" w:rsidR="00B00CDB" w:rsidRPr="005E56E7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7D50211" w14:textId="00F56E66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2017B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2017B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71BD33A5" w14:textId="77777777" w:rsidR="00B00CDB" w:rsidRPr="005E56E7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0273293F" w14:textId="28373E54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2017B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72017B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1702035F" w14:textId="77777777" w:rsidR="00B00CDB" w:rsidRPr="005E56E7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34810CE" w14:textId="0F62B130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="005066E3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2" w:type="dxa"/>
            <w:vAlign w:val="bottom"/>
          </w:tcPr>
          <w:p w14:paraId="3EB98FA5" w14:textId="77777777" w:rsidR="00B00CDB" w:rsidRPr="005E56E7" w:rsidRDefault="00B00CDB" w:rsidP="00B00CDB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FC87A7D" w14:textId="707C82F0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6E3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066E3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9100D89" w14:textId="77777777" w:rsidR="00B00CDB" w:rsidRPr="005E56E7" w:rsidRDefault="00B00CDB" w:rsidP="00B00CDB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7E431FC" w14:textId="67DE537C" w:rsidR="00B00CDB" w:rsidRPr="005E56E7" w:rsidRDefault="00225CE2" w:rsidP="0022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CA53C1" w:rsidRPr="005E56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6E3" w:rsidRPr="005E5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53C1" w:rsidRPr="005E56E7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="005066E3" w:rsidRPr="005E56E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B00CDB" w:rsidRPr="005E56E7" w14:paraId="7AD0EA49" w14:textId="77777777" w:rsidTr="00B00CDB">
        <w:tc>
          <w:tcPr>
            <w:tcW w:w="2511" w:type="dxa"/>
          </w:tcPr>
          <w:p w14:paraId="2BCA8B31" w14:textId="4004871C" w:rsidR="00B00CDB" w:rsidRPr="005E56E7" w:rsidRDefault="00B00CDB" w:rsidP="00B00CD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4" w:type="dxa"/>
          </w:tcPr>
          <w:p w14:paraId="144AA9AD" w14:textId="77777777" w:rsidR="00B00CDB" w:rsidRPr="005E56E7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C0148" w14:textId="57EA150F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="0072017B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57A9D9CF" w14:textId="77777777" w:rsidR="00B00CDB" w:rsidRPr="005E56E7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ABF3" w14:textId="77C1C0BE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2017B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897</w:t>
            </w:r>
            <w:r w:rsidR="0072017B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1C724346" w14:textId="77777777" w:rsidR="00B00CDB" w:rsidRPr="005E56E7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B9E88" w14:textId="09DA26F0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2017B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067</w:t>
            </w:r>
            <w:r w:rsidR="0072017B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154DB9E6" w14:textId="77777777" w:rsidR="00B00CDB" w:rsidRPr="005E56E7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17502" w14:textId="410B5160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</w:t>
            </w:r>
            <w:r w:rsidR="005066E3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42" w:type="dxa"/>
            <w:vAlign w:val="bottom"/>
          </w:tcPr>
          <w:p w14:paraId="2152C05E" w14:textId="77777777" w:rsidR="00B00CDB" w:rsidRPr="005E56E7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AAC8A" w14:textId="78B9AF8A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5066E3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997</w:t>
            </w:r>
            <w:r w:rsidR="005066E3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4AA1487" w14:textId="77777777" w:rsidR="00B00CDB" w:rsidRPr="005E56E7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7C8C" w14:textId="2B0ACF72" w:rsidR="00B00CDB" w:rsidRPr="005E56E7" w:rsidRDefault="00CA53C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066E3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</w:t>
            </w:r>
            <w:r w:rsidR="00991285"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</w:tr>
    </w:tbl>
    <w:p w14:paraId="526C93BD" w14:textId="385AF094" w:rsidR="00C46A37" w:rsidRPr="005E56E7" w:rsidRDefault="00C46A37" w:rsidP="00C46A3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6E020D83" w14:textId="3ED0BD35" w:rsidR="00720FF1" w:rsidRPr="005E56E7" w:rsidRDefault="00364A3F" w:rsidP="00513669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0E3911" w:rsidRPr="005E56E7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1A0C5C" w:rsidRPr="005E56E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E3911" w:rsidRPr="005E56E7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30</w:t>
      </w:r>
      <w:r w:rsidR="000E3911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1A0C5C" w:rsidRPr="005E56E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0E3911"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A53C1" w:rsidRPr="005E56E7">
        <w:rPr>
          <w:rFonts w:asciiTheme="majorBidi" w:hAnsiTheme="majorBidi" w:cstheme="majorBidi"/>
          <w:sz w:val="28"/>
          <w:szCs w:val="28"/>
        </w:rPr>
        <w:t>2567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กลุ่มบริษัทมี</w:t>
      </w:r>
      <w:r w:rsidR="00AC5CE4" w:rsidRPr="005E56E7">
        <w:rPr>
          <w:rFonts w:asciiTheme="majorBidi" w:hAnsiTheme="majorBidi" w:cstheme="majorBidi" w:hint="cs"/>
          <w:sz w:val="28"/>
          <w:szCs w:val="28"/>
          <w:cs/>
        </w:rPr>
        <w:t>การเบิก</w:t>
      </w:r>
      <w:r w:rsidR="00513669" w:rsidRPr="005E56E7">
        <w:rPr>
          <w:rFonts w:asciiTheme="majorBidi" w:hAnsiTheme="majorBidi" w:cstheme="majorBidi" w:hint="cs"/>
          <w:sz w:val="28"/>
          <w:szCs w:val="28"/>
          <w:cs/>
        </w:rPr>
        <w:t xml:space="preserve">เงินเบิกเกินบัญชีเพิ่มขึ้นจำนวน </w:t>
      </w:r>
      <w:r w:rsidR="00CA53C1" w:rsidRPr="005E56E7">
        <w:rPr>
          <w:rFonts w:asciiTheme="majorBidi" w:hAnsiTheme="majorBidi" w:cstheme="majorBidi"/>
          <w:sz w:val="28"/>
          <w:szCs w:val="28"/>
        </w:rPr>
        <w:t>42</w:t>
      </w:r>
      <w:r w:rsidR="008F24F2" w:rsidRPr="005E56E7">
        <w:rPr>
          <w:rFonts w:asciiTheme="majorBidi" w:hAnsiTheme="majorBidi" w:cstheme="majorBidi"/>
          <w:sz w:val="28"/>
          <w:szCs w:val="28"/>
        </w:rPr>
        <w:t>.</w:t>
      </w:r>
      <w:r w:rsidR="00CA53C1" w:rsidRPr="005E56E7">
        <w:rPr>
          <w:rFonts w:asciiTheme="majorBidi" w:hAnsiTheme="majorBidi" w:cstheme="majorBidi"/>
          <w:sz w:val="28"/>
          <w:szCs w:val="28"/>
        </w:rPr>
        <w:t>14</w:t>
      </w:r>
      <w:r w:rsidR="00513669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513669" w:rsidRPr="005E56E7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0E3911" w:rsidRPr="005E56E7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FB2952" w:rsidRPr="005E56E7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A77B44"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A53C1" w:rsidRPr="005E56E7">
        <w:rPr>
          <w:rFonts w:asciiTheme="majorBidi" w:hAnsiTheme="majorBidi" w:cstheme="majorBidi"/>
          <w:sz w:val="28"/>
          <w:szCs w:val="28"/>
        </w:rPr>
        <w:t>3</w:t>
      </w:r>
      <w:r w:rsidR="008F24F2" w:rsidRPr="005E56E7">
        <w:rPr>
          <w:rFonts w:asciiTheme="majorBidi" w:hAnsiTheme="majorBidi" w:cstheme="majorBidi"/>
          <w:sz w:val="28"/>
          <w:szCs w:val="28"/>
        </w:rPr>
        <w:t>,</w:t>
      </w:r>
      <w:r w:rsidR="00CA53C1" w:rsidRPr="005E56E7">
        <w:rPr>
          <w:rFonts w:asciiTheme="majorBidi" w:hAnsiTheme="majorBidi" w:cstheme="majorBidi"/>
          <w:sz w:val="28"/>
          <w:szCs w:val="28"/>
        </w:rPr>
        <w:t>910</w:t>
      </w:r>
      <w:r w:rsidR="008F24F2" w:rsidRPr="005E56E7">
        <w:rPr>
          <w:rFonts w:asciiTheme="majorBidi" w:hAnsiTheme="majorBidi" w:cstheme="majorBidi"/>
          <w:sz w:val="28"/>
          <w:szCs w:val="28"/>
        </w:rPr>
        <w:t>.</w:t>
      </w:r>
      <w:r w:rsidR="00CA53C1" w:rsidRPr="005E56E7">
        <w:rPr>
          <w:rFonts w:asciiTheme="majorBidi" w:hAnsiTheme="majorBidi" w:cstheme="majorBidi"/>
          <w:sz w:val="28"/>
          <w:szCs w:val="28"/>
        </w:rPr>
        <w:t>76</w:t>
      </w:r>
      <w:r w:rsidR="008F24F2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B44B43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โดยมีอัตรา</w:t>
      </w:r>
      <w:r w:rsidR="00671690" w:rsidRPr="005E56E7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เงินกู้ยืมขั้นต่ำลบอัตราคงที่</w:t>
      </w:r>
      <w:r w:rsidR="00F27580" w:rsidRPr="005E56E7">
        <w:rPr>
          <w:rFonts w:asciiTheme="majorBidi" w:hAnsiTheme="majorBidi" w:cstheme="majorBidi"/>
          <w:sz w:val="28"/>
          <w:szCs w:val="28"/>
          <w:cs/>
        </w:rPr>
        <w:br/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ต่อปี</w:t>
      </w:r>
      <w:r w:rsidR="00084E8C"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อัตราดอกเบี้ยคงที่ต่อปี</w:t>
      </w:r>
      <w:r w:rsidR="00F27580"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4E8C" w:rsidRPr="005E56E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84E8C" w:rsidRPr="005E56E7">
        <w:rPr>
          <w:rFonts w:asciiTheme="majorBidi" w:hAnsiTheme="majorBidi"/>
          <w:sz w:val="28"/>
          <w:szCs w:val="28"/>
          <w:cs/>
        </w:rPr>
        <w:t xml:space="preserve">อัตราดอกเบี้ย </w:t>
      </w:r>
      <w:r w:rsidR="00084E8C" w:rsidRPr="005E56E7">
        <w:rPr>
          <w:rFonts w:asciiTheme="majorBidi" w:hAnsiTheme="majorBidi" w:cstheme="majorBidi"/>
          <w:sz w:val="28"/>
          <w:szCs w:val="28"/>
        </w:rPr>
        <w:t xml:space="preserve">THOR </w:t>
      </w:r>
      <w:r w:rsidR="00084E8C" w:rsidRPr="005E56E7">
        <w:rPr>
          <w:rFonts w:asciiTheme="majorBidi" w:hAnsiTheme="majorBidi"/>
          <w:sz w:val="28"/>
          <w:szCs w:val="28"/>
          <w:cs/>
        </w:rPr>
        <w:t>บวกอัตราส่วนเพิ่มคงที่ต่อปี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 xml:space="preserve"> กลุ่</w:t>
      </w:r>
      <w:r w:rsidR="00D17E00" w:rsidRPr="005E56E7">
        <w:rPr>
          <w:rFonts w:asciiTheme="majorBidi" w:hAnsiTheme="majorBidi" w:cstheme="majorBidi" w:hint="cs"/>
          <w:sz w:val="28"/>
          <w:szCs w:val="28"/>
          <w:cs/>
        </w:rPr>
        <w:t>ม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บริษัทมีกำหนดชำระคืนเมื่อทวงถามและภายใน</w:t>
      </w:r>
      <w:r w:rsidR="00D24359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CA53C1" w:rsidRPr="005E56E7">
        <w:rPr>
          <w:rFonts w:asciiTheme="majorBidi" w:hAnsiTheme="majorBidi" w:cstheme="majorBidi"/>
          <w:sz w:val="28"/>
          <w:szCs w:val="28"/>
        </w:rPr>
        <w:t>1</w:t>
      </w:r>
      <w:r w:rsidR="00D24359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ปี</w:t>
      </w:r>
    </w:p>
    <w:p w14:paraId="604509C5" w14:textId="12F34226" w:rsidR="00720FF1" w:rsidRPr="005E56E7" w:rsidRDefault="000E3911" w:rsidP="00720FF1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/>
          <w:sz w:val="28"/>
          <w:szCs w:val="28"/>
          <w:cs/>
        </w:rPr>
        <w:lastRenderedPageBreak/>
        <w:t>ในระหว่างงวด</w:t>
      </w:r>
      <w:r w:rsidR="00CA5842" w:rsidRPr="005E56E7">
        <w:rPr>
          <w:rFonts w:asciiTheme="majorBidi" w:hAnsiTheme="majorBidi" w:cstheme="majorBidi" w:hint="cs"/>
          <w:sz w:val="28"/>
          <w:szCs w:val="28"/>
          <w:cs/>
        </w:rPr>
        <w:t xml:space="preserve">เก้าเดือนสิ้นสุดวันที่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30</w:t>
      </w:r>
      <w:r w:rsidR="00CA5842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CA5842" w:rsidRPr="005E56E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A53C1" w:rsidRPr="005E56E7">
        <w:rPr>
          <w:rFonts w:asciiTheme="majorBidi" w:hAnsiTheme="majorBidi" w:cstheme="majorBidi"/>
          <w:sz w:val="28"/>
          <w:szCs w:val="28"/>
        </w:rPr>
        <w:t>2567</w:t>
      </w:r>
      <w:r w:rsidRPr="005E56E7">
        <w:rPr>
          <w:rFonts w:asciiTheme="majorBidi" w:hAnsiTheme="majorBidi" w:hint="cs"/>
          <w:sz w:val="28"/>
          <w:szCs w:val="28"/>
          <w:cs/>
        </w:rPr>
        <w:t xml:space="preserve"> 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บริษัทมี</w:t>
      </w:r>
      <w:r w:rsidR="006724BD" w:rsidRPr="005E56E7">
        <w:rPr>
          <w:rFonts w:asciiTheme="majorBidi" w:hAnsiTheme="majorBidi" w:cstheme="majorBidi" w:hint="cs"/>
          <w:sz w:val="28"/>
          <w:szCs w:val="28"/>
          <w:cs/>
        </w:rPr>
        <w:t>การเบิก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A502E9" w:rsidRPr="005E56E7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จำนวน</w:t>
      </w:r>
      <w:r w:rsidR="00C578AB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CA53C1" w:rsidRPr="005E56E7">
        <w:rPr>
          <w:rFonts w:asciiTheme="majorBidi" w:hAnsiTheme="majorBidi" w:cstheme="majorBidi"/>
          <w:sz w:val="28"/>
          <w:szCs w:val="28"/>
        </w:rPr>
        <w:t>665</w:t>
      </w:r>
      <w:r w:rsidR="00C578AB" w:rsidRPr="005E56E7">
        <w:rPr>
          <w:rFonts w:asciiTheme="majorBidi" w:hAnsiTheme="majorBidi" w:cstheme="majorBidi"/>
          <w:sz w:val="28"/>
          <w:szCs w:val="28"/>
        </w:rPr>
        <w:t>.</w:t>
      </w:r>
      <w:r w:rsidR="00CA53C1" w:rsidRPr="005E56E7">
        <w:rPr>
          <w:rFonts w:asciiTheme="majorBidi" w:hAnsiTheme="majorBidi" w:cstheme="majorBidi"/>
          <w:sz w:val="28"/>
          <w:szCs w:val="28"/>
        </w:rPr>
        <w:t>00</w:t>
      </w:r>
      <w:r w:rsidR="00A77B44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ล้านบาท โดยมีอัตราดอกเบี้ยคง</w:t>
      </w:r>
      <w:r w:rsidR="00E52996" w:rsidRPr="005E56E7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720FF1" w:rsidRPr="005E56E7">
        <w:rPr>
          <w:rFonts w:asciiTheme="majorBidi" w:hAnsiTheme="majorBidi" w:cstheme="majorBidi"/>
          <w:sz w:val="28"/>
          <w:szCs w:val="28"/>
          <w:cs/>
        </w:rPr>
        <w:t>ต่อปี และมีกำหนดชำระคืน</w:t>
      </w:r>
      <w:r w:rsidR="00FD6623" w:rsidRPr="005E56E7">
        <w:rPr>
          <w:rFonts w:asciiTheme="majorBidi" w:hAnsiTheme="majorBidi" w:cstheme="majorBidi" w:hint="cs"/>
          <w:sz w:val="28"/>
          <w:szCs w:val="28"/>
          <w:cs/>
        </w:rPr>
        <w:t>ภายในเดือน</w:t>
      </w:r>
      <w:r w:rsidR="0016322F" w:rsidRPr="005E56E7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CA53C1" w:rsidRPr="005E56E7">
        <w:rPr>
          <w:rFonts w:asciiTheme="majorBidi" w:hAnsiTheme="majorBidi" w:cstheme="majorBidi"/>
          <w:sz w:val="28"/>
          <w:szCs w:val="28"/>
        </w:rPr>
        <w:t>2567</w:t>
      </w:r>
    </w:p>
    <w:p w14:paraId="7732F4D4" w14:textId="77777777" w:rsidR="00773B86" w:rsidRPr="005E56E7" w:rsidRDefault="00773B86" w:rsidP="00720FF1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2"/>
        </w:rPr>
      </w:pPr>
    </w:p>
    <w:p w14:paraId="28E6169E" w14:textId="6296FDAA" w:rsidR="00F071B2" w:rsidRPr="005E56E7" w:rsidRDefault="00F071B2" w:rsidP="00877D27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5E56E7">
        <w:rPr>
          <w:rFonts w:asciiTheme="majorBidi" w:hAnsiTheme="majorBidi" w:cstheme="majorBidi"/>
          <w:sz w:val="28"/>
          <w:szCs w:val="28"/>
        </w:rPr>
        <w:t> 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FD5320" w:rsidRPr="005E56E7">
        <w:rPr>
          <w:rFonts w:ascii="Angsana New" w:hAnsi="Angsana New"/>
          <w:sz w:val="28"/>
          <w:szCs w:val="28"/>
        </w:rPr>
        <w:t xml:space="preserve"> </w:t>
      </w:r>
      <w:r w:rsidR="00CA5842" w:rsidRPr="005E56E7">
        <w:rPr>
          <w:rFonts w:ascii="Angsana New" w:hAnsi="Angsana New" w:hint="cs"/>
          <w:sz w:val="28"/>
          <w:szCs w:val="28"/>
          <w:cs/>
        </w:rPr>
        <w:t>มิถุนายน</w:t>
      </w:r>
      <w:r w:rsidR="00FD5320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Pr="005E56E7">
        <w:rPr>
          <w:rFonts w:asciiTheme="majorBidi" w:hAnsiTheme="majorBidi" w:cstheme="majorBidi"/>
          <w:sz w:val="28"/>
          <w:szCs w:val="28"/>
        </w:rPr>
        <w:t> </w:t>
      </w:r>
      <w:r w:rsidRPr="005E56E7">
        <w:rPr>
          <w:rFonts w:asciiTheme="majorBidi" w:hAnsiTheme="majorBidi" w:cstheme="majorBidi"/>
          <w:sz w:val="28"/>
          <w:szCs w:val="28"/>
          <w:cs/>
        </w:rPr>
        <w:t>บริษัทมีเงินกู้ยืมระยะยาวจากสถาบันการเงิน มีอัตรา</w:t>
      </w:r>
      <w:r w:rsidR="00282C54" w:rsidRPr="005E56E7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5E56E7">
        <w:rPr>
          <w:rFonts w:asciiTheme="majorBidi" w:hAnsiTheme="majorBidi" w:cstheme="majorBidi"/>
          <w:sz w:val="28"/>
          <w:szCs w:val="28"/>
          <w:cs/>
        </w:rPr>
        <w:t>เงินกู้ยืมขั้นต่ำ</w:t>
      </w:r>
      <w:r w:rsidR="00C86A9A" w:rsidRPr="005E56E7">
        <w:rPr>
          <w:rFonts w:asciiTheme="majorBidi" w:hAnsiTheme="majorBidi" w:cstheme="majorBidi" w:hint="cs"/>
          <w:sz w:val="28"/>
          <w:szCs w:val="28"/>
          <w:cs/>
        </w:rPr>
        <w:t>เฉลี่ย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ลบ</w:t>
      </w:r>
      <w:r w:rsidRPr="005E56E7">
        <w:rPr>
          <w:rFonts w:asciiTheme="majorBidi" w:hAnsiTheme="majorBidi" w:cstheme="majorBidi"/>
          <w:sz w:val="28"/>
          <w:szCs w:val="28"/>
          <w:cs/>
        </w:rPr>
        <w:t>อัตราคงที่ต่อปี</w:t>
      </w:r>
      <w:r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0C5EFB" w:rsidRPr="005E56E7">
        <w:rPr>
          <w:rFonts w:asciiTheme="majorBidi" w:hAnsiTheme="majorBidi" w:cstheme="majorBidi"/>
          <w:sz w:val="28"/>
          <w:szCs w:val="28"/>
          <w:cs/>
        </w:rPr>
        <w:br/>
      </w:r>
      <w:r w:rsidR="00282C54" w:rsidRPr="005E56E7">
        <w:rPr>
          <w:rFonts w:asciiTheme="majorBidi" w:hAnsiTheme="majorBidi" w:cstheme="majorBidi" w:hint="cs"/>
          <w:sz w:val="28"/>
          <w:szCs w:val="28"/>
          <w:cs/>
        </w:rPr>
        <w:t>เงินต้น</w:t>
      </w:r>
      <w:r w:rsidR="00C86A9A" w:rsidRPr="005E56E7">
        <w:rPr>
          <w:rFonts w:asciiTheme="majorBidi" w:hAnsiTheme="majorBidi" w:cstheme="majorBidi" w:hint="cs"/>
          <w:sz w:val="28"/>
          <w:szCs w:val="28"/>
          <w:cs/>
        </w:rPr>
        <w:t>ส่วนที่เหลือ</w:t>
      </w:r>
      <w:r w:rsidR="00EE4864" w:rsidRPr="005E56E7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5E56E7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="00EE4864" w:rsidRPr="005E56E7">
        <w:rPr>
          <w:rFonts w:asciiTheme="majorBidi" w:hAnsiTheme="majorBidi" w:cstheme="majorBidi" w:hint="cs"/>
          <w:sz w:val="28"/>
          <w:szCs w:val="28"/>
          <w:cs/>
        </w:rPr>
        <w:t>คืนตามระยะเวลาที่ระบุไว้ในสัญญา</w:t>
      </w:r>
      <w:r w:rsidR="000C5EFB"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82C54" w:rsidRPr="005E56E7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F733B8" w:rsidRPr="005E56E7">
        <w:rPr>
          <w:rFonts w:asciiTheme="majorBidi" w:hAnsiTheme="majorBidi" w:cstheme="majorBidi" w:hint="cs"/>
          <w:sz w:val="28"/>
          <w:szCs w:val="28"/>
          <w:cs/>
        </w:rPr>
        <w:t xml:space="preserve">ส่วนที่มีกำหนดชำระคืนภายใน </w:t>
      </w:r>
      <w:r w:rsidR="00CA53C1" w:rsidRPr="005E56E7">
        <w:rPr>
          <w:rFonts w:asciiTheme="majorBidi" w:hAnsiTheme="majorBidi" w:cstheme="majorBidi"/>
          <w:sz w:val="28"/>
          <w:szCs w:val="28"/>
        </w:rPr>
        <w:t>1</w:t>
      </w:r>
      <w:r w:rsidR="00F733B8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F733B8" w:rsidRPr="005E56E7">
        <w:rPr>
          <w:rFonts w:asciiTheme="majorBidi" w:hAnsiTheme="majorBidi" w:cstheme="majorBidi" w:hint="cs"/>
          <w:sz w:val="28"/>
          <w:szCs w:val="28"/>
          <w:cs/>
        </w:rPr>
        <w:t>ปี จะถูก</w:t>
      </w:r>
      <w:r w:rsidR="00EE4864" w:rsidRPr="005E56E7">
        <w:rPr>
          <w:rFonts w:asciiTheme="majorBidi" w:hAnsiTheme="majorBidi" w:cstheme="majorBidi" w:hint="cs"/>
          <w:sz w:val="28"/>
          <w:szCs w:val="28"/>
          <w:cs/>
        </w:rPr>
        <w:t>จัดประเภท</w:t>
      </w:r>
      <w:r w:rsidR="00F733B8" w:rsidRPr="005E56E7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="00EE4864" w:rsidRPr="005E56E7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</w:t>
      </w:r>
      <w:r w:rsidR="00721DC2" w:rsidRPr="005E56E7">
        <w:rPr>
          <w:rFonts w:asciiTheme="majorBidi" w:hAnsiTheme="majorBidi"/>
          <w:sz w:val="28"/>
          <w:szCs w:val="28"/>
          <w:cs/>
        </w:rPr>
        <w:t>จากสถาบันการเงิน</w:t>
      </w:r>
      <w:r w:rsidR="00F733B8" w:rsidRPr="005E56E7">
        <w:rPr>
          <w:rFonts w:asciiTheme="majorBidi" w:hAnsiTheme="majorBidi"/>
          <w:sz w:val="28"/>
          <w:szCs w:val="28"/>
          <w:cs/>
        </w:rPr>
        <w:t>ที่ถึงกำหนดชำระภายใน</w:t>
      </w:r>
      <w:r w:rsidR="00F733B8" w:rsidRPr="005E56E7">
        <w:rPr>
          <w:rFonts w:asciiTheme="majorBidi" w:hAnsiTheme="majorBidi" w:hint="cs"/>
          <w:sz w:val="28"/>
          <w:szCs w:val="28"/>
          <w:cs/>
        </w:rPr>
        <w:t>หนึ่ง</w:t>
      </w:r>
      <w:r w:rsidR="00F733B8" w:rsidRPr="005E56E7">
        <w:rPr>
          <w:rFonts w:asciiTheme="majorBidi" w:hAnsiTheme="majorBidi"/>
          <w:sz w:val="28"/>
          <w:szCs w:val="28"/>
          <w:cs/>
        </w:rPr>
        <w:t>ปี</w:t>
      </w:r>
    </w:p>
    <w:p w14:paraId="7A451F2B" w14:textId="631C49C8" w:rsidR="00E02CF6" w:rsidRPr="005E56E7" w:rsidRDefault="00E02CF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4080604" w14:textId="4CD729D5" w:rsidR="00EE4864" w:rsidRPr="005E56E7" w:rsidRDefault="00EE4864" w:rsidP="00EE4864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E56E7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084AFE" w:rsidRPr="005E56E7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5E56E7">
        <w:rPr>
          <w:rFonts w:asciiTheme="majorBidi" w:hAnsiTheme="majorBidi" w:cstheme="majorBidi"/>
          <w:sz w:val="28"/>
          <w:szCs w:val="28"/>
          <w:cs/>
        </w:rPr>
        <w:t>ต่อส่วนของผู้ถือหุ้น</w:t>
      </w:r>
      <w:r w:rsidR="00274D86" w:rsidRPr="005E56E7">
        <w:rPr>
          <w:rFonts w:asciiTheme="majorBidi" w:hAnsiTheme="majorBidi" w:cstheme="majorBidi" w:hint="cs"/>
          <w:sz w:val="28"/>
          <w:szCs w:val="28"/>
          <w:cs/>
        </w:rPr>
        <w:t xml:space="preserve"> การดำรง</w:t>
      </w:r>
      <w:r w:rsidR="00274D86" w:rsidRPr="005E56E7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  <w:r w:rsidR="00274D86" w:rsidRPr="005E56E7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="00274D86" w:rsidRPr="005E56E7">
        <w:rPr>
          <w:rFonts w:asciiTheme="majorBidi" w:hAnsiTheme="majorBidi"/>
          <w:sz w:val="28"/>
          <w:szCs w:val="28"/>
          <w:cs/>
        </w:rPr>
        <w:t>กำหนดสัดส่วนภาระหนี้ต่อมูลค่าหลักประกันไม่เกิน</w:t>
      </w:r>
      <w:r w:rsidR="00274D86" w:rsidRPr="005E56E7">
        <w:rPr>
          <w:rFonts w:asciiTheme="majorBidi" w:hAnsiTheme="majorBidi" w:hint="cs"/>
          <w:sz w:val="28"/>
          <w:szCs w:val="28"/>
          <w:cs/>
        </w:rPr>
        <w:t>ร้อยละ</w:t>
      </w:r>
      <w:r w:rsidR="00274D86" w:rsidRPr="005E56E7">
        <w:rPr>
          <w:rFonts w:asciiTheme="majorBidi" w:hAnsiTheme="majorBidi"/>
          <w:sz w:val="28"/>
          <w:szCs w:val="28"/>
          <w:cs/>
        </w:rPr>
        <w:t xml:space="preserve"> </w:t>
      </w:r>
      <w:r w:rsidR="00CA53C1" w:rsidRPr="005E56E7">
        <w:rPr>
          <w:rFonts w:asciiTheme="majorBidi" w:hAnsiTheme="majorBidi"/>
          <w:sz w:val="28"/>
          <w:szCs w:val="28"/>
        </w:rPr>
        <w:t>70</w:t>
      </w:r>
      <w:r w:rsidR="00274D86" w:rsidRPr="005E56E7">
        <w:rPr>
          <w:rFonts w:asciiTheme="majorBidi" w:hAnsiTheme="majorBidi"/>
          <w:sz w:val="28"/>
          <w:szCs w:val="28"/>
          <w:cs/>
        </w:rPr>
        <w:t xml:space="preserve"> ของมูลค่าหุ้น</w:t>
      </w:r>
      <w:r w:rsidR="00274D86" w:rsidRPr="005E56E7">
        <w:rPr>
          <w:rFonts w:asciiTheme="majorBidi" w:hAnsiTheme="majorBidi" w:hint="cs"/>
          <w:sz w:val="28"/>
          <w:szCs w:val="28"/>
          <w:cs/>
        </w:rPr>
        <w:t>ที่นำมาค้ำประกัน โดยบริษัทได้นำหุ้นสามัญของบริษัทย่อย</w:t>
      </w:r>
      <w:r w:rsidR="00B00CDB" w:rsidRPr="005E56E7">
        <w:rPr>
          <w:rFonts w:asciiTheme="majorBidi" w:hAnsiTheme="majorBidi" w:hint="cs"/>
          <w:sz w:val="28"/>
          <w:szCs w:val="28"/>
          <w:cs/>
        </w:rPr>
        <w:t>ทางอ้อม</w:t>
      </w:r>
      <w:r w:rsidR="00274D86" w:rsidRPr="005E56E7">
        <w:rPr>
          <w:rFonts w:asciiTheme="majorBidi" w:hAnsiTheme="majorBidi" w:hint="cs"/>
          <w:sz w:val="28"/>
          <w:szCs w:val="28"/>
          <w:cs/>
        </w:rPr>
        <w:t>แห่งหนึ่งมาเป็นหลักประกันเงินกู้ยืม</w:t>
      </w:r>
      <w:r w:rsidR="00721DC2" w:rsidRPr="005E56E7">
        <w:rPr>
          <w:rFonts w:asciiTheme="majorBidi" w:hAnsiTheme="majorBidi" w:hint="cs"/>
          <w:sz w:val="28"/>
          <w:szCs w:val="28"/>
          <w:cs/>
        </w:rPr>
        <w:t>ระยะยาว</w:t>
      </w:r>
      <w:r w:rsidR="00274D86" w:rsidRPr="005E56E7">
        <w:rPr>
          <w:rFonts w:asciiTheme="majorBidi" w:hAnsiTheme="majorBidi" w:hint="cs"/>
          <w:sz w:val="28"/>
          <w:szCs w:val="28"/>
          <w:cs/>
        </w:rPr>
        <w:t>จากสถาบันการเงิน</w:t>
      </w:r>
    </w:p>
    <w:p w14:paraId="1DFE7D39" w14:textId="77777777" w:rsidR="00F071B2" w:rsidRPr="005E56E7" w:rsidRDefault="00F071B2" w:rsidP="000458CD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9B3EC47" w14:textId="63AE64D1" w:rsidR="00877D27" w:rsidRPr="005E56E7" w:rsidRDefault="008C6878" w:rsidP="008C6878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ณ วันที่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CA5842" w:rsidRPr="005E56E7">
        <w:rPr>
          <w:rFonts w:ascii="Angsana New" w:hAnsi="Angsana New"/>
          <w:sz w:val="28"/>
          <w:szCs w:val="28"/>
        </w:rPr>
        <w:t xml:space="preserve"> </w:t>
      </w:r>
      <w:r w:rsidR="00CA5842" w:rsidRPr="005E56E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="00FD5320" w:rsidRPr="005E56E7">
        <w:rPr>
          <w:rFonts w:asciiTheme="majorBidi" w:hAnsiTheme="majorBidi" w:cstheme="majorBidi"/>
          <w:sz w:val="28"/>
          <w:szCs w:val="28"/>
        </w:rPr>
        <w:t> </w:t>
      </w:r>
      <w:r w:rsidR="00F071B2" w:rsidRPr="005E56E7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บริษัทย่อยมีเงินกู้ยืมระยะยาวจากสถาบันการเงินโดยมีอัตรา</w:t>
      </w:r>
      <w:r w:rsidR="00282C54" w:rsidRPr="005E56E7">
        <w:rPr>
          <w:rFonts w:asciiTheme="majorBidi" w:hAnsiTheme="majorBidi" w:cstheme="majorBidi" w:hint="cs"/>
          <w:spacing w:val="-4"/>
          <w:sz w:val="28"/>
          <w:szCs w:val="28"/>
          <w:cs/>
        </w:rPr>
        <w:t>ดอกเบี้ย</w:t>
      </w:r>
      <w:r w:rsidR="00F071B2" w:rsidRPr="005E56E7">
        <w:rPr>
          <w:rFonts w:asciiTheme="majorBidi" w:hAnsiTheme="majorBidi" w:cstheme="majorBidi"/>
          <w:spacing w:val="-4"/>
          <w:sz w:val="28"/>
          <w:szCs w:val="28"/>
          <w:cs/>
        </w:rPr>
        <w:t>เงินกู้ยืมขั้นต่ำลบอัตราคงที่ต่อปี</w:t>
      </w:r>
      <w:r w:rsidR="00F071B2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5E56E7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อัตราดอกเบี้ยคงที่ต่อปี อัตราดอกเบี้ย </w:t>
      </w:r>
      <w:r w:rsidR="00711A72" w:rsidRPr="005E56E7">
        <w:rPr>
          <w:rFonts w:asciiTheme="majorBidi" w:hAnsiTheme="majorBidi" w:cstheme="majorBidi"/>
          <w:sz w:val="28"/>
          <w:szCs w:val="28"/>
        </w:rPr>
        <w:t>SOF</w:t>
      </w:r>
      <w:r w:rsidR="003119B2" w:rsidRPr="005E56E7">
        <w:rPr>
          <w:rFonts w:asciiTheme="majorBidi" w:hAnsiTheme="majorBidi" w:cstheme="majorBidi"/>
          <w:sz w:val="28"/>
          <w:szCs w:val="28"/>
        </w:rPr>
        <w:t>R</w:t>
      </w:r>
      <w:r w:rsidR="00F071B2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CA53C1" w:rsidRPr="005E56E7">
        <w:rPr>
          <w:rFonts w:asciiTheme="majorBidi" w:hAnsiTheme="majorBidi" w:cstheme="majorBidi"/>
          <w:sz w:val="28"/>
          <w:szCs w:val="28"/>
        </w:rPr>
        <w:t>3</w:t>
      </w:r>
      <w:r w:rsidR="00F071B2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5E56E7">
        <w:rPr>
          <w:rFonts w:asciiTheme="majorBidi" w:hAnsiTheme="majorBidi" w:cstheme="majorBidi" w:hint="cs"/>
          <w:sz w:val="28"/>
          <w:szCs w:val="28"/>
          <w:cs/>
        </w:rPr>
        <w:t xml:space="preserve">เดือน บวกอัตราส่วนเพิ่มคงที่ต่อปี และอัตราดอกเบี้ย </w:t>
      </w:r>
      <w:r w:rsidR="00F071B2" w:rsidRPr="005E56E7">
        <w:rPr>
          <w:rFonts w:asciiTheme="majorBidi" w:hAnsiTheme="majorBidi" w:cstheme="majorBidi"/>
          <w:sz w:val="28"/>
          <w:szCs w:val="28"/>
        </w:rPr>
        <w:t>TH</w:t>
      </w:r>
      <w:r w:rsidR="00711A72" w:rsidRPr="005E56E7">
        <w:rPr>
          <w:rFonts w:asciiTheme="majorBidi" w:hAnsiTheme="majorBidi" w:cstheme="majorBidi"/>
          <w:sz w:val="28"/>
          <w:szCs w:val="28"/>
        </w:rPr>
        <w:t>OR</w:t>
      </w:r>
      <w:r w:rsidR="006F38A1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AB1E17" w:rsidRPr="005E56E7">
        <w:rPr>
          <w:rFonts w:asciiTheme="majorBidi" w:hAnsiTheme="majorBidi" w:cstheme="majorBidi" w:hint="cs"/>
          <w:sz w:val="28"/>
          <w:szCs w:val="28"/>
          <w:cs/>
        </w:rPr>
        <w:t>เฉ</w:t>
      </w:r>
      <w:r w:rsidR="00744ACE" w:rsidRPr="005E56E7">
        <w:rPr>
          <w:rFonts w:asciiTheme="majorBidi" w:hAnsiTheme="majorBidi" w:cstheme="majorBidi" w:hint="cs"/>
          <w:sz w:val="28"/>
          <w:szCs w:val="28"/>
          <w:cs/>
        </w:rPr>
        <w:t xml:space="preserve">ลี่ย </w:t>
      </w:r>
      <w:r w:rsidR="00CA53C1" w:rsidRPr="005E56E7">
        <w:rPr>
          <w:rFonts w:asciiTheme="majorBidi" w:hAnsiTheme="majorBidi" w:cstheme="majorBidi"/>
          <w:sz w:val="28"/>
          <w:szCs w:val="28"/>
        </w:rPr>
        <w:t>3</w:t>
      </w:r>
      <w:r w:rsidR="00744ACE" w:rsidRPr="005E56E7">
        <w:rPr>
          <w:rFonts w:asciiTheme="majorBidi" w:hAnsiTheme="majorBidi" w:cstheme="majorBidi" w:hint="cs"/>
          <w:sz w:val="28"/>
          <w:szCs w:val="28"/>
          <w:cs/>
        </w:rPr>
        <w:t xml:space="preserve"> เดือน </w:t>
      </w:r>
      <w:r w:rsidR="00F071B2" w:rsidRPr="005E56E7">
        <w:rPr>
          <w:rFonts w:asciiTheme="majorBidi" w:hAnsiTheme="majorBidi" w:cstheme="majorBidi" w:hint="cs"/>
          <w:sz w:val="28"/>
          <w:szCs w:val="28"/>
          <w:cs/>
        </w:rPr>
        <w:t>บวกอัตราส่วนเพิ่มคงที่ต่อป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ี</w:t>
      </w:r>
    </w:p>
    <w:p w14:paraId="486AFA20" w14:textId="77777777" w:rsidR="00877D27" w:rsidRPr="005E56E7" w:rsidRDefault="00877D27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2FD77647" w14:textId="1662A7C6" w:rsidR="00F071B2" w:rsidRPr="005E56E7" w:rsidRDefault="00F071B2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7F7F7F" w:rsidRPr="005E56E7">
        <w:rPr>
          <w:rFonts w:asciiTheme="majorBidi" w:hAnsiTheme="majorBidi"/>
          <w:sz w:val="28"/>
          <w:szCs w:val="28"/>
          <w:cs/>
        </w:rPr>
        <w:t>ระยะยาวจากสถาบันการเงิน</w:t>
      </w:r>
      <w:r w:rsidRPr="005E56E7">
        <w:rPr>
          <w:rFonts w:asciiTheme="majorBidi" w:hAnsiTheme="majorBidi" w:cstheme="majorBidi"/>
          <w:sz w:val="28"/>
          <w:szCs w:val="28"/>
          <w:cs/>
        </w:rPr>
        <w:t>ส่วนใหญ่ของบริษัทย่อยมีกำหนดชำระคืนเงินต้นเมื่อไถ่ถอนโฉนดที่ดิน</w:t>
      </w:r>
      <w:r w:rsidR="007F7F7F"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F7F7F" w:rsidRPr="005E56E7">
        <w:rPr>
          <w:rFonts w:asciiTheme="majorBidi" w:hAnsiTheme="majorBidi"/>
          <w:sz w:val="28"/>
          <w:szCs w:val="28"/>
          <w:cs/>
        </w:rPr>
        <w:t>หรือชำระคืนภายในระยะเวลาที่กำหนดไว้ในสัญญาเงินกู้</w:t>
      </w:r>
      <w:r w:rsidR="007F7F7F" w:rsidRPr="005E56E7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5E56E7">
        <w:rPr>
          <w:rFonts w:asciiTheme="majorBidi" w:hAnsiTheme="majorBidi"/>
          <w:sz w:val="28"/>
          <w:szCs w:val="28"/>
          <w:cs/>
        </w:rPr>
        <w:t>เงินต้นส่วนที่เหลือ</w:t>
      </w:r>
      <w:r w:rsidR="00F733B8" w:rsidRPr="005E56E7">
        <w:rPr>
          <w:rFonts w:asciiTheme="majorBidi" w:hAnsiTheme="majorBidi" w:hint="cs"/>
          <w:sz w:val="28"/>
          <w:szCs w:val="28"/>
          <w:cs/>
        </w:rPr>
        <w:t>ที่</w:t>
      </w:r>
      <w:r w:rsidR="007F7F7F" w:rsidRPr="005E56E7">
        <w:rPr>
          <w:rFonts w:asciiTheme="majorBidi" w:hAnsiTheme="majorBidi"/>
          <w:sz w:val="28"/>
          <w:szCs w:val="28"/>
          <w:cs/>
        </w:rPr>
        <w:t xml:space="preserve">มีกำหนดชำระคืนภายใน </w:t>
      </w:r>
      <w:r w:rsidR="00CA53C1" w:rsidRPr="005E56E7">
        <w:rPr>
          <w:rFonts w:asciiTheme="majorBidi" w:hAnsiTheme="majorBidi"/>
          <w:sz w:val="28"/>
          <w:szCs w:val="28"/>
        </w:rPr>
        <w:t>1</w:t>
      </w:r>
      <w:r w:rsidR="007F7F7F" w:rsidRPr="005E56E7">
        <w:rPr>
          <w:rFonts w:asciiTheme="majorBidi" w:hAnsiTheme="majorBidi"/>
          <w:sz w:val="28"/>
          <w:szCs w:val="28"/>
          <w:cs/>
        </w:rPr>
        <w:t xml:space="preserve"> ปี</w:t>
      </w:r>
      <w:r w:rsidR="00F733B8" w:rsidRPr="005E56E7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5E56E7">
        <w:rPr>
          <w:rFonts w:asciiTheme="majorBidi" w:hAnsiTheme="majorBidi"/>
          <w:sz w:val="28"/>
          <w:szCs w:val="28"/>
          <w:cs/>
        </w:rPr>
        <w:t>จะถูกจัดประเภท</w:t>
      </w:r>
      <w:r w:rsidR="00F733B8" w:rsidRPr="005E56E7">
        <w:rPr>
          <w:rFonts w:asciiTheme="majorBidi" w:hAnsiTheme="majorBidi" w:hint="cs"/>
          <w:sz w:val="28"/>
          <w:szCs w:val="28"/>
          <w:cs/>
        </w:rPr>
        <w:t>เป็น</w:t>
      </w:r>
      <w:r w:rsidR="007F7F7F" w:rsidRPr="005E56E7">
        <w:rPr>
          <w:rFonts w:asciiTheme="majorBidi" w:hAnsiTheme="majorBidi"/>
          <w:sz w:val="28"/>
          <w:szCs w:val="28"/>
          <w:cs/>
        </w:rPr>
        <w:t>เงินกู้ยืมระยะยาวจากสถาบันการเงินที่ถึงกำหนดชำระภายใน</w:t>
      </w:r>
      <w:r w:rsidR="00F733B8" w:rsidRPr="005E56E7">
        <w:rPr>
          <w:rFonts w:asciiTheme="majorBidi" w:hAnsiTheme="majorBidi" w:hint="cs"/>
          <w:sz w:val="28"/>
          <w:szCs w:val="28"/>
          <w:cs/>
        </w:rPr>
        <w:t>หนึ่ง</w:t>
      </w:r>
      <w:r w:rsidR="007F7F7F" w:rsidRPr="005E56E7">
        <w:rPr>
          <w:rFonts w:asciiTheme="majorBidi" w:hAnsiTheme="majorBidi"/>
          <w:sz w:val="28"/>
          <w:szCs w:val="28"/>
          <w:cs/>
        </w:rPr>
        <w:t>ปี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FD61033" w14:textId="77777777" w:rsidR="00E112AF" w:rsidRPr="005E56E7" w:rsidRDefault="00E112AF" w:rsidP="005E1349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7DC11B0" w14:textId="72B715FD" w:rsidR="00F071B2" w:rsidRPr="005E56E7" w:rsidRDefault="00F071B2" w:rsidP="005E1349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</w:t>
      </w:r>
      <w:r w:rsidRPr="005E56E7">
        <w:rPr>
          <w:rFonts w:asciiTheme="majorBidi" w:hAnsiTheme="majorBidi" w:cstheme="majorBidi"/>
          <w:spacing w:val="-2"/>
          <w:sz w:val="28"/>
          <w:szCs w:val="28"/>
          <w:cs/>
        </w:rPr>
        <w:t>ของผู้ถือหุ้น</w:t>
      </w:r>
      <w:r w:rsidRPr="005E56E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การดำรงอัตราส่วนความสามารถในการชำระหนี้ </w:t>
      </w:r>
      <w:r w:rsidR="0020511A" w:rsidRPr="005E56E7">
        <w:rPr>
          <w:rFonts w:asciiTheme="majorBidi" w:hAnsiTheme="majorBidi" w:cstheme="majorBidi"/>
          <w:spacing w:val="-2"/>
          <w:sz w:val="28"/>
          <w:szCs w:val="28"/>
          <w:cs/>
        </w:rPr>
        <w:t>การดำรงอัตราส่วนหนี้สิน</w:t>
      </w:r>
      <w:r w:rsidR="0020511A"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>ที่มีภาระดอกเบี้ย</w:t>
      </w:r>
      <w:r w:rsidR="0020511A" w:rsidRPr="005E56E7">
        <w:rPr>
          <w:rFonts w:asciiTheme="majorBidi" w:hAnsiTheme="majorBidi" w:cstheme="majorBidi"/>
          <w:spacing w:val="-2"/>
          <w:sz w:val="28"/>
          <w:szCs w:val="28"/>
          <w:cs/>
        </w:rPr>
        <w:t>ต่อส่วนของผู้ถือหุ้น</w:t>
      </w:r>
      <w:r w:rsidR="0020511A"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E56E7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5E56E7">
        <w:rPr>
          <w:rFonts w:asciiTheme="majorBidi" w:hAnsiTheme="majorBidi" w:cstheme="majorBidi"/>
          <w:sz w:val="28"/>
          <w:szCs w:val="28"/>
          <w:cs/>
        </w:rPr>
        <w:t>ต่อกำไรก่อนหักดอกเบี้ยจ่าย ภาษี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 </w:t>
      </w:r>
      <w:r w:rsidR="000A6F0F" w:rsidRPr="005E56E7">
        <w:rPr>
          <w:rFonts w:asciiTheme="majorBidi" w:hAnsiTheme="majorBidi" w:cstheme="majorBidi"/>
          <w:sz w:val="28"/>
          <w:szCs w:val="28"/>
        </w:rPr>
        <w:br/>
      </w:r>
      <w:r w:rsidRPr="005E56E7">
        <w:rPr>
          <w:rFonts w:asciiTheme="majorBidi" w:hAnsiTheme="majorBidi" w:cstheme="majorBidi"/>
          <w:sz w:val="28"/>
          <w:szCs w:val="28"/>
          <w:cs/>
        </w:rPr>
        <w:t>การควบหรือรวมกิจการกับบริษัทอื่น การลงทุนในหลักทรัพย์ การลดทุนหรือจ่ายเงินปันผล และการโอนสิทธิในสัญญาประกันภัยและสัญญาก่อสร้าง เป็นต้น</w:t>
      </w:r>
    </w:p>
    <w:p w14:paraId="1CFE6C0B" w14:textId="77777777" w:rsidR="00274D86" w:rsidRPr="005E56E7" w:rsidRDefault="00274D86" w:rsidP="00274D86">
      <w:pPr>
        <w:pStyle w:val="ListParagraph"/>
        <w:rPr>
          <w:rFonts w:asciiTheme="majorBidi" w:hAnsiTheme="majorBidi" w:cstheme="majorBidi"/>
          <w:sz w:val="22"/>
          <w:cs/>
        </w:rPr>
      </w:pPr>
    </w:p>
    <w:p w14:paraId="288273AA" w14:textId="73CDBC64" w:rsidR="00F071B2" w:rsidRPr="005E56E7" w:rsidRDefault="00F071B2" w:rsidP="000458CD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อาคาร โรงไฟฟ้า เครื่องจักรและอุปกรณ์ที่นำมาใช้ในโรงไฟฟ้า </w:t>
      </w:r>
      <w:r w:rsidRPr="005E56E7">
        <w:rPr>
          <w:rFonts w:asciiTheme="majorBidi" w:hAnsiTheme="majorBidi" w:cstheme="majorBidi"/>
          <w:sz w:val="28"/>
          <w:szCs w:val="28"/>
          <w:cs/>
        </w:rPr>
        <w:t>ไปจดจำนองไว้กับสถาบันการเงินรวมถึงโอนสิทธิในสัญญาประกันภัย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6A9A" w:rsidRPr="005E56E7">
        <w:rPr>
          <w:rFonts w:asciiTheme="majorBidi" w:hAnsiTheme="majorBidi" w:cstheme="majorBidi"/>
          <w:sz w:val="28"/>
          <w:szCs w:val="28"/>
          <w:cs/>
        </w:rPr>
        <w:br/>
      </w:r>
      <w:r w:rsidR="001A79EA" w:rsidRPr="005E56E7">
        <w:rPr>
          <w:rFonts w:asciiTheme="majorBidi" w:hAnsiTheme="majorBidi" w:cstheme="majorBidi" w:hint="cs"/>
          <w:sz w:val="28"/>
          <w:szCs w:val="28"/>
          <w:cs/>
        </w:rPr>
        <w:t xml:space="preserve">สิทธิในสัญญาเช่าที่ดิน 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และสิทธิเรียกร้องในบัญชีเงินฝากธนาคาร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เพื่อใช้เป็นหลักประกัน</w:t>
      </w:r>
      <w:r w:rsidR="005E1349" w:rsidRPr="005E56E7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เงินเบิกเกินบัญชีธนาคารและ</w:t>
      </w:r>
      <w:r w:rsidRPr="005E56E7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</w:p>
    <w:p w14:paraId="6ADDEA2D" w14:textId="77777777" w:rsidR="00877D27" w:rsidRPr="005E56E7" w:rsidRDefault="00877D27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23F5BEB" w14:textId="160CC532" w:rsidR="002A74DB" w:rsidRPr="005E56E7" w:rsidRDefault="002A74DB" w:rsidP="002A74DB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CA5842" w:rsidRPr="005E56E7">
        <w:rPr>
          <w:rFonts w:ascii="Angsana New" w:hAnsi="Angsana New"/>
          <w:sz w:val="28"/>
          <w:szCs w:val="28"/>
        </w:rPr>
        <w:t xml:space="preserve"> </w:t>
      </w:r>
      <w:r w:rsidR="00CA5842" w:rsidRPr="005E56E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="00FD5320" w:rsidRPr="005E56E7">
        <w:rPr>
          <w:rFonts w:asciiTheme="majorBidi" w:hAnsiTheme="majorBidi" w:cstheme="majorBidi"/>
          <w:sz w:val="28"/>
          <w:szCs w:val="28"/>
        </w:rPr>
        <w:t> 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กลุ่มบริษัทและบริษัทมีวงเงินสินเชื่อซึ่งยังไม่ได้เบิกใช้จำนวน</w:t>
      </w:r>
      <w:r w:rsidR="00C459D9"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A53C1" w:rsidRPr="005E56E7">
        <w:rPr>
          <w:rFonts w:asciiTheme="majorBidi" w:hAnsiTheme="majorBidi" w:cstheme="majorBidi"/>
          <w:sz w:val="28"/>
          <w:szCs w:val="28"/>
        </w:rPr>
        <w:t>15</w:t>
      </w:r>
      <w:r w:rsidR="004638AD" w:rsidRPr="005E56E7">
        <w:rPr>
          <w:rFonts w:asciiTheme="majorBidi" w:hAnsiTheme="majorBidi" w:cstheme="majorBidi"/>
          <w:sz w:val="28"/>
          <w:szCs w:val="28"/>
        </w:rPr>
        <w:t>,</w:t>
      </w:r>
      <w:r w:rsidR="00CA53C1" w:rsidRPr="005E56E7">
        <w:rPr>
          <w:rFonts w:asciiTheme="majorBidi" w:hAnsiTheme="majorBidi" w:cstheme="majorBidi"/>
          <w:sz w:val="28"/>
          <w:szCs w:val="28"/>
        </w:rPr>
        <w:t>698</w:t>
      </w:r>
      <w:r w:rsidR="004638AD" w:rsidRPr="005E56E7">
        <w:rPr>
          <w:rFonts w:asciiTheme="majorBidi" w:hAnsiTheme="majorBidi" w:cstheme="majorBidi"/>
          <w:sz w:val="28"/>
          <w:szCs w:val="28"/>
        </w:rPr>
        <w:t>.</w:t>
      </w:r>
      <w:r w:rsidR="00CA53C1" w:rsidRPr="005E56E7">
        <w:rPr>
          <w:rFonts w:asciiTheme="majorBidi" w:hAnsiTheme="majorBidi" w:cstheme="majorBidi"/>
          <w:sz w:val="28"/>
          <w:szCs w:val="28"/>
        </w:rPr>
        <w:t>47</w:t>
      </w:r>
      <w:r w:rsidR="00A92BEC"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="00873418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CA53C1" w:rsidRPr="005E56E7">
        <w:rPr>
          <w:rFonts w:asciiTheme="majorBidi" w:hAnsiTheme="majorBidi" w:cstheme="majorBidi"/>
          <w:sz w:val="28"/>
          <w:szCs w:val="28"/>
        </w:rPr>
        <w:t>2</w:t>
      </w:r>
      <w:r w:rsidR="0043118D" w:rsidRPr="005E56E7">
        <w:rPr>
          <w:rFonts w:asciiTheme="majorBidi" w:hAnsiTheme="majorBidi" w:cstheme="majorBidi"/>
          <w:sz w:val="28"/>
          <w:szCs w:val="28"/>
        </w:rPr>
        <w:t>,</w:t>
      </w:r>
      <w:r w:rsidR="00CA53C1" w:rsidRPr="005E56E7">
        <w:rPr>
          <w:rFonts w:asciiTheme="majorBidi" w:hAnsiTheme="majorBidi" w:cstheme="majorBidi"/>
          <w:sz w:val="28"/>
          <w:szCs w:val="28"/>
        </w:rPr>
        <w:t>690</w:t>
      </w:r>
      <w:r w:rsidR="0043118D" w:rsidRPr="005E56E7">
        <w:rPr>
          <w:rFonts w:asciiTheme="majorBidi" w:hAnsiTheme="majorBidi" w:cstheme="majorBidi"/>
          <w:sz w:val="28"/>
          <w:szCs w:val="28"/>
        </w:rPr>
        <w:t>.</w:t>
      </w:r>
      <w:r w:rsidR="00CA53C1" w:rsidRPr="005E56E7">
        <w:rPr>
          <w:rFonts w:asciiTheme="majorBidi" w:hAnsiTheme="majorBidi" w:cstheme="majorBidi"/>
          <w:sz w:val="28"/>
          <w:szCs w:val="28"/>
        </w:rPr>
        <w:t>74</w:t>
      </w:r>
      <w:r w:rsidR="00A92BEC"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Pr="005E56E7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CA53C1" w:rsidRPr="005E56E7">
        <w:rPr>
          <w:rFonts w:asciiTheme="majorBidi" w:hAnsiTheme="majorBidi" w:cstheme="majorBidi"/>
          <w:i/>
          <w:iCs/>
          <w:sz w:val="28"/>
          <w:szCs w:val="28"/>
        </w:rPr>
        <w:t>30</w:t>
      </w:r>
      <w:r w:rsidRPr="005E56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E56E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CA53C1" w:rsidRPr="005E56E7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5E56E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A53C1" w:rsidRPr="005E56E7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ED55C0" w:rsidRPr="005E56E7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CA53C1" w:rsidRPr="005E56E7">
        <w:rPr>
          <w:rFonts w:asciiTheme="majorBidi" w:hAnsiTheme="majorBidi" w:cstheme="majorBidi"/>
          <w:i/>
          <w:iCs/>
          <w:sz w:val="28"/>
          <w:szCs w:val="28"/>
        </w:rPr>
        <w:t>630</w:t>
      </w:r>
      <w:r w:rsidR="00ED55C0" w:rsidRPr="005E56E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A53C1" w:rsidRPr="005E56E7">
        <w:rPr>
          <w:rFonts w:asciiTheme="majorBidi" w:hAnsiTheme="majorBidi" w:cstheme="majorBidi"/>
          <w:i/>
          <w:iCs/>
          <w:sz w:val="28"/>
          <w:szCs w:val="28"/>
        </w:rPr>
        <w:t>29</w:t>
      </w:r>
      <w:r w:rsidRPr="005E56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E56E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CA53C1" w:rsidRPr="005E56E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ED55C0" w:rsidRPr="005E56E7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CA53C1" w:rsidRPr="005E56E7">
        <w:rPr>
          <w:rFonts w:asciiTheme="majorBidi" w:hAnsiTheme="majorBidi" w:cstheme="majorBidi"/>
          <w:i/>
          <w:iCs/>
          <w:sz w:val="28"/>
          <w:szCs w:val="28"/>
        </w:rPr>
        <w:t>590</w:t>
      </w:r>
      <w:r w:rsidR="00ED55C0" w:rsidRPr="005E56E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A53C1" w:rsidRPr="005E56E7">
        <w:rPr>
          <w:rFonts w:asciiTheme="majorBidi" w:hAnsiTheme="majorBidi" w:cstheme="majorBidi"/>
          <w:i/>
          <w:iCs/>
          <w:sz w:val="28"/>
          <w:szCs w:val="28"/>
        </w:rPr>
        <w:t>74</w:t>
      </w:r>
      <w:r w:rsidRPr="005E56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E56E7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</w:p>
    <w:p w14:paraId="6A5B993B" w14:textId="77777777" w:rsidR="002A74DB" w:rsidRPr="005E56E7" w:rsidRDefault="002A74DB" w:rsidP="002A74D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D82D18" w14:textId="65874A6E" w:rsidR="002A74DB" w:rsidRPr="005E56E7" w:rsidRDefault="002A74DB" w:rsidP="002A74DB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2A74DB" w:rsidRPr="005E56E7" w:rsidSect="001E55F4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p w14:paraId="08FC89E0" w14:textId="58231D13" w:rsidR="00CA3B97" w:rsidRPr="005E56E7" w:rsidRDefault="000F047A" w:rsidP="00CA3B97">
      <w:pPr>
        <w:numPr>
          <w:ilvl w:val="0"/>
          <w:numId w:val="2"/>
        </w:numPr>
        <w:tabs>
          <w:tab w:val="left" w:pos="540"/>
        </w:tabs>
        <w:spacing w:line="240" w:lineRule="auto"/>
        <w:ind w:left="-180" w:hanging="450"/>
        <w:rPr>
          <w:rFonts w:ascii="Angsana New" w:hAnsi="Angsana New"/>
          <w:b/>
          <w:bCs/>
          <w:sz w:val="28"/>
          <w:szCs w:val="28"/>
          <w:lang w:val="th-TH"/>
        </w:rPr>
      </w:pPr>
      <w:bookmarkStart w:id="1" w:name="_Hlk132984420"/>
      <w:r w:rsidRPr="005E56E7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ส่วนงานดำเนินงาน</w:t>
      </w:r>
      <w:r w:rsidRPr="005E56E7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และการจำแนกรายได้</w:t>
      </w:r>
      <w:bookmarkEnd w:id="1"/>
    </w:p>
    <w:p w14:paraId="2B460021" w14:textId="77777777" w:rsidR="00A92BEC" w:rsidRPr="005E56E7" w:rsidRDefault="00A92BEC" w:rsidP="00FF7ECB">
      <w:pPr>
        <w:spacing w:line="40" w:lineRule="atLeast"/>
        <w:rPr>
          <w:sz w:val="12"/>
          <w:szCs w:val="12"/>
        </w:rPr>
      </w:pPr>
    </w:p>
    <w:tbl>
      <w:tblPr>
        <w:tblpPr w:leftFromText="180" w:rightFromText="180" w:vertAnchor="text" w:horzAnchor="margin" w:tblpX="-710" w:tblpY="25"/>
        <w:tblW w:w="15821" w:type="dxa"/>
        <w:tblLayout w:type="fixed"/>
        <w:tblLook w:val="00A0" w:firstRow="1" w:lastRow="0" w:firstColumn="1" w:lastColumn="0" w:noHBand="0" w:noVBand="0"/>
      </w:tblPr>
      <w:tblGrid>
        <w:gridCol w:w="2580"/>
        <w:gridCol w:w="558"/>
        <w:gridCol w:w="289"/>
        <w:gridCol w:w="529"/>
        <w:gridCol w:w="274"/>
        <w:gridCol w:w="548"/>
        <w:gridCol w:w="255"/>
        <w:gridCol w:w="587"/>
        <w:gridCol w:w="250"/>
        <w:gridCol w:w="556"/>
        <w:gridCol w:w="259"/>
        <w:gridCol w:w="616"/>
        <w:gridCol w:w="236"/>
        <w:gridCol w:w="570"/>
        <w:gridCol w:w="259"/>
        <w:gridCol w:w="616"/>
        <w:gridCol w:w="257"/>
        <w:gridCol w:w="566"/>
        <w:gridCol w:w="261"/>
        <w:gridCol w:w="577"/>
        <w:gridCol w:w="248"/>
        <w:gridCol w:w="568"/>
        <w:gridCol w:w="255"/>
        <w:gridCol w:w="588"/>
        <w:gridCol w:w="236"/>
        <w:gridCol w:w="576"/>
        <w:gridCol w:w="255"/>
        <w:gridCol w:w="604"/>
        <w:gridCol w:w="257"/>
        <w:gridCol w:w="625"/>
        <w:gridCol w:w="260"/>
        <w:gridCol w:w="686"/>
        <w:gridCol w:w="20"/>
      </w:tblGrid>
      <w:tr w:rsidR="006A3AF2" w:rsidRPr="005E56E7" w14:paraId="639342D5" w14:textId="77777777" w:rsidTr="00731518">
        <w:trPr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F811B" w14:textId="77777777" w:rsidR="006A3AF2" w:rsidRPr="005E56E7" w:rsidRDefault="006A3AF2" w:rsidP="008465D3">
            <w:pPr>
              <w:spacing w:line="240" w:lineRule="auto"/>
              <w:ind w:left="-288" w:firstLine="2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3E28E6C3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229ADB7" w14:textId="77777777" w:rsidR="006A3AF2" w:rsidRPr="005E56E7" w:rsidRDefault="006A3AF2" w:rsidP="008465D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53FA2E61" w14:textId="2C6B36A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FD22477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7BCDD247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08E0F6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49AAF7E3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EF493FC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47DE0031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ABA22E1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41D8EBBA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D81E2E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330A9BDC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90A15E6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gridSpan w:val="4"/>
            <w:tcBorders>
              <w:left w:val="nil"/>
              <w:right w:val="nil"/>
            </w:tcBorders>
            <w:vAlign w:val="bottom"/>
          </w:tcPr>
          <w:p w14:paraId="52F6DD43" w14:textId="77777777" w:rsidR="006A3AF2" w:rsidRPr="005E56E7" w:rsidRDefault="006A3AF2" w:rsidP="008465D3">
            <w:pPr>
              <w:spacing w:line="240" w:lineRule="auto"/>
              <w:ind w:left="-115" w:right="3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3AF2" w:rsidRPr="005E56E7" w14:paraId="1BA67622" w14:textId="77777777" w:rsidTr="00731518">
        <w:trPr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7CA02" w14:textId="7598EC5D" w:rsidR="006A3AF2" w:rsidRPr="005E56E7" w:rsidRDefault="00CA5842" w:rsidP="008465D3">
            <w:pPr>
              <w:spacing w:line="240" w:lineRule="auto"/>
              <w:ind w:left="-288" w:firstLine="288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  <w:t>สำหรับงวดเก้าเดือนสิ้นสุด</w:t>
            </w: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458D8665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  <w:p w14:paraId="61699819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อสังหาริมทรัพย์เพื่อขาย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AFCD4E5" w14:textId="77777777" w:rsidR="006A3AF2" w:rsidRPr="005E56E7" w:rsidRDefault="006A3AF2" w:rsidP="008465D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046F1AD6" w14:textId="77777777" w:rsidR="00744673" w:rsidRPr="005E56E7" w:rsidRDefault="00744673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  <w:p w14:paraId="4080188D" w14:textId="4EF76874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</w:rPr>
              <w:t>อสังหาริมทรัพย์เพื่อ</w:t>
            </w:r>
          </w:p>
          <w:p w14:paraId="0D3ABE61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</w:rPr>
              <w:t>ให้เช่าและบริการ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1A64AF5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039669EE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  <w:p w14:paraId="3C6A8988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ด้านอุตสาหกรรม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2AF77A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3164F1B1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  <w:p w14:paraId="0898DC23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ผลิตและจำหน่ายกระแสไฟฟ้า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B41CD1B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56666CF5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ปรึกษาการบริหารและ</w:t>
            </w:r>
          </w:p>
          <w:p w14:paraId="326EDF6D" w14:textId="4572B9FE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ควบคุมงานก่อสร้าง</w:t>
            </w:r>
            <w:r w:rsidR="00B26A2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 xml:space="preserve"> บริการด้านการออกแบบ</w:t>
            </w:r>
            <w:r w:rsidR="001232EF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งานสถาปัตยกรรม วิศวกรรม</w:t>
            </w:r>
            <w:r w:rsidR="00744673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 xml:space="preserve"> และบริการอื่น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27E2C11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1D6D6F5B" w14:textId="77777777" w:rsidR="006A3AF2" w:rsidRPr="005E56E7" w:rsidRDefault="006A3AF2" w:rsidP="008465D3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  <w:p w14:paraId="0A55AE1C" w14:textId="77777777" w:rsidR="006A3AF2" w:rsidRPr="005E56E7" w:rsidRDefault="006A3AF2" w:rsidP="008465D3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ส่วนงานธุรกิจอื่น ๆ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05168E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223F09C6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66AFA5" w14:textId="77777777" w:rsidR="006A3AF2" w:rsidRPr="005E56E7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gridSpan w:val="4"/>
            <w:tcBorders>
              <w:left w:val="nil"/>
              <w:right w:val="nil"/>
            </w:tcBorders>
            <w:vAlign w:val="bottom"/>
          </w:tcPr>
          <w:p w14:paraId="696D280D" w14:textId="77777777" w:rsidR="006A3AF2" w:rsidRPr="005E56E7" w:rsidRDefault="006A3AF2" w:rsidP="008465D3">
            <w:pPr>
              <w:spacing w:line="240" w:lineRule="auto"/>
              <w:ind w:left="-115" w:right="3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CA77C4" w:rsidRPr="005E56E7" w14:paraId="2755C4B8" w14:textId="77777777" w:rsidTr="00731518">
        <w:trPr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EB00C" w14:textId="7551551A" w:rsidR="00CA77C4" w:rsidRPr="005E56E7" w:rsidRDefault="00FD5320" w:rsidP="00CA77C4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  <w:t xml:space="preserve">   </w:t>
            </w:r>
            <w:r w:rsidR="00CA5842"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  <w:t>วันที่</w:t>
            </w:r>
            <w:r w:rsidR="00CA5842"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30</w:t>
            </w:r>
            <w:r w:rsidR="00CA5842"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CA5842"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3A8490F4" w14:textId="234AAF83" w:rsidR="00CA77C4" w:rsidRPr="005E56E7" w:rsidRDefault="00CA53C1" w:rsidP="00CA77C4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AB9BD41" w14:textId="77777777" w:rsidR="00CA77C4" w:rsidRPr="005E56E7" w:rsidRDefault="00CA77C4" w:rsidP="00CA77C4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29E2D93" w14:textId="6992CF2A" w:rsidR="00CA77C4" w:rsidRPr="005E56E7" w:rsidRDefault="00CA53C1" w:rsidP="00CA77C4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471467" w14:textId="77777777" w:rsidR="00CA77C4" w:rsidRPr="005E56E7" w:rsidRDefault="00CA77C4" w:rsidP="00CA77C4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16E68F82" w14:textId="2FE03C35" w:rsidR="00CA77C4" w:rsidRPr="005E56E7" w:rsidRDefault="00CA53C1" w:rsidP="00CA77C4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1C2AC5" w14:textId="77777777" w:rsidR="00CA77C4" w:rsidRPr="005E56E7" w:rsidRDefault="00CA77C4" w:rsidP="00CA77C4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1A1986B" w14:textId="38E3D6AC" w:rsidR="00CA77C4" w:rsidRPr="005E56E7" w:rsidRDefault="00CA53C1" w:rsidP="00CA77C4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F60F3F9" w14:textId="77777777" w:rsidR="00CA77C4" w:rsidRPr="005E56E7" w:rsidRDefault="00CA77C4" w:rsidP="00CA77C4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57C6CA6" w14:textId="6BA60439" w:rsidR="00CA77C4" w:rsidRPr="005E56E7" w:rsidRDefault="00CA53C1" w:rsidP="00CA77C4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1610A4D" w14:textId="77777777" w:rsidR="00CA77C4" w:rsidRPr="005E56E7" w:rsidRDefault="00CA77C4" w:rsidP="00CA77C4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2D4F854" w14:textId="0BCB7EC1" w:rsidR="00CA77C4" w:rsidRPr="005E56E7" w:rsidRDefault="00CA53C1" w:rsidP="00CA77C4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476583" w14:textId="77777777" w:rsidR="00CA77C4" w:rsidRPr="005E56E7" w:rsidRDefault="00CA77C4" w:rsidP="00CA77C4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10E38DE" w14:textId="35DD6D0D" w:rsidR="00CA77C4" w:rsidRPr="005E56E7" w:rsidRDefault="00CA53C1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9A8742B" w14:textId="77777777" w:rsidR="00CA77C4" w:rsidRPr="005E56E7" w:rsidRDefault="00CA77C4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E7D4F17" w14:textId="7E81FFA9" w:rsidR="00CA77C4" w:rsidRPr="005E56E7" w:rsidRDefault="00CA53C1" w:rsidP="00CA77C4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8500B68" w14:textId="77777777" w:rsidR="00CA77C4" w:rsidRPr="005E56E7" w:rsidRDefault="00CA77C4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1D27DC1" w14:textId="38913D52" w:rsidR="00CA77C4" w:rsidRPr="005E56E7" w:rsidRDefault="00CA53C1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632F414F" w14:textId="77777777" w:rsidR="00CA77C4" w:rsidRPr="005E56E7" w:rsidRDefault="00CA77C4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6E958A1" w14:textId="6BE8D3ED" w:rsidR="00CA77C4" w:rsidRPr="005E56E7" w:rsidRDefault="00CA53C1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F9E5AA" w14:textId="77777777" w:rsidR="00CA77C4" w:rsidRPr="005E56E7" w:rsidRDefault="00CA77C4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DEC880B" w14:textId="56FD5D7A" w:rsidR="00CA77C4" w:rsidRPr="005E56E7" w:rsidRDefault="00CA53C1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2BED4F" w14:textId="77777777" w:rsidR="00CA77C4" w:rsidRPr="005E56E7" w:rsidRDefault="00CA77C4" w:rsidP="00CA77C4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E3BA4F8" w14:textId="64CA3D40" w:rsidR="00CA77C4" w:rsidRPr="005E56E7" w:rsidRDefault="00CA53C1" w:rsidP="00CA77C4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34C3EA" w14:textId="77777777" w:rsidR="00CA77C4" w:rsidRPr="005E56E7" w:rsidRDefault="00CA77C4" w:rsidP="00CA77C4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04CD1BB" w14:textId="52C5ECE7" w:rsidR="00CA77C4" w:rsidRPr="005E56E7" w:rsidRDefault="00CA53C1" w:rsidP="00CA77C4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E16D816" w14:textId="77777777" w:rsidR="00CA77C4" w:rsidRPr="005E56E7" w:rsidRDefault="00CA77C4" w:rsidP="00CA77C4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5D6CA639" w14:textId="5ABB5764" w:rsidR="00CA77C4" w:rsidRPr="005E56E7" w:rsidRDefault="00CA53C1" w:rsidP="00CA77C4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C31B791" w14:textId="77777777" w:rsidR="00CA77C4" w:rsidRPr="005E56E7" w:rsidRDefault="00CA77C4" w:rsidP="00CA77C4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A5C0DDF" w14:textId="3680D8FD" w:rsidR="00CA77C4" w:rsidRPr="005E56E7" w:rsidRDefault="00CA53C1" w:rsidP="00CA77C4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88CCF79" w14:textId="77777777" w:rsidR="00CA77C4" w:rsidRPr="005E56E7" w:rsidRDefault="00CA77C4" w:rsidP="00CA77C4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1D0015EC" w14:textId="3A6AE148" w:rsidR="00CA77C4" w:rsidRPr="005E56E7" w:rsidRDefault="00CA53C1" w:rsidP="00CA77C4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</w:tr>
      <w:tr w:rsidR="006A3AF2" w:rsidRPr="005E56E7" w14:paraId="1E7D395C" w14:textId="77777777" w:rsidTr="00731518">
        <w:trPr>
          <w:gridAfter w:val="1"/>
          <w:wAfter w:w="20" w:type="dxa"/>
          <w:trHeight w:val="20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ACF51" w14:textId="77777777" w:rsidR="006A3AF2" w:rsidRPr="005E56E7" w:rsidRDefault="006A3AF2" w:rsidP="008465D3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21" w:type="dxa"/>
            <w:gridSpan w:val="31"/>
            <w:tcBorders>
              <w:left w:val="nil"/>
              <w:right w:val="nil"/>
            </w:tcBorders>
            <w:vAlign w:val="bottom"/>
          </w:tcPr>
          <w:p w14:paraId="03102C39" w14:textId="73116802" w:rsidR="006A3AF2" w:rsidRPr="005E56E7" w:rsidRDefault="006A3AF2" w:rsidP="008465D3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</w:rPr>
              <w:t>(</w:t>
            </w:r>
            <w:r w:rsidRPr="005E56E7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5E56E7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15351A" w:rsidRPr="005E56E7" w14:paraId="4690783D" w14:textId="77777777" w:rsidTr="009A25B6">
        <w:trPr>
          <w:trHeight w:val="21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E502C" w14:textId="77777777" w:rsidR="0015351A" w:rsidRPr="005E56E7" w:rsidRDefault="0015351A" w:rsidP="0015351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512678FB" w14:textId="1BA824D2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251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78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FC1C96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21E17372" w14:textId="40ED7452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806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116A4CB" w14:textId="0EFF5C86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3CBCEB6B" w14:textId="02450BE8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86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15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6A04263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3D1F93A0" w14:textId="7EBFB2A1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17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F6F3BC9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695585FA" w14:textId="2B46E796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275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91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101C0AF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B49AC87" w14:textId="51932E04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548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6C7E4D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71361FD8" w14:textId="5114F539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446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51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470936F" w14:textId="77777777" w:rsidR="0015351A" w:rsidRPr="005E56E7" w:rsidRDefault="0015351A" w:rsidP="0015351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DD4EDCE" w14:textId="5DC394E9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893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CB3C190" w14:textId="77777777" w:rsidR="0015351A" w:rsidRPr="005E56E7" w:rsidRDefault="0015351A" w:rsidP="0015351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7715A752" w14:textId="319EE673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="00135AE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11.70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4C0F837" w14:textId="77777777" w:rsidR="0015351A" w:rsidRPr="005E56E7" w:rsidRDefault="0015351A" w:rsidP="0015351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49FF2089" w14:textId="47D04906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673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B8FF758" w14:textId="77777777" w:rsidR="0015351A" w:rsidRPr="005E56E7" w:rsidRDefault="0015351A" w:rsidP="0015351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3D10C110" w14:textId="7324FE42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</w:t>
            </w:r>
            <w:r w:rsidR="00135AE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03.86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6CB5156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0FC37DF" w14:textId="1AA12F7B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375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F82181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582A343F" w14:textId="74AC7643" w:rsidR="0015351A" w:rsidRPr="005E56E7" w:rsidRDefault="0015351A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62326C8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6D93B4F3" w14:textId="0BB8A925" w:rsidR="0015351A" w:rsidRPr="005E56E7" w:rsidRDefault="0015351A" w:rsidP="004C6812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91B680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133FD1" w14:textId="04D46726" w:rsidR="0015351A" w:rsidRPr="005E56E7" w:rsidRDefault="00CA53C1" w:rsidP="0015351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15351A" w:rsidRPr="005E56E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575</w:t>
            </w:r>
            <w:r w:rsidR="0015351A" w:rsidRPr="005E56E7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91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1083FD4F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32998502" w14:textId="6C6C91AC" w:rsidR="0015351A" w:rsidRPr="005E56E7" w:rsidRDefault="00CA53C1" w:rsidP="0015351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15351A" w:rsidRPr="005E56E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313</w:t>
            </w:r>
            <w:r w:rsidR="0015351A" w:rsidRPr="005E56E7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56</w:t>
            </w:r>
          </w:p>
        </w:tc>
      </w:tr>
      <w:tr w:rsidR="0015514D" w:rsidRPr="005E56E7" w14:paraId="4DC70935" w14:textId="77777777" w:rsidTr="0015514D">
        <w:trPr>
          <w:trHeight w:val="4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A62F" w14:textId="77777777" w:rsidR="0015514D" w:rsidRPr="005E56E7" w:rsidRDefault="0015514D" w:rsidP="0015514D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3133BD" w14:textId="426AE031" w:rsidR="0015514D" w:rsidRPr="005E56E7" w:rsidRDefault="0015514D" w:rsidP="0015514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7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A9AAB43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A8D565" w14:textId="06AF9575" w:rsidR="0015514D" w:rsidRPr="005E56E7" w:rsidRDefault="0015514D" w:rsidP="0015514D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right="7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A0F7C66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446CB" w14:textId="5FAA44B1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DBCCF9B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562DF" w14:textId="0268AD84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55EDEA0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8F8341" w14:textId="7886CB82" w:rsidR="0015514D" w:rsidRPr="005E56E7" w:rsidRDefault="0015514D" w:rsidP="0015514D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right="7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3AB3A5E" w14:textId="77777777" w:rsidR="0015514D" w:rsidRPr="005E56E7" w:rsidRDefault="0015514D" w:rsidP="0015514D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EAF540" w14:textId="636913AC" w:rsidR="0015514D" w:rsidRPr="005E56E7" w:rsidRDefault="0015514D" w:rsidP="0015514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7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CF6E92" w14:textId="77777777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1941B" w14:textId="4E9A7B8A" w:rsidR="0015514D" w:rsidRPr="005E56E7" w:rsidRDefault="0015514D" w:rsidP="0015514D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52BAB13" w14:textId="77777777" w:rsidR="0015514D" w:rsidRPr="005E56E7" w:rsidRDefault="0015514D" w:rsidP="0015514D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4EB485" w14:textId="06E02DD9" w:rsidR="0015514D" w:rsidRPr="005E56E7" w:rsidRDefault="0015514D" w:rsidP="0015514D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1702A22" w14:textId="77777777" w:rsidR="0015514D" w:rsidRPr="005E56E7" w:rsidRDefault="0015514D" w:rsidP="0015514D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0D2FB2" w14:textId="6A2B698B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3.14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FEB953C" w14:textId="77777777" w:rsidR="0015514D" w:rsidRPr="005E56E7" w:rsidRDefault="0015514D" w:rsidP="0015514D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8E2E8" w14:textId="07BE6A02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5.37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4B5BC64" w14:textId="77777777" w:rsidR="0015514D" w:rsidRPr="005E56E7" w:rsidRDefault="0015514D" w:rsidP="0015514D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092791" w14:textId="2DE51A52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47.19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93F93FA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CE7C4" w14:textId="53B03F0F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43.30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F40D1D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7F33F" w14:textId="78224417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50.60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92B65F8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3A9C5" w14:textId="23BD592D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(48.94)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EC4B9C4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176DD1" w14:textId="01531BDD" w:rsidR="0015514D" w:rsidRPr="005E56E7" w:rsidRDefault="0015514D" w:rsidP="0015514D">
            <w:pPr>
              <w:tabs>
                <w:tab w:val="decimal" w:pos="350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9DCCE0E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D9D4D6" w14:textId="7E40ABB9" w:rsidR="0015514D" w:rsidRPr="005E56E7" w:rsidRDefault="0015514D" w:rsidP="0015514D">
            <w:pPr>
              <w:tabs>
                <w:tab w:val="decimal" w:pos="350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EA59B5" w:rsidRPr="005E56E7" w14:paraId="7658DC10" w14:textId="77777777" w:rsidTr="009A25B6">
        <w:trPr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90C92" w14:textId="77777777" w:rsidR="00EA59B5" w:rsidRPr="005E56E7" w:rsidRDefault="00EA59B5" w:rsidP="00EA59B5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42078" w14:textId="1ED3B9D9" w:rsidR="00EA59B5" w:rsidRPr="005E56E7" w:rsidRDefault="00EA59B5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251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78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1FE76DC" w14:textId="36F0D958" w:rsidR="00EA59B5" w:rsidRPr="005E56E7" w:rsidRDefault="00EA59B5" w:rsidP="00EA59B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22928A" w14:textId="3C84976A" w:rsidR="00EA59B5" w:rsidRPr="005E56E7" w:rsidRDefault="00CA53C1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</w:t>
            </w:r>
            <w:r w:rsidR="00EA59B5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806</w:t>
            </w:r>
            <w:r w:rsidR="00EA59B5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B5C8FF3" w14:textId="77777777" w:rsidR="00EA59B5" w:rsidRPr="005E56E7" w:rsidRDefault="00EA59B5" w:rsidP="00EA59B5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B32A0" w14:textId="476735C2" w:rsidR="00EA59B5" w:rsidRPr="005E56E7" w:rsidRDefault="00EA59B5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86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42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A1D355" w14:textId="77777777" w:rsidR="00EA59B5" w:rsidRPr="005E56E7" w:rsidRDefault="00EA59B5" w:rsidP="00EA59B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527FE" w14:textId="7D044AEF" w:rsidR="00EA59B5" w:rsidRPr="005E56E7" w:rsidRDefault="00CA53C1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18</w:t>
            </w:r>
            <w:r w:rsidR="00EA59B5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64BF305" w14:textId="77777777" w:rsidR="00EA59B5" w:rsidRPr="005E56E7" w:rsidRDefault="00EA59B5" w:rsidP="00EA59B5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6E60D" w14:textId="161A560D" w:rsidR="00EA59B5" w:rsidRPr="005E56E7" w:rsidRDefault="00EA59B5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275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91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5A45565" w14:textId="77777777" w:rsidR="00EA59B5" w:rsidRPr="005E56E7" w:rsidRDefault="00EA59B5" w:rsidP="00EA59B5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CC0E8" w14:textId="437C891D" w:rsidR="00EA59B5" w:rsidRPr="005E56E7" w:rsidRDefault="00CA53C1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</w:t>
            </w:r>
            <w:r w:rsidR="00EA59B5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548</w:t>
            </w:r>
            <w:r w:rsidR="00EA59B5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316D7B" w14:textId="77777777" w:rsidR="00EA59B5" w:rsidRPr="005E56E7" w:rsidRDefault="00EA59B5" w:rsidP="00EA59B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1E26C" w14:textId="6DAFC4D7" w:rsidR="00EA59B5" w:rsidRPr="005E56E7" w:rsidRDefault="00EA59B5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6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446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51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C9821CD" w14:textId="77777777" w:rsidR="00EA59B5" w:rsidRPr="005E56E7" w:rsidRDefault="00EA59B5" w:rsidP="00EA59B5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5583C6" w14:textId="12DD02B4" w:rsidR="00EA59B5" w:rsidRPr="005E56E7" w:rsidRDefault="00CA53C1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7</w:t>
            </w:r>
            <w:r w:rsidR="00EA59B5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893</w:t>
            </w:r>
            <w:r w:rsidR="00EA59B5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2AD15A6" w14:textId="77777777" w:rsidR="00EA59B5" w:rsidRPr="005E56E7" w:rsidRDefault="00EA59B5" w:rsidP="00EA59B5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46F85" w14:textId="75F89533" w:rsidR="00EA59B5" w:rsidRPr="005E56E7" w:rsidRDefault="00EA59B5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="00135AE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</w:t>
            </w:r>
            <w:r w:rsidR="00135AE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4.84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1D74904" w14:textId="77777777" w:rsidR="00EA59B5" w:rsidRPr="005E56E7" w:rsidRDefault="00EA59B5" w:rsidP="00EA59B5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8D022" w14:textId="2A7188E7" w:rsidR="00EA59B5" w:rsidRPr="005E56E7" w:rsidRDefault="00CA53C1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678</w:t>
            </w:r>
            <w:r w:rsidR="00EA59B5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1F56C3C" w14:textId="77777777" w:rsidR="00EA59B5" w:rsidRPr="005E56E7" w:rsidRDefault="00EA59B5" w:rsidP="00EA59B5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6295D" w14:textId="32644337" w:rsidR="00EA59B5" w:rsidRPr="005E56E7" w:rsidRDefault="00EA59B5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35AE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451.05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ADC062" w14:textId="77777777" w:rsidR="00EA59B5" w:rsidRPr="005E56E7" w:rsidRDefault="00EA59B5" w:rsidP="00EA59B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BA4326" w14:textId="23E0042D" w:rsidR="00EA59B5" w:rsidRPr="005E56E7" w:rsidRDefault="00CA53C1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418</w:t>
            </w:r>
            <w:r w:rsidR="00EA59B5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AED096" w14:textId="77777777" w:rsidR="00EA59B5" w:rsidRPr="005E56E7" w:rsidRDefault="00EA59B5" w:rsidP="00EA59B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4E4C9" w14:textId="3D2E6198" w:rsidR="00EA59B5" w:rsidRPr="005E56E7" w:rsidRDefault="00EA59B5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5E56E7">
              <w:rPr>
                <w:rFonts w:asciiTheme="majorBidi" w:hAnsiTheme="majorBidi" w:cstheme="majorBidi" w:hint="cs"/>
                <w:b/>
                <w:bCs/>
                <w:color w:val="000000"/>
                <w:sz w:val="16"/>
                <w:szCs w:val="16"/>
                <w:cs/>
              </w:rPr>
              <w:t>50.60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749A1C6" w14:textId="77777777" w:rsidR="00EA59B5" w:rsidRPr="005E56E7" w:rsidRDefault="00EA59B5" w:rsidP="00EA59B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00FF4" w14:textId="52BBB45B" w:rsidR="00EA59B5" w:rsidRPr="005E56E7" w:rsidRDefault="00EA59B5" w:rsidP="00EA59B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(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48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94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F00FA8D" w14:textId="77777777" w:rsidR="00EA59B5" w:rsidRPr="005E56E7" w:rsidRDefault="00EA59B5" w:rsidP="00EA59B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</w:tcPr>
          <w:p w14:paraId="1398D72E" w14:textId="3940D4CB" w:rsidR="00EA59B5" w:rsidRPr="005E56E7" w:rsidRDefault="00CA53C1" w:rsidP="00EA59B5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11</w:t>
            </w:r>
            <w:r w:rsidR="00EA59B5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575</w:t>
            </w:r>
            <w:r w:rsidR="00EA59B5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91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983BF2C" w14:textId="77777777" w:rsidR="00EA59B5" w:rsidRPr="005E56E7" w:rsidRDefault="00EA59B5" w:rsidP="00EA59B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49F56A" w14:textId="6916CD99" w:rsidR="00EA59B5" w:rsidRPr="005E56E7" w:rsidRDefault="00EA59B5" w:rsidP="00EA59B5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12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313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56</w:t>
            </w:r>
          </w:p>
        </w:tc>
      </w:tr>
      <w:tr w:rsidR="00F40B5B" w:rsidRPr="005E56E7" w14:paraId="18891005" w14:textId="77777777" w:rsidTr="009A25B6">
        <w:trPr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F5C0E" w14:textId="77777777" w:rsidR="00F40B5B" w:rsidRPr="005E56E7" w:rsidRDefault="00F40B5B" w:rsidP="00F40B5B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7B63DE" w14:textId="38AD992A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3333B" w14:textId="77777777" w:rsidR="00F40B5B" w:rsidRPr="005E56E7" w:rsidRDefault="00F40B5B" w:rsidP="00F40B5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15ABE" w14:textId="0196F0DC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1C2EBAF" w14:textId="77777777" w:rsidR="00F40B5B" w:rsidRPr="005E56E7" w:rsidRDefault="00F40B5B" w:rsidP="00F40B5B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88F6A" w14:textId="34BBE755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028C21" w14:textId="7FDAC1C1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C6B7CA" w14:textId="642C4316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6858623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7F109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366DE14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29030" w14:textId="6C57E0F1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262FE" w14:textId="3CEA140F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C9725" w14:textId="77777777" w:rsidR="00F40B5B" w:rsidRPr="005E56E7" w:rsidRDefault="00F40B5B" w:rsidP="00F40B5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E9F3D5D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1C0E0" w14:textId="77777777" w:rsidR="00F40B5B" w:rsidRPr="005E56E7" w:rsidRDefault="00F40B5B" w:rsidP="00F40B5B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4510BAB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398519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DB3F22B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E062E" w14:textId="77777777" w:rsidR="00F40B5B" w:rsidRPr="005E56E7" w:rsidRDefault="00F40B5B" w:rsidP="00F40B5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11FF324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BFA383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FF0C71C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35404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8AE4F0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7D899A" w14:textId="77777777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914BE8C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EE663" w14:textId="7428BD3B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1394286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CB9F15C" w14:textId="18E29675" w:rsidR="00F40B5B" w:rsidRPr="005E56E7" w:rsidRDefault="00F40B5B" w:rsidP="00F40B5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sz w:val="16"/>
                <w:szCs w:val="16"/>
              </w:rPr>
              <w:t>120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16"/>
                <w:szCs w:val="16"/>
              </w:rPr>
              <w:t>28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46D38CE" w14:textId="77777777" w:rsidR="00F40B5B" w:rsidRPr="005E56E7" w:rsidRDefault="00F40B5B" w:rsidP="00F40B5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28FD45" w14:textId="08B77EB1" w:rsidR="00F40B5B" w:rsidRPr="005E56E7" w:rsidRDefault="00F40B5B" w:rsidP="00F40B5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 </w:t>
            </w:r>
            <w:r w:rsidR="00CA53C1" w:rsidRPr="005E56E7">
              <w:rPr>
                <w:rFonts w:asciiTheme="majorBidi" w:hAnsiTheme="majorBidi" w:cstheme="majorBidi"/>
                <w:sz w:val="16"/>
                <w:szCs w:val="16"/>
              </w:rPr>
              <w:t>883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16"/>
                <w:szCs w:val="16"/>
              </w:rPr>
              <w:t>84</w:t>
            </w:r>
          </w:p>
        </w:tc>
      </w:tr>
      <w:tr w:rsidR="00F40B5B" w:rsidRPr="005E56E7" w14:paraId="5370BCCA" w14:textId="77777777" w:rsidTr="009A25B6">
        <w:trPr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83C06" w14:textId="77777777" w:rsidR="00F40B5B" w:rsidRPr="005E56E7" w:rsidRDefault="00F40B5B" w:rsidP="00F40B5B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1639276" w14:textId="77777777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3F6A25D" w14:textId="77777777" w:rsidR="00F40B5B" w:rsidRPr="005E56E7" w:rsidRDefault="00F40B5B" w:rsidP="00F40B5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57BFC065" w14:textId="0BEBC915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244D135" w14:textId="77777777" w:rsidR="00F40B5B" w:rsidRPr="005E56E7" w:rsidRDefault="00F40B5B" w:rsidP="00F40B5B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51ADB62" w14:textId="24659184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25F25A2" w14:textId="5A4EA535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73361F7" w14:textId="36AEDCBF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941F75B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62BB387F" w14:textId="21A487EB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3734331" w14:textId="0851A2D5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7E58D96" w14:textId="74A1F620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7584B6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4371366C" w14:textId="669A15A8" w:rsidR="00F40B5B" w:rsidRPr="005E56E7" w:rsidRDefault="00F40B5B" w:rsidP="00F40B5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941B442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8AD3ED1" w14:textId="3D74FC0F" w:rsidR="00F40B5B" w:rsidRPr="005E56E7" w:rsidRDefault="00F40B5B" w:rsidP="00F40B5B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94F8E8C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C1C7AA9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B9A6B27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E0D9521" w14:textId="77777777" w:rsidR="00F40B5B" w:rsidRPr="005E56E7" w:rsidRDefault="00F40B5B" w:rsidP="00F40B5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A1EE449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E28A16E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7C5DBCB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C8DC4B3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BFEB96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EBD83F9" w14:textId="77777777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77CE749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C1B0DE" w14:textId="0A514858" w:rsidR="00F40B5B" w:rsidRPr="005E56E7" w:rsidRDefault="00F40B5B" w:rsidP="00F40B5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AAAE3DB" w14:textId="77777777" w:rsidR="00F40B5B" w:rsidRPr="005E56E7" w:rsidRDefault="00F40B5B" w:rsidP="00F40B5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40CAA" w14:textId="7CA05D26" w:rsidR="00F40B5B" w:rsidRPr="005E56E7" w:rsidRDefault="00CA53C1" w:rsidP="00F40B5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11</w:t>
            </w:r>
            <w:r w:rsidR="0015351A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696</w:t>
            </w:r>
            <w:r w:rsidR="0015351A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96DA3B" w14:textId="77777777" w:rsidR="00F40B5B" w:rsidRPr="005E56E7" w:rsidRDefault="00F40B5B" w:rsidP="00F40B5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EE8AB" w14:textId="58405432" w:rsidR="00F40B5B" w:rsidRPr="005E56E7" w:rsidRDefault="00CA53C1" w:rsidP="00F40B5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13</w:t>
            </w:r>
            <w:r w:rsidR="00F40B5B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197</w:t>
            </w:r>
            <w:r w:rsidR="00F40B5B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40</w:t>
            </w:r>
          </w:p>
        </w:tc>
      </w:tr>
      <w:tr w:rsidR="00CA5842" w:rsidRPr="005E56E7" w14:paraId="72157829" w14:textId="77777777" w:rsidTr="00731518">
        <w:trPr>
          <w:trHeight w:val="3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774F7" w14:textId="77777777" w:rsidR="00CA5842" w:rsidRPr="005E56E7" w:rsidRDefault="00CA5842" w:rsidP="00CA584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641EEA91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119976B" w14:textId="77777777" w:rsidR="00CA5842" w:rsidRPr="005E56E7" w:rsidRDefault="00CA5842" w:rsidP="00CA584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DD29613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2D42534" w14:textId="77777777" w:rsidR="00CA5842" w:rsidRPr="005E56E7" w:rsidRDefault="00CA5842" w:rsidP="00CA5842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0FA40E9D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3D164E5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33186016" w14:textId="38911CFA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92AFCFD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11385D50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A609304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5F4C8D6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C97F0D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F1BF03C" w14:textId="77777777" w:rsidR="00CA5842" w:rsidRPr="005E56E7" w:rsidRDefault="00CA5842" w:rsidP="00CA5842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DC17D2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F8AADF5" w14:textId="2237B6B0" w:rsidR="00CA5842" w:rsidRPr="005E56E7" w:rsidRDefault="00CA5842" w:rsidP="00CA5842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403B3D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92D6594" w14:textId="77C24DCE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D9ED779" w14:textId="4868F419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31BD2EC6" w14:textId="29BFF6E2" w:rsidR="00CA5842" w:rsidRPr="005E56E7" w:rsidRDefault="00CA5842" w:rsidP="00CA5842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1B83866" w14:textId="69B2F639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53586C0F" w14:textId="0C7FF14B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2364E79" w14:textId="0C6D98CD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86D3552" w14:textId="4975F84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A381EE" w14:textId="305A0A9B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6BBC4AAB" w14:textId="05F2218B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897FB4" w14:textId="14BDB2FA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2F4E05B" w14:textId="251D1349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74FACDF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A7A821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8E9BE8A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7A3F8670" w14:textId="77777777" w:rsidR="00CA5842" w:rsidRPr="005E56E7" w:rsidRDefault="00CA5842" w:rsidP="00CA5842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CA5842" w:rsidRPr="005E56E7" w14:paraId="3B8CD101" w14:textId="77777777" w:rsidTr="00731518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FB84D" w14:textId="77777777" w:rsidR="00CA5842" w:rsidRPr="005E56E7" w:rsidRDefault="00CA5842" w:rsidP="00CA5842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  <w:lang w:val="en-GB"/>
              </w:rPr>
              <w:t>การจำแนกรายได้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C3E421B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3B7AE15F" w14:textId="77777777" w:rsidR="00CA5842" w:rsidRPr="005E56E7" w:rsidRDefault="00CA5842" w:rsidP="00CA584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7424D200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39937B2" w14:textId="77777777" w:rsidR="00CA5842" w:rsidRPr="005E56E7" w:rsidRDefault="00CA5842" w:rsidP="00CA5842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67FA7E81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FD408B6" w14:textId="5E223170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45EEC88" w14:textId="7B7DD095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8A50302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4D714941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E14212D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54977AA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809710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063026A5" w14:textId="77777777" w:rsidR="00CA5842" w:rsidRPr="005E56E7" w:rsidRDefault="00CA5842" w:rsidP="00CA5842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04735A7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6E1F380" w14:textId="77777777" w:rsidR="00CA5842" w:rsidRPr="005E56E7" w:rsidRDefault="00CA5842" w:rsidP="00CA5842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547594E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D39EB76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20AFDD0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6AB7D66C" w14:textId="77777777" w:rsidR="00CA5842" w:rsidRPr="005E56E7" w:rsidRDefault="00CA5842" w:rsidP="00CA5842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9A9E07A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751569BB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861ABA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0BC2BB6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E5AC4C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F0FCEE1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C805D8A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3913BC5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AEB6BB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6AA4E651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324AF14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415D838F" w14:textId="77777777" w:rsidR="00CA5842" w:rsidRPr="005E56E7" w:rsidRDefault="00CA5842" w:rsidP="00CA5842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CA5842" w:rsidRPr="005E56E7" w14:paraId="5C575F85" w14:textId="77777777" w:rsidTr="00731518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AD4DA" w14:textId="77777777" w:rsidR="00CA5842" w:rsidRPr="005E56E7" w:rsidRDefault="00CA5842" w:rsidP="00CA5842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0047F99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79FC03C" w14:textId="77777777" w:rsidR="00CA5842" w:rsidRPr="005E56E7" w:rsidRDefault="00CA5842" w:rsidP="00CA584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569EABB8" w14:textId="77777777" w:rsidR="00CA5842" w:rsidRPr="005E56E7" w:rsidRDefault="00CA5842" w:rsidP="00CA5842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02E8517" w14:textId="77777777" w:rsidR="00CA5842" w:rsidRPr="005E56E7" w:rsidRDefault="00CA5842" w:rsidP="00CA5842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33B495A1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DD05E6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7381C2E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E9DB91A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3D2CA40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8A5CEBE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BF93287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144746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6EFF275C" w14:textId="77777777" w:rsidR="00CA5842" w:rsidRPr="005E56E7" w:rsidRDefault="00CA5842" w:rsidP="00CA5842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95F9F2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DA286C5" w14:textId="77777777" w:rsidR="00CA5842" w:rsidRPr="005E56E7" w:rsidRDefault="00CA5842" w:rsidP="00CA5842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F18DC7B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7CF14E7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E61C0EE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57332A39" w14:textId="77777777" w:rsidR="00CA5842" w:rsidRPr="005E56E7" w:rsidRDefault="00CA5842" w:rsidP="00CA5842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E7BCA6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353D1462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343B28C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57254826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DC8DA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5F1F2504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DBF1C7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8D74BA4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67D9F15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C4CAD91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4AB4B58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6A766D98" w14:textId="77777777" w:rsidR="00CA5842" w:rsidRPr="005E56E7" w:rsidRDefault="00CA5842" w:rsidP="00CA5842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15351A" w:rsidRPr="005E56E7" w14:paraId="3CE592C6" w14:textId="77777777" w:rsidTr="004574BC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86276" w14:textId="77777777" w:rsidR="0015351A" w:rsidRPr="005E56E7" w:rsidRDefault="0015351A" w:rsidP="0015351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ณ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 xml:space="preserve"> 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เวลาใดเวลาหนึ่ง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39E606FC" w14:textId="1C1AF0ED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251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78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8A6BB47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3F6B6271" w14:textId="29A5A9E1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806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5AC661D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11D630F1" w14:textId="03D57139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1204F30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F8AC2C6" w14:textId="506EC677" w:rsidR="0015351A" w:rsidRPr="005E56E7" w:rsidRDefault="0015351A" w:rsidP="007D1F31">
            <w:pPr>
              <w:tabs>
                <w:tab w:val="decimal" w:pos="8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95EF3B4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4AB82F0F" w14:textId="21FF79AD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="002D2413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238.08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6F2373B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53D91AC" w14:textId="66E4527B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="00EF61E6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493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="00EF61E6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0A5904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5605A6A6" w14:textId="047877AE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446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51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1D710FD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2B375DB" w14:textId="6F5F51FC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893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9BD1206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45694440" w14:textId="10247B49" w:rsidR="0015351A" w:rsidRPr="005E56E7" w:rsidRDefault="0015351A" w:rsidP="0015514D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726C1D72" w14:textId="77777777" w:rsidR="0015351A" w:rsidRPr="005E56E7" w:rsidRDefault="0015351A" w:rsidP="0015351A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38B28238" w14:textId="7AE1B7E8" w:rsidR="0015351A" w:rsidRPr="005E56E7" w:rsidRDefault="0015351A" w:rsidP="004C6812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33A7616" w14:textId="77777777" w:rsidR="0015351A" w:rsidRPr="005E56E7" w:rsidRDefault="0015351A" w:rsidP="0015351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64D0F85E" w14:textId="329AE5D5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="00135AE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104.29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FD507D7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A9A86D7" w14:textId="347CF661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107</w:t>
            </w:r>
            <w:r w:rsidR="0015351A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33C7BD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6E826B22" w14:textId="41D48E17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(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27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98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C54F083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19BA07E" w14:textId="72C4491E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64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A68BF84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87F835" w14:textId="2B08363C" w:rsidR="0015351A" w:rsidRPr="005E56E7" w:rsidRDefault="0015351A" w:rsidP="0015351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62303" w:rsidRPr="005E56E7">
              <w:rPr>
                <w:rFonts w:asciiTheme="majorBidi" w:hAnsiTheme="majorBidi" w:cstheme="majorBidi"/>
                <w:sz w:val="16"/>
                <w:szCs w:val="16"/>
              </w:rPr>
              <w:t>012.68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E49D29D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41217DD8" w14:textId="6E0638CB" w:rsidR="0015351A" w:rsidRPr="005E56E7" w:rsidRDefault="00CA53C1" w:rsidP="0015351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15351A" w:rsidRPr="005E56E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EF61E6" w:rsidRPr="005E56E7">
              <w:rPr>
                <w:rFonts w:asciiTheme="majorBidi" w:hAnsiTheme="majorBidi" w:cstheme="majorBidi"/>
                <w:sz w:val="16"/>
                <w:szCs w:val="16"/>
              </w:rPr>
              <w:t>299</w:t>
            </w:r>
            <w:r w:rsidR="0015351A" w:rsidRPr="005E56E7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="00EF61E6" w:rsidRPr="005E56E7">
              <w:rPr>
                <w:rFonts w:asciiTheme="majorBidi" w:hAnsiTheme="majorBidi" w:cstheme="majorBidi"/>
                <w:sz w:val="16"/>
                <w:szCs w:val="16"/>
              </w:rPr>
              <w:t>54</w:t>
            </w:r>
          </w:p>
        </w:tc>
      </w:tr>
      <w:tr w:rsidR="0015514D" w:rsidRPr="005E56E7" w14:paraId="4C07310E" w14:textId="77777777" w:rsidTr="00F532E3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7E76" w14:textId="77777777" w:rsidR="0015514D" w:rsidRPr="005E56E7" w:rsidRDefault="0015514D" w:rsidP="0015514D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ตลอดช่วงเวลาหนึ่ง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C481E" w14:textId="23E7668A" w:rsidR="0015514D" w:rsidRPr="005E56E7" w:rsidRDefault="0015514D" w:rsidP="0015514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7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4F752CF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30939C" w14:textId="724CF063" w:rsidR="0015514D" w:rsidRPr="005E56E7" w:rsidRDefault="0015514D" w:rsidP="0015514D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right="7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59BB24C" w14:textId="77777777" w:rsidR="0015514D" w:rsidRPr="005E56E7" w:rsidRDefault="0015514D" w:rsidP="0015514D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3113D35E" w14:textId="36DCA9C4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86.42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0A09B1B" w14:textId="77777777" w:rsidR="0015514D" w:rsidRPr="005E56E7" w:rsidRDefault="0015514D" w:rsidP="0015514D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B5279" w14:textId="521A2F92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18.14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C47A282" w14:textId="77777777" w:rsidR="0015514D" w:rsidRPr="005E56E7" w:rsidRDefault="0015514D" w:rsidP="0015514D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3211B2" w14:textId="7DC1B03C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37.83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2DDA38C" w14:textId="77777777" w:rsidR="0015514D" w:rsidRPr="005E56E7" w:rsidRDefault="0015514D" w:rsidP="0015514D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D7E915" w14:textId="0BBA832E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54.93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159F73" w14:textId="77777777" w:rsidR="0015514D" w:rsidRPr="005E56E7" w:rsidRDefault="0015514D" w:rsidP="0015514D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</w:tcPr>
          <w:p w14:paraId="7992C9ED" w14:textId="0B0F7F33" w:rsidR="0015514D" w:rsidRPr="005E56E7" w:rsidRDefault="0015514D" w:rsidP="0015514D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F59906C" w14:textId="77777777" w:rsidR="0015514D" w:rsidRPr="005E56E7" w:rsidRDefault="0015514D" w:rsidP="0015514D">
            <w:pPr>
              <w:tabs>
                <w:tab w:val="decimal" w:pos="167"/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063481" w14:textId="3BA5BC3C" w:rsidR="0015514D" w:rsidRPr="005E56E7" w:rsidRDefault="0015514D" w:rsidP="0015514D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B193EAF" w14:textId="77777777" w:rsidR="0015514D" w:rsidRPr="005E56E7" w:rsidRDefault="0015514D" w:rsidP="0015514D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7286A94C" w14:textId="072B3F1F" w:rsidR="0015514D" w:rsidRPr="005E56E7" w:rsidRDefault="0015514D" w:rsidP="0015514D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1,114.84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319ADC4" w14:textId="77777777" w:rsidR="0015514D" w:rsidRPr="005E56E7" w:rsidRDefault="0015514D" w:rsidP="0015514D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2BF411" w14:textId="4A8C3564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678.37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3F3566" w14:textId="77777777" w:rsidR="0015514D" w:rsidRPr="005E56E7" w:rsidRDefault="0015514D" w:rsidP="0015514D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73F06264" w14:textId="318A57B6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346.76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7FB9C73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ADC703" w14:textId="43B662FB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310.88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B892C2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3EE3000F" w14:textId="74F094FF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(22.62)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586024A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128543" w14:textId="669FFB9C" w:rsidR="0015514D" w:rsidRPr="005E56E7" w:rsidRDefault="0015514D" w:rsidP="0015514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(48.30)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E8F0D8A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1075BCC" w14:textId="0E450978" w:rsidR="0015514D" w:rsidRPr="005E56E7" w:rsidRDefault="0015514D" w:rsidP="0015514D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 xml:space="preserve"> 1,563.23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25973D6" w14:textId="77777777" w:rsidR="0015514D" w:rsidRPr="005E56E7" w:rsidRDefault="0015514D" w:rsidP="0015514D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D7A3C" w14:textId="2AF1DFBE" w:rsidR="0015514D" w:rsidRPr="005E56E7" w:rsidRDefault="0015514D" w:rsidP="0015514D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1,014.02</w:t>
            </w:r>
          </w:p>
        </w:tc>
      </w:tr>
      <w:tr w:rsidR="0015351A" w:rsidRPr="005E56E7" w14:paraId="75BCBC9C" w14:textId="77777777" w:rsidTr="004574BC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1CE16" w14:textId="77777777" w:rsidR="0015351A" w:rsidRPr="005E56E7" w:rsidRDefault="0015351A" w:rsidP="0015351A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97C0054" w14:textId="51F51D08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251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78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525644A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685598D" w14:textId="76B22006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</w:t>
            </w:r>
            <w:r w:rsidR="0015351A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806</w:t>
            </w:r>
            <w:r w:rsidR="0015351A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C95AEE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BB214BB" w14:textId="106B8A83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86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42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9D23395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7011B950" w14:textId="002E0AD4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18</w:t>
            </w:r>
            <w:r w:rsidR="0015351A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2FF1843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F52B940" w14:textId="547D754C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275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91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399B047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A0C8071" w14:textId="2B294AC0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</w:t>
            </w:r>
            <w:r w:rsidR="0015351A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548</w:t>
            </w:r>
            <w:r w:rsidR="0015351A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A8310F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B6F0DA1" w14:textId="5467EE38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6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446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51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E6A92A9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9892794" w14:textId="4E32240F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7</w:t>
            </w:r>
            <w:r w:rsidR="0015351A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893</w:t>
            </w:r>
            <w:r w:rsidR="0015351A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DC00580" w14:textId="77777777" w:rsidR="0015351A" w:rsidRPr="005E56E7" w:rsidRDefault="0015351A" w:rsidP="0015351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A9FC3D7" w14:textId="4B533F1C" w:rsidR="0015351A" w:rsidRPr="005E56E7" w:rsidRDefault="0015351A" w:rsidP="0015351A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11</w:t>
            </w:r>
            <w:r w:rsidR="00135AE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4.84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E28B565" w14:textId="77777777" w:rsidR="0015351A" w:rsidRPr="005E56E7" w:rsidRDefault="0015351A" w:rsidP="0015351A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AC3B68F" w14:textId="27650139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678</w:t>
            </w:r>
            <w:r w:rsidR="0015351A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13F881A" w14:textId="77777777" w:rsidR="0015351A" w:rsidRPr="005E56E7" w:rsidRDefault="0015351A" w:rsidP="0015351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D554CD3" w14:textId="5C55099C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35AE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451.05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C710C66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57F58569" w14:textId="5965FC19" w:rsidR="0015351A" w:rsidRPr="005E56E7" w:rsidRDefault="00CA53C1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418</w:t>
            </w:r>
            <w:r w:rsidR="0015351A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0BFD9E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40D3C2A" w14:textId="701C1CA0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50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60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AC9DFB7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3D984739" w14:textId="746CF3D8" w:rsidR="0015351A" w:rsidRPr="005E56E7" w:rsidRDefault="0015351A" w:rsidP="0015351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(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48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94</w:t>
            </w:r>
            <w:r w:rsidRPr="005E56E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F12416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F021351" w14:textId="5A3D239D" w:rsidR="0015351A" w:rsidRPr="005E56E7" w:rsidRDefault="0015351A" w:rsidP="0015351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11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575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91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DABF486" w14:textId="77777777" w:rsidR="0015351A" w:rsidRPr="005E56E7" w:rsidRDefault="0015351A" w:rsidP="0015351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78D09A4F" w14:textId="1E5CA1F5" w:rsidR="0015351A" w:rsidRPr="005E56E7" w:rsidRDefault="00CA53C1" w:rsidP="0015351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12</w:t>
            </w:r>
            <w:r w:rsidR="0015351A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313</w:t>
            </w:r>
            <w:r w:rsidR="0015351A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56</w:t>
            </w:r>
          </w:p>
        </w:tc>
      </w:tr>
      <w:tr w:rsidR="00CA5842" w:rsidRPr="005E56E7" w14:paraId="2767A734" w14:textId="77777777" w:rsidTr="00731518">
        <w:trPr>
          <w:trHeight w:val="4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CACDF" w14:textId="77777777" w:rsidR="00CA5842" w:rsidRPr="005E56E7" w:rsidRDefault="00CA5842" w:rsidP="00CA584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558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9A0DF1F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B9C889E" w14:textId="77777777" w:rsidR="00CA5842" w:rsidRPr="005E56E7" w:rsidRDefault="00CA5842" w:rsidP="00CA5842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1F3205DE" w14:textId="77777777" w:rsidR="00CA5842" w:rsidRPr="005E56E7" w:rsidRDefault="00CA5842" w:rsidP="00CA5842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D17E1C6" w14:textId="77777777" w:rsidR="00CA5842" w:rsidRPr="005E56E7" w:rsidRDefault="00CA5842" w:rsidP="00CA5842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83D57BF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45C2D06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F383C16" w14:textId="77777777" w:rsidR="00CA5842" w:rsidRPr="005E56E7" w:rsidRDefault="00CA5842" w:rsidP="00CA5842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B65E9F6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FCD77A1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8733FAB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085E5758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4984BE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D762238" w14:textId="77777777" w:rsidR="00CA5842" w:rsidRPr="005E56E7" w:rsidRDefault="00CA5842" w:rsidP="00CA5842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80BBD32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56614F0" w14:textId="77777777" w:rsidR="00CA5842" w:rsidRPr="005E56E7" w:rsidRDefault="00CA5842" w:rsidP="00CA5842">
            <w:pPr>
              <w:tabs>
                <w:tab w:val="decimal" w:pos="35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83DF2A2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B921A93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F125E8F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EC24FAB" w14:textId="77777777" w:rsidR="00CA5842" w:rsidRPr="005E56E7" w:rsidRDefault="00CA5842" w:rsidP="00CA5842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F77240C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8AE9A6D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673F09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CEA0446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B2E0A0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116022E2" w14:textId="77777777" w:rsidR="00CA5842" w:rsidRPr="005E56E7" w:rsidRDefault="00CA5842" w:rsidP="00CA5842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026F9E4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24D65BC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E44C931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FE74C38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763DE02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D48A827" w14:textId="77777777" w:rsidR="00CA5842" w:rsidRPr="005E56E7" w:rsidRDefault="00CA5842" w:rsidP="00CA5842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CA5842" w:rsidRPr="005E56E7" w14:paraId="4DE3D873" w14:textId="77777777" w:rsidTr="0073151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630DC" w14:textId="77777777" w:rsidR="00CA5842" w:rsidRPr="005E56E7" w:rsidRDefault="00CA5842" w:rsidP="00CA584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กำไร (ขาดทุน) จากส่วนงานที่รายงาน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D0D3FE4" w14:textId="210C1144" w:rsidR="00CA5842" w:rsidRPr="005E56E7" w:rsidRDefault="00E06EBE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</w:rPr>
              <w:t>18.10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058CABF" w14:textId="77777777" w:rsidR="00CA5842" w:rsidRPr="005E56E7" w:rsidRDefault="00CA5842" w:rsidP="00CA5842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7966CEB6" w14:textId="5E8B1A39" w:rsidR="00CA5842" w:rsidRPr="005E56E7" w:rsidRDefault="00E06EBE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90.85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8150756" w14:textId="77777777" w:rsidR="00CA5842" w:rsidRPr="005E56E7" w:rsidRDefault="00CA5842" w:rsidP="00CA5842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9C76BBF" w14:textId="0A952D7D" w:rsidR="00CA5842" w:rsidRPr="005E56E7" w:rsidRDefault="00E06EBE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</w:rPr>
              <w:t>(4.38)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27D61D1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F1E6A31" w14:textId="726FCDAC" w:rsidR="00CA5842" w:rsidRPr="005E56E7" w:rsidRDefault="00CA5842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="00E06EBE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37.61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CDC966B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75835EAF" w14:textId="3A22E334" w:rsidR="00CA5842" w:rsidRPr="005E56E7" w:rsidRDefault="00E06EBE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</w:rPr>
              <w:t>44.45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BD45B48" w14:textId="77777777" w:rsidR="00CA5842" w:rsidRPr="005E56E7" w:rsidRDefault="00CA5842" w:rsidP="00CA5842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CBEAECD" w14:textId="39D1D82E" w:rsidR="00CA5842" w:rsidRPr="005E56E7" w:rsidRDefault="00CA5842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="00E06EBE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63.47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44B98D" w14:textId="77777777" w:rsidR="00CA5842" w:rsidRPr="005E56E7" w:rsidRDefault="00CA5842" w:rsidP="00CA584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298F3037" w14:textId="29356C11" w:rsidR="00CA5842" w:rsidRPr="005E56E7" w:rsidRDefault="00E06EBE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</w:rPr>
              <w:t>672.43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5396739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639ED38" w14:textId="0961BF9C" w:rsidR="00CA5842" w:rsidRPr="005E56E7" w:rsidRDefault="00E06EBE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738.51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4E4C64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1D58A5F" w14:textId="3F8A143C" w:rsidR="00CA5842" w:rsidRPr="005E56E7" w:rsidRDefault="00E06EBE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</w:rPr>
              <w:t>53.25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82A2385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43A18A52" w14:textId="7A6093FB" w:rsidR="00CA5842" w:rsidRPr="005E56E7" w:rsidRDefault="00E06EBE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63.94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7443FEF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00558CFE" w14:textId="602C0160" w:rsidR="00CA5842" w:rsidRPr="005E56E7" w:rsidRDefault="00F40B5B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(</w:t>
            </w:r>
            <w:r w:rsidR="00E06EBE" w:rsidRPr="005E56E7">
              <w:rPr>
                <w:rFonts w:asciiTheme="majorBidi" w:hAnsiTheme="majorBidi"/>
                <w:color w:val="000000"/>
                <w:sz w:val="16"/>
                <w:szCs w:val="16"/>
              </w:rPr>
              <w:t>98.36</w:t>
            </w: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D0EA597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5F39055" w14:textId="59D7265F" w:rsidR="00CA5842" w:rsidRPr="005E56E7" w:rsidRDefault="00CA5842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="00E06EBE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87.23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F50C7B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2ECB157" w14:textId="7229F96F" w:rsidR="00CA5842" w:rsidRPr="005E56E7" w:rsidRDefault="00E06EBE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</w:rPr>
              <w:t>85.23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D5C043D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6E1B6363" w14:textId="0119B820" w:rsidR="00CA5842" w:rsidRPr="005E56E7" w:rsidRDefault="00E06EBE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28.62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BC0B4E4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1AE86646" w14:textId="757F6B5A" w:rsidR="00CA5842" w:rsidRPr="005E56E7" w:rsidRDefault="003C0605" w:rsidP="003C0605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  <w:cs/>
              </w:rPr>
              <w:t>77</w:t>
            </w:r>
            <w:r w:rsidR="00FC06F9" w:rsidRPr="005E56E7">
              <w:rPr>
                <w:rFonts w:asciiTheme="majorBidi" w:hAnsiTheme="majorBidi" w:cstheme="majorBidi" w:hint="cs"/>
                <w:sz w:val="16"/>
                <w:szCs w:val="16"/>
                <w:cs/>
              </w:rPr>
              <w:t>0</w:t>
            </w:r>
            <w:r w:rsidRPr="005E56E7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="00FC06F9" w:rsidRPr="005E56E7">
              <w:rPr>
                <w:rFonts w:asciiTheme="majorBidi" w:hAnsiTheme="majorBidi" w:cstheme="majorBidi" w:hint="cs"/>
                <w:sz w:val="16"/>
                <w:szCs w:val="16"/>
                <w:cs/>
              </w:rPr>
              <w:t>7</w:t>
            </w:r>
            <w:r w:rsidR="00CA53C1" w:rsidRPr="005E56E7"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0A83DEE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315CBDA3" w14:textId="1874AB3A" w:rsidR="00CA5842" w:rsidRPr="005E56E7" w:rsidRDefault="00CA5842" w:rsidP="0073151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  <w:cs/>
              </w:rPr>
              <w:t>733.61</w:t>
            </w:r>
          </w:p>
        </w:tc>
      </w:tr>
      <w:tr w:rsidR="00CA5842" w:rsidRPr="005E56E7" w14:paraId="7612A415" w14:textId="77777777" w:rsidTr="00731518">
        <w:trPr>
          <w:trHeight w:val="6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3A37F" w14:textId="77777777" w:rsidR="00CA5842" w:rsidRPr="005E56E7" w:rsidRDefault="00CA5842" w:rsidP="00CA584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5D4124E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3CF2C00" w14:textId="77777777" w:rsidR="00CA5842" w:rsidRPr="005E56E7" w:rsidRDefault="00CA5842" w:rsidP="00CA5842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DD7EAF9" w14:textId="77777777" w:rsidR="00CA5842" w:rsidRPr="005E56E7" w:rsidRDefault="00CA5842" w:rsidP="00CA5842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F5E064E" w14:textId="77777777" w:rsidR="00CA5842" w:rsidRPr="005E56E7" w:rsidRDefault="00CA5842" w:rsidP="00CA5842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524D2D9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0B9BA0F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0238226" w14:textId="77777777" w:rsidR="00CA5842" w:rsidRPr="005E56E7" w:rsidRDefault="00CA5842" w:rsidP="00CA5842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D44EE8F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7880A19D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9C4F0AE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3522BBD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64B41F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7C5EE785" w14:textId="77777777" w:rsidR="00CA5842" w:rsidRPr="005E56E7" w:rsidRDefault="00CA5842" w:rsidP="00CA5842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FE4C67C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69F75E9" w14:textId="77777777" w:rsidR="00CA5842" w:rsidRPr="005E56E7" w:rsidRDefault="00CA5842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E7B56F2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CC33996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88507C2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02877645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1D0F1E9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7DD3E01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DA08C59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334FFF6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4C3ABD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3E762B3F" w14:textId="77777777" w:rsidR="00CA5842" w:rsidRPr="005E56E7" w:rsidRDefault="00CA5842" w:rsidP="00CA5842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665DE69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1249C6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1A4EC6C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F0ECD9E" w14:textId="27FAB5E9" w:rsidR="00CA5842" w:rsidRPr="005E56E7" w:rsidRDefault="003C0605" w:rsidP="003C0605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  <w:cs/>
              </w:rPr>
              <w:t>120.28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F2ECD5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47755" w14:textId="48F0FE71" w:rsidR="00CA5842" w:rsidRPr="005E56E7" w:rsidRDefault="00CA53C1" w:rsidP="0073151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883</w:t>
            </w:r>
            <w:r w:rsidR="00CA5842" w:rsidRPr="005E56E7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84</w:t>
            </w:r>
          </w:p>
        </w:tc>
      </w:tr>
      <w:tr w:rsidR="00CA5842" w:rsidRPr="005E56E7" w14:paraId="03E79893" w14:textId="77777777" w:rsidTr="00F40B5B">
        <w:trPr>
          <w:trHeight w:val="77"/>
        </w:trPr>
        <w:tc>
          <w:tcPr>
            <w:tcW w:w="642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DC046" w14:textId="34731DD8" w:rsidR="00CA5842" w:rsidRPr="005E56E7" w:rsidRDefault="00F14C30" w:rsidP="00CA584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รวมกำไรจากส่วนงานที่รายงานก่อนต้นทุนทางการเงินและภาษีเงินได้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A362701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A832894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B8A018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09E2629B" w14:textId="77777777" w:rsidR="00CA5842" w:rsidRPr="005E56E7" w:rsidRDefault="00CA5842" w:rsidP="00CA5842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CED9C64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52957820" w14:textId="77777777" w:rsidR="00CA5842" w:rsidRPr="005E56E7" w:rsidRDefault="00CA5842" w:rsidP="00CA584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B2E4E9F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A8B1249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4496345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E72255C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C10055A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2DAA19C0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1AA9C3C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3938A08F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C74640B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82EC886" w14:textId="77777777" w:rsidR="00CA5842" w:rsidRPr="005E56E7" w:rsidRDefault="00CA5842" w:rsidP="00CA5842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CF7DF2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41F6869" w14:textId="77777777" w:rsidR="00CA5842" w:rsidRPr="005E56E7" w:rsidRDefault="00CA5842" w:rsidP="00CA584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3F54029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B51B1" w14:textId="3A44EC17" w:rsidR="00CA5842" w:rsidRPr="005E56E7" w:rsidRDefault="003C0605" w:rsidP="003C0605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89</w:t>
            </w:r>
            <w:r w:rsidR="00FC06F9" w:rsidRPr="005E56E7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1.00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169C341" w14:textId="77777777" w:rsidR="00CA5842" w:rsidRPr="005E56E7" w:rsidRDefault="00CA5842" w:rsidP="00CA584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7440D3" w14:textId="668BB2DB" w:rsidR="00CA5842" w:rsidRPr="005E56E7" w:rsidRDefault="00CA53C1" w:rsidP="0073151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F14C30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617</w:t>
            </w:r>
            <w:r w:rsidR="00F14C30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45</w:t>
            </w:r>
          </w:p>
        </w:tc>
      </w:tr>
      <w:tr w:rsidR="00F14C30" w:rsidRPr="005E56E7" w14:paraId="61824A94" w14:textId="77777777" w:rsidTr="0073151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50289" w14:textId="77777777" w:rsidR="00F14C30" w:rsidRPr="005E56E7" w:rsidRDefault="00F14C30" w:rsidP="00F14C30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14CF3862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2CFAE" w14:textId="77777777" w:rsidR="00F14C30" w:rsidRPr="005E56E7" w:rsidRDefault="00F14C30" w:rsidP="00F14C3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2D63C60" w14:textId="77777777" w:rsidR="00F14C30" w:rsidRPr="005E56E7" w:rsidRDefault="00F14C30" w:rsidP="00F14C30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FD6F396" w14:textId="77777777" w:rsidR="00F14C30" w:rsidRPr="005E56E7" w:rsidRDefault="00F14C30" w:rsidP="00F14C3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444B8A9F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111DA65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4F405FF" w14:textId="77777777" w:rsidR="00F14C30" w:rsidRPr="005E56E7" w:rsidRDefault="00F14C30" w:rsidP="00F14C3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6096CF0B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1491B6CF" w14:textId="3D760DC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51EE690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D7FE119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DEB8487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3F48000A" w14:textId="77777777" w:rsidR="00F14C30" w:rsidRPr="005E56E7" w:rsidRDefault="00F14C30" w:rsidP="00F14C3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366709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A1B9138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E9F0017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D337A9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60B4F45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AECF417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F5CF105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B971E6A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F769AEE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226ECE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801C693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72BEB6B" w14:textId="77777777" w:rsidR="00F14C30" w:rsidRPr="005E56E7" w:rsidRDefault="00F14C30" w:rsidP="00F14C3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AF31E91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3BE89172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420840D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E76C50F" w14:textId="77973497" w:rsidR="00F14C30" w:rsidRPr="005E56E7" w:rsidRDefault="003C0605" w:rsidP="003C0605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  <w:cs/>
              </w:rPr>
              <w:t>(706.23)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D729E3A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712CDF60" w14:textId="36957712" w:rsidR="00F14C30" w:rsidRPr="005E56E7" w:rsidRDefault="00F14C30" w:rsidP="0073151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16"/>
                <w:szCs w:val="16"/>
              </w:rPr>
              <w:t>673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16"/>
                <w:szCs w:val="16"/>
              </w:rPr>
              <w:t>55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3C0605" w:rsidRPr="005E56E7" w14:paraId="3F544D31" w14:textId="77777777" w:rsidTr="00636ECD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3EE66" w14:textId="77777777" w:rsidR="003C0605" w:rsidRPr="005E56E7" w:rsidRDefault="003C0605" w:rsidP="003C0605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  <w:cs/>
              </w:rPr>
              <w:t>ส่วนแบ่งกำไรของบริษัทร่วม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08DA8B5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58DDF93" w14:textId="77777777" w:rsidR="003C0605" w:rsidRPr="005E56E7" w:rsidRDefault="003C0605" w:rsidP="003C0605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EC6F09A" w14:textId="77777777" w:rsidR="003C0605" w:rsidRPr="005E56E7" w:rsidRDefault="003C0605" w:rsidP="003C0605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1093ADC" w14:textId="77777777" w:rsidR="003C0605" w:rsidRPr="005E56E7" w:rsidRDefault="003C0605" w:rsidP="003C0605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A23C784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9A9D245" w14:textId="77777777" w:rsidR="003C0605" w:rsidRPr="005E56E7" w:rsidRDefault="003C0605" w:rsidP="003C060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2F46733" w14:textId="77777777" w:rsidR="003C0605" w:rsidRPr="005E56E7" w:rsidRDefault="003C0605" w:rsidP="003C0605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3527E9F7" w14:textId="77777777" w:rsidR="003C0605" w:rsidRPr="005E56E7" w:rsidRDefault="003C0605" w:rsidP="003C060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7478BC9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ECA7CCD" w14:textId="77777777" w:rsidR="003C0605" w:rsidRPr="005E56E7" w:rsidRDefault="003C0605" w:rsidP="003C060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922BC0E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956164" w14:textId="77777777" w:rsidR="003C0605" w:rsidRPr="005E56E7" w:rsidRDefault="003C0605" w:rsidP="003C060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62048" w14:textId="77777777" w:rsidR="003C0605" w:rsidRPr="005E56E7" w:rsidRDefault="003C0605" w:rsidP="003C0605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D133D0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CBD7B3F" w14:textId="77777777" w:rsidR="003C0605" w:rsidRPr="005E56E7" w:rsidRDefault="003C0605" w:rsidP="003C060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C2DDAB5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62C1BC8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532B32E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510B85D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7D7D9AA7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56A2F4D3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4971BBE" w14:textId="77777777" w:rsidR="003C0605" w:rsidRPr="005E56E7" w:rsidRDefault="003C0605" w:rsidP="003C060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1020BC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9C4CEE6" w14:textId="77777777" w:rsidR="003C0605" w:rsidRPr="005E56E7" w:rsidRDefault="003C0605" w:rsidP="003C060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7E42181B" w14:textId="77777777" w:rsidR="003C0605" w:rsidRPr="005E56E7" w:rsidRDefault="003C0605" w:rsidP="003C0605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A3B9BF" w14:textId="77777777" w:rsidR="003C0605" w:rsidRPr="005E56E7" w:rsidRDefault="003C0605" w:rsidP="003C060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4C19AAA1" w14:textId="77777777" w:rsidR="003C0605" w:rsidRPr="005E56E7" w:rsidRDefault="003C0605" w:rsidP="003C060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0FB3BEF4" w14:textId="77777777" w:rsidR="003C0605" w:rsidRPr="005E56E7" w:rsidRDefault="003C0605" w:rsidP="003C060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7DB14FA8" w14:textId="3CA300D8" w:rsidR="003C0605" w:rsidRPr="005E56E7" w:rsidRDefault="003C0605" w:rsidP="003C0605">
            <w:pPr>
              <w:tabs>
                <w:tab w:val="decimal" w:pos="350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649E901" w14:textId="77777777" w:rsidR="003C0605" w:rsidRPr="005E56E7" w:rsidRDefault="003C0605" w:rsidP="003C060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C8057" w14:textId="26407C1B" w:rsidR="003C0605" w:rsidRPr="005E56E7" w:rsidRDefault="00CA53C1" w:rsidP="003C0605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="003C0605" w:rsidRPr="005E56E7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</w:tr>
      <w:tr w:rsidR="00F14C30" w:rsidRPr="005E56E7" w14:paraId="3E642151" w14:textId="77777777" w:rsidTr="00731518">
        <w:trPr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247F" w14:textId="77777777" w:rsidR="00F14C30" w:rsidRPr="005E56E7" w:rsidRDefault="00F14C30" w:rsidP="00F14C30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กำไรก่อนภาษีเงินได้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8DEF1DA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BF1309A" w14:textId="77777777" w:rsidR="00F14C30" w:rsidRPr="005E56E7" w:rsidRDefault="00F14C30" w:rsidP="00F14C3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6EE2802D" w14:textId="77777777" w:rsidR="00F14C30" w:rsidRPr="005E56E7" w:rsidRDefault="00F14C30" w:rsidP="00F14C30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25C1E7C" w14:textId="77777777" w:rsidR="00F14C30" w:rsidRPr="005E56E7" w:rsidRDefault="00F14C30" w:rsidP="00F14C3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30A3053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8EC9940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7C00678" w14:textId="77777777" w:rsidR="00F14C30" w:rsidRPr="005E56E7" w:rsidRDefault="00F14C30" w:rsidP="00F14C3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6CC4D161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5A16162" w14:textId="50A3ED2A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B21E337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E167D10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FC89E9C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E79B1AB" w14:textId="77777777" w:rsidR="00F14C30" w:rsidRPr="005E56E7" w:rsidRDefault="00F14C30" w:rsidP="00F14C3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DA1D5A5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48E03B1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73074BF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8FB75E4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1E66FA4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2055A8D1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13A2349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E685453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377E5D3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29B871E5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F63868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7DEBBEF" w14:textId="77777777" w:rsidR="00F14C30" w:rsidRPr="005E56E7" w:rsidRDefault="00F14C30" w:rsidP="00F14C3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6DC849B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4D824C6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3077A25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E5E2D1" w14:textId="4CF84B29" w:rsidR="00F14C30" w:rsidRPr="005E56E7" w:rsidRDefault="003C0605" w:rsidP="003C0605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E56E7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18</w:t>
            </w:r>
            <w:r w:rsidR="00FC06F9" w:rsidRPr="005E56E7">
              <w:rPr>
                <w:rFonts w:asciiTheme="majorBidi" w:hAnsiTheme="majorBidi" w:hint="cs"/>
                <w:b/>
                <w:bCs/>
                <w:sz w:val="16"/>
                <w:szCs w:val="16"/>
                <w:cs/>
              </w:rPr>
              <w:t>4.77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E3B2BB1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7EEE3" w14:textId="3937F3BE" w:rsidR="00F14C30" w:rsidRPr="005E56E7" w:rsidRDefault="00F14C30" w:rsidP="0073151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959.10</w:t>
            </w:r>
          </w:p>
        </w:tc>
      </w:tr>
      <w:tr w:rsidR="00F14C30" w:rsidRPr="005E56E7" w14:paraId="705E6E7B" w14:textId="77777777" w:rsidTr="00731518">
        <w:trPr>
          <w:trHeight w:val="3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EEE04" w14:textId="77777777" w:rsidR="00F14C30" w:rsidRPr="005E56E7" w:rsidRDefault="00F14C30" w:rsidP="00F14C30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EDDD97C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FED2F35" w14:textId="77777777" w:rsidR="00F14C30" w:rsidRPr="005E56E7" w:rsidRDefault="00F14C30" w:rsidP="00F14C3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938D0D5" w14:textId="77777777" w:rsidR="00F14C30" w:rsidRPr="005E56E7" w:rsidRDefault="00F14C30" w:rsidP="00F14C30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33B04748" w14:textId="77777777" w:rsidR="00F14C30" w:rsidRPr="005E56E7" w:rsidRDefault="00F14C30" w:rsidP="00F14C3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CAB6F13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7D0DE2E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2E85FFB" w14:textId="77777777" w:rsidR="00F14C30" w:rsidRPr="005E56E7" w:rsidRDefault="00F14C30" w:rsidP="00F14C3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7B6EEC8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FF35D40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64D3DFB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C4FCF4E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D0A665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1B8C6056" w14:textId="77777777" w:rsidR="00F14C30" w:rsidRPr="005E56E7" w:rsidRDefault="00F14C30" w:rsidP="00F14C3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3588F97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7899795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488EF31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4D1040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4B756534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71B862C4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9B1E21A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83BE4AC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CC08389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4082EB92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99420D8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2BCF262" w14:textId="77777777" w:rsidR="00F14C30" w:rsidRPr="005E56E7" w:rsidRDefault="00F14C30" w:rsidP="00F14C3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5AB7370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D7887B8" w14:textId="77777777" w:rsidR="00F14C30" w:rsidRPr="005E56E7" w:rsidRDefault="00F14C30" w:rsidP="00F14C3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3FB9D99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6D9C4E2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B62E4D2" w14:textId="77777777" w:rsidR="00F14C30" w:rsidRPr="005E56E7" w:rsidRDefault="00F14C30" w:rsidP="00F14C3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BF13A81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14C30" w:rsidRPr="005E56E7" w14:paraId="1845D28D" w14:textId="77777777" w:rsidTr="0073151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EC8D7" w14:textId="73946A3E" w:rsidR="00F14C30" w:rsidRPr="005E56E7" w:rsidRDefault="00F14C30" w:rsidP="00F14C30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CA53C1"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30</w:t>
            </w:r>
            <w:r w:rsidR="000C6A86"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0C6A86"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  <w:t>มิถุนายน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 xml:space="preserve">/ </w:t>
            </w:r>
            <w:r w:rsidR="00CA53C1"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30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0C6A86" w:rsidRPr="005E56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0ABBE36" w14:textId="3C70DDE4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7AD2338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82CC9BA" w14:textId="5820F413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943A8C2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3ADD932" w14:textId="227C5511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F7207EA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4A6710E" w14:textId="5740C45D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504BDFC8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9D4D041" w14:textId="01D2FA02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44603DD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D0EFC3E" w14:textId="3290B99F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2EFB0E3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061D08D" w14:textId="153C589A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8A9421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66186D7" w14:textId="5560F80E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67E9934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1C85B73" w14:textId="27EB44D0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E691269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3FF4127F" w14:textId="7A319B37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1766F80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07A0416B" w14:textId="4646274A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9FA5707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03E96104" w14:textId="3B15B96F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3B9625" w14:textId="4C0331E4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7FBCC0E" w14:textId="12EFA7A6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1CFFAEC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2D9EE4D" w14:textId="4C8E64F1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D97CD27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63A61F17" w14:textId="702F7ACD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7703B1F5" w14:textId="77777777" w:rsidR="00F14C30" w:rsidRPr="005E56E7" w:rsidRDefault="00F14C30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center"/>
          </w:tcPr>
          <w:p w14:paraId="63CF06D4" w14:textId="2B52568B" w:rsidR="00F14C30" w:rsidRPr="005E56E7" w:rsidRDefault="00CA53C1" w:rsidP="00F14C3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</w:tr>
      <w:tr w:rsidR="00F14C30" w:rsidRPr="005E56E7" w14:paraId="12F4E018" w14:textId="77777777" w:rsidTr="00731518">
        <w:trPr>
          <w:gridAfter w:val="1"/>
          <w:wAfter w:w="20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D0299" w14:textId="77777777" w:rsidR="00F14C30" w:rsidRPr="005E56E7" w:rsidRDefault="00F14C30" w:rsidP="00F14C30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221" w:type="dxa"/>
            <w:gridSpan w:val="31"/>
            <w:tcBorders>
              <w:left w:val="nil"/>
              <w:right w:val="nil"/>
            </w:tcBorders>
            <w:vAlign w:val="center"/>
          </w:tcPr>
          <w:p w14:paraId="498874C7" w14:textId="11194C90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</w:rPr>
              <w:t>(</w:t>
            </w:r>
            <w:r w:rsidRPr="005E56E7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5E56E7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F14C30" w:rsidRPr="005E56E7" w14:paraId="14DAD272" w14:textId="77777777" w:rsidTr="0073151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15C31" w14:textId="77777777" w:rsidR="00F14C30" w:rsidRPr="005E56E7" w:rsidRDefault="00F14C30" w:rsidP="00F14C30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1FAB937" w14:textId="561E9D24" w:rsidR="00F14C30" w:rsidRPr="005E56E7" w:rsidRDefault="003C0605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7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822.63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AA03EBC" w14:textId="77777777" w:rsidR="00F14C30" w:rsidRPr="005E56E7" w:rsidRDefault="00F14C30" w:rsidP="00F14C3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0937E46" w14:textId="097568C1" w:rsidR="00F14C30" w:rsidRPr="005E56E7" w:rsidRDefault="00CA53C1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9</w:t>
            </w:r>
            <w:r w:rsidR="00F14C30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453</w:t>
            </w:r>
            <w:r w:rsidR="00F14C30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5602451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45DE595" w14:textId="74FE23A4" w:rsidR="00F14C30" w:rsidRPr="005E56E7" w:rsidRDefault="003C0605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1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337.83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13D5AC6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9D02901" w14:textId="21730005" w:rsidR="00F14C30" w:rsidRPr="005E56E7" w:rsidRDefault="00CA53C1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="00F14C30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351</w:t>
            </w:r>
            <w:r w:rsidR="00F14C30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1C20BB6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C484B17" w14:textId="06449B2A" w:rsidR="00F14C30" w:rsidRPr="005E56E7" w:rsidRDefault="003C0605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2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1</w:t>
            </w:r>
            <w:r w:rsidR="00FC06F9" w:rsidRPr="005E56E7">
              <w:rPr>
                <w:rFonts w:asciiTheme="majorBidi" w:hAnsiTheme="majorBidi" w:hint="cs"/>
                <w:color w:val="000000"/>
                <w:sz w:val="16"/>
                <w:szCs w:val="16"/>
                <w:cs/>
              </w:rPr>
              <w:t>48.97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C758281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31C5DD7" w14:textId="1885D3DA" w:rsidR="00F14C30" w:rsidRPr="005E56E7" w:rsidRDefault="00CA53C1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</w:t>
            </w:r>
            <w:r w:rsidR="00F14C30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215</w:t>
            </w:r>
            <w:r w:rsidR="00F14C30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248C5D0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6CD9AC0E" w14:textId="2F0F62D4" w:rsidR="00F14C30" w:rsidRPr="005E56E7" w:rsidRDefault="003C0605" w:rsidP="00F14C30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23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5</w:t>
            </w:r>
            <w:r w:rsidR="00A2478D" w:rsidRPr="005E56E7">
              <w:rPr>
                <w:rFonts w:asciiTheme="majorBidi" w:hAnsiTheme="majorBidi"/>
                <w:color w:val="000000"/>
                <w:sz w:val="16"/>
                <w:szCs w:val="16"/>
              </w:rPr>
              <w:t>86.49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5AA90CA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B819164" w14:textId="3D58C8BD" w:rsidR="00F14C30" w:rsidRPr="005E56E7" w:rsidRDefault="00CA53C1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23</w:t>
            </w:r>
            <w:r w:rsidR="00F14C30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554</w:t>
            </w:r>
            <w:r w:rsidR="00F14C30" w:rsidRPr="005E56E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4B3747C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38873A5" w14:textId="24BD25CD" w:rsidR="00F14C30" w:rsidRPr="005E56E7" w:rsidRDefault="003C0605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2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1</w:t>
            </w:r>
            <w:r w:rsidR="00FC06F9" w:rsidRPr="005E56E7">
              <w:rPr>
                <w:rFonts w:asciiTheme="majorBidi" w:hAnsiTheme="majorBidi" w:hint="cs"/>
                <w:color w:val="000000"/>
                <w:sz w:val="16"/>
                <w:szCs w:val="16"/>
                <w:cs/>
              </w:rPr>
              <w:t>3</w:t>
            </w:r>
            <w:r w:rsidR="003177B2" w:rsidRPr="005E56E7">
              <w:rPr>
                <w:rFonts w:asciiTheme="majorBidi" w:hAnsiTheme="majorBidi"/>
                <w:color w:val="000000"/>
                <w:sz w:val="16"/>
                <w:szCs w:val="16"/>
              </w:rPr>
              <w:t>7</w:t>
            </w:r>
            <w:r w:rsidR="00FC06F9" w:rsidRPr="005E56E7">
              <w:rPr>
                <w:rFonts w:asciiTheme="majorBidi" w:hAnsiTheme="majorBidi" w:hint="cs"/>
                <w:color w:val="000000"/>
                <w:sz w:val="16"/>
                <w:szCs w:val="16"/>
                <w:cs/>
              </w:rPr>
              <w:t>.</w:t>
            </w:r>
            <w:r w:rsidR="003177B2" w:rsidRPr="005E56E7">
              <w:rPr>
                <w:rFonts w:asciiTheme="majorBidi" w:hAnsiTheme="majorBid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4C93610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662BFBB2" w14:textId="5962C292" w:rsidR="00F14C30" w:rsidRPr="005E56E7" w:rsidRDefault="00CA53C1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</w:t>
            </w:r>
            <w:r w:rsidR="00F14C30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209</w:t>
            </w:r>
            <w:r w:rsidR="00F14C30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063CD7B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FCEBE26" w14:textId="4E1A0E60" w:rsidR="00F14C30" w:rsidRPr="005E56E7" w:rsidRDefault="003C0605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2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2</w:t>
            </w:r>
            <w:r w:rsidR="00FC06F9" w:rsidRPr="005E56E7">
              <w:rPr>
                <w:rFonts w:asciiTheme="majorBidi" w:hAnsiTheme="majorBidi" w:hint="cs"/>
                <w:color w:val="000000"/>
                <w:sz w:val="16"/>
                <w:szCs w:val="16"/>
                <w:cs/>
              </w:rPr>
              <w:t>99.05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961A92C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2A3D001" w14:textId="13F80C4C" w:rsidR="00F14C30" w:rsidRPr="005E56E7" w:rsidRDefault="00CA53C1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</w:t>
            </w:r>
            <w:r w:rsidR="00F14C30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283</w:t>
            </w:r>
            <w:r w:rsidR="00F14C30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6F9A18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1775B7E" w14:textId="47E0AFC9" w:rsidR="00F14C30" w:rsidRPr="005E56E7" w:rsidRDefault="003C0605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19</w:t>
            </w:r>
            <w:r w:rsidR="00CA53C1" w:rsidRPr="005E56E7">
              <w:rPr>
                <w:rFonts w:asciiTheme="majorBidi" w:hAnsiTheme="majorBidi"/>
                <w:color w:val="000000"/>
                <w:sz w:val="16"/>
                <w:szCs w:val="16"/>
              </w:rPr>
              <w:t>8</w:t>
            </w:r>
            <w:r w:rsidR="0015351A" w:rsidRPr="005E56E7">
              <w:rPr>
                <w:rFonts w:asciiTheme="majorBidi" w:hAnsiTheme="majorBidi"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AFDC344" w14:textId="77777777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4390762" w14:textId="51302E6B" w:rsidR="00F14C30" w:rsidRPr="005E56E7" w:rsidRDefault="00F14C30" w:rsidP="00F14C3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="00CA53C1"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58</w:t>
            </w:r>
            <w:r w:rsidRPr="005E56E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ADD01DC" w14:textId="77777777" w:rsidR="00F14C30" w:rsidRPr="005E56E7" w:rsidRDefault="00F14C30" w:rsidP="00F14C3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B9D24CC" w14:textId="0E67C64F" w:rsidR="00F14C30" w:rsidRPr="005E56E7" w:rsidRDefault="003C0605" w:rsidP="003C0605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  <w:cs/>
              </w:rPr>
              <w:t>39</w:t>
            </w:r>
            <w:r w:rsidR="00A2478D" w:rsidRPr="005E56E7">
              <w:rPr>
                <w:rFonts w:asciiTheme="majorBidi" w:hAnsiTheme="majorBidi" w:cstheme="majorBidi"/>
                <w:sz w:val="16"/>
                <w:szCs w:val="16"/>
              </w:rPr>
              <w:t>,530.78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69971B6" w14:textId="77777777" w:rsidR="00F14C30" w:rsidRPr="005E56E7" w:rsidRDefault="00F14C30" w:rsidP="00F14C3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27AC3786" w14:textId="7534E182" w:rsidR="00F14C30" w:rsidRPr="005E56E7" w:rsidRDefault="00CA53C1" w:rsidP="0073151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F14C30" w:rsidRPr="005E56E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059</w:t>
            </w:r>
            <w:r w:rsidR="00F14C30" w:rsidRPr="005E56E7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5E56E7">
              <w:rPr>
                <w:rFonts w:asciiTheme="majorBidi" w:hAnsiTheme="majorBidi" w:cstheme="majorBidi"/>
                <w:sz w:val="16"/>
                <w:szCs w:val="16"/>
              </w:rPr>
              <w:t>65</w:t>
            </w:r>
          </w:p>
        </w:tc>
      </w:tr>
      <w:tr w:rsidR="00731518" w:rsidRPr="005E56E7" w14:paraId="7587A685" w14:textId="77777777" w:rsidTr="0073151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D50EC" w14:textId="77777777" w:rsidR="00731518" w:rsidRPr="005E56E7" w:rsidRDefault="00731518" w:rsidP="00731518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  <w:t>รวมสินทรัพย์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7961E71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51A8B13" w14:textId="77777777" w:rsidR="00731518" w:rsidRPr="005E56E7" w:rsidRDefault="00731518" w:rsidP="0073151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6563052" w14:textId="77777777" w:rsidR="00731518" w:rsidRPr="005E56E7" w:rsidRDefault="00731518" w:rsidP="0073151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53887A27" w14:textId="77777777" w:rsidR="00731518" w:rsidRPr="005E56E7" w:rsidRDefault="00731518" w:rsidP="0073151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5C30522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5A8B076" w14:textId="77777777" w:rsidR="00731518" w:rsidRPr="005E56E7" w:rsidRDefault="00731518" w:rsidP="0073151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38660CF" w14:textId="77777777" w:rsidR="00731518" w:rsidRPr="005E56E7" w:rsidRDefault="00731518" w:rsidP="0073151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553C92AE" w14:textId="77777777" w:rsidR="00731518" w:rsidRPr="005E56E7" w:rsidRDefault="00731518" w:rsidP="0073151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FD400DE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320E74" w14:textId="77777777" w:rsidR="00731518" w:rsidRPr="005E56E7" w:rsidRDefault="00731518" w:rsidP="0073151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2614EC2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A17416B" w14:textId="77777777" w:rsidR="00731518" w:rsidRPr="005E56E7" w:rsidRDefault="00731518" w:rsidP="0073151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93570A6" w14:textId="77777777" w:rsidR="00731518" w:rsidRPr="005E56E7" w:rsidRDefault="00731518" w:rsidP="0073151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22F74C8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1A00CC0" w14:textId="77777777" w:rsidR="00731518" w:rsidRPr="005E56E7" w:rsidRDefault="00731518" w:rsidP="0073151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415F167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DAB31E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916504D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81381FA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3F6E0BCB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BC73885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4D034FD" w14:textId="77777777" w:rsidR="00731518" w:rsidRPr="005E56E7" w:rsidRDefault="00731518" w:rsidP="0073151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28D8C53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B4D31C1" w14:textId="77777777" w:rsidR="00731518" w:rsidRPr="005E56E7" w:rsidRDefault="00731518" w:rsidP="0073151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B7A9EA5" w14:textId="77777777" w:rsidR="00731518" w:rsidRPr="005E56E7" w:rsidRDefault="00731518" w:rsidP="0073151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A24D836" w14:textId="77777777" w:rsidR="00731518" w:rsidRPr="005E56E7" w:rsidRDefault="00731518" w:rsidP="0073151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2877943" w14:textId="77777777" w:rsidR="00731518" w:rsidRPr="005E56E7" w:rsidRDefault="00731518" w:rsidP="0073151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52440409" w14:textId="77777777" w:rsidR="00731518" w:rsidRPr="005E56E7" w:rsidRDefault="00731518" w:rsidP="0073151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5BC17C" w14:textId="791CB96F" w:rsidR="00731518" w:rsidRPr="005E56E7" w:rsidRDefault="003C0605" w:rsidP="003C0605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39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="00CA53C1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  <w:r w:rsidR="00A2478D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30.78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91A8152" w14:textId="77777777" w:rsidR="00731518" w:rsidRPr="005E56E7" w:rsidRDefault="00731518" w:rsidP="0073151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0075F" w14:textId="3868DEBA" w:rsidR="00731518" w:rsidRPr="005E56E7" w:rsidRDefault="00CA53C1" w:rsidP="0073151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41</w:t>
            </w:r>
            <w:r w:rsidR="00731518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059</w:t>
            </w:r>
            <w:r w:rsidR="00731518" w:rsidRPr="005E56E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.</w:t>
            </w:r>
            <w:r w:rsidRPr="005E56E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65</w:t>
            </w:r>
          </w:p>
        </w:tc>
      </w:tr>
    </w:tbl>
    <w:p w14:paraId="52988ED8" w14:textId="4D3EF4AF" w:rsidR="00A92BEC" w:rsidRPr="005E56E7" w:rsidRDefault="00A92BEC" w:rsidP="00CA3B97">
      <w:pPr>
        <w:rPr>
          <w:sz w:val="16"/>
          <w:szCs w:val="16"/>
        </w:rPr>
        <w:sectPr w:rsidR="00A92BEC" w:rsidRPr="005E56E7" w:rsidSect="00523A37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450" w:left="1152" w:header="720" w:footer="720" w:gutter="0"/>
          <w:cols w:space="720"/>
        </w:sectPr>
      </w:pPr>
    </w:p>
    <w:p w14:paraId="05D19210" w14:textId="77753B67" w:rsidR="00997299" w:rsidRPr="005E56E7" w:rsidRDefault="00997299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E56E7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ภาษีเงินได้</w:t>
      </w:r>
    </w:p>
    <w:p w14:paraId="0ADAF5FA" w14:textId="548BD73D" w:rsidR="00427705" w:rsidRPr="005E56E7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</w:rPr>
      </w:pPr>
    </w:p>
    <w:p w14:paraId="01760727" w14:textId="38855A7C" w:rsidR="00427705" w:rsidRPr="005E56E7" w:rsidRDefault="00427705" w:rsidP="00AB50E0">
      <w:pPr>
        <w:ind w:left="540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5E56E7">
        <w:rPr>
          <w:rFonts w:ascii="Angsana New" w:hAnsi="Angsana New" w:hint="cs"/>
          <w:sz w:val="28"/>
          <w:szCs w:val="28"/>
          <w:cs/>
        </w:rPr>
        <w:t>กั</w:t>
      </w:r>
      <w:r w:rsidRPr="005E56E7">
        <w:rPr>
          <w:rFonts w:ascii="Angsana New" w:hAnsi="Angsana New"/>
          <w:sz w:val="28"/>
          <w:szCs w:val="28"/>
          <w:cs/>
        </w:rPr>
        <w:t>บรายได้ก่อนภาษี</w:t>
      </w:r>
      <w:r w:rsidRPr="005E56E7">
        <w:rPr>
          <w:rFonts w:ascii="Angsana New" w:hAnsi="Angsana New" w:hint="cs"/>
          <w:sz w:val="28"/>
          <w:szCs w:val="28"/>
          <w:cs/>
        </w:rPr>
        <w:t>เงินได้</w:t>
      </w:r>
      <w:r w:rsidRPr="005E56E7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F14C30" w:rsidRPr="005E56E7">
        <w:rPr>
          <w:rFonts w:ascii="Angsana New" w:hAnsi="Angsana New" w:hint="cs"/>
          <w:sz w:val="28"/>
          <w:szCs w:val="28"/>
          <w:cs/>
        </w:rPr>
        <w:t>เก้า</w:t>
      </w:r>
      <w:r w:rsidRPr="005E56E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78106A" w:rsidRPr="005E56E7">
        <w:rPr>
          <w:rFonts w:ascii="Angsana New" w:hAnsi="Angsana New"/>
          <w:sz w:val="28"/>
          <w:szCs w:val="28"/>
        </w:rPr>
        <w:t xml:space="preserve"> </w:t>
      </w:r>
      <w:r w:rsidR="00F14C30" w:rsidRPr="005E56E7">
        <w:rPr>
          <w:rFonts w:ascii="Angsana New" w:hAnsi="Angsana New" w:hint="cs"/>
          <w:sz w:val="28"/>
          <w:szCs w:val="28"/>
          <w:cs/>
        </w:rPr>
        <w:t>มิถุนายน</w:t>
      </w:r>
      <w:r w:rsidR="0078106A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="008C13F3" w:rsidRPr="005E56E7">
        <w:rPr>
          <w:rFonts w:ascii="Angsana New" w:hAnsi="Angsana New" w:hint="cs"/>
          <w:sz w:val="28"/>
          <w:szCs w:val="28"/>
          <w:cs/>
        </w:rPr>
        <w:t xml:space="preserve">และ </w:t>
      </w:r>
      <w:r w:rsidR="00CA53C1" w:rsidRPr="005E56E7">
        <w:rPr>
          <w:rFonts w:ascii="Angsana New" w:hAnsi="Angsana New"/>
          <w:sz w:val="28"/>
          <w:szCs w:val="28"/>
        </w:rPr>
        <w:t>2566</w:t>
      </w:r>
      <w:r w:rsidR="008C13F3"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/>
          <w:sz w:val="28"/>
          <w:szCs w:val="28"/>
          <w:cs/>
        </w:rPr>
        <w:t>คือร้อยละ</w:t>
      </w:r>
      <w:r w:rsidR="00DF3019" w:rsidRPr="005E56E7">
        <w:rPr>
          <w:rFonts w:ascii="Angsana New" w:hAnsi="Angsana New"/>
          <w:sz w:val="28"/>
          <w:szCs w:val="28"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15</w:t>
      </w:r>
      <w:r w:rsidR="00DF3019" w:rsidRPr="005E56E7">
        <w:rPr>
          <w:rFonts w:ascii="Angsana New" w:hAnsi="Angsana New"/>
          <w:sz w:val="28"/>
          <w:szCs w:val="28"/>
        </w:rPr>
        <w:t>.</w:t>
      </w:r>
      <w:r w:rsidR="00CA53C1" w:rsidRPr="005E56E7">
        <w:rPr>
          <w:rFonts w:ascii="Angsana New" w:hAnsi="Angsana New"/>
          <w:sz w:val="28"/>
          <w:szCs w:val="28"/>
        </w:rPr>
        <w:t>3</w:t>
      </w:r>
      <w:r w:rsidR="00DE47C5" w:rsidRPr="005E56E7">
        <w:rPr>
          <w:rFonts w:ascii="Angsana New" w:hAnsi="Angsana New"/>
          <w:sz w:val="28"/>
          <w:szCs w:val="28"/>
        </w:rPr>
        <w:t>0</w:t>
      </w:r>
      <w:r w:rsidR="00DF3019" w:rsidRPr="005E56E7">
        <w:rPr>
          <w:rFonts w:ascii="Angsana New" w:hAnsi="Angsana New"/>
          <w:sz w:val="28"/>
          <w:szCs w:val="28"/>
        </w:rPr>
        <w:t xml:space="preserve"> </w:t>
      </w:r>
      <w:r w:rsidR="008C13F3" w:rsidRPr="005E56E7">
        <w:rPr>
          <w:rFonts w:ascii="Angsana New" w:hAnsi="Angsana New" w:hint="cs"/>
          <w:sz w:val="28"/>
          <w:szCs w:val="28"/>
          <w:cs/>
        </w:rPr>
        <w:t>และ</w:t>
      </w:r>
      <w:r w:rsidRPr="005E56E7">
        <w:rPr>
          <w:rFonts w:ascii="Angsana New" w:hAnsi="Angsana New" w:hint="cs"/>
          <w:sz w:val="28"/>
          <w:szCs w:val="28"/>
          <w:cs/>
        </w:rPr>
        <w:t>ร้อยละ</w:t>
      </w:r>
      <w:r w:rsidR="00DF3019" w:rsidRPr="005E56E7">
        <w:rPr>
          <w:rFonts w:ascii="Angsana New" w:hAnsi="Angsana New"/>
          <w:sz w:val="28"/>
          <w:szCs w:val="28"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26</w:t>
      </w:r>
      <w:r w:rsidR="00774935" w:rsidRPr="005E56E7">
        <w:rPr>
          <w:rFonts w:ascii="Angsana New" w:hAnsi="Angsana New"/>
          <w:sz w:val="28"/>
          <w:szCs w:val="28"/>
        </w:rPr>
        <w:t>.</w:t>
      </w:r>
      <w:r w:rsidR="00CA53C1" w:rsidRPr="005E56E7">
        <w:rPr>
          <w:rFonts w:ascii="Angsana New" w:hAnsi="Angsana New"/>
          <w:sz w:val="28"/>
          <w:szCs w:val="28"/>
        </w:rPr>
        <w:t>31</w:t>
      </w:r>
      <w:r w:rsidR="00636C22" w:rsidRPr="005E56E7">
        <w:rPr>
          <w:rFonts w:ascii="Angsana New" w:hAnsi="Angsana New"/>
          <w:sz w:val="28"/>
          <w:szCs w:val="28"/>
        </w:rPr>
        <w:t xml:space="preserve"> </w:t>
      </w:r>
      <w:r w:rsidR="008C13F3" w:rsidRPr="005E56E7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5E56E7">
        <w:rPr>
          <w:rFonts w:ascii="Angsana New" w:hAnsi="Angsana New"/>
          <w:sz w:val="28"/>
          <w:szCs w:val="28"/>
          <w:cs/>
        </w:rPr>
        <w:t>การเปลี่ยนแปลงในอัตราภาษีเงินได้ที่แท้จริงมีสาเหตุหลักจาก</w:t>
      </w:r>
      <w:r w:rsidR="00DD76A1" w:rsidRPr="005E56E7">
        <w:rPr>
          <w:rFonts w:ascii="Angsana New" w:hAnsi="Angsana New" w:hint="cs"/>
          <w:sz w:val="28"/>
          <w:szCs w:val="28"/>
          <w:cs/>
        </w:rPr>
        <w:t>รายได้ที่ได้รับยกเว้นภาษีเงินได้จากบัตรส่งเสริมการลงทุน</w:t>
      </w:r>
      <w:r w:rsidR="00D04CA1" w:rsidRPr="005E56E7">
        <w:rPr>
          <w:rFonts w:ascii="Angsana New" w:hAnsi="Angsana New" w:hint="cs"/>
          <w:sz w:val="28"/>
          <w:szCs w:val="28"/>
          <w:cs/>
        </w:rPr>
        <w:t xml:space="preserve"> และการรับรู้หนี้สินภาษีเงินได้รอตัดบัญชีจากสัญญาเช่า ตามลำดับ</w:t>
      </w:r>
    </w:p>
    <w:p w14:paraId="13CD1FBF" w14:textId="77777777" w:rsidR="00427705" w:rsidRPr="005E56E7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8"/>
          <w:szCs w:val="28"/>
          <w:cs/>
        </w:rPr>
      </w:pPr>
    </w:p>
    <w:p w14:paraId="74C65774" w14:textId="097C1661" w:rsidR="00270310" w:rsidRPr="005E56E7" w:rsidRDefault="00270310" w:rsidP="005D302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E56E7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เงินปันผล</w:t>
      </w:r>
    </w:p>
    <w:p w14:paraId="78733205" w14:textId="7652DF27" w:rsidR="00270310" w:rsidRPr="005E56E7" w:rsidRDefault="00270310" w:rsidP="0027031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0D4C046B" w14:textId="657C4634" w:rsidR="008362C3" w:rsidRPr="005E56E7" w:rsidRDefault="008362C3" w:rsidP="008362C3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รายละเอียดเงินปันผลในระหว่างปี </w:t>
      </w:r>
      <w:r w:rsidR="00CA53C1" w:rsidRPr="005E56E7">
        <w:rPr>
          <w:rFonts w:asciiTheme="majorBidi" w:hAnsiTheme="majorBidi" w:cstheme="majorBidi"/>
          <w:sz w:val="28"/>
          <w:szCs w:val="28"/>
        </w:rPr>
        <w:t>2567</w:t>
      </w:r>
      <w:r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CA53C1" w:rsidRPr="005E56E7">
        <w:rPr>
          <w:rFonts w:asciiTheme="majorBidi" w:hAnsiTheme="majorBidi" w:cstheme="majorBidi"/>
          <w:sz w:val="28"/>
          <w:szCs w:val="28"/>
        </w:rPr>
        <w:t>2566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85234B2" w14:textId="77777777" w:rsidR="008362C3" w:rsidRPr="005E56E7" w:rsidRDefault="008362C3" w:rsidP="008362C3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2"/>
          <w:szCs w:val="22"/>
        </w:rPr>
      </w:pPr>
    </w:p>
    <w:tbl>
      <w:tblPr>
        <w:tblW w:w="9156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05"/>
        <w:gridCol w:w="1275"/>
        <w:gridCol w:w="284"/>
        <w:gridCol w:w="1276"/>
      </w:tblGrid>
      <w:tr w:rsidR="008362C3" w:rsidRPr="005E56E7" w14:paraId="44A6C93F" w14:textId="77777777" w:rsidTr="000A18FE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4BC5081" w14:textId="77777777" w:rsidR="008362C3" w:rsidRPr="005E56E7" w:rsidRDefault="008362C3" w:rsidP="000A18FE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769356A" w14:textId="77777777" w:rsidR="008362C3" w:rsidRPr="005E56E7" w:rsidRDefault="008362C3" w:rsidP="000A18F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A32E119" w14:textId="77777777" w:rsidR="008362C3" w:rsidRPr="005E56E7" w:rsidRDefault="008362C3" w:rsidP="000A18F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F261C3" w14:textId="77777777" w:rsidR="008362C3" w:rsidRPr="005E56E7" w:rsidRDefault="008362C3" w:rsidP="000A18F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  <w:shd w:val="clear" w:color="auto" w:fill="auto"/>
          </w:tcPr>
          <w:p w14:paraId="399D3BF9" w14:textId="77777777" w:rsidR="008362C3" w:rsidRPr="005E56E7" w:rsidRDefault="008362C3" w:rsidP="000A18FE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1299E5" w14:textId="77777777" w:rsidR="008362C3" w:rsidRPr="005E56E7" w:rsidDel="00D43E7A" w:rsidRDefault="008362C3" w:rsidP="000A18FE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8362C3" w:rsidRPr="005E56E7" w14:paraId="4D687B9A" w14:textId="77777777" w:rsidTr="000A18FE">
        <w:trPr>
          <w:tblHeader/>
        </w:trPr>
        <w:tc>
          <w:tcPr>
            <w:tcW w:w="3060" w:type="dxa"/>
            <w:shd w:val="clear" w:color="auto" w:fill="auto"/>
          </w:tcPr>
          <w:p w14:paraId="4D8354AC" w14:textId="77777777" w:rsidR="008362C3" w:rsidRPr="005E56E7" w:rsidRDefault="008362C3" w:rsidP="000A18FE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42541BB5" w14:textId="77777777" w:rsidR="008362C3" w:rsidRPr="005E56E7" w:rsidRDefault="008362C3" w:rsidP="000A18F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14:paraId="2FB7C4B3" w14:textId="77777777" w:rsidR="008362C3" w:rsidRPr="005E56E7" w:rsidRDefault="008362C3" w:rsidP="000A18F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801C79E" w14:textId="77777777" w:rsidR="008362C3" w:rsidRPr="005E56E7" w:rsidRDefault="008362C3" w:rsidP="000A18F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E56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3753C1E7" w14:textId="77777777" w:rsidR="008362C3" w:rsidRPr="005E56E7" w:rsidRDefault="008362C3" w:rsidP="000A18FE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3429C07" w14:textId="77777777" w:rsidR="008362C3" w:rsidRPr="005E56E7" w:rsidRDefault="008362C3" w:rsidP="000A18FE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C338F" w:rsidRPr="005E56E7" w14:paraId="71BEFA9B" w14:textId="77777777" w:rsidTr="000A18FE">
        <w:trPr>
          <w:tblHeader/>
        </w:trPr>
        <w:tc>
          <w:tcPr>
            <w:tcW w:w="3060" w:type="dxa"/>
            <w:shd w:val="clear" w:color="auto" w:fill="auto"/>
          </w:tcPr>
          <w:p w14:paraId="711C0F2B" w14:textId="2E74713D" w:rsidR="00DC338F" w:rsidRPr="005E56E7" w:rsidRDefault="00DC338F" w:rsidP="00DC338F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5C7EDEE7" w14:textId="7483DD16" w:rsidR="00DC338F" w:rsidRPr="005E56E7" w:rsidRDefault="00CA53C1" w:rsidP="004F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C338F"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38F" w:rsidRPr="005E56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05" w:type="dxa"/>
            <w:shd w:val="clear" w:color="auto" w:fill="auto"/>
          </w:tcPr>
          <w:p w14:paraId="0A3A2E8B" w14:textId="0FF45F36" w:rsidR="00DC338F" w:rsidRPr="005E56E7" w:rsidRDefault="00DC338F" w:rsidP="00DC338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7518502D" w14:textId="4203EF28" w:rsidR="00DC338F" w:rsidRPr="005E56E7" w:rsidRDefault="00CA53C1" w:rsidP="00DC338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A5E87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284" w:type="dxa"/>
            <w:shd w:val="clear" w:color="auto" w:fill="auto"/>
          </w:tcPr>
          <w:p w14:paraId="40C8CBB4" w14:textId="77777777" w:rsidR="00DC338F" w:rsidRPr="005E56E7" w:rsidRDefault="00DC338F" w:rsidP="00DC338F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23B8DE2" w14:textId="3AE40F97" w:rsidR="00DC338F" w:rsidRPr="005E56E7" w:rsidRDefault="00CA53C1" w:rsidP="00DC338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6E7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  <w:r w:rsidR="001A5E87" w:rsidRPr="005E56E7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5E56E7">
              <w:rPr>
                <w:rFonts w:ascii="Angsana New" w:hAnsi="Angsana New"/>
                <w:sz w:val="28"/>
                <w:szCs w:val="28"/>
                <w:lang w:val="en-US"/>
              </w:rPr>
              <w:t>07</w:t>
            </w:r>
          </w:p>
        </w:tc>
      </w:tr>
      <w:tr w:rsidR="00DC338F" w:rsidRPr="005E56E7" w14:paraId="391314D2" w14:textId="77777777" w:rsidTr="000A18FE">
        <w:trPr>
          <w:tblHeader/>
        </w:trPr>
        <w:tc>
          <w:tcPr>
            <w:tcW w:w="3060" w:type="dxa"/>
            <w:shd w:val="clear" w:color="auto" w:fill="auto"/>
          </w:tcPr>
          <w:p w14:paraId="3C5AB297" w14:textId="782C6196" w:rsidR="00DC338F" w:rsidRPr="005E56E7" w:rsidRDefault="00DC338F" w:rsidP="00DC338F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7E82170E" w14:textId="093B0C7A" w:rsidR="00DC338F" w:rsidRPr="005E56E7" w:rsidRDefault="00CA53C1" w:rsidP="00DC338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C338F"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38F" w:rsidRPr="005E56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05" w:type="dxa"/>
            <w:shd w:val="clear" w:color="auto" w:fill="auto"/>
          </w:tcPr>
          <w:p w14:paraId="5FBB69DF" w14:textId="699B62DA" w:rsidR="00DC338F" w:rsidRPr="005E56E7" w:rsidRDefault="00DC338F" w:rsidP="00DC338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33D97E88" w14:textId="2D06CBBE" w:rsidR="00DC338F" w:rsidRPr="005E56E7" w:rsidRDefault="00CA53C1" w:rsidP="00DC338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C33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84" w:type="dxa"/>
            <w:shd w:val="clear" w:color="auto" w:fill="auto"/>
          </w:tcPr>
          <w:p w14:paraId="39D7FE2D" w14:textId="77777777" w:rsidR="00DC338F" w:rsidRPr="005E56E7" w:rsidRDefault="00DC338F" w:rsidP="00DC338F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E3EC4DD" w14:textId="60E55C49" w:rsidR="00DC338F" w:rsidRPr="005E56E7" w:rsidRDefault="00CA53C1" w:rsidP="00DC338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5E56E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DC338F" w:rsidRPr="005E56E7">
              <w:rPr>
                <w:rFonts w:ascii="Angsana New" w:hAnsi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/>
                <w:sz w:val="28"/>
                <w:szCs w:val="28"/>
                <w:lang w:val="en-US"/>
              </w:rPr>
              <w:t>04</w:t>
            </w:r>
          </w:p>
        </w:tc>
      </w:tr>
    </w:tbl>
    <w:p w14:paraId="0914FBF4" w14:textId="77777777" w:rsidR="00270310" w:rsidRPr="005E56E7" w:rsidRDefault="00270310" w:rsidP="0027031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16E0B13E" w14:textId="2ED9CE26" w:rsidR="003B14EA" w:rsidRPr="005E56E7" w:rsidRDefault="003B14EA" w:rsidP="005D302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E56E7">
        <w:rPr>
          <w:rFonts w:ascii="Angsana New" w:hAnsi="Angsana New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6CDC46BB" w14:textId="77777777" w:rsidR="00855978" w:rsidRPr="005E56E7" w:rsidRDefault="00855978" w:rsidP="00855978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66ECFCDB" w:rsidR="00855978" w:rsidRPr="005E56E7" w:rsidRDefault="00855978" w:rsidP="00D1612D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E56E7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5E56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5E56E7" w:rsidRDefault="00D4070C" w:rsidP="00D4070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752784F3" w:rsidR="003E0EC0" w:rsidRPr="005E56E7" w:rsidRDefault="00855978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8245F15" w14:textId="76606565" w:rsidR="000F047A" w:rsidRPr="005E56E7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1C9252E2" w14:textId="77777777" w:rsidR="0061073B" w:rsidRPr="005E56E7" w:rsidRDefault="0061073B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  <w:sectPr w:rsidR="0061073B" w:rsidRPr="005E56E7" w:rsidSect="00523A37">
          <w:head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8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1170"/>
        <w:gridCol w:w="270"/>
        <w:gridCol w:w="1344"/>
        <w:gridCol w:w="6"/>
      </w:tblGrid>
      <w:tr w:rsidR="0061073B" w:rsidRPr="005E56E7" w14:paraId="7CB10762" w14:textId="77777777" w:rsidTr="00766A70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347E70E0" w14:textId="77777777" w:rsidR="0061073B" w:rsidRPr="005E56E7" w:rsidRDefault="0061073B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BD0050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15"/>
            <w:hideMark/>
          </w:tcPr>
          <w:p w14:paraId="7AC1ED14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5E56E7" w14:paraId="43E3E306" w14:textId="77777777" w:rsidTr="00766A70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2E7522D4" w14:textId="77777777" w:rsidR="0061073B" w:rsidRPr="005E56E7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EC5EBF7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69FA5179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43147AA1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54" w:type="dxa"/>
            <w:gridSpan w:val="7"/>
            <w:vAlign w:val="bottom"/>
            <w:hideMark/>
          </w:tcPr>
          <w:p w14:paraId="03B14D01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5E56E7" w14:paraId="45870D25" w14:textId="77777777" w:rsidTr="00766A70">
        <w:trPr>
          <w:tblHeader/>
        </w:trPr>
        <w:tc>
          <w:tcPr>
            <w:tcW w:w="4590" w:type="dxa"/>
            <w:hideMark/>
          </w:tcPr>
          <w:p w14:paraId="188937D8" w14:textId="77777777" w:rsidR="0061073B" w:rsidRPr="005E56E7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02B10" w14:textId="77777777" w:rsidR="0061073B" w:rsidRPr="005E56E7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F0FD99" w14:textId="77777777" w:rsidR="0061073B" w:rsidRPr="005E56E7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3DA8EE" w14:textId="77777777" w:rsidR="0061073B" w:rsidRPr="005E56E7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1867DD8" w14:textId="77777777" w:rsidR="0061073B" w:rsidRPr="005E56E7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F96709B" w14:textId="77777777" w:rsidR="0061073B" w:rsidRPr="005E56E7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696AB96F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3E58B579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6C36B287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BE181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0AB6BA1A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F0E3FAE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00ADAD96" w14:textId="77777777" w:rsidR="0061073B" w:rsidRPr="005E56E7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1E90FE3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5133A62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4DB36215" w14:textId="67FA5B89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6A2B8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605D6254" w14:textId="6D3B04DA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922986" w14:textId="77777777" w:rsidR="0061073B" w:rsidRPr="005E56E7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774FE0EE" w14:textId="5B2C9DE1" w:rsidR="0061073B" w:rsidRPr="005E56E7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74EFFD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7279B8B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5E56E7" w14:paraId="1660DF2D" w14:textId="77777777" w:rsidTr="00766A70">
        <w:trPr>
          <w:gridAfter w:val="1"/>
          <w:wAfter w:w="6" w:type="dxa"/>
          <w:tblHeader/>
        </w:trPr>
        <w:tc>
          <w:tcPr>
            <w:tcW w:w="4590" w:type="dxa"/>
          </w:tcPr>
          <w:p w14:paraId="691022C6" w14:textId="1AEF9AB6" w:rsidR="0061073B" w:rsidRPr="005E56E7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2FA12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15"/>
            <w:hideMark/>
          </w:tcPr>
          <w:p w14:paraId="12104CD9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5E56E7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D22D8" w:rsidRPr="005E56E7" w14:paraId="315A03EF" w14:textId="77777777" w:rsidTr="00766A70">
        <w:trPr>
          <w:gridAfter w:val="1"/>
          <w:wAfter w:w="6" w:type="dxa"/>
          <w:tblHeader/>
        </w:trPr>
        <w:tc>
          <w:tcPr>
            <w:tcW w:w="4590" w:type="dxa"/>
          </w:tcPr>
          <w:p w14:paraId="57B22C5B" w14:textId="59B3411C" w:rsidR="00AD22D8" w:rsidRPr="005E56E7" w:rsidRDefault="00FD5320" w:rsidP="00E4122B">
            <w:pPr>
              <w:spacing w:line="240" w:lineRule="auto"/>
              <w:ind w:left="-14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A53C1" w:rsidRPr="005E56E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5E56E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F14C30" w:rsidRPr="005E56E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มิถุนายน</w:t>
            </w:r>
            <w:r w:rsidRPr="005E56E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CA53C1" w:rsidRPr="005E56E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95C8389" w14:textId="77777777" w:rsidR="00AD22D8" w:rsidRPr="005E56E7" w:rsidRDefault="00AD22D8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15"/>
          </w:tcPr>
          <w:p w14:paraId="1D2F0EDD" w14:textId="11F74F02" w:rsidR="00AD22D8" w:rsidRPr="005E56E7" w:rsidRDefault="00AD22D8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5E56E7" w14:paraId="34419983" w14:textId="77777777" w:rsidTr="00766A70">
        <w:tc>
          <w:tcPr>
            <w:tcW w:w="4590" w:type="dxa"/>
            <w:hideMark/>
          </w:tcPr>
          <w:p w14:paraId="1D5E799F" w14:textId="77777777" w:rsidR="0061073B" w:rsidRPr="005E56E7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6C8C0C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B45868A" w14:textId="2107D7C1" w:rsidR="0061073B" w:rsidRPr="005E56E7" w:rsidRDefault="0061073B" w:rsidP="00E4122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54768B3" w14:textId="4645CD35" w:rsidR="0061073B" w:rsidRPr="005E56E7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F886B94" w14:textId="4F2D05D5" w:rsidR="0061073B" w:rsidRPr="005E56E7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93CA5A" w14:textId="77777777" w:rsidR="0061073B" w:rsidRPr="005E56E7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C6EABC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281ADE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9B980E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53006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B00EFA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B5A85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0C8804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AEA46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8A840E" w14:textId="4769F355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F8D40B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6EB845D" w14:textId="67554DF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5E56E7" w14:paraId="6CF6AE4C" w14:textId="77777777" w:rsidTr="00766A70">
        <w:tc>
          <w:tcPr>
            <w:tcW w:w="4590" w:type="dxa"/>
            <w:shd w:val="clear" w:color="auto" w:fill="auto"/>
          </w:tcPr>
          <w:p w14:paraId="53AAF322" w14:textId="77777777" w:rsidR="0061073B" w:rsidRPr="005E56E7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603E3033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CBEDFE" w14:textId="74A94335" w:rsidR="0061073B" w:rsidRPr="005E56E7" w:rsidRDefault="0061073B" w:rsidP="00937F8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75FE78" w14:textId="51CBD9ED" w:rsidR="0061073B" w:rsidRPr="005E56E7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7B0093A" w14:textId="6B91032A" w:rsidR="0061073B" w:rsidRPr="005E56E7" w:rsidRDefault="0061073B" w:rsidP="00E412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5EC26B" w14:textId="77777777" w:rsidR="0061073B" w:rsidRPr="005E56E7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9558699" w14:textId="7B4F6BCD" w:rsidR="0061073B" w:rsidRPr="005E56E7" w:rsidRDefault="0061073B" w:rsidP="00E4122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195BA6" w14:textId="599FD9A1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DDAE65" w14:textId="777A6662" w:rsidR="0061073B" w:rsidRPr="005E56E7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783049" w14:textId="69B8351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E120F6" w14:textId="5D2D1E3A" w:rsidR="0061073B" w:rsidRPr="005E56E7" w:rsidRDefault="0061073B" w:rsidP="00E4122B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BA38F0" w14:textId="76DD3C6B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27122C" w14:textId="68EED90C" w:rsidR="0061073B" w:rsidRPr="005E56E7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F10AA9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2C5CA" w14:textId="0F0204BA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AD2C3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CD470C3" w14:textId="77777777" w:rsidR="0061073B" w:rsidRPr="005E56E7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5E56E7" w14:paraId="58F34F64" w14:textId="77777777" w:rsidTr="00766A70">
        <w:tc>
          <w:tcPr>
            <w:tcW w:w="4590" w:type="dxa"/>
            <w:shd w:val="clear" w:color="auto" w:fill="auto"/>
          </w:tcPr>
          <w:p w14:paraId="4E89820F" w14:textId="56B3D354" w:rsidR="003A7D58" w:rsidRPr="005E56E7" w:rsidRDefault="003A7D58" w:rsidP="003A7D58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</w:tcPr>
          <w:p w14:paraId="0C4F5B62" w14:textId="77777777" w:rsidR="003A7D58" w:rsidRPr="005E56E7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718196" w14:textId="57920CFD" w:rsidR="003A7D58" w:rsidRPr="005E56E7" w:rsidRDefault="00FF1950" w:rsidP="007D1F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85402B" w14:textId="77777777" w:rsidR="003A7D58" w:rsidRPr="005E56E7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EFB81F3" w14:textId="6D4363C5" w:rsidR="003A7D58" w:rsidRPr="005E56E7" w:rsidRDefault="00CA53C1" w:rsidP="003A7D5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62F99"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1B4EFF6" w14:textId="77777777" w:rsidR="003A7D58" w:rsidRPr="005E56E7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566A268" w14:textId="70E148AB" w:rsidR="003A7D58" w:rsidRPr="005E56E7" w:rsidRDefault="00662F99" w:rsidP="007D1F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15B26" w14:textId="77777777" w:rsidR="003A7D58" w:rsidRPr="005E56E7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2CC40" w14:textId="2E6639D1" w:rsidR="003A7D58" w:rsidRPr="005E56E7" w:rsidRDefault="00CA53C1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62F99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26813" w14:textId="77777777" w:rsidR="003A7D58" w:rsidRPr="005E56E7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FF7CEA" w14:textId="4B0B82F4" w:rsidR="003A7D58" w:rsidRPr="005E56E7" w:rsidRDefault="00662F99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23.00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8046A" w14:textId="77777777" w:rsidR="003A7D58" w:rsidRPr="005E56E7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7DFD18" w14:textId="13ABB591" w:rsidR="003A7D58" w:rsidRPr="005E56E7" w:rsidRDefault="00662F99" w:rsidP="004C6812">
            <w:pPr>
              <w:tabs>
                <w:tab w:val="decimal" w:pos="6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37077" w14:textId="77777777" w:rsidR="003A7D58" w:rsidRPr="005E56E7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DE4A8A" w14:textId="3D6136DF" w:rsidR="003A7D58" w:rsidRPr="005E56E7" w:rsidRDefault="00662F99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E6AA5" w14:textId="77777777" w:rsidR="003A7D58" w:rsidRPr="005E56E7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9AE25F6" w14:textId="75237A0E" w:rsidR="003A7D58" w:rsidRPr="005E56E7" w:rsidRDefault="00CA53C1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62F99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7D1F31" w:rsidRPr="005E56E7" w14:paraId="5C1A9F50" w14:textId="77777777" w:rsidTr="00766A70">
        <w:tc>
          <w:tcPr>
            <w:tcW w:w="4590" w:type="dxa"/>
            <w:shd w:val="clear" w:color="auto" w:fill="auto"/>
          </w:tcPr>
          <w:p w14:paraId="392E3F95" w14:textId="6AA27074" w:rsidR="007D1F31" w:rsidRPr="005E56E7" w:rsidRDefault="007D1F31" w:rsidP="007D1F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70" w:type="dxa"/>
            <w:shd w:val="clear" w:color="auto" w:fill="auto"/>
          </w:tcPr>
          <w:p w14:paraId="3E4A020F" w14:textId="77777777" w:rsidR="007D1F31" w:rsidRPr="005E56E7" w:rsidRDefault="007D1F31" w:rsidP="007D1F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3DC581" w14:textId="53F661E9" w:rsidR="007D1F31" w:rsidRPr="005E56E7" w:rsidRDefault="007D1F31" w:rsidP="007D1F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CEA75A" w14:textId="77777777" w:rsidR="007D1F31" w:rsidRPr="005E56E7" w:rsidRDefault="007D1F31" w:rsidP="007D1F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6F6F817" w14:textId="1AF03251" w:rsidR="007D1F31" w:rsidRPr="005E56E7" w:rsidRDefault="007D1F31" w:rsidP="007D1F31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9886BC" w14:textId="77777777" w:rsidR="007D1F31" w:rsidRPr="005E56E7" w:rsidRDefault="007D1F31" w:rsidP="007D1F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575C838" w14:textId="3B4EAEEF" w:rsidR="007D1F31" w:rsidRPr="005E56E7" w:rsidRDefault="00CA53C1" w:rsidP="007D1F31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="007D1F31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8ED1CE" w14:textId="77777777" w:rsidR="007D1F31" w:rsidRPr="005E56E7" w:rsidRDefault="007D1F31" w:rsidP="007D1F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138DED" w14:textId="2FF0588D" w:rsidR="007D1F31" w:rsidRPr="005E56E7" w:rsidRDefault="00CA53C1" w:rsidP="007D1F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="007D1F31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87885" w14:textId="77777777" w:rsidR="007D1F31" w:rsidRPr="005E56E7" w:rsidRDefault="007D1F31" w:rsidP="007D1F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743B5D" w14:textId="555EEA23" w:rsidR="007D1F31" w:rsidRPr="005E56E7" w:rsidRDefault="00D11140" w:rsidP="007D1F31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64FB4" w14:textId="77777777" w:rsidR="007D1F31" w:rsidRPr="005E56E7" w:rsidRDefault="007D1F31" w:rsidP="007D1F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FC7BF8" w14:textId="2F812CF4" w:rsidR="007D1F31" w:rsidRPr="005E56E7" w:rsidRDefault="00CA53C1" w:rsidP="00D11140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="00D11140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C88D2" w14:textId="77777777" w:rsidR="007D1F31" w:rsidRPr="005E56E7" w:rsidRDefault="007D1F31" w:rsidP="007D1F31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89D52D" w14:textId="33C9953E" w:rsidR="007D1F31" w:rsidRPr="005E56E7" w:rsidRDefault="007D1F31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406FA" w14:textId="77777777" w:rsidR="007D1F31" w:rsidRPr="005E56E7" w:rsidRDefault="007D1F31" w:rsidP="007D1F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B4C6064" w14:textId="4DE1C36F" w:rsidR="007D1F31" w:rsidRPr="005E56E7" w:rsidRDefault="00CA53C1" w:rsidP="00F532C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="00F532C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EA59B5" w:rsidRPr="005E56E7" w14:paraId="142F8004" w14:textId="77777777" w:rsidTr="00766A70">
        <w:tc>
          <w:tcPr>
            <w:tcW w:w="4590" w:type="dxa"/>
            <w:shd w:val="clear" w:color="auto" w:fill="auto"/>
          </w:tcPr>
          <w:p w14:paraId="75D5961B" w14:textId="7275FBF4" w:rsidR="00EA59B5" w:rsidRPr="005E56E7" w:rsidRDefault="00EA59B5" w:rsidP="00EA59B5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  <w:shd w:val="clear" w:color="auto" w:fill="auto"/>
          </w:tcPr>
          <w:p w14:paraId="1DEC8119" w14:textId="77777777" w:rsidR="00EA59B5" w:rsidRPr="005E56E7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15628" w14:textId="701BDBFD" w:rsidR="00EA59B5" w:rsidRPr="005E56E7" w:rsidRDefault="00EA59B5" w:rsidP="007D1F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F2E73E" w14:textId="71B38D8D" w:rsidR="00EA59B5" w:rsidRPr="005E56E7" w:rsidRDefault="00EA59B5" w:rsidP="00EA59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39DFD88" w14:textId="4C30DA4D" w:rsidR="00EA59B5" w:rsidRPr="005E56E7" w:rsidRDefault="00CA53C1" w:rsidP="00EA59B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EA59B5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133D" w14:textId="77777777" w:rsidR="00EA59B5" w:rsidRPr="005E56E7" w:rsidRDefault="00EA59B5" w:rsidP="00EA59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032D3EB" w14:textId="2D0E1071" w:rsidR="00EA59B5" w:rsidRPr="005E56E7" w:rsidRDefault="00EA59B5" w:rsidP="007D1F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8A029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50ACD" w14:textId="1CC78A10" w:rsidR="00EA59B5" w:rsidRPr="005E56E7" w:rsidRDefault="00CA53C1" w:rsidP="00EA59B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EA59B5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C465E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C47391" w14:textId="363D3544" w:rsidR="00EA59B5" w:rsidRPr="005E56E7" w:rsidRDefault="00EA59B5" w:rsidP="00EA59B5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25F57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604208" w14:textId="0E2A884C" w:rsidR="00EA59B5" w:rsidRPr="005E56E7" w:rsidRDefault="00CA53C1" w:rsidP="00EA59B5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EA59B5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1F3F1" w14:textId="77777777" w:rsidR="00EA59B5" w:rsidRPr="005E56E7" w:rsidRDefault="00EA59B5" w:rsidP="00EA59B5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81F86" w14:textId="653152F5" w:rsidR="00EA59B5" w:rsidRPr="005E56E7" w:rsidRDefault="00EA59B5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E0949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F26F26F" w14:textId="05D32BFA" w:rsidR="00EA59B5" w:rsidRPr="005E56E7" w:rsidRDefault="00CA53C1" w:rsidP="00EA59B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EA59B5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EA59B5" w:rsidRPr="005E56E7" w14:paraId="41469749" w14:textId="77777777" w:rsidTr="00766A70">
        <w:tc>
          <w:tcPr>
            <w:tcW w:w="4590" w:type="dxa"/>
            <w:shd w:val="clear" w:color="auto" w:fill="auto"/>
          </w:tcPr>
          <w:p w14:paraId="0939A74B" w14:textId="1C50D8D8" w:rsidR="00EA59B5" w:rsidRPr="005E56E7" w:rsidRDefault="00EA59B5" w:rsidP="00EA59B5">
            <w:pPr>
              <w:spacing w:line="240" w:lineRule="auto"/>
              <w:ind w:left="-14" w:right="-9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03D3944F" w14:textId="77777777" w:rsidR="00EA59B5" w:rsidRPr="005E56E7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ED46AE" w14:textId="776ED484" w:rsidR="00EA59B5" w:rsidRPr="005E56E7" w:rsidRDefault="00EA59B5" w:rsidP="007D1F3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22.63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BD72F4" w14:textId="77777777" w:rsidR="00EA59B5" w:rsidRPr="005E56E7" w:rsidRDefault="00EA59B5" w:rsidP="00EA59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9EFCA23" w14:textId="09AD6A42" w:rsidR="00EA59B5" w:rsidRPr="005E56E7" w:rsidRDefault="00EA59B5" w:rsidP="007D1F31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2A9633" w14:textId="68655184" w:rsidR="00EA59B5" w:rsidRPr="005E56E7" w:rsidRDefault="00EA59B5" w:rsidP="00EA59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FD11B8A" w14:textId="0B89B175" w:rsidR="00EA59B5" w:rsidRPr="005E56E7" w:rsidRDefault="00EA59B5" w:rsidP="007D1F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A3E19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D0B10" w14:textId="284742F4" w:rsidR="00EA59B5" w:rsidRPr="005E56E7" w:rsidRDefault="00CA53C1" w:rsidP="00EA59B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A59B5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E57AD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E67339" w14:textId="6303C42D" w:rsidR="00EA59B5" w:rsidRPr="005E56E7" w:rsidRDefault="00EA59B5" w:rsidP="00EA59B5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F106C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85DA59" w14:textId="49288F20" w:rsidR="00EA59B5" w:rsidRPr="005E56E7" w:rsidRDefault="00CA53C1" w:rsidP="00EA59B5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A59B5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67462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7B843B" w14:textId="1CB2DBD5" w:rsidR="00EA59B5" w:rsidRPr="005E56E7" w:rsidRDefault="00EA59B5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CA0DA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203A7BB" w14:textId="23BB7008" w:rsidR="00EA59B5" w:rsidRPr="005E56E7" w:rsidRDefault="00CA53C1" w:rsidP="00EA59B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A59B5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EA59B5" w:rsidRPr="005E56E7" w14:paraId="020EC805" w14:textId="77777777" w:rsidTr="00766A70">
        <w:tc>
          <w:tcPr>
            <w:tcW w:w="4590" w:type="dxa"/>
            <w:shd w:val="clear" w:color="auto" w:fill="auto"/>
          </w:tcPr>
          <w:p w14:paraId="580F0E60" w14:textId="77777777" w:rsidR="00EA59B5" w:rsidRPr="005E56E7" w:rsidRDefault="00EA59B5" w:rsidP="00EA59B5">
            <w:pPr>
              <w:tabs>
                <w:tab w:val="left" w:pos="340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54A754E3" w14:textId="77777777" w:rsidR="00EA59B5" w:rsidRPr="005E56E7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706467" w14:textId="55C8C4F3" w:rsidR="00EA59B5" w:rsidRPr="005E56E7" w:rsidRDefault="00EA59B5" w:rsidP="00F27580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CC89864" w14:textId="6EF6817D" w:rsidR="00EA59B5" w:rsidRPr="005E56E7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68AE70E" w14:textId="60BD31C7" w:rsidR="00EA59B5" w:rsidRPr="005E56E7" w:rsidRDefault="00CA53C1" w:rsidP="00EA59B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EA59B5"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29CEDCCD" w14:textId="77777777" w:rsidR="00EA59B5" w:rsidRPr="005E56E7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FF980B5" w14:textId="3C92FEB0" w:rsidR="00EA59B5" w:rsidRPr="005E56E7" w:rsidRDefault="00EA59B5" w:rsidP="007D1F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B9099" w14:textId="77777777" w:rsidR="00EA59B5" w:rsidRPr="005E56E7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70657" w14:textId="012EAF61" w:rsidR="00EA59B5" w:rsidRPr="005E56E7" w:rsidRDefault="00CA53C1" w:rsidP="00EA59B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A59B5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AF965" w14:textId="4EB23F67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7E5D9A" w14:textId="2C6F9F1D" w:rsidR="00EA59B5" w:rsidRPr="005E56E7" w:rsidRDefault="00EA59B5" w:rsidP="00EA59B5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D9A27A" w14:textId="234C7995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3B11BD" w14:textId="1431C8C5" w:rsidR="00EA59B5" w:rsidRPr="005E56E7" w:rsidRDefault="00EA59B5" w:rsidP="00EA59B5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245D52" w14:textId="77777777" w:rsidR="00EA59B5" w:rsidRPr="005E56E7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1CEE94" w14:textId="14A84250" w:rsidR="00EA59B5" w:rsidRPr="005E56E7" w:rsidRDefault="00EA59B5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96ACC" w14:textId="77777777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382F570" w14:textId="74C111CC" w:rsidR="00EA59B5" w:rsidRPr="005E56E7" w:rsidRDefault="00CA53C1" w:rsidP="00EA59B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A59B5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EA59B5" w:rsidRPr="005E56E7" w14:paraId="5BCC7CBD" w14:textId="77777777" w:rsidTr="00766A70">
        <w:tc>
          <w:tcPr>
            <w:tcW w:w="4590" w:type="dxa"/>
            <w:shd w:val="clear" w:color="auto" w:fill="auto"/>
          </w:tcPr>
          <w:p w14:paraId="4C26AA01" w14:textId="77777777" w:rsidR="00EA59B5" w:rsidRPr="005E56E7" w:rsidRDefault="00EA59B5" w:rsidP="00EA59B5">
            <w:pPr>
              <w:tabs>
                <w:tab w:val="left" w:pos="340"/>
              </w:tabs>
              <w:spacing w:line="240" w:lineRule="auto"/>
              <w:ind w:left="-14"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254C414" w14:textId="77777777" w:rsidR="00EA59B5" w:rsidRPr="005E56E7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F2F355" w14:textId="77777777" w:rsidR="00EA59B5" w:rsidRPr="005E56E7" w:rsidRDefault="00EA59B5" w:rsidP="00EA59B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6B6DC2F8" w14:textId="2E1B1F50" w:rsidR="00EA59B5" w:rsidRPr="005E56E7" w:rsidRDefault="00EA59B5" w:rsidP="00EA59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6CDD92AD" w14:textId="52F6DA73" w:rsidR="00EA59B5" w:rsidRPr="005E56E7" w:rsidRDefault="00EA59B5" w:rsidP="00EA59B5">
            <w:pPr>
              <w:pStyle w:val="acctfourfigures"/>
              <w:tabs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50EBD0" w14:textId="7F0E00C1" w:rsidR="00EA59B5" w:rsidRPr="005E56E7" w:rsidRDefault="00EA59B5" w:rsidP="00EA59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3A7352DE" w14:textId="7543673A" w:rsidR="00EA59B5" w:rsidRPr="005E56E7" w:rsidRDefault="00EA59B5" w:rsidP="00EA59B5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53EF359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0AA255" w14:textId="77777777" w:rsidR="00EA59B5" w:rsidRPr="005E56E7" w:rsidRDefault="00EA59B5" w:rsidP="00EA59B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2025A3E" w14:textId="7B86312C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F4CBB51" w14:textId="1F9159E2" w:rsidR="00EA59B5" w:rsidRPr="005E56E7" w:rsidRDefault="00EA59B5" w:rsidP="00EA59B5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DBACE24" w14:textId="0686278E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283325D" w14:textId="48914AFB" w:rsidR="00EA59B5" w:rsidRPr="005E56E7" w:rsidRDefault="00EA59B5" w:rsidP="00EA59B5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E2FFA37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19F076A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CEC5BE0" w14:textId="77777777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28D8FA6" w14:textId="77777777" w:rsidR="00EA59B5" w:rsidRPr="005E56E7" w:rsidRDefault="00EA59B5" w:rsidP="00EA59B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A59B5" w:rsidRPr="005E56E7" w14:paraId="2E76BB7D" w14:textId="77777777" w:rsidTr="00766A70">
        <w:tc>
          <w:tcPr>
            <w:tcW w:w="4590" w:type="dxa"/>
            <w:shd w:val="clear" w:color="auto" w:fill="auto"/>
            <w:hideMark/>
          </w:tcPr>
          <w:p w14:paraId="4EDA49A8" w14:textId="77777777" w:rsidR="00EA59B5" w:rsidRPr="005E56E7" w:rsidRDefault="00EA59B5" w:rsidP="00EA59B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27489A8F" w14:textId="77777777" w:rsidR="00EA59B5" w:rsidRPr="005E56E7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5E2256" w14:textId="77777777" w:rsidR="00EA59B5" w:rsidRPr="005E56E7" w:rsidRDefault="00EA59B5" w:rsidP="00EA59B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1581488" w14:textId="77777777" w:rsidR="00EA59B5" w:rsidRPr="005E56E7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0B1896B4" w14:textId="45602036" w:rsidR="00EA59B5" w:rsidRPr="005E56E7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5A1D14" w14:textId="77777777" w:rsidR="00EA59B5" w:rsidRPr="005E56E7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11A701E" w14:textId="2E67485E" w:rsidR="00EA59B5" w:rsidRPr="005E56E7" w:rsidRDefault="00EA59B5" w:rsidP="00EA59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4BFF4D" w14:textId="77777777" w:rsidR="00EA59B5" w:rsidRPr="005E56E7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DDCA1" w14:textId="688F96D7" w:rsidR="00EA59B5" w:rsidRPr="005E56E7" w:rsidRDefault="00EA59B5" w:rsidP="00EA59B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5D40C" w14:textId="77777777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B495BD" w14:textId="77777777" w:rsidR="00EA59B5" w:rsidRPr="005E56E7" w:rsidRDefault="00EA59B5" w:rsidP="00EA59B5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E17B81" w14:textId="549E3761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4BE9D7" w14:textId="1947A9A1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6BF1C" w14:textId="77777777" w:rsidR="00EA59B5" w:rsidRPr="005E56E7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E857E" w14:textId="2682F829" w:rsidR="00EA59B5" w:rsidRPr="005E56E7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83F0F8" w14:textId="77777777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1C0046E" w14:textId="77777777" w:rsidR="00EA59B5" w:rsidRPr="005E56E7" w:rsidRDefault="00EA59B5" w:rsidP="00EA59B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9B5" w:rsidRPr="005E56E7" w14:paraId="1FA32A88" w14:textId="77777777" w:rsidTr="00766A70">
        <w:tc>
          <w:tcPr>
            <w:tcW w:w="4590" w:type="dxa"/>
            <w:shd w:val="clear" w:color="auto" w:fill="auto"/>
          </w:tcPr>
          <w:p w14:paraId="1C0387D9" w14:textId="631F0F3F" w:rsidR="00EA59B5" w:rsidRPr="005E56E7" w:rsidRDefault="00EA59B5" w:rsidP="00EA59B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E7F56B7" w14:textId="77777777" w:rsidR="00EA59B5" w:rsidRPr="005E56E7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2E7DE1" w14:textId="4A748983" w:rsidR="00EA59B5" w:rsidRPr="005E56E7" w:rsidRDefault="00EA59B5" w:rsidP="007D1F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09FDA95" w14:textId="77777777" w:rsidR="00EA59B5" w:rsidRPr="005E56E7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F9168A9" w14:textId="693FAA48" w:rsidR="00EA59B5" w:rsidRPr="005E56E7" w:rsidRDefault="00EA59B5" w:rsidP="007D1F31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8EFC4" w14:textId="77777777" w:rsidR="00EA59B5" w:rsidRPr="005E56E7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CC2F9EA" w14:textId="4322957A" w:rsidR="00EA59B5" w:rsidRPr="005E56E7" w:rsidRDefault="00EA59B5" w:rsidP="00EA59B5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A32F7" w14:textId="77777777" w:rsidR="00EA59B5" w:rsidRPr="005E56E7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8206F8" w14:textId="499315DA" w:rsidR="00EA59B5" w:rsidRPr="005E56E7" w:rsidRDefault="00EA59B5" w:rsidP="00EA59B5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23EBF" w14:textId="77777777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3DF961" w14:textId="165F3CE4" w:rsidR="00EA59B5" w:rsidRPr="005E56E7" w:rsidRDefault="00EA59B5" w:rsidP="00EA59B5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4EFD4" w14:textId="77777777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17FF2" w14:textId="072AF755" w:rsidR="00EA59B5" w:rsidRPr="005E56E7" w:rsidRDefault="00EA59B5" w:rsidP="00EA59B5">
            <w:pPr>
              <w:tabs>
                <w:tab w:val="decimal" w:pos="6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617FD" w14:textId="77777777" w:rsidR="00EA59B5" w:rsidRPr="005E56E7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E34424" w14:textId="3692CEC6" w:rsidR="00EA59B5" w:rsidRPr="005E56E7" w:rsidRDefault="00EA59B5" w:rsidP="00EA59B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9DCE3" w14:textId="77777777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55BD911" w14:textId="337FFB5A" w:rsidR="00EA59B5" w:rsidRPr="005E56E7" w:rsidRDefault="00EA59B5" w:rsidP="00EA59B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59B5" w:rsidRPr="005E56E7" w14:paraId="2E52BCBD" w14:textId="77777777" w:rsidTr="00766A70">
        <w:tc>
          <w:tcPr>
            <w:tcW w:w="4590" w:type="dxa"/>
            <w:shd w:val="clear" w:color="auto" w:fill="auto"/>
          </w:tcPr>
          <w:p w14:paraId="201BA499" w14:textId="7360615C" w:rsidR="00EA59B5" w:rsidRPr="005E56E7" w:rsidRDefault="00EA59B5" w:rsidP="00EA59B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5F863368" w14:textId="77777777" w:rsidR="00EA59B5" w:rsidRPr="005E56E7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6F14F8" w14:textId="3CB33BAE" w:rsidR="00EA59B5" w:rsidRPr="005E56E7" w:rsidRDefault="00EA59B5" w:rsidP="007D1F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842F0E" w14:textId="77777777" w:rsidR="00EA59B5" w:rsidRPr="005E56E7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40E186F" w14:textId="63298BC2" w:rsidR="00EA59B5" w:rsidRPr="005E56E7" w:rsidRDefault="00EA59B5" w:rsidP="00EA59B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CC26D4" w14:textId="77777777" w:rsidR="00EA59B5" w:rsidRPr="005E56E7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1FA57F4" w14:textId="67EC083B" w:rsidR="00EA59B5" w:rsidRPr="005E56E7" w:rsidRDefault="00EA59B5" w:rsidP="007D1F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CE34F" w14:textId="77777777" w:rsidR="00EA59B5" w:rsidRPr="005E56E7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94C55" w14:textId="7172F33F" w:rsidR="00EA59B5" w:rsidRPr="005E56E7" w:rsidRDefault="00EA59B5" w:rsidP="00EA59B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22262" w14:textId="77777777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9DEAB5" w14:textId="544FA462" w:rsidR="00EA59B5" w:rsidRPr="005E56E7" w:rsidRDefault="00EA59B5" w:rsidP="00EA59B5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20B2D" w14:textId="77777777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B3ACFE" w14:textId="264FAF30" w:rsidR="00EA59B5" w:rsidRPr="005E56E7" w:rsidRDefault="00EA59B5" w:rsidP="00EA59B5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(0.04)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0589F" w14:textId="77777777" w:rsidR="00EA59B5" w:rsidRPr="005E56E7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54CF7C" w14:textId="5A0096C8" w:rsidR="00EA59B5" w:rsidRPr="005E56E7" w:rsidRDefault="00EA59B5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8AE79" w14:textId="77777777" w:rsidR="00EA59B5" w:rsidRPr="005E56E7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D3A3D69" w14:textId="02F02FC4" w:rsidR="00EA59B5" w:rsidRPr="005E56E7" w:rsidRDefault="00EA59B5" w:rsidP="00EA59B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B1EB971" w14:textId="6CF2DCF1" w:rsidR="000F047A" w:rsidRPr="005E56E7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3541B916" w14:textId="35666326" w:rsidR="000F047A" w:rsidRPr="005E56E7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61073B" w:rsidRPr="005E56E7" w14:paraId="778E95F8" w14:textId="77777777" w:rsidTr="0066238A">
        <w:trPr>
          <w:tblHeader/>
        </w:trPr>
        <w:tc>
          <w:tcPr>
            <w:tcW w:w="4860" w:type="dxa"/>
            <w:vAlign w:val="bottom"/>
          </w:tcPr>
          <w:p w14:paraId="2B17BFB0" w14:textId="77777777" w:rsidR="0061073B" w:rsidRPr="005E56E7" w:rsidRDefault="0061073B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2191E9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27E782B8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5E56E7" w14:paraId="1CA7F443" w14:textId="77777777" w:rsidTr="0066238A">
        <w:trPr>
          <w:tblHeader/>
        </w:trPr>
        <w:tc>
          <w:tcPr>
            <w:tcW w:w="4860" w:type="dxa"/>
            <w:vAlign w:val="bottom"/>
          </w:tcPr>
          <w:p w14:paraId="341C5616" w14:textId="77777777" w:rsidR="0061073B" w:rsidRPr="005E56E7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1F61BC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54F537AC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E659B2C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7AFED114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5E56E7" w14:paraId="647F7D54" w14:textId="77777777" w:rsidTr="0066238A">
        <w:trPr>
          <w:tblHeader/>
        </w:trPr>
        <w:tc>
          <w:tcPr>
            <w:tcW w:w="4860" w:type="dxa"/>
            <w:hideMark/>
          </w:tcPr>
          <w:p w14:paraId="72527BE3" w14:textId="77777777" w:rsidR="0061073B" w:rsidRPr="005E56E7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167B397" w14:textId="77777777" w:rsidR="0061073B" w:rsidRPr="005E56E7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2619912" w14:textId="77777777" w:rsidR="0061073B" w:rsidRPr="005E56E7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53A32FC" w14:textId="77777777" w:rsidR="0061073B" w:rsidRPr="005E56E7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4C2D985" w14:textId="083AF110" w:rsidR="0061073B" w:rsidRPr="005E56E7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21F9357" w14:textId="77777777" w:rsidR="0061073B" w:rsidRPr="005E56E7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00644A26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227D499B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3B7D82D2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108D67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6B0D7D76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F92F7EC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443E13D7" w14:textId="77777777" w:rsidR="0061073B" w:rsidRPr="005E56E7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C8C09BB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435E109E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AB05465" w14:textId="63C67CAE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A255C0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53C05CEC" w14:textId="2D222AE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9B017" w14:textId="77777777" w:rsidR="0061073B" w:rsidRPr="005E56E7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0FA51A7B" w14:textId="7A1C9E2F" w:rsidR="0061073B" w:rsidRPr="005E56E7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F59608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7899756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5E56E7" w14:paraId="4983941C" w14:textId="77777777" w:rsidTr="0066238A">
        <w:trPr>
          <w:tblHeader/>
        </w:trPr>
        <w:tc>
          <w:tcPr>
            <w:tcW w:w="4860" w:type="dxa"/>
          </w:tcPr>
          <w:p w14:paraId="09F7FD79" w14:textId="5E9CA25E" w:rsidR="0061073B" w:rsidRPr="005E56E7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9C3CB66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375EC3A0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5E56E7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D22D8" w:rsidRPr="005E56E7" w14:paraId="71131093" w14:textId="77777777" w:rsidTr="0066238A">
        <w:trPr>
          <w:tblHeader/>
        </w:trPr>
        <w:tc>
          <w:tcPr>
            <w:tcW w:w="4860" w:type="dxa"/>
          </w:tcPr>
          <w:p w14:paraId="2053BE16" w14:textId="7A2D8D6A" w:rsidR="00AD22D8" w:rsidRPr="005E56E7" w:rsidRDefault="00AD22D8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A53C1"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E5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7B0234A" w14:textId="77777777" w:rsidR="00AD22D8" w:rsidRPr="005E56E7" w:rsidRDefault="00AD22D8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4B46AACB" w14:textId="7F7532B5" w:rsidR="00AD22D8" w:rsidRPr="005E56E7" w:rsidRDefault="00AD22D8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5E56E7" w14:paraId="0035DC73" w14:textId="77777777" w:rsidTr="0066238A">
        <w:tc>
          <w:tcPr>
            <w:tcW w:w="4860" w:type="dxa"/>
            <w:hideMark/>
          </w:tcPr>
          <w:p w14:paraId="57D5DED8" w14:textId="77777777" w:rsidR="0061073B" w:rsidRPr="005E56E7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2D2FB28" w14:textId="77777777" w:rsidR="0061073B" w:rsidRPr="005E56E7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2F9FC95" w14:textId="77777777" w:rsidR="0061073B" w:rsidRPr="005E56E7" w:rsidRDefault="0061073B" w:rsidP="00E4122B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B5BABCF" w14:textId="77777777" w:rsidR="0061073B" w:rsidRPr="005E56E7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46DAE935" w14:textId="10D254C3" w:rsidR="0061073B" w:rsidRPr="005E56E7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17B42" w14:textId="77777777" w:rsidR="0061073B" w:rsidRPr="005E56E7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20526720" w14:textId="77777777" w:rsidR="0061073B" w:rsidRPr="005E56E7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4AE96E" w14:textId="77777777" w:rsidR="0061073B" w:rsidRPr="005E56E7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E9DA49" w14:textId="77777777" w:rsidR="0061073B" w:rsidRPr="005E56E7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7D445" w14:textId="77777777" w:rsidR="0061073B" w:rsidRPr="005E56E7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50474C48" w14:textId="77777777" w:rsidR="0061073B" w:rsidRPr="005E56E7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6519A" w14:textId="77777777" w:rsidR="0061073B" w:rsidRPr="005E56E7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6B56CEA" w14:textId="77777777" w:rsidR="0061073B" w:rsidRPr="005E56E7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04366" w14:textId="77777777" w:rsidR="0061073B" w:rsidRPr="005E56E7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5C6533B" w14:textId="77777777" w:rsidR="0061073B" w:rsidRPr="005E56E7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3DA99" w14:textId="77777777" w:rsidR="0061073B" w:rsidRPr="005E56E7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95E318" w14:textId="77777777" w:rsidR="0061073B" w:rsidRPr="005E56E7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68F" w:rsidRPr="005E56E7" w14:paraId="53398211" w14:textId="77777777" w:rsidTr="00636C22">
        <w:tc>
          <w:tcPr>
            <w:tcW w:w="4860" w:type="dxa"/>
            <w:hideMark/>
          </w:tcPr>
          <w:p w14:paraId="2D56DB41" w14:textId="78CB78EA" w:rsidR="0002668F" w:rsidRPr="005E56E7" w:rsidRDefault="0002668F" w:rsidP="0002668F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</w:tcPr>
          <w:p w14:paraId="78261E49" w14:textId="77777777" w:rsidR="0002668F" w:rsidRPr="005E56E7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964BE4B" w14:textId="1A35D199" w:rsidR="0002668F" w:rsidRPr="005E56E7" w:rsidRDefault="0002668F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58E5331D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6BE6C0A4" w14:textId="511C7F11" w:rsidR="0002668F" w:rsidRPr="005E56E7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793D01" w14:textId="3ACBAB7E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C2618B7" w14:textId="424B216C" w:rsidR="0002668F" w:rsidRPr="005E56E7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8F1E04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7F4AC1" w14:textId="0C8EC1F6" w:rsidR="0002668F" w:rsidRPr="005E56E7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3BD03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456C8F9" w14:textId="479725B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68CABB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362C58" w14:textId="7179D5FA" w:rsidR="0002668F" w:rsidRPr="005E56E7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4FFF97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0D129B" w14:textId="21D96AFF" w:rsidR="0002668F" w:rsidRPr="005E56E7" w:rsidRDefault="0002668F" w:rsidP="0002668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48F9A7A" w14:textId="46991069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260FD0" w14:textId="00DC4BE4" w:rsidR="0002668F" w:rsidRPr="005E56E7" w:rsidRDefault="0002668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68F" w:rsidRPr="005E56E7" w14:paraId="15026942" w14:textId="77777777" w:rsidTr="00636C22">
        <w:tc>
          <w:tcPr>
            <w:tcW w:w="4860" w:type="dxa"/>
          </w:tcPr>
          <w:p w14:paraId="00C5D2CB" w14:textId="30EA99ED" w:rsidR="0002668F" w:rsidRPr="005E56E7" w:rsidRDefault="0002668F" w:rsidP="0002668F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034639A" w14:textId="77777777" w:rsidR="0002668F" w:rsidRPr="005E56E7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4DDEB15" w14:textId="4E582807" w:rsidR="0002668F" w:rsidRPr="005E56E7" w:rsidRDefault="0002668F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090454B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79BF1EB7" w14:textId="64634D1F" w:rsidR="0002668F" w:rsidRPr="005E56E7" w:rsidRDefault="00CA53C1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36" w:type="dxa"/>
            <w:vAlign w:val="bottom"/>
          </w:tcPr>
          <w:p w14:paraId="340A55D5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B8B8FE5" w14:textId="7044F4AF" w:rsidR="0002668F" w:rsidRPr="005E56E7" w:rsidRDefault="0002668F" w:rsidP="004C6812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1BEA8F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02236D" w14:textId="2091928A" w:rsidR="0002668F" w:rsidRPr="005E56E7" w:rsidRDefault="00CA53C1" w:rsidP="0077493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vAlign w:val="bottom"/>
          </w:tcPr>
          <w:p w14:paraId="7315DE44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8FCD675" w14:textId="652D20EB" w:rsidR="0002668F" w:rsidRPr="005E56E7" w:rsidRDefault="00CA53C1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vAlign w:val="bottom"/>
          </w:tcPr>
          <w:p w14:paraId="06BC14CF" w14:textId="7E93C48F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876F58E" w14:textId="783EF8E0" w:rsidR="0002668F" w:rsidRPr="005E56E7" w:rsidRDefault="0002668F" w:rsidP="00710841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B736CF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BE5E2B" w14:textId="3C65C1C0" w:rsidR="0002668F" w:rsidRPr="005E56E7" w:rsidRDefault="0002668F" w:rsidP="004C6812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2F6F96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D8B0C5" w14:textId="411BFF66" w:rsidR="0002668F" w:rsidRPr="005E56E7" w:rsidRDefault="00CA53C1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02668F" w:rsidRPr="005E56E7" w14:paraId="5A8949D6" w14:textId="77777777" w:rsidTr="00636C22">
        <w:tc>
          <w:tcPr>
            <w:tcW w:w="4860" w:type="dxa"/>
          </w:tcPr>
          <w:p w14:paraId="4D3CDABB" w14:textId="331FE8BF" w:rsidR="0002668F" w:rsidRPr="005E56E7" w:rsidRDefault="0002668F" w:rsidP="0002668F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</w:tcPr>
          <w:p w14:paraId="32A01AC4" w14:textId="77777777" w:rsidR="0002668F" w:rsidRPr="005E56E7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32F9B15" w14:textId="323AB326" w:rsidR="0002668F" w:rsidRPr="005E56E7" w:rsidRDefault="0002668F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45D5238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5B27DCCC" w14:textId="39873BDC" w:rsidR="0002668F" w:rsidRPr="005E56E7" w:rsidRDefault="00CA53C1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36" w:type="dxa"/>
            <w:vAlign w:val="bottom"/>
          </w:tcPr>
          <w:p w14:paraId="234E6FA1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31D2E16" w14:textId="69CA691A" w:rsidR="0002668F" w:rsidRPr="005E56E7" w:rsidRDefault="0002668F" w:rsidP="004C6812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7DB71D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E6CB6C" w14:textId="22A8528B" w:rsidR="0002668F" w:rsidRPr="005E56E7" w:rsidRDefault="00CA53C1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70" w:type="dxa"/>
            <w:vAlign w:val="bottom"/>
          </w:tcPr>
          <w:p w14:paraId="6716B9AF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DDE6B67" w14:textId="1EA07092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CB3FCA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85AD51D" w14:textId="16497440" w:rsidR="0002668F" w:rsidRPr="005E56E7" w:rsidRDefault="00CA53C1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70" w:type="dxa"/>
            <w:vAlign w:val="bottom"/>
          </w:tcPr>
          <w:p w14:paraId="4FAEA43B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DF5E72" w14:textId="27C5CC5A" w:rsidR="0002668F" w:rsidRPr="005E56E7" w:rsidRDefault="0002668F" w:rsidP="004C6812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3734A7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EB9A40" w14:textId="1B66D8EC" w:rsidR="0002668F" w:rsidRPr="005E56E7" w:rsidRDefault="00CA53C1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02668F" w:rsidRPr="005E56E7" w14:paraId="5E2AAA6E" w14:textId="77777777" w:rsidTr="00636C22">
        <w:tc>
          <w:tcPr>
            <w:tcW w:w="4860" w:type="dxa"/>
          </w:tcPr>
          <w:p w14:paraId="151D6D52" w14:textId="6A30C472" w:rsidR="0002668F" w:rsidRPr="005E56E7" w:rsidRDefault="0002668F" w:rsidP="0002668F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- </w:t>
            </w: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24F79418" w14:textId="77777777" w:rsidR="0002668F" w:rsidRPr="005E56E7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F92420" w14:textId="0BE8B9F7" w:rsidR="0002668F" w:rsidRPr="005E56E7" w:rsidRDefault="00CA53C1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238" w:type="dxa"/>
            <w:vAlign w:val="bottom"/>
          </w:tcPr>
          <w:p w14:paraId="18EBBD70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26CF350D" w14:textId="20AF8130" w:rsidR="0002668F" w:rsidRPr="005E56E7" w:rsidRDefault="0002668F" w:rsidP="00BA1818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632F282" w14:textId="77777777" w:rsidR="0002668F" w:rsidRPr="005E56E7" w:rsidRDefault="0002668F" w:rsidP="00F02E0B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B8E6DAC" w14:textId="2FF9ECFF" w:rsidR="0002668F" w:rsidRPr="005E56E7" w:rsidRDefault="0002668F" w:rsidP="004C6812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12307B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DAC616" w14:textId="0DEA46F3" w:rsidR="0002668F" w:rsidRPr="005E56E7" w:rsidRDefault="00CA53C1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  <w:vAlign w:val="bottom"/>
          </w:tcPr>
          <w:p w14:paraId="39EE06F2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B8D3A4B" w14:textId="50DEB462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023AEA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9B23F6" w14:textId="60E8D410" w:rsidR="0002668F" w:rsidRPr="005E56E7" w:rsidRDefault="00CA53C1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  <w:vAlign w:val="bottom"/>
          </w:tcPr>
          <w:p w14:paraId="1EBF5F13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AF130D" w14:textId="4189EA55" w:rsidR="0002668F" w:rsidRPr="005E56E7" w:rsidRDefault="0002668F" w:rsidP="004C6812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7AA794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7B81AD" w14:textId="5C3F199D" w:rsidR="0002668F" w:rsidRPr="005E56E7" w:rsidRDefault="00CA53C1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02668F" w:rsidRPr="005E56E7" w14:paraId="193E506D" w14:textId="77777777" w:rsidTr="00636C22">
        <w:tc>
          <w:tcPr>
            <w:tcW w:w="4860" w:type="dxa"/>
            <w:hideMark/>
          </w:tcPr>
          <w:p w14:paraId="603FA868" w14:textId="77777777" w:rsidR="0002668F" w:rsidRPr="005E56E7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52C7CA5" w14:textId="77777777" w:rsidR="0002668F" w:rsidRPr="005E56E7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B677C6" w14:textId="1DF06EF0" w:rsidR="0002668F" w:rsidRPr="005E56E7" w:rsidRDefault="0002668F" w:rsidP="0002668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11D9263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1685C74B" w14:textId="074EA7EE" w:rsidR="0002668F" w:rsidRPr="005E56E7" w:rsidRDefault="00CA53C1" w:rsidP="004C6812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6" w:type="dxa"/>
          </w:tcPr>
          <w:p w14:paraId="253B4E4E" w14:textId="782E1A1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F37D9CE" w14:textId="4E1FDC7C" w:rsidR="0002668F" w:rsidRPr="005E56E7" w:rsidRDefault="0002668F" w:rsidP="004C6812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AB9B03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66A092" w14:textId="11D322E5" w:rsidR="0002668F" w:rsidRPr="005E56E7" w:rsidRDefault="00CA53C1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722B031D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72355F6" w14:textId="2054E88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A5A3E6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8D66D3" w14:textId="34F17DEE" w:rsidR="0002668F" w:rsidRPr="005E56E7" w:rsidRDefault="00CA53C1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4DAE964D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C8E628" w14:textId="0526696E" w:rsidR="0002668F" w:rsidRPr="005E56E7" w:rsidRDefault="0002668F" w:rsidP="004C6812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3272BB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6866D9" w14:textId="4A60153C" w:rsidR="0002668F" w:rsidRPr="005E56E7" w:rsidRDefault="00CA53C1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668F"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02668F" w:rsidRPr="005E56E7" w14:paraId="6F8B15BD" w14:textId="77777777" w:rsidTr="0066238A">
        <w:tc>
          <w:tcPr>
            <w:tcW w:w="4860" w:type="dxa"/>
          </w:tcPr>
          <w:p w14:paraId="06A024EA" w14:textId="77777777" w:rsidR="0002668F" w:rsidRPr="005E56E7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48B4EB24" w14:textId="77777777" w:rsidR="0002668F" w:rsidRPr="005E56E7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AD9E84" w14:textId="77777777" w:rsidR="0002668F" w:rsidRPr="005E56E7" w:rsidRDefault="0002668F" w:rsidP="0002668F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2A71103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72" w:type="dxa"/>
          </w:tcPr>
          <w:p w14:paraId="7E445882" w14:textId="383AA543" w:rsidR="0002668F" w:rsidRPr="005E56E7" w:rsidRDefault="0002668F" w:rsidP="0002668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F046AD0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4" w:type="dxa"/>
          </w:tcPr>
          <w:p w14:paraId="07828382" w14:textId="6EAE7EDD" w:rsidR="0002668F" w:rsidRPr="005E56E7" w:rsidRDefault="0002668F" w:rsidP="0002668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BD2D1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D3656E" w14:textId="48F2DE34" w:rsidR="0002668F" w:rsidRPr="005E56E7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E70E12" w14:textId="1A8F2B18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6138B9A" w14:textId="273B6430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6DF5C3A" w14:textId="305DC60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1E1E945" w14:textId="57986BC1" w:rsidR="0002668F" w:rsidRPr="005E56E7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BEF1DB" w14:textId="3128053C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126B6" w14:textId="6D207B8A" w:rsidR="0002668F" w:rsidRPr="005E56E7" w:rsidRDefault="0002668F" w:rsidP="0002668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E47113F" w14:textId="18A96F88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676D84C3" w14:textId="043F3D81" w:rsidR="0002668F" w:rsidRPr="005E56E7" w:rsidRDefault="0002668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2668F" w:rsidRPr="005E56E7" w14:paraId="679A9F3E" w14:textId="77777777" w:rsidTr="0066238A">
        <w:tc>
          <w:tcPr>
            <w:tcW w:w="4860" w:type="dxa"/>
          </w:tcPr>
          <w:p w14:paraId="45CDD8E3" w14:textId="77777777" w:rsidR="0002668F" w:rsidRPr="005E56E7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5066598" w14:textId="77777777" w:rsidR="0002668F" w:rsidRPr="005E56E7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17425A0" w14:textId="77777777" w:rsidR="0002668F" w:rsidRPr="005E56E7" w:rsidRDefault="0002668F" w:rsidP="0002668F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D447D0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4DD3C47D" w14:textId="40E6B10A" w:rsidR="0002668F" w:rsidRPr="005E56E7" w:rsidRDefault="0002668F" w:rsidP="0002668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25C5A7" w14:textId="40C364D9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41C7421" w14:textId="59F89ACB" w:rsidR="0002668F" w:rsidRPr="005E56E7" w:rsidRDefault="0002668F" w:rsidP="0002668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9FF55F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95201E" w14:textId="2A1ECD64" w:rsidR="0002668F" w:rsidRPr="005E56E7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FDFA3C" w14:textId="33812CB2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675B9BF" w14:textId="7FCA45F3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63A815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340358" w14:textId="77777777" w:rsidR="0002668F" w:rsidRPr="005E56E7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713F61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99421B" w14:textId="50A50A8E" w:rsidR="0002668F" w:rsidRPr="005E56E7" w:rsidRDefault="0002668F" w:rsidP="0002668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89E5CA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416A60" w14:textId="77777777" w:rsidR="0002668F" w:rsidRPr="005E56E7" w:rsidRDefault="0002668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68F" w:rsidRPr="005E56E7" w14:paraId="66259218" w14:textId="77777777" w:rsidTr="0066238A">
        <w:tc>
          <w:tcPr>
            <w:tcW w:w="4860" w:type="dxa"/>
          </w:tcPr>
          <w:p w14:paraId="31DBFA78" w14:textId="77777777" w:rsidR="0002668F" w:rsidRPr="005E56E7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F24AB7A" w14:textId="77777777" w:rsidR="0002668F" w:rsidRPr="005E56E7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D35804" w14:textId="1FB4FCCD" w:rsidR="0002668F" w:rsidRPr="005E56E7" w:rsidRDefault="0002668F" w:rsidP="0002668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2E44C1F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B4923B8" w14:textId="7D530AC1" w:rsidR="0002668F" w:rsidRPr="005E56E7" w:rsidRDefault="0002668F" w:rsidP="00BA1818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EC1764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F4A5775" w14:textId="69CAA262" w:rsidR="0002668F" w:rsidRPr="005E56E7" w:rsidRDefault="0002668F" w:rsidP="0002668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09EE5D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0A0481" w14:textId="09ADA2EA" w:rsidR="0002668F" w:rsidRPr="005E56E7" w:rsidRDefault="0002668F" w:rsidP="0077493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55BB4D6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A355CC6" w14:textId="17A06E30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34C20A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04D69E" w14:textId="00AFF478" w:rsidR="0002668F" w:rsidRPr="005E56E7" w:rsidRDefault="0002668F" w:rsidP="00710841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AA5533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934B49" w14:textId="30461302" w:rsidR="0002668F" w:rsidRPr="005E56E7" w:rsidRDefault="0002668F" w:rsidP="0002668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9BC0D7B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5DF8FB" w14:textId="314054DE" w:rsidR="0002668F" w:rsidRPr="005E56E7" w:rsidRDefault="0002668F" w:rsidP="00366A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668F" w:rsidRPr="005E56E7" w14:paraId="1B41F923" w14:textId="77777777" w:rsidTr="0066238A">
        <w:tc>
          <w:tcPr>
            <w:tcW w:w="4860" w:type="dxa"/>
          </w:tcPr>
          <w:p w14:paraId="03D727E8" w14:textId="77777777" w:rsidR="0002668F" w:rsidRPr="005E56E7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022A201" w14:textId="77777777" w:rsidR="0002668F" w:rsidRPr="005E56E7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BADFF70" w14:textId="082832DB" w:rsidR="0002668F" w:rsidRPr="005E56E7" w:rsidRDefault="0002668F" w:rsidP="0002668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D2D6E49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2ECD770" w14:textId="3436692B" w:rsidR="0002668F" w:rsidRPr="005E56E7" w:rsidRDefault="0002668F" w:rsidP="004C6812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11B343" w14:textId="77777777" w:rsidR="0002668F" w:rsidRPr="005E56E7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916E76F" w14:textId="208F29C5" w:rsidR="0002668F" w:rsidRPr="005E56E7" w:rsidRDefault="0002668F" w:rsidP="004C6812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B95BDA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057B75" w14:textId="500FF593" w:rsidR="0002668F" w:rsidRPr="005E56E7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55E195D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FFC0CD" w14:textId="17DA8E69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946545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FDD805" w14:textId="138EC64D" w:rsidR="0002668F" w:rsidRPr="005E56E7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754E406" w14:textId="77777777" w:rsidR="0002668F" w:rsidRPr="005E56E7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BC9A77" w14:textId="362E61BE" w:rsidR="0002668F" w:rsidRPr="005E56E7" w:rsidRDefault="0002668F" w:rsidP="004C6812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7E8A5E" w14:textId="77777777" w:rsidR="0002668F" w:rsidRPr="005E56E7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F0866" w14:textId="0A0523A9" w:rsidR="0002668F" w:rsidRPr="005E56E7" w:rsidRDefault="0002668F" w:rsidP="00366A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5E56E7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B003444" w14:textId="31E2003A" w:rsidR="00E86254" w:rsidRPr="005E56E7" w:rsidRDefault="00E86254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</w:p>
    <w:p w14:paraId="514D54D6" w14:textId="77777777" w:rsidR="0061073B" w:rsidRPr="005E56E7" w:rsidRDefault="0061073B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cs/>
          <w:lang w:bidi="th-TH"/>
        </w:rPr>
        <w:sectPr w:rsidR="0061073B" w:rsidRPr="005E56E7" w:rsidSect="00523A37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8EBDC8B" w14:textId="77777777" w:rsidR="00EC7CA2" w:rsidRPr="005E56E7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5E56E7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B78B921" w14:textId="77777777" w:rsidR="00EC7CA2" w:rsidRPr="005E56E7" w:rsidRDefault="00EC7CA2" w:rsidP="00EC7CA2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Cs w:val="22"/>
          <w:lang w:bidi="th-TH"/>
        </w:rPr>
      </w:pPr>
    </w:p>
    <w:p w14:paraId="116311C4" w14:textId="77777777" w:rsidR="00EC7CA2" w:rsidRPr="005E56E7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5E56E7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E4C2180" w14:textId="0A82A0DE" w:rsidR="00852525" w:rsidRPr="005E56E7" w:rsidRDefault="00852525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p w14:paraId="50620CF6" w14:textId="6C252EA5" w:rsidR="00EC7CA2" w:rsidRPr="005E56E7" w:rsidRDefault="00CD6CA1" w:rsidP="007F2D2F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5E56E7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2EB6FAA" w14:textId="2EA6C513" w:rsidR="00CD6CA1" w:rsidRPr="005E56E7" w:rsidRDefault="00CD6CA1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EC7CA2" w:rsidRPr="005E56E7" w14:paraId="5218F0C1" w14:textId="77777777" w:rsidTr="00E4122B">
        <w:tc>
          <w:tcPr>
            <w:tcW w:w="3870" w:type="dxa"/>
            <w:hideMark/>
          </w:tcPr>
          <w:p w14:paraId="14CD8109" w14:textId="77777777" w:rsidR="00EC7CA2" w:rsidRPr="005E56E7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2ADBECD2" w14:textId="77777777" w:rsidR="00EC7CA2" w:rsidRPr="005E56E7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5E56E7" w14:paraId="280C7AC3" w14:textId="77777777" w:rsidTr="00E4122B">
        <w:tc>
          <w:tcPr>
            <w:tcW w:w="3870" w:type="dxa"/>
            <w:hideMark/>
          </w:tcPr>
          <w:p w14:paraId="21D90C5C" w14:textId="77777777" w:rsidR="00EC7CA2" w:rsidRPr="005E56E7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5535" w:type="dxa"/>
            <w:hideMark/>
          </w:tcPr>
          <w:p w14:paraId="1EBBDCA5" w14:textId="5F80B9B1" w:rsidR="00EC7CA2" w:rsidRPr="005E56E7" w:rsidRDefault="00EC7CA2" w:rsidP="00A30F8E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model</w:t>
            </w:r>
            <w:r w:rsidR="00272756" w:rsidRPr="005E56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</w:t>
            </w: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</w:t>
            </w:r>
            <w:r w:rsidR="00A1583F" w:rsidRPr="005E56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</w:t>
            </w:r>
            <w:r w:rsidR="00A30F8E" w:rsidRPr="005E56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EC7CA2" w:rsidRPr="005E56E7" w14:paraId="371EFCED" w14:textId="77777777" w:rsidTr="00E4122B">
        <w:tc>
          <w:tcPr>
            <w:tcW w:w="3870" w:type="dxa"/>
            <w:hideMark/>
          </w:tcPr>
          <w:p w14:paraId="01CE55FF" w14:textId="77777777" w:rsidR="00EC7CA2" w:rsidRPr="005E56E7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63C5D23B" w14:textId="06A1C192" w:rsidR="00EC7CA2" w:rsidRPr="005E56E7" w:rsidRDefault="00EC7CA2" w:rsidP="00A30F8E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6D00" w:rsidRPr="005E56E7" w14:paraId="75F7439D" w14:textId="77777777" w:rsidTr="00E4122B">
        <w:tc>
          <w:tcPr>
            <w:tcW w:w="3870" w:type="dxa"/>
          </w:tcPr>
          <w:p w14:paraId="55E398BD" w14:textId="31D0E849" w:rsidR="00B36D00" w:rsidRPr="005E56E7" w:rsidRDefault="00B36D00" w:rsidP="00B36D00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535" w:type="dxa"/>
          </w:tcPr>
          <w:p w14:paraId="17676E18" w14:textId="1768D596" w:rsidR="00B36D00" w:rsidRPr="005E56E7" w:rsidRDefault="00943F8B" w:rsidP="00C1087B">
            <w:pPr>
              <w:pStyle w:val="block"/>
              <w:spacing w:after="0" w:line="240" w:lineRule="auto"/>
              <w:ind w:left="163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</w:t>
            </w:r>
            <w:r w:rsidR="00B36D00" w:rsidRPr="005E56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EC7CA2" w:rsidRPr="005E56E7" w14:paraId="07C8B4DE" w14:textId="77777777" w:rsidTr="00E4122B">
        <w:tc>
          <w:tcPr>
            <w:tcW w:w="3870" w:type="dxa"/>
          </w:tcPr>
          <w:p w14:paraId="3AD9D243" w14:textId="1C0E6422" w:rsidR="00EC7CA2" w:rsidRPr="005E56E7" w:rsidRDefault="00B36D00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535" w:type="dxa"/>
          </w:tcPr>
          <w:p w14:paraId="516416BA" w14:textId="1EEEC1B4" w:rsidR="00EC7CA2" w:rsidRPr="005E56E7" w:rsidRDefault="00B36D00" w:rsidP="00A30F8E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การวัด</w:t>
            </w:r>
            <w:r w:rsidRPr="005E56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163EB2CF" w14:textId="77777777" w:rsidR="00636C22" w:rsidRPr="005E56E7" w:rsidRDefault="00636C22" w:rsidP="007F2D2F">
      <w:pPr>
        <w:pStyle w:val="block"/>
        <w:spacing w:after="0" w:line="240" w:lineRule="atLeast"/>
        <w:ind w:right="-7" w:hanging="27"/>
        <w:rPr>
          <w:rFonts w:asciiTheme="majorBidi" w:hAnsiTheme="majorBidi" w:cstheme="majorBidi"/>
          <w:szCs w:val="22"/>
          <w:lang w:bidi="th-TH"/>
        </w:rPr>
      </w:pPr>
    </w:p>
    <w:p w14:paraId="609DF7B7" w14:textId="386B38AA" w:rsidR="00816A27" w:rsidRPr="005E56E7" w:rsidRDefault="00816A27" w:rsidP="00816A27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5E56E7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</w:t>
      </w:r>
      <w:r w:rsidRPr="005E56E7">
        <w:rPr>
          <w:rFonts w:asciiTheme="majorBidi" w:eastAsia="AngsanaNew,Bold" w:hAnsiTheme="majorBidi" w:cs="Angsana New" w:hint="cs"/>
          <w:b/>
          <w:bCs/>
          <w:i/>
          <w:iCs/>
          <w:sz w:val="28"/>
          <w:szCs w:val="28"/>
          <w:cs/>
          <w:lang w:bidi="th-TH"/>
        </w:rPr>
        <w:t>ไม่ได้</w:t>
      </w:r>
      <w:r w:rsidRPr="005E56E7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วัดมูลค่าด้วยมูลค่ายุติธรรม</w:t>
      </w:r>
    </w:p>
    <w:p w14:paraId="6CAA3BEB" w14:textId="32819DDC" w:rsidR="00D65CB2" w:rsidRPr="005E56E7" w:rsidRDefault="00D65CB2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Cs w:val="22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EC7CA2" w:rsidRPr="005E56E7" w14:paraId="66B76D97" w14:textId="77777777" w:rsidTr="00C1087B">
        <w:tc>
          <w:tcPr>
            <w:tcW w:w="3852" w:type="dxa"/>
            <w:hideMark/>
          </w:tcPr>
          <w:p w14:paraId="403242AA" w14:textId="77777777" w:rsidR="00EC7CA2" w:rsidRPr="005E56E7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6334413B" w14:textId="77777777" w:rsidR="00EC7CA2" w:rsidRPr="005E56E7" w:rsidRDefault="00EC7CA2" w:rsidP="00C1087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5E56E7" w14:paraId="0D924DA6" w14:textId="77777777" w:rsidTr="00C1087B">
        <w:tc>
          <w:tcPr>
            <w:tcW w:w="3852" w:type="dxa"/>
          </w:tcPr>
          <w:p w14:paraId="0AD90817" w14:textId="77777777" w:rsidR="00EC7CA2" w:rsidRPr="005E56E7" w:rsidRDefault="00EC7CA2" w:rsidP="00E4122B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</w:tcPr>
          <w:p w14:paraId="431812B4" w14:textId="5B5DC8F5" w:rsidR="00EC7CA2" w:rsidRPr="005E56E7" w:rsidRDefault="00EC7CA2" w:rsidP="00C1087B">
            <w:pPr>
              <w:pStyle w:val="block"/>
              <w:spacing w:after="0" w:line="240" w:lineRule="auto"/>
              <w:ind w:left="159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  <w:tr w:rsidR="009F3135" w:rsidRPr="005E56E7" w14:paraId="3C8A793E" w14:textId="77777777" w:rsidTr="00C1087B">
        <w:tc>
          <w:tcPr>
            <w:tcW w:w="3852" w:type="dxa"/>
          </w:tcPr>
          <w:p w14:paraId="7F53392A" w14:textId="2B719384" w:rsidR="009F3135" w:rsidRPr="005E56E7" w:rsidRDefault="009F3135" w:rsidP="009F3135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5571" w:type="dxa"/>
          </w:tcPr>
          <w:p w14:paraId="36C4F226" w14:textId="3F34F89C" w:rsidR="009F3135" w:rsidRPr="005E56E7" w:rsidRDefault="009F3135" w:rsidP="00657864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คำนวณโดยใช้เส้นอัตราผลตอบแทนพันธบัตรรัฐบาลของสมาคมตลาดตราสารหนี้ไทย (</w:t>
            </w:r>
            <w:r w:rsidRPr="005E56E7">
              <w:rPr>
                <w:rFonts w:asciiTheme="majorBidi" w:hAnsiTheme="majorBidi" w:cstheme="majorBidi"/>
                <w:sz w:val="28"/>
                <w:szCs w:val="28"/>
              </w:rPr>
              <w:t>Thai Bond Market Association Government Bond Yield Curve)</w:t>
            </w:r>
          </w:p>
        </w:tc>
      </w:tr>
    </w:tbl>
    <w:p w14:paraId="262918A5" w14:textId="6F231364" w:rsidR="00837E90" w:rsidRPr="005E56E7" w:rsidRDefault="00837E90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45D5E420" w14:textId="2F663DBB" w:rsidR="003B14EA" w:rsidRPr="005E56E7" w:rsidRDefault="003B14E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E56E7">
        <w:rPr>
          <w:rFonts w:ascii="Angsana New" w:hAnsi="Angsana New"/>
          <w:b/>
          <w:bCs/>
          <w:sz w:val="28"/>
          <w:szCs w:val="28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99D6A7B" w14:textId="77777777" w:rsidR="00793A45" w:rsidRPr="005E56E7" w:rsidRDefault="00793A45" w:rsidP="00094F2D">
      <w:pPr>
        <w:pStyle w:val="NoSpacing"/>
        <w:rPr>
          <w:rFonts w:ascii="Angsana New" w:hAnsi="Angsana New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1"/>
        <w:gridCol w:w="1889"/>
      </w:tblGrid>
      <w:tr w:rsidR="00CC5E69" w:rsidRPr="005E56E7" w14:paraId="3F8B08B6" w14:textId="77777777" w:rsidTr="00AA0E02">
        <w:trPr>
          <w:tblHeader/>
        </w:trPr>
        <w:tc>
          <w:tcPr>
            <w:tcW w:w="3971" w:type="pct"/>
          </w:tcPr>
          <w:p w14:paraId="73F95E2B" w14:textId="60F03AA2" w:rsidR="00CC5E69" w:rsidRPr="005E56E7" w:rsidRDefault="00FD5320" w:rsidP="00607D7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E56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A53C1"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F14C30" w:rsidRPr="005E5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14C30" w:rsidRPr="005E5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A53C1"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29" w:type="pct"/>
          </w:tcPr>
          <w:p w14:paraId="19507AFD" w14:textId="7454B2D5" w:rsidR="00CC5E69" w:rsidRPr="005E56E7" w:rsidRDefault="00CC5E69" w:rsidP="00607D77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C5E69" w:rsidRPr="005E56E7" w14:paraId="530AC0C2" w14:textId="77777777" w:rsidTr="00AA0E02">
        <w:trPr>
          <w:tblHeader/>
        </w:trPr>
        <w:tc>
          <w:tcPr>
            <w:tcW w:w="3971" w:type="pct"/>
          </w:tcPr>
          <w:p w14:paraId="0B9D904F" w14:textId="1A220FB3" w:rsidR="00CC5E69" w:rsidRPr="005E56E7" w:rsidRDefault="00CC5E69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45A4818C" w14:textId="705D9D5F" w:rsidR="00CC5E69" w:rsidRPr="005E56E7" w:rsidRDefault="00CC5E69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E56E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C5E69" w:rsidRPr="005E56E7" w14:paraId="2EBB27CF" w14:textId="77777777" w:rsidTr="00AA0E02">
        <w:tc>
          <w:tcPr>
            <w:tcW w:w="3971" w:type="pct"/>
          </w:tcPr>
          <w:p w14:paraId="3973A84F" w14:textId="6F8857E6" w:rsidR="00CC5E69" w:rsidRPr="005E56E7" w:rsidRDefault="00CC5E69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709F6A3A" w14:textId="77777777" w:rsidR="00CC5E69" w:rsidRPr="005E56E7" w:rsidRDefault="00CC5E69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5E56E7" w14:paraId="5E82F9D7" w14:textId="77777777" w:rsidTr="00AA0E02">
        <w:tc>
          <w:tcPr>
            <w:tcW w:w="3971" w:type="pct"/>
          </w:tcPr>
          <w:p w14:paraId="37A999B5" w14:textId="743A58E1" w:rsidR="003926DC" w:rsidRPr="005E56E7" w:rsidRDefault="003926DC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E56E7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5E56E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1029" w:type="pct"/>
          </w:tcPr>
          <w:p w14:paraId="280B8F3E" w14:textId="2DC1A379" w:rsidR="003926DC" w:rsidRPr="005E56E7" w:rsidRDefault="00CA53C1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91</w:t>
            </w:r>
            <w:r w:rsidR="00FA55CF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</w:tr>
      <w:tr w:rsidR="003926DC" w:rsidRPr="005E56E7" w14:paraId="151B51CA" w14:textId="77777777" w:rsidTr="00AA0E02">
        <w:tc>
          <w:tcPr>
            <w:tcW w:w="3971" w:type="pct"/>
          </w:tcPr>
          <w:p w14:paraId="7E4D7BA0" w14:textId="7B11D9ED" w:rsidR="003926DC" w:rsidRPr="005E56E7" w:rsidRDefault="003926DC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E56E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สัญญาออกแบบและก่อสร้างระบบผลิตกระแสไฟฟ้าจากพลังงานแสงอาทิตย์บนหลังคา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7D8C941F" w14:textId="0A2BFA88" w:rsidR="003926DC" w:rsidRPr="005E56E7" w:rsidRDefault="00CA53C1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A55CF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</w:tr>
      <w:tr w:rsidR="00EC7CA2" w:rsidRPr="005E56E7" w14:paraId="7DDE397A" w14:textId="77777777" w:rsidTr="00AA0E02">
        <w:tc>
          <w:tcPr>
            <w:tcW w:w="3971" w:type="pct"/>
          </w:tcPr>
          <w:p w14:paraId="12771D11" w14:textId="55BCAC7B" w:rsidR="00EC7CA2" w:rsidRPr="005E56E7" w:rsidRDefault="00EC7CA2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E56E7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04AD0D27" w14:textId="5A2A336D" w:rsidR="00EC7CA2" w:rsidRPr="005E56E7" w:rsidRDefault="00CA53C1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</w:t>
            </w:r>
            <w:r w:rsidR="00FA55CF"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</w:t>
            </w:r>
          </w:p>
        </w:tc>
      </w:tr>
      <w:tr w:rsidR="00302287" w:rsidRPr="005E56E7" w14:paraId="4889B49B" w14:textId="77777777" w:rsidTr="00AA0E02">
        <w:tc>
          <w:tcPr>
            <w:tcW w:w="3971" w:type="pct"/>
          </w:tcPr>
          <w:p w14:paraId="2A8083CE" w14:textId="77777777" w:rsidR="00607D77" w:rsidRPr="005E56E7" w:rsidRDefault="00607D77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3D94D5" w14:textId="76637685" w:rsidR="00816A27" w:rsidRPr="005E56E7" w:rsidRDefault="00816A27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9" w:type="pct"/>
          </w:tcPr>
          <w:p w14:paraId="04839F7A" w14:textId="77777777" w:rsidR="00302287" w:rsidRPr="005E56E7" w:rsidRDefault="00302287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C7CA2" w:rsidRPr="005E56E7" w14:paraId="70788A3F" w14:textId="77777777" w:rsidTr="00AA0E02">
        <w:tc>
          <w:tcPr>
            <w:tcW w:w="3971" w:type="pct"/>
          </w:tcPr>
          <w:p w14:paraId="116C0EAA" w14:textId="5F62FF6A" w:rsidR="00EC7CA2" w:rsidRPr="005E56E7" w:rsidRDefault="00EC7CA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5E56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56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2894D33D" w14:textId="77777777" w:rsidR="00EC7CA2" w:rsidRPr="005E56E7" w:rsidRDefault="00EC7CA2" w:rsidP="00607D77">
            <w:pPr>
              <w:pStyle w:val="BodyText"/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5E56E7" w14:paraId="2096579B" w14:textId="77777777" w:rsidTr="00AA0E02">
        <w:tc>
          <w:tcPr>
            <w:tcW w:w="3971" w:type="pct"/>
          </w:tcPr>
          <w:p w14:paraId="23D78EBA" w14:textId="6151E9F5" w:rsidR="003926DC" w:rsidRPr="005E56E7" w:rsidRDefault="003926DC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E56E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1029" w:type="pct"/>
          </w:tcPr>
          <w:p w14:paraId="650C3691" w14:textId="43313DA9" w:rsidR="00B84AF0" w:rsidRPr="005E56E7" w:rsidRDefault="00CA53C1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1583F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C6402" w:rsidRPr="005E56E7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</w:tr>
      <w:tr w:rsidR="00982532" w:rsidRPr="005E56E7" w14:paraId="77D58B43" w14:textId="77777777" w:rsidTr="00AA0E02">
        <w:tc>
          <w:tcPr>
            <w:tcW w:w="3971" w:type="pct"/>
          </w:tcPr>
          <w:p w14:paraId="2323C907" w14:textId="445378CA" w:rsidR="00982532" w:rsidRPr="005E56E7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E56E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</w:t>
            </w:r>
            <w:r w:rsidRPr="005E56E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ตถุดิบ</w:t>
            </w:r>
            <w:r w:rsidRPr="005E56E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ตกลงแล้ว</w:t>
            </w:r>
          </w:p>
        </w:tc>
        <w:tc>
          <w:tcPr>
            <w:tcW w:w="1029" w:type="pct"/>
          </w:tcPr>
          <w:p w14:paraId="2EE3E504" w14:textId="021653F0" w:rsidR="00982532" w:rsidRPr="005E56E7" w:rsidRDefault="00CA53C1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0E531B" w:rsidRPr="005E56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70C2A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0E531B" w:rsidRPr="005E56E7"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</w:tr>
      <w:tr w:rsidR="00982532" w:rsidRPr="005E56E7" w14:paraId="27208EC6" w14:textId="77777777" w:rsidTr="00AA0E02">
        <w:tc>
          <w:tcPr>
            <w:tcW w:w="3971" w:type="pct"/>
          </w:tcPr>
          <w:p w14:paraId="376C521D" w14:textId="15B2B0C4" w:rsidR="00982532" w:rsidRPr="005E56E7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E56E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5196F422" w14:textId="3AB3BAB7" w:rsidR="00982532" w:rsidRPr="005E56E7" w:rsidRDefault="00CA53C1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25DA3" w:rsidRPr="005E56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746</w:t>
            </w:r>
            <w:r w:rsidR="00FA55CF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</w:tr>
      <w:tr w:rsidR="00982532" w:rsidRPr="005E56E7" w14:paraId="36257792" w14:textId="77777777" w:rsidTr="00AA0E02">
        <w:tc>
          <w:tcPr>
            <w:tcW w:w="3971" w:type="pct"/>
          </w:tcPr>
          <w:p w14:paraId="23003C19" w14:textId="522B6B5B" w:rsidR="00982532" w:rsidRPr="005E56E7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E56E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1029" w:type="pct"/>
          </w:tcPr>
          <w:p w14:paraId="79F13905" w14:textId="1830A07F" w:rsidR="00982532" w:rsidRPr="005E56E7" w:rsidRDefault="00CA53C1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261</w:t>
            </w:r>
            <w:r w:rsidR="00FA55CF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  <w:tr w:rsidR="00982532" w:rsidRPr="005E56E7" w14:paraId="78AA18C1" w14:textId="77777777" w:rsidTr="00AA0E02">
        <w:tc>
          <w:tcPr>
            <w:tcW w:w="3971" w:type="pct"/>
          </w:tcPr>
          <w:p w14:paraId="74B41330" w14:textId="3DAA24BE" w:rsidR="00982532" w:rsidRPr="005E56E7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E56E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สัญญาอื่น 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0174CB5B" w14:textId="2DF9E5B6" w:rsidR="00982532" w:rsidRPr="005E56E7" w:rsidRDefault="00CA53C1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C6402" w:rsidRPr="005E56E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1583F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C6402" w:rsidRPr="005E56E7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</w:tr>
      <w:tr w:rsidR="00982532" w:rsidRPr="005E56E7" w14:paraId="40A2D898" w14:textId="77777777" w:rsidTr="00AA0E02">
        <w:tc>
          <w:tcPr>
            <w:tcW w:w="3971" w:type="pct"/>
          </w:tcPr>
          <w:p w14:paraId="4D990071" w14:textId="4C366A87" w:rsidR="00982532" w:rsidRPr="005E56E7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E56E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712F5A29" w14:textId="715F2B21" w:rsidR="00982532" w:rsidRPr="005E56E7" w:rsidRDefault="00CA53C1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575C3D"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 w:rsidR="009C6402"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575C3D"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9C6402"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</w:p>
        </w:tc>
      </w:tr>
      <w:tr w:rsidR="00982532" w:rsidRPr="005E56E7" w14:paraId="430E2055" w14:textId="77777777" w:rsidTr="00AA0E02">
        <w:tc>
          <w:tcPr>
            <w:tcW w:w="3971" w:type="pct"/>
          </w:tcPr>
          <w:p w14:paraId="590820CF" w14:textId="56E83BB6" w:rsidR="00982532" w:rsidRPr="005E56E7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27DF7812" w14:textId="77777777" w:rsidR="00982532" w:rsidRPr="005E56E7" w:rsidRDefault="00982532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35180" w:rsidRPr="005E56E7" w14:paraId="307842CE" w14:textId="77777777" w:rsidTr="00AA0E02">
        <w:tc>
          <w:tcPr>
            <w:tcW w:w="3971" w:type="pct"/>
          </w:tcPr>
          <w:p w14:paraId="44FAA4FF" w14:textId="0823CCC3" w:rsidR="00B35180" w:rsidRPr="005E56E7" w:rsidRDefault="00B35180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71D917F0" w14:textId="20DCB245" w:rsidR="00B35180" w:rsidRPr="005E56E7" w:rsidRDefault="00B35180" w:rsidP="00607D77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5E56E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เฉพาะ</w:t>
            </w:r>
            <w:r w:rsidRPr="005E56E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982532" w:rsidRPr="005E56E7" w14:paraId="5FE1EF41" w14:textId="77777777" w:rsidTr="00AA0E02">
        <w:tc>
          <w:tcPr>
            <w:tcW w:w="3971" w:type="pct"/>
          </w:tcPr>
          <w:p w14:paraId="6AFB107A" w14:textId="08C0906E" w:rsidR="00982532" w:rsidRPr="005E56E7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3CB3FC46" w14:textId="4DAFC9BF" w:rsidR="00982532" w:rsidRPr="005E56E7" w:rsidRDefault="00982532" w:rsidP="00607D77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E56E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82532" w:rsidRPr="005E56E7" w14:paraId="30227507" w14:textId="77777777" w:rsidTr="00AA0E02">
        <w:tc>
          <w:tcPr>
            <w:tcW w:w="3971" w:type="pct"/>
          </w:tcPr>
          <w:p w14:paraId="30A161CF" w14:textId="1F4DF5D9" w:rsidR="00982532" w:rsidRPr="005E56E7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5E56E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56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3A3220D6" w14:textId="77777777" w:rsidR="00982532" w:rsidRPr="005E56E7" w:rsidRDefault="00982532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2532" w:rsidRPr="005E56E7" w14:paraId="6EF69A5E" w14:textId="77777777" w:rsidTr="00AA0E02">
        <w:tc>
          <w:tcPr>
            <w:tcW w:w="3971" w:type="pct"/>
          </w:tcPr>
          <w:p w14:paraId="57613856" w14:textId="0CDD45AD" w:rsidR="00982532" w:rsidRPr="005E56E7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56E7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  <w:tcBorders>
              <w:bottom w:val="double" w:sz="4" w:space="0" w:color="auto"/>
            </w:tcBorders>
          </w:tcPr>
          <w:p w14:paraId="47BB13E2" w14:textId="741ED523" w:rsidR="00982532" w:rsidRPr="005E56E7" w:rsidRDefault="00CA53C1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</w:t>
            </w:r>
            <w:r w:rsidR="00C51816"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</w:t>
            </w:r>
          </w:p>
        </w:tc>
      </w:tr>
    </w:tbl>
    <w:p w14:paraId="1A925C51" w14:textId="77777777" w:rsidR="001F316F" w:rsidRPr="005E56E7" w:rsidRDefault="001F316F" w:rsidP="00636C22">
      <w:pPr>
        <w:spacing w:line="216" w:lineRule="auto"/>
        <w:ind w:left="540" w:right="-43"/>
        <w:rPr>
          <w:rFonts w:ascii="Angsana New" w:hAnsi="Angsana New"/>
          <w:sz w:val="22"/>
          <w:szCs w:val="22"/>
        </w:rPr>
      </w:pPr>
    </w:p>
    <w:p w14:paraId="221AC03E" w14:textId="1669046A" w:rsidR="00837E90" w:rsidRPr="005E56E7" w:rsidRDefault="00972BBE" w:rsidP="009F0A8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</w:t>
      </w:r>
      <w:r w:rsidR="00681129" w:rsidRPr="005E56E7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5E56E7">
        <w:rPr>
          <w:rFonts w:asciiTheme="majorBidi" w:hAnsiTheme="majorBidi" w:cstheme="majorBidi"/>
          <w:sz w:val="28"/>
          <w:szCs w:val="28"/>
          <w:cs/>
        </w:rPr>
        <w:t>สั่งซื้อวัตถุดิบล่วงหน้ากับบริษัททั้งในและต่างประเทศ โดยมีระยะเวลา</w:t>
      </w:r>
      <w:r w:rsidR="00210C35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Pr="005E56E7">
        <w:rPr>
          <w:rFonts w:asciiTheme="majorBidi" w:hAnsiTheme="majorBidi" w:cstheme="majorBidi"/>
          <w:sz w:val="28"/>
          <w:szCs w:val="28"/>
          <w:cs/>
        </w:rPr>
        <w:t>ปริมาณ และราคาตามที่ได้ระบุไว้ใน</w:t>
      </w:r>
      <w:r w:rsidR="00681129" w:rsidRPr="005E56E7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30</w:t>
      </w:r>
      <w:r w:rsidR="00FD5320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="00377079" w:rsidRPr="005E56E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D5320"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A53C1" w:rsidRPr="005E56E7">
        <w:rPr>
          <w:rFonts w:asciiTheme="majorBidi" w:hAnsiTheme="majorBidi" w:cstheme="majorBidi"/>
          <w:sz w:val="28"/>
          <w:szCs w:val="28"/>
        </w:rPr>
        <w:t>2567</w:t>
      </w:r>
      <w:r w:rsidR="00FD5320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Pr="005E56E7">
        <w:rPr>
          <w:rFonts w:asciiTheme="majorBidi" w:hAnsiTheme="majorBidi" w:cstheme="majorBidi"/>
          <w:sz w:val="28"/>
          <w:szCs w:val="28"/>
          <w:cs/>
        </w:rPr>
        <w:t>บริษัทย่อยมี</w:t>
      </w:r>
      <w:r w:rsidR="00681129" w:rsidRPr="005E56E7">
        <w:rPr>
          <w:rFonts w:asciiTheme="majorBidi" w:hAnsiTheme="majorBidi" w:cstheme="majorBidi" w:hint="cs"/>
          <w:sz w:val="28"/>
          <w:szCs w:val="28"/>
          <w:cs/>
        </w:rPr>
        <w:t xml:space="preserve">ปริมาณวัตถุดิบที่จะต้องได้รับตามสัญญาดังกล่าวจำนวน </w:t>
      </w:r>
      <w:r w:rsidR="00CA53C1" w:rsidRPr="005E56E7">
        <w:rPr>
          <w:rFonts w:asciiTheme="majorBidi" w:hAnsiTheme="majorBidi" w:cstheme="majorBidi"/>
          <w:sz w:val="28"/>
          <w:szCs w:val="28"/>
        </w:rPr>
        <w:t>2</w:t>
      </w:r>
      <w:r w:rsidR="00AA0E02" w:rsidRPr="005E56E7">
        <w:rPr>
          <w:rFonts w:asciiTheme="majorBidi" w:hAnsiTheme="majorBidi" w:cstheme="majorBidi"/>
          <w:sz w:val="28"/>
          <w:szCs w:val="28"/>
        </w:rPr>
        <w:t>,</w:t>
      </w:r>
      <w:r w:rsidR="00CA53C1" w:rsidRPr="005E56E7">
        <w:rPr>
          <w:rFonts w:asciiTheme="majorBidi" w:hAnsiTheme="majorBidi" w:cstheme="majorBidi"/>
          <w:sz w:val="28"/>
          <w:szCs w:val="28"/>
        </w:rPr>
        <w:t>400</w:t>
      </w:r>
      <w:r w:rsidR="00681129" w:rsidRPr="005E56E7">
        <w:rPr>
          <w:rFonts w:asciiTheme="majorBidi" w:hAnsiTheme="majorBidi" w:cstheme="majorBidi" w:hint="cs"/>
          <w:sz w:val="28"/>
          <w:szCs w:val="28"/>
          <w:cs/>
        </w:rPr>
        <w:t xml:space="preserve"> ตัน </w:t>
      </w:r>
      <w:r w:rsidRPr="005E56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A53C1" w:rsidRPr="005E56E7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6D397A" w:rsidRPr="005E56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D397A" w:rsidRPr="005E56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กันยายน </w:t>
      </w:r>
      <w:r w:rsidR="00CA53C1" w:rsidRPr="005E56E7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5E56E7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5E56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CA53C1" w:rsidRPr="005E56E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681129" w:rsidRPr="005E56E7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CA53C1" w:rsidRPr="005E56E7">
        <w:rPr>
          <w:rFonts w:asciiTheme="majorBidi" w:hAnsiTheme="majorBidi" w:cstheme="majorBidi"/>
          <w:i/>
          <w:iCs/>
          <w:sz w:val="28"/>
          <w:szCs w:val="28"/>
        </w:rPr>
        <w:t>700</w:t>
      </w:r>
      <w:r w:rsidR="00C71579" w:rsidRPr="005E56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71579" w:rsidRPr="005E56E7">
        <w:rPr>
          <w:rFonts w:asciiTheme="majorBidi" w:hAnsiTheme="majorBidi" w:cstheme="majorBidi" w:hint="cs"/>
          <w:i/>
          <w:iCs/>
          <w:sz w:val="28"/>
          <w:szCs w:val="28"/>
          <w:cs/>
        </w:rPr>
        <w:t>ตัน</w:t>
      </w:r>
      <w:r w:rsidRPr="005E56E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AE36B93" w14:textId="71A2B90C" w:rsidR="00FC0565" w:rsidRPr="005E56E7" w:rsidRDefault="00FC0565" w:rsidP="00E51C26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3CA11193" w14:textId="78525C6A" w:rsidR="00F6083E" w:rsidRPr="005E56E7" w:rsidRDefault="00F6083E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E56E7">
        <w:rPr>
          <w:rFonts w:ascii="Angsana New" w:hAnsi="Angsana New" w:hint="cs"/>
          <w:b/>
          <w:bCs/>
          <w:sz w:val="28"/>
          <w:szCs w:val="28"/>
          <w:cs/>
          <w:lang w:val="th-TH"/>
        </w:rPr>
        <w:t>คดีความฟ้องร้อง</w:t>
      </w:r>
    </w:p>
    <w:p w14:paraId="0AB04B44" w14:textId="77777777" w:rsidR="00F6083E" w:rsidRPr="005E56E7" w:rsidRDefault="00F6083E" w:rsidP="00FB315A">
      <w:pPr>
        <w:spacing w:line="216" w:lineRule="auto"/>
        <w:rPr>
          <w:rFonts w:asciiTheme="majorBidi" w:hAnsiTheme="majorBidi" w:cstheme="majorBidi"/>
          <w:sz w:val="22"/>
          <w:szCs w:val="22"/>
        </w:rPr>
      </w:pPr>
    </w:p>
    <w:p w14:paraId="5835A70B" w14:textId="7D42552B" w:rsidR="006E6798" w:rsidRPr="005E56E7" w:rsidRDefault="006E6798" w:rsidP="00754D6E">
      <w:pPr>
        <w:spacing w:line="240" w:lineRule="auto"/>
        <w:ind w:left="576"/>
        <w:rPr>
          <w:rFonts w:asciiTheme="majorBidi" w:hAnsiTheme="majorBidi"/>
          <w:spacing w:val="-2"/>
          <w:sz w:val="28"/>
          <w:szCs w:val="28"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>บริษัทย่อยทางอ้อมสองแห่ง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</w:t>
      </w:r>
      <w:r w:rsidR="00966B79" w:rsidRPr="005E56E7">
        <w:rPr>
          <w:rFonts w:asciiTheme="majorBidi" w:hAnsiTheme="majorBidi" w:cstheme="majorBidi" w:hint="cs"/>
          <w:sz w:val="28"/>
          <w:szCs w:val="28"/>
          <w:cs/>
        </w:rPr>
        <w:t>ผู้ร้อง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ซึ่งได้ยื่น</w:t>
      </w:r>
      <w:r w:rsidR="00966B79" w:rsidRPr="005E56E7">
        <w:rPr>
          <w:rFonts w:asciiTheme="majorBidi" w:hAnsiTheme="majorBidi" w:cstheme="majorBidi" w:hint="cs"/>
          <w:sz w:val="28"/>
          <w:szCs w:val="28"/>
          <w:cs/>
        </w:rPr>
        <w:t>ข้อพิพาท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ต่ออนุญาโตตุลาการ สํานักงานศาลยุติธรรม เมื่อวันที่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25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A53C1" w:rsidRPr="005E56E7">
        <w:rPr>
          <w:rFonts w:asciiTheme="majorBidi" w:hAnsiTheme="majorBidi" w:cstheme="majorBidi"/>
          <w:sz w:val="28"/>
          <w:szCs w:val="28"/>
        </w:rPr>
        <w:t>2561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เพื่อเรียก</w:t>
      </w:r>
      <w:r w:rsidR="00966B79" w:rsidRPr="005E56E7">
        <w:rPr>
          <w:rFonts w:asciiTheme="majorBidi" w:hAnsiTheme="majorBidi" w:cstheme="majorBidi" w:hint="cs"/>
          <w:sz w:val="28"/>
          <w:szCs w:val="28"/>
          <w:cs/>
        </w:rPr>
        <w:t>ร้อง</w:t>
      </w:r>
      <w:r w:rsidRPr="005E56E7">
        <w:rPr>
          <w:rFonts w:asciiTheme="majorBidi" w:hAnsiTheme="majorBidi" w:cstheme="majorBidi"/>
          <w:sz w:val="28"/>
          <w:szCs w:val="28"/>
          <w:cs/>
        </w:rPr>
        <w:t>ค่าเสียหายจากบริษัทย่อยทางอ้อมสองแห่ง</w:t>
      </w:r>
      <w:r w:rsidR="00A142D1"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รวมทั้งให้คืนหนังสือค้ำประกันการชําระค่างานล่วงหน้าและหนังสือค้ำประกันหลักประกันสัญญา พร้อมค่าธรรมเนียมหนังสือค้ำประกัน และให้ชําระค่าความเสียหายจากการเสียโอกาส </w:t>
      </w:r>
      <w:r w:rsidR="00305DB3" w:rsidRPr="005E56E7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CA53C1" w:rsidRPr="005E56E7">
        <w:rPr>
          <w:rFonts w:asciiTheme="majorBidi" w:hAnsiTheme="majorBidi"/>
          <w:sz w:val="28"/>
          <w:szCs w:val="28"/>
        </w:rPr>
        <w:t>7</w:t>
      </w:r>
      <w:r w:rsidR="00305DB3" w:rsidRPr="005E56E7">
        <w:rPr>
          <w:rFonts w:asciiTheme="majorBidi" w:hAnsiTheme="majorBidi"/>
          <w:sz w:val="28"/>
          <w:szCs w:val="28"/>
          <w:cs/>
        </w:rPr>
        <w:t xml:space="preserve"> พฤษภาคม</w:t>
      </w:r>
      <w:r w:rsidR="00C9050D" w:rsidRPr="005E56E7">
        <w:rPr>
          <w:rFonts w:asciiTheme="majorBidi" w:hAnsiTheme="majorBidi"/>
          <w:sz w:val="28"/>
          <w:szCs w:val="28"/>
        </w:rPr>
        <w:t xml:space="preserve"> </w:t>
      </w:r>
      <w:r w:rsidR="00CA53C1" w:rsidRPr="005E56E7">
        <w:rPr>
          <w:rFonts w:asciiTheme="majorBidi" w:hAnsiTheme="majorBidi"/>
          <w:sz w:val="28"/>
          <w:szCs w:val="28"/>
        </w:rPr>
        <w:t>2562</w:t>
      </w:r>
      <w:r w:rsidR="00305DB3" w:rsidRPr="005E56E7">
        <w:rPr>
          <w:rFonts w:asciiTheme="majorBidi" w:hAnsiTheme="majorBidi"/>
          <w:sz w:val="28"/>
          <w:szCs w:val="28"/>
          <w:cs/>
        </w:rPr>
        <w:t xml:space="preserve"> บริษัทย่อยทางอ้อมได้นําส่งคําให้การต่อสู้คดีและการฟ้องแย้งต่ออนุญาโตตุลาการ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เรียกร้องค่าเสียหายกลับทั้งจํานวนที่เกิดขึ้นพร้อมดอกเบี้ย ในปี </w:t>
      </w:r>
      <w:r w:rsidR="00CA53C1" w:rsidRPr="005E56E7">
        <w:rPr>
          <w:rFonts w:asciiTheme="majorBidi" w:hAnsiTheme="majorBidi"/>
          <w:sz w:val="28"/>
          <w:szCs w:val="28"/>
        </w:rPr>
        <w:t>2563</w:t>
      </w:r>
      <w:r w:rsidR="00305DB3" w:rsidRPr="005E56E7">
        <w:rPr>
          <w:rFonts w:asciiTheme="majorBidi" w:hAnsiTheme="majorBidi"/>
          <w:sz w:val="28"/>
          <w:szCs w:val="28"/>
          <w:cs/>
        </w:rPr>
        <w:t xml:space="preserve"> อนุญาโตตุลาการได้กําหนดประเด็นข้อพิพาทและกระบวนการพิจารณาชั</w:t>
      </w:r>
      <w:r w:rsidR="00CD7280" w:rsidRPr="005E56E7">
        <w:rPr>
          <w:rFonts w:asciiTheme="majorBidi" w:hAnsiTheme="majorBidi" w:hint="cs"/>
          <w:sz w:val="28"/>
          <w:szCs w:val="28"/>
          <w:cs/>
        </w:rPr>
        <w:t>้น</w:t>
      </w:r>
      <w:r w:rsidR="00305DB3" w:rsidRPr="005E56E7">
        <w:rPr>
          <w:rFonts w:asciiTheme="majorBidi" w:hAnsiTheme="majorBidi"/>
          <w:sz w:val="28"/>
          <w:szCs w:val="28"/>
          <w:cs/>
        </w:rPr>
        <w:t>อนุญาโตตุลา</w:t>
      </w:r>
      <w:r w:rsidR="00CD7280" w:rsidRPr="005E56E7">
        <w:rPr>
          <w:rFonts w:asciiTheme="majorBidi" w:hAnsiTheme="majorBidi" w:hint="cs"/>
          <w:sz w:val="28"/>
          <w:szCs w:val="28"/>
          <w:cs/>
        </w:rPr>
        <w:t xml:space="preserve"> </w:t>
      </w:r>
      <w:r w:rsidR="00305DB3" w:rsidRPr="005E56E7">
        <w:rPr>
          <w:rFonts w:asciiTheme="majorBidi" w:hAnsiTheme="majorBidi"/>
          <w:sz w:val="28"/>
          <w:szCs w:val="28"/>
          <w:cs/>
        </w:rPr>
        <w:t xml:space="preserve">การพร้อมทั้งมีคําสั่งให้ทั้งสองฝ่ายยื่นบัญชีระบุพยานและคําให้การพยานต่ออนุญาโตตุลาการ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 </w:t>
      </w:r>
      <w:r w:rsidRPr="005E56E7">
        <w:rPr>
          <w:rFonts w:asciiTheme="majorBidi" w:hAnsiTheme="majorBidi"/>
          <w:sz w:val="28"/>
          <w:szCs w:val="28"/>
          <w:cs/>
        </w:rPr>
        <w:t xml:space="preserve">อนุญาโตตุลาการได้ลงนามคำชี้ขาดแล้วในวันที่ </w:t>
      </w:r>
      <w:r w:rsidR="00CA53C1" w:rsidRPr="005E56E7">
        <w:rPr>
          <w:rFonts w:asciiTheme="majorBidi" w:hAnsiTheme="majorBidi"/>
          <w:sz w:val="28"/>
          <w:szCs w:val="28"/>
        </w:rPr>
        <w:t>10</w:t>
      </w:r>
      <w:r w:rsidRPr="005E56E7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CA53C1" w:rsidRPr="005E56E7">
        <w:rPr>
          <w:rFonts w:asciiTheme="majorBidi" w:hAnsiTheme="majorBidi"/>
          <w:sz w:val="28"/>
          <w:szCs w:val="28"/>
        </w:rPr>
        <w:t>2565</w:t>
      </w:r>
      <w:r w:rsidRPr="005E56E7">
        <w:rPr>
          <w:rFonts w:asciiTheme="majorBidi" w:hAnsiTheme="majorBidi"/>
          <w:sz w:val="28"/>
          <w:szCs w:val="28"/>
          <w:cs/>
        </w:rPr>
        <w:t xml:space="preserve"> </w:t>
      </w:r>
      <w:r w:rsidRPr="005E56E7">
        <w:rPr>
          <w:rFonts w:asciiTheme="majorBidi" w:hAnsiTheme="majorBidi" w:hint="cs"/>
          <w:sz w:val="28"/>
          <w:szCs w:val="28"/>
          <w:cs/>
        </w:rPr>
        <w:t xml:space="preserve">และลงนามแก้ไขคำชี้ขาดในวันที่ </w:t>
      </w:r>
      <w:r w:rsidR="00CA53C1" w:rsidRPr="005E56E7">
        <w:rPr>
          <w:rFonts w:asciiTheme="majorBidi" w:hAnsiTheme="majorBidi"/>
          <w:sz w:val="28"/>
          <w:szCs w:val="28"/>
        </w:rPr>
        <w:t>10</w:t>
      </w:r>
      <w:r w:rsidRPr="005E56E7">
        <w:rPr>
          <w:rFonts w:asciiTheme="majorBidi" w:hAnsiTheme="majorBidi"/>
          <w:sz w:val="28"/>
          <w:szCs w:val="28"/>
        </w:rPr>
        <w:t xml:space="preserve"> </w:t>
      </w:r>
      <w:r w:rsidRPr="005E56E7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="00CA53C1" w:rsidRPr="005E56E7">
        <w:rPr>
          <w:rFonts w:asciiTheme="majorBidi" w:hAnsiTheme="majorBidi"/>
          <w:sz w:val="28"/>
          <w:szCs w:val="28"/>
        </w:rPr>
        <w:t>2565</w:t>
      </w:r>
      <w:r w:rsidR="00C92381" w:rsidRPr="005E56E7">
        <w:rPr>
          <w:rFonts w:asciiTheme="majorBidi" w:hAnsiTheme="majorBidi" w:hint="cs"/>
          <w:sz w:val="28"/>
          <w:szCs w:val="28"/>
          <w:cs/>
        </w:rPr>
        <w:t xml:space="preserve"> </w:t>
      </w:r>
      <w:r w:rsidRPr="005E56E7">
        <w:rPr>
          <w:rFonts w:asciiTheme="majorBidi" w:hAnsiTheme="majorBidi"/>
          <w:sz w:val="28"/>
          <w:szCs w:val="28"/>
          <w:cs/>
        </w:rPr>
        <w:t xml:space="preserve">อย่างไรก็ตาม </w:t>
      </w:r>
      <w:r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="00CA53C1" w:rsidRPr="005E56E7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5E56E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="00CA53C1" w:rsidRPr="005E56E7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5E56E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กลุ่มผู้รับเหมาได้ยื่นคำร้องขอเพิกถอนคำชี้ขาดของอนุญาโตตุลาการต่อศา</w:t>
      </w:r>
      <w:r w:rsidR="009E2DEA"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>ล</w:t>
      </w:r>
      <w:r w:rsidR="005E5E93"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>แพ่ง</w:t>
      </w:r>
      <w:r w:rsidR="00C92381"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="00CA53C1" w:rsidRPr="005E56E7">
        <w:rPr>
          <w:rFonts w:asciiTheme="majorBidi" w:hAnsiTheme="majorBidi" w:cstheme="majorBidi"/>
          <w:spacing w:val="-2"/>
          <w:sz w:val="28"/>
          <w:szCs w:val="28"/>
        </w:rPr>
        <w:t>23</w:t>
      </w:r>
      <w:r w:rsidRPr="005E56E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="00CA53C1" w:rsidRPr="005E56E7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5E56E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บริษัทย่อยทางอ้อมสองแห่งดำเนินการยื่นคำร้องขอบังคับตามคำชี้ขาดของอนุญาโตตุลาการ</w:t>
      </w:r>
      <w:r w:rsidR="00511CB4"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>ต่อศาลแพ่ง</w:t>
      </w:r>
      <w:r w:rsidRPr="005E56E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966B79" w:rsidRPr="005E56E7">
        <w:rPr>
          <w:rFonts w:asciiTheme="majorBidi" w:hAnsiTheme="majorBidi"/>
          <w:spacing w:val="-2"/>
          <w:sz w:val="28"/>
          <w:szCs w:val="28"/>
          <w:cs/>
        </w:rPr>
        <w:t>และศาลได้มีคำสั่งให้รวมการพิจารณาทั้งสองคดีเข้าด้วยกัน</w:t>
      </w:r>
      <w:r w:rsidR="00966B79" w:rsidRPr="005E56E7">
        <w:rPr>
          <w:rFonts w:asciiTheme="majorBidi" w:hAnsiTheme="majorBidi" w:hint="cs"/>
          <w:spacing w:val="-2"/>
          <w:sz w:val="28"/>
          <w:szCs w:val="28"/>
          <w:cs/>
        </w:rPr>
        <w:t xml:space="preserve"> เมื่อวันที่ </w:t>
      </w:r>
      <w:r w:rsidR="00CA53C1" w:rsidRPr="005E56E7">
        <w:rPr>
          <w:rFonts w:asciiTheme="majorBidi" w:hAnsiTheme="majorBidi"/>
          <w:spacing w:val="-2"/>
          <w:sz w:val="28"/>
          <w:szCs w:val="28"/>
        </w:rPr>
        <w:t>14</w:t>
      </w:r>
      <w:r w:rsidR="00966B79" w:rsidRPr="005E56E7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="00CA53C1" w:rsidRPr="005E56E7">
        <w:rPr>
          <w:rFonts w:asciiTheme="majorBidi" w:hAnsiTheme="majorBidi"/>
          <w:spacing w:val="-2"/>
          <w:sz w:val="28"/>
          <w:szCs w:val="28"/>
        </w:rPr>
        <w:t>2567</w:t>
      </w:r>
      <w:r w:rsidR="00966B79" w:rsidRPr="005E56E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F926F0" w:rsidRPr="005E56E7">
        <w:rPr>
          <w:rFonts w:asciiTheme="majorBidi" w:hAnsiTheme="majorBidi"/>
          <w:spacing w:val="-2"/>
          <w:sz w:val="28"/>
          <w:szCs w:val="28"/>
        </w:rPr>
        <w:t xml:space="preserve">                        </w:t>
      </w:r>
      <w:r w:rsidR="00966B79" w:rsidRPr="005E56E7">
        <w:rPr>
          <w:rFonts w:asciiTheme="majorBidi" w:hAnsiTheme="majorBidi"/>
          <w:spacing w:val="-2"/>
          <w:sz w:val="28"/>
          <w:szCs w:val="28"/>
          <w:cs/>
        </w:rPr>
        <w:lastRenderedPageBreak/>
        <w:t>ศาลชั้นต้นได้มีคำพิพากษาให้บังคับตามคำชี้ขาดของอนุญาโตตุลาการ โดยให้กลุ่มผู้รับเหมาชำระเงินให้กับบริษัทย่อยทางอ้อมแห่งหนึ่ง และ</w:t>
      </w:r>
      <w:r w:rsidR="00966B79" w:rsidRPr="005E56E7">
        <w:rPr>
          <w:rFonts w:asciiTheme="majorBidi" w:hAnsiTheme="majorBidi" w:hint="cs"/>
          <w:spacing w:val="-2"/>
          <w:sz w:val="28"/>
          <w:szCs w:val="28"/>
          <w:cs/>
        </w:rPr>
        <w:t xml:space="preserve">ในวันที่ </w:t>
      </w:r>
      <w:r w:rsidR="00CA53C1" w:rsidRPr="005E56E7">
        <w:rPr>
          <w:rFonts w:asciiTheme="majorBidi" w:hAnsiTheme="majorBidi"/>
          <w:spacing w:val="-2"/>
          <w:sz w:val="28"/>
          <w:szCs w:val="28"/>
        </w:rPr>
        <w:t>29</w:t>
      </w:r>
      <w:r w:rsidR="00966B79" w:rsidRPr="005E56E7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="00CA53C1" w:rsidRPr="005E56E7">
        <w:rPr>
          <w:rFonts w:asciiTheme="majorBidi" w:hAnsiTheme="majorBidi"/>
          <w:spacing w:val="-2"/>
          <w:sz w:val="28"/>
          <w:szCs w:val="28"/>
        </w:rPr>
        <w:t>2567</w:t>
      </w:r>
      <w:r w:rsidR="00966B79" w:rsidRPr="005E56E7">
        <w:rPr>
          <w:rFonts w:asciiTheme="majorBidi" w:hAnsiTheme="majorBidi"/>
          <w:spacing w:val="-2"/>
          <w:sz w:val="28"/>
          <w:szCs w:val="28"/>
          <w:cs/>
        </w:rPr>
        <w:t xml:space="preserve"> ศาลชั้นต้นมีคำพิพากษายกคำร้องในคดีคัดค้านอนุญาโตตุลาการ </w:t>
      </w:r>
      <w:r w:rsidR="00966B79" w:rsidRPr="005E56E7">
        <w:rPr>
          <w:rFonts w:asciiTheme="majorBidi" w:hAnsiTheme="majorBidi" w:hint="cs"/>
          <w:spacing w:val="-2"/>
          <w:sz w:val="28"/>
          <w:szCs w:val="28"/>
          <w:cs/>
        </w:rPr>
        <w:t xml:space="preserve">ณ </w:t>
      </w:r>
      <w:r w:rsidR="00966B79" w:rsidRPr="005E56E7">
        <w:rPr>
          <w:rFonts w:asciiTheme="majorBidi" w:hAnsiTheme="majorBidi"/>
          <w:spacing w:val="-2"/>
          <w:sz w:val="28"/>
          <w:szCs w:val="28"/>
          <w:cs/>
        </w:rPr>
        <w:t>วันที่</w:t>
      </w:r>
      <w:r w:rsidR="0036358A" w:rsidRPr="005E56E7">
        <w:rPr>
          <w:rFonts w:asciiTheme="majorBidi" w:hAnsiTheme="majorBidi"/>
          <w:spacing w:val="-2"/>
          <w:sz w:val="28"/>
          <w:szCs w:val="28"/>
        </w:rPr>
        <w:br/>
      </w:r>
      <w:r w:rsidR="00CA53C1" w:rsidRPr="005E56E7">
        <w:rPr>
          <w:rFonts w:asciiTheme="majorBidi" w:hAnsiTheme="majorBidi"/>
          <w:spacing w:val="-2"/>
          <w:sz w:val="28"/>
          <w:szCs w:val="28"/>
        </w:rPr>
        <w:t>3</w:t>
      </w:r>
      <w:r w:rsidR="007F43DE" w:rsidRPr="005E56E7">
        <w:rPr>
          <w:rFonts w:asciiTheme="majorBidi" w:hAnsiTheme="majorBidi" w:hint="cs"/>
          <w:spacing w:val="-2"/>
          <w:sz w:val="28"/>
          <w:szCs w:val="28"/>
          <w:cs/>
        </w:rPr>
        <w:t>0</w:t>
      </w:r>
      <w:r w:rsidR="00966B79" w:rsidRPr="005E56E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7F43DE" w:rsidRPr="005E56E7">
        <w:rPr>
          <w:rFonts w:asciiTheme="majorBidi" w:hAnsiTheme="majorBidi" w:hint="cs"/>
          <w:spacing w:val="-2"/>
          <w:sz w:val="28"/>
          <w:szCs w:val="28"/>
          <w:cs/>
        </w:rPr>
        <w:t xml:space="preserve">มิถุนายน </w:t>
      </w:r>
      <w:r w:rsidR="00CA53C1" w:rsidRPr="005E56E7">
        <w:rPr>
          <w:rFonts w:asciiTheme="majorBidi" w:hAnsiTheme="majorBidi"/>
          <w:spacing w:val="-2"/>
          <w:sz w:val="28"/>
          <w:szCs w:val="28"/>
        </w:rPr>
        <w:t>2567</w:t>
      </w:r>
      <w:r w:rsidR="00966B79" w:rsidRPr="005E56E7">
        <w:rPr>
          <w:rFonts w:asciiTheme="majorBidi" w:hAnsiTheme="majorBidi"/>
          <w:spacing w:val="-2"/>
          <w:sz w:val="28"/>
          <w:szCs w:val="28"/>
          <w:cs/>
        </w:rPr>
        <w:t xml:space="preserve"> คดีความทั้งสองยังไม่สิ้นสุดเนื่องจาก</w:t>
      </w:r>
      <w:r w:rsidR="007F43DE" w:rsidRPr="005E56E7">
        <w:rPr>
          <w:rFonts w:asciiTheme="majorBidi" w:hAnsiTheme="majorBidi"/>
          <w:spacing w:val="-2"/>
          <w:sz w:val="28"/>
          <w:szCs w:val="28"/>
          <w:cs/>
        </w:rPr>
        <w:t>กลุ่มผู้รับเหมา</w:t>
      </w:r>
      <w:r w:rsidR="007F43DE" w:rsidRPr="005E56E7">
        <w:rPr>
          <w:rFonts w:asciiTheme="majorBidi" w:hAnsiTheme="majorBidi" w:hint="cs"/>
          <w:spacing w:val="-2"/>
          <w:sz w:val="28"/>
          <w:szCs w:val="28"/>
          <w:cs/>
        </w:rPr>
        <w:t>ได้ยื่นอุทธรณ์คำพิพากษาของศาลชั้นต้น</w:t>
      </w:r>
      <w:r w:rsidR="00966B79" w:rsidRPr="005E56E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2A301B" w:rsidRPr="005E56E7">
        <w:rPr>
          <w:rFonts w:asciiTheme="majorBidi" w:hAnsiTheme="majorBidi"/>
          <w:spacing w:val="-2"/>
          <w:sz w:val="28"/>
          <w:szCs w:val="28"/>
          <w:cs/>
        </w:rPr>
        <w:t>สำหรับคดีความระหว่างกลุ่มผู้รับเหมากับบริษัทย่อยทางอ้อมอีกแห่งหนึ่ง คดียังอยู่ระหว่างการพิจารณาคดีโดยศาลแพ่ง</w:t>
      </w:r>
    </w:p>
    <w:p w14:paraId="446BDFED" w14:textId="77777777" w:rsidR="00966B79" w:rsidRPr="005E56E7" w:rsidRDefault="00966B79" w:rsidP="00966B79">
      <w:pPr>
        <w:spacing w:line="240" w:lineRule="auto"/>
        <w:ind w:left="540"/>
        <w:rPr>
          <w:rFonts w:asciiTheme="majorBidi" w:hAnsiTheme="majorBidi"/>
          <w:spacing w:val="-2"/>
          <w:sz w:val="22"/>
          <w:szCs w:val="22"/>
        </w:rPr>
      </w:pPr>
    </w:p>
    <w:p w14:paraId="0F907014" w14:textId="705FC096" w:rsidR="006E6798" w:rsidRPr="005E56E7" w:rsidRDefault="006E6798" w:rsidP="006E679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บริษัทย่อยทางอ้อมสองแห่งในฐานะโจทก์ ได้ยื่นฟ้องคณะกรรมการกำกับกิจการพลังงาน (ผู้ถูกฟ้องร้องคดีที่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1</w:t>
      </w:r>
      <w:r w:rsidRPr="005E56E7">
        <w:rPr>
          <w:rFonts w:asciiTheme="majorBidi" w:hAnsiTheme="majorBidi" w:cstheme="majorBidi"/>
          <w:sz w:val="28"/>
          <w:szCs w:val="28"/>
          <w:cs/>
        </w:rPr>
        <w:t>) และ</w:t>
      </w:r>
      <w:r w:rsidRPr="005E56E7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2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29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CA53C1" w:rsidRPr="005E56E7">
        <w:rPr>
          <w:rFonts w:asciiTheme="majorBidi" w:hAnsiTheme="majorBidi" w:cstheme="majorBidi"/>
          <w:sz w:val="28"/>
          <w:szCs w:val="28"/>
        </w:rPr>
        <w:t>2564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A53C1" w:rsidRPr="005E56E7">
        <w:rPr>
          <w:rFonts w:asciiTheme="majorBidi" w:hAnsiTheme="majorBidi" w:cstheme="majorBidi"/>
          <w:sz w:val="28"/>
          <w:szCs w:val="28"/>
        </w:rPr>
        <w:t>9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CA53C1" w:rsidRPr="005E56E7">
        <w:rPr>
          <w:rFonts w:asciiTheme="majorBidi" w:hAnsiTheme="majorBidi" w:cstheme="majorBidi"/>
          <w:sz w:val="28"/>
          <w:szCs w:val="28"/>
        </w:rPr>
        <w:t>2564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ทางอ้อม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ทางอ้อม และต้องการให้การไฟฟ้านครหลวงคืนค่าสมทบการก่อสร้างโรงไฟฟ้าพร้อมดอกเบี้ย ณ วันที่ </w:t>
      </w:r>
      <w:r w:rsidR="00CA53C1" w:rsidRPr="005E56E7">
        <w:rPr>
          <w:rFonts w:asciiTheme="majorBidi" w:hAnsiTheme="majorBidi"/>
          <w:spacing w:val="-2"/>
          <w:sz w:val="28"/>
          <w:szCs w:val="28"/>
        </w:rPr>
        <w:t>3</w:t>
      </w:r>
      <w:r w:rsidR="00D5058E" w:rsidRPr="005E56E7">
        <w:rPr>
          <w:rFonts w:asciiTheme="majorBidi" w:hAnsiTheme="majorBidi"/>
          <w:spacing w:val="-2"/>
          <w:sz w:val="28"/>
          <w:szCs w:val="28"/>
        </w:rPr>
        <w:t>0</w:t>
      </w:r>
      <w:r w:rsidR="007F43DE" w:rsidRPr="005E56E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7F43DE" w:rsidRPr="005E56E7">
        <w:rPr>
          <w:rFonts w:asciiTheme="majorBidi" w:hAnsiTheme="majorBidi" w:hint="cs"/>
          <w:spacing w:val="-2"/>
          <w:sz w:val="28"/>
          <w:szCs w:val="28"/>
          <w:cs/>
        </w:rPr>
        <w:t xml:space="preserve">มิถุนายน </w:t>
      </w:r>
      <w:r w:rsidR="00CA53C1" w:rsidRPr="005E56E7">
        <w:rPr>
          <w:rFonts w:asciiTheme="majorBidi" w:hAnsiTheme="majorBidi"/>
          <w:spacing w:val="-2"/>
          <w:sz w:val="28"/>
          <w:szCs w:val="28"/>
        </w:rPr>
        <w:t>2567</w:t>
      </w:r>
      <w:r w:rsidR="007F43DE" w:rsidRPr="005E56E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5E56E7">
        <w:rPr>
          <w:rFonts w:asciiTheme="majorBidi" w:hAnsiTheme="majorBidi" w:cstheme="majorBidi"/>
          <w:sz w:val="28"/>
          <w:szCs w:val="28"/>
          <w:cs/>
        </w:rPr>
        <w:t>คดีอยู่ในระหว่างการพิจารณาโดยศาลปกครอง และยังไม่มีความเป็นไปได้ที่บริษัทย่อยทางอ้อมจะได้รับผลประโยชน์ทางเศรษฐกิจ บริษัทย่อยทางอ้อมจึงยังไม่รับรู้สินทรัพย์ที่อาจเกิดขึ้น</w:t>
      </w:r>
    </w:p>
    <w:p w14:paraId="263AE615" w14:textId="3C9983A7" w:rsidR="00B55D25" w:rsidRPr="005E56E7" w:rsidRDefault="00B55D25" w:rsidP="006E679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48813CE" w14:textId="48F86238" w:rsidR="00EA59B5" w:rsidRPr="005E56E7" w:rsidRDefault="00EA59B5" w:rsidP="00EA59B5">
      <w:pPr>
        <w:ind w:left="540"/>
        <w:rPr>
          <w:rFonts w:asciiTheme="majorBidi" w:hAnsiTheme="majorBidi"/>
          <w:sz w:val="28"/>
          <w:szCs w:val="28"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18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A53C1" w:rsidRPr="005E56E7">
        <w:rPr>
          <w:rFonts w:asciiTheme="majorBidi" w:hAnsiTheme="majorBidi" w:cstheme="majorBidi"/>
          <w:sz w:val="28"/>
          <w:szCs w:val="28"/>
        </w:rPr>
        <w:t>2566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AA2433" w:rsidRPr="005E56E7">
        <w:rPr>
          <w:rFonts w:asciiTheme="majorBidi" w:hAnsiTheme="majorBidi" w:cstheme="majorBidi" w:hint="cs"/>
          <w:sz w:val="28"/>
          <w:szCs w:val="28"/>
          <w:cs/>
        </w:rPr>
        <w:t>ย่อยทางอ้อมของบริษัท</w:t>
      </w:r>
      <w:r w:rsidRPr="005E56E7">
        <w:rPr>
          <w:rFonts w:asciiTheme="majorBidi" w:hAnsiTheme="majorBidi" w:cstheme="majorBidi"/>
          <w:sz w:val="28"/>
          <w:szCs w:val="28"/>
          <w:cs/>
        </w:rPr>
        <w:t>ถูกฟ้องร้องในคดีที่เกี่ยวข้องกับการผิดสัญญาจากบริษัทแห่งหนึ่ง (</w:t>
      </w:r>
      <w:r w:rsidRPr="005E56E7">
        <w:rPr>
          <w:rFonts w:asciiTheme="majorBidi" w:hAnsiTheme="majorBidi" w:cstheme="majorBidi"/>
          <w:sz w:val="28"/>
          <w:szCs w:val="28"/>
        </w:rPr>
        <w:t>“</w:t>
      </w:r>
      <w:r w:rsidRPr="005E56E7">
        <w:rPr>
          <w:rFonts w:asciiTheme="majorBidi" w:hAnsiTheme="majorBidi" w:cstheme="majorBidi"/>
          <w:sz w:val="28"/>
          <w:szCs w:val="28"/>
          <w:cs/>
        </w:rPr>
        <w:t>โจทก์</w:t>
      </w:r>
      <w:r w:rsidRPr="005E56E7">
        <w:rPr>
          <w:rFonts w:asciiTheme="majorBidi" w:hAnsiTheme="majorBidi" w:cstheme="majorBidi"/>
          <w:sz w:val="28"/>
          <w:szCs w:val="28"/>
        </w:rPr>
        <w:t>”</w:t>
      </w:r>
      <w:r w:rsidRPr="005E56E7">
        <w:rPr>
          <w:rFonts w:asciiTheme="majorBidi" w:hAnsiTheme="majorBidi" w:cstheme="majorBidi"/>
          <w:sz w:val="28"/>
          <w:szCs w:val="28"/>
          <w:cs/>
        </w:rPr>
        <w:t>)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E56E7">
        <w:rPr>
          <w:rFonts w:asciiTheme="majorBidi" w:hAnsiTheme="majorBidi" w:cstheme="majorBidi"/>
          <w:sz w:val="28"/>
          <w:szCs w:val="28"/>
          <w:cs/>
        </w:rPr>
        <w:t>มีความประสงค์เรียกให้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5E56E7">
        <w:rPr>
          <w:rFonts w:asciiTheme="majorBidi" w:hAnsiTheme="majorBidi" w:cstheme="majorBidi"/>
          <w:sz w:val="28"/>
          <w:szCs w:val="28"/>
          <w:cs/>
        </w:rPr>
        <w:t>มอบทรัพย์และชำระเงิน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จำนวนทุนทรัพย์ </w:t>
      </w:r>
      <w:r w:rsidR="00CA53C1" w:rsidRPr="005E56E7">
        <w:rPr>
          <w:rFonts w:asciiTheme="majorBidi" w:hAnsiTheme="majorBidi" w:cstheme="majorBidi"/>
          <w:sz w:val="28"/>
          <w:szCs w:val="28"/>
        </w:rPr>
        <w:t>54</w:t>
      </w:r>
      <w:r w:rsidRPr="005E56E7">
        <w:rPr>
          <w:rFonts w:asciiTheme="majorBidi" w:hAnsiTheme="majorBidi" w:cstheme="majorBidi"/>
          <w:sz w:val="28"/>
          <w:szCs w:val="28"/>
        </w:rPr>
        <w:t>.</w:t>
      </w:r>
      <w:r w:rsidR="00CA53C1" w:rsidRPr="005E56E7">
        <w:rPr>
          <w:rFonts w:asciiTheme="majorBidi" w:hAnsiTheme="majorBidi" w:cstheme="majorBidi"/>
          <w:sz w:val="28"/>
          <w:szCs w:val="28"/>
        </w:rPr>
        <w:t>78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ล้านบาท ต่อมาเมื่อวันที่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19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CA53C1" w:rsidRPr="005E56E7">
        <w:rPr>
          <w:rFonts w:asciiTheme="majorBidi" w:hAnsiTheme="majorBidi" w:cstheme="majorBidi"/>
          <w:sz w:val="28"/>
          <w:szCs w:val="28"/>
        </w:rPr>
        <w:t>2567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E56E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A2433" w:rsidRPr="005E56E7">
        <w:rPr>
          <w:rFonts w:asciiTheme="majorBidi" w:hAnsiTheme="majorBidi" w:cstheme="majorBidi" w:hint="cs"/>
          <w:sz w:val="28"/>
          <w:szCs w:val="28"/>
          <w:cs/>
        </w:rPr>
        <w:t>ย่อยทางอ้อม</w:t>
      </w:r>
      <w:r w:rsidRPr="005E56E7">
        <w:rPr>
          <w:rFonts w:asciiTheme="majorBidi" w:hAnsiTheme="majorBidi" w:cstheme="majorBidi"/>
          <w:sz w:val="28"/>
          <w:szCs w:val="28"/>
          <w:cs/>
        </w:rPr>
        <w:t>ยื่นคำให้การ</w:t>
      </w:r>
      <w:r w:rsidR="00A45193" w:rsidRPr="005E56E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ฟ้องแย้งเรื่องคุณภาพสินค้าของโจทก์ จำนวนทุนทรัพย์ </w:t>
      </w:r>
      <w:r w:rsidR="00CA53C1" w:rsidRPr="005E56E7">
        <w:rPr>
          <w:rFonts w:asciiTheme="majorBidi" w:hAnsiTheme="majorBidi" w:cstheme="majorBidi"/>
          <w:sz w:val="28"/>
          <w:szCs w:val="28"/>
        </w:rPr>
        <w:t>16</w:t>
      </w:r>
      <w:r w:rsidRPr="005E56E7">
        <w:rPr>
          <w:rFonts w:asciiTheme="majorBidi" w:hAnsiTheme="majorBidi" w:cstheme="majorBidi"/>
          <w:sz w:val="28"/>
          <w:szCs w:val="28"/>
          <w:cs/>
        </w:rPr>
        <w:t>.</w:t>
      </w:r>
      <w:r w:rsidR="00CA53C1" w:rsidRPr="005E56E7">
        <w:rPr>
          <w:rFonts w:asciiTheme="majorBidi" w:hAnsiTheme="majorBidi" w:cstheme="majorBidi"/>
          <w:sz w:val="28"/>
          <w:szCs w:val="28"/>
        </w:rPr>
        <w:t>54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E56E7">
        <w:rPr>
          <w:rFonts w:asciiTheme="majorBidi" w:hAnsiTheme="majorBidi" w:hint="cs"/>
          <w:sz w:val="28"/>
          <w:szCs w:val="28"/>
          <w:cs/>
        </w:rPr>
        <w:t>โดย</w:t>
      </w:r>
      <w:r w:rsidRPr="005E56E7">
        <w:rPr>
          <w:rFonts w:asciiTheme="majorBidi" w:hAnsiTheme="majorBidi"/>
          <w:sz w:val="28"/>
          <w:szCs w:val="28"/>
          <w:cs/>
        </w:rPr>
        <w:t>ศาล</w:t>
      </w:r>
      <w:r w:rsidR="00A45193" w:rsidRPr="005E56E7">
        <w:rPr>
          <w:rFonts w:asciiTheme="majorBidi" w:hAnsiTheme="majorBidi" w:hint="cs"/>
          <w:sz w:val="28"/>
          <w:szCs w:val="28"/>
          <w:cs/>
        </w:rPr>
        <w:t>นัดสืบพยานในระหว่างวันที่</w:t>
      </w:r>
      <w:r w:rsidR="00A45193" w:rsidRPr="005E56E7">
        <w:rPr>
          <w:rFonts w:asciiTheme="majorBidi" w:hAnsiTheme="majorBidi"/>
          <w:sz w:val="28"/>
          <w:szCs w:val="28"/>
        </w:rPr>
        <w:t xml:space="preserve"> </w:t>
      </w:r>
      <w:r w:rsidR="00CA53C1" w:rsidRPr="005E56E7">
        <w:rPr>
          <w:rFonts w:asciiTheme="majorBidi" w:hAnsiTheme="majorBidi"/>
          <w:sz w:val="28"/>
          <w:szCs w:val="28"/>
        </w:rPr>
        <w:t>18</w:t>
      </w:r>
      <w:r w:rsidR="00A45193" w:rsidRPr="005E56E7">
        <w:rPr>
          <w:rFonts w:asciiTheme="majorBidi" w:hAnsiTheme="majorBidi" w:hint="cs"/>
          <w:sz w:val="28"/>
          <w:szCs w:val="28"/>
          <w:cs/>
        </w:rPr>
        <w:t xml:space="preserve"> ถึง </w:t>
      </w:r>
      <w:r w:rsidR="00CA53C1" w:rsidRPr="005E56E7">
        <w:rPr>
          <w:rFonts w:asciiTheme="majorBidi" w:hAnsiTheme="majorBidi"/>
          <w:sz w:val="28"/>
          <w:szCs w:val="28"/>
        </w:rPr>
        <w:t>20</w:t>
      </w:r>
      <w:r w:rsidR="00A45193" w:rsidRPr="005E56E7">
        <w:rPr>
          <w:rFonts w:asciiTheme="majorBidi" w:hAnsiTheme="majorBidi" w:hint="cs"/>
          <w:sz w:val="28"/>
          <w:szCs w:val="28"/>
          <w:cs/>
        </w:rPr>
        <w:t xml:space="preserve"> กันยายน</w:t>
      </w:r>
      <w:r w:rsidR="00A45193" w:rsidRPr="005E56E7">
        <w:rPr>
          <w:rFonts w:asciiTheme="majorBidi" w:hAnsiTheme="majorBidi"/>
          <w:sz w:val="28"/>
          <w:szCs w:val="28"/>
        </w:rPr>
        <w:t xml:space="preserve"> </w:t>
      </w:r>
      <w:r w:rsidR="00CA53C1" w:rsidRPr="005E56E7">
        <w:rPr>
          <w:rFonts w:asciiTheme="majorBidi" w:hAnsiTheme="majorBidi"/>
          <w:sz w:val="28"/>
          <w:szCs w:val="28"/>
        </w:rPr>
        <w:t>2567</w:t>
      </w:r>
      <w:r w:rsidR="00A45193" w:rsidRPr="005E56E7">
        <w:rPr>
          <w:rFonts w:asciiTheme="majorBidi" w:hAnsiTheme="majorBidi"/>
          <w:sz w:val="28"/>
          <w:szCs w:val="28"/>
        </w:rPr>
        <w:t xml:space="preserve"> </w:t>
      </w:r>
      <w:r w:rsidR="00A45193" w:rsidRPr="005E56E7">
        <w:rPr>
          <w:rFonts w:asciiTheme="majorBidi" w:hAnsiTheme="majorBidi" w:hint="cs"/>
          <w:sz w:val="28"/>
          <w:szCs w:val="28"/>
          <w:cs/>
        </w:rPr>
        <w:t>ผลของคดีดังกล่าวยังไม่เป็นที่สิ้นสุด อย่างไรก็ตามจากการประเมินของผู้บริหารเชื่อว่า ยังไม่มีความเป็นไปได้ค่อนข้างแน่ที่บริษัท</w:t>
      </w:r>
      <w:r w:rsidR="00FC2F69" w:rsidRPr="005E56E7">
        <w:rPr>
          <w:rFonts w:asciiTheme="majorBidi" w:hAnsiTheme="majorBidi" w:hint="cs"/>
          <w:sz w:val="28"/>
          <w:szCs w:val="28"/>
          <w:cs/>
        </w:rPr>
        <w:t>ย่อยทางอ้อม</w:t>
      </w:r>
      <w:r w:rsidR="00A45193" w:rsidRPr="005E56E7">
        <w:rPr>
          <w:rFonts w:asciiTheme="majorBidi" w:hAnsiTheme="majorBidi" w:hint="cs"/>
          <w:sz w:val="28"/>
          <w:szCs w:val="28"/>
          <w:cs/>
        </w:rPr>
        <w:t>จะต้องจ่ายชดเชยค่าเสียหายจากการฟ้องร้องดังกล่าว จึงไม่ได้ตั้งประมาณการหนี้สินจากคดีความนี้ไว้ในงบการเงิน</w:t>
      </w:r>
      <w:r w:rsidR="00C06C56" w:rsidRPr="005E56E7">
        <w:rPr>
          <w:rFonts w:asciiTheme="majorBidi" w:hAnsiTheme="majorBidi"/>
          <w:sz w:val="28"/>
          <w:szCs w:val="28"/>
        </w:rPr>
        <w:t xml:space="preserve"> </w:t>
      </w:r>
      <w:r w:rsidR="00C06C56" w:rsidRPr="005E56E7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C06C56" w:rsidRPr="005E56E7">
        <w:rPr>
          <w:rFonts w:asciiTheme="majorBidi" w:hAnsiTheme="majorBidi"/>
          <w:sz w:val="28"/>
          <w:szCs w:val="28"/>
        </w:rPr>
        <w:t xml:space="preserve">30 </w:t>
      </w:r>
      <w:r w:rsidR="00C06C56" w:rsidRPr="005E56E7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="00C06C56" w:rsidRPr="005E56E7">
        <w:rPr>
          <w:rFonts w:asciiTheme="majorBidi" w:hAnsiTheme="majorBidi"/>
          <w:sz w:val="28"/>
          <w:szCs w:val="28"/>
        </w:rPr>
        <w:t>2567</w:t>
      </w:r>
    </w:p>
    <w:p w14:paraId="6EB5C9BB" w14:textId="77777777" w:rsidR="00756571" w:rsidRPr="005E56E7" w:rsidRDefault="00756571" w:rsidP="00EA59B5">
      <w:pPr>
        <w:ind w:left="540"/>
        <w:rPr>
          <w:rFonts w:asciiTheme="majorBidi" w:hAnsiTheme="majorBidi"/>
          <w:sz w:val="22"/>
          <w:szCs w:val="22"/>
        </w:rPr>
      </w:pPr>
    </w:p>
    <w:p w14:paraId="740F7A27" w14:textId="35F20D8F" w:rsidR="00756571" w:rsidRPr="005E56E7" w:rsidRDefault="00756571" w:rsidP="00756571">
      <w:pPr>
        <w:ind w:left="540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20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 </w:t>
      </w:r>
      <w:r w:rsidR="00CA53C1" w:rsidRPr="005E56E7">
        <w:rPr>
          <w:rFonts w:asciiTheme="majorBidi" w:hAnsiTheme="majorBidi" w:cstheme="majorBidi"/>
          <w:sz w:val="28"/>
          <w:szCs w:val="28"/>
        </w:rPr>
        <w:t>2566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บริษัทย่อยแห่งหนึ่งในฐานะโจทก์ ได้ยื่นฟ้องกลุ่มบุคคล (“จำเลย”) ผู้จะขายที่ดินเจริญนครต่อศาลแพ่งกรุงเทพใต้  เนื่องจากจำเลยผิดสัญญาจะซื้อ</w:t>
      </w:r>
      <w:r w:rsidR="00F27580" w:rsidRPr="005E56E7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ขายที่ดินถนนเจริญนครเรียกเงินคืนจำนวน </w:t>
      </w:r>
      <w:r w:rsidR="00CA53C1" w:rsidRPr="005E56E7">
        <w:rPr>
          <w:rFonts w:asciiTheme="majorBidi" w:hAnsiTheme="majorBidi" w:cstheme="majorBidi"/>
          <w:sz w:val="28"/>
          <w:szCs w:val="28"/>
        </w:rPr>
        <w:t>221</w:t>
      </w:r>
      <w:r w:rsidR="00345EDE" w:rsidRPr="005E56E7">
        <w:rPr>
          <w:rFonts w:asciiTheme="majorBidi" w:hAnsiTheme="majorBidi" w:cstheme="majorBidi"/>
          <w:sz w:val="28"/>
          <w:szCs w:val="28"/>
        </w:rPr>
        <w:t>.</w:t>
      </w:r>
      <w:r w:rsidR="00CA53C1" w:rsidRPr="005E56E7">
        <w:rPr>
          <w:rFonts w:asciiTheme="majorBidi" w:hAnsiTheme="majorBidi" w:cstheme="majorBidi"/>
          <w:sz w:val="28"/>
          <w:szCs w:val="28"/>
        </w:rPr>
        <w:t>51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ล้านบาท ซึ่งได้ชำระไปพร้อมดอกเบี้ยและค่าเสียหายรวมเป็นเงินจำนวนทั้งสิ้น </w:t>
      </w:r>
      <w:r w:rsidR="00CA53C1" w:rsidRPr="005E56E7">
        <w:rPr>
          <w:rFonts w:asciiTheme="majorBidi" w:hAnsiTheme="majorBidi" w:cstheme="majorBidi"/>
          <w:sz w:val="28"/>
          <w:szCs w:val="28"/>
        </w:rPr>
        <w:t>539</w:t>
      </w:r>
      <w:r w:rsidR="00345EDE" w:rsidRPr="005E56E7">
        <w:rPr>
          <w:rFonts w:asciiTheme="majorBidi" w:hAnsiTheme="majorBidi" w:cstheme="majorBidi"/>
          <w:sz w:val="28"/>
          <w:szCs w:val="28"/>
        </w:rPr>
        <w:t>.</w:t>
      </w:r>
      <w:r w:rsidR="00CA53C1" w:rsidRPr="005E56E7">
        <w:rPr>
          <w:rFonts w:asciiTheme="majorBidi" w:hAnsiTheme="majorBidi" w:cstheme="majorBidi"/>
          <w:sz w:val="28"/>
          <w:szCs w:val="28"/>
        </w:rPr>
        <w:t>32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ล้านบาท โดยศาลได้นัดทั้งสองฝ่ายไกล่เกลี่ยกัน</w:t>
      </w:r>
      <w:r w:rsidR="00923934" w:rsidRPr="005E56E7">
        <w:rPr>
          <w:rFonts w:asciiTheme="majorBidi" w:hAnsiTheme="majorBidi" w:cstheme="majorBidi"/>
          <w:sz w:val="28"/>
          <w:szCs w:val="28"/>
          <w:cs/>
        </w:rPr>
        <w:br/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ครั้งแรกในวันที่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9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CA53C1" w:rsidRPr="005E56E7">
        <w:rPr>
          <w:rFonts w:asciiTheme="majorBidi" w:hAnsiTheme="majorBidi" w:cstheme="majorBidi"/>
          <w:sz w:val="28"/>
          <w:szCs w:val="28"/>
        </w:rPr>
        <w:t>2567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นัดไกล่เกลี่ยครั้งที่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2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ในวันที่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13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CA53C1" w:rsidRPr="005E56E7">
        <w:rPr>
          <w:rFonts w:asciiTheme="majorBidi" w:hAnsiTheme="majorBidi" w:cstheme="majorBidi"/>
          <w:sz w:val="28"/>
          <w:szCs w:val="28"/>
        </w:rPr>
        <w:t>2567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และนัดไกล่เกลี่ยครั้งที่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3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เมื่อวันที่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12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CA53C1" w:rsidRPr="005E56E7">
        <w:rPr>
          <w:rFonts w:asciiTheme="majorBidi" w:hAnsiTheme="majorBidi" w:cstheme="majorBidi"/>
          <w:sz w:val="28"/>
          <w:szCs w:val="28"/>
        </w:rPr>
        <w:t>2567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โดยจำเลยตกลง</w:t>
      </w:r>
      <w:r w:rsidR="00F27580" w:rsidRPr="005E56E7">
        <w:rPr>
          <w:rFonts w:asciiTheme="majorBidi" w:hAnsiTheme="majorBidi" w:cstheme="majorBidi" w:hint="cs"/>
          <w:sz w:val="28"/>
          <w:szCs w:val="28"/>
          <w:cs/>
        </w:rPr>
        <w:t>คืนเงิน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CA53C1" w:rsidRPr="005E56E7">
        <w:rPr>
          <w:rFonts w:asciiTheme="majorBidi" w:hAnsiTheme="majorBidi" w:cstheme="majorBidi"/>
          <w:sz w:val="28"/>
          <w:szCs w:val="28"/>
        </w:rPr>
        <w:t>264.89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ล้านบาท โดยแบ่งชำระเป็นรายไตรมาสจำนวน 8 ครั้ง</w:t>
      </w:r>
      <w:r w:rsidR="00923643"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ในระยะเวลา </w:t>
      </w:r>
      <w:r w:rsidR="00923643" w:rsidRPr="005E56E7">
        <w:rPr>
          <w:rFonts w:asciiTheme="majorBidi" w:hAnsiTheme="majorBidi" w:cstheme="majorBidi"/>
          <w:sz w:val="28"/>
          <w:szCs w:val="28"/>
          <w:cs/>
        </w:rPr>
        <w:br/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2 ปี ชำระครั้งละ </w:t>
      </w:r>
      <w:r w:rsidR="00CA53C1" w:rsidRPr="005E56E7">
        <w:rPr>
          <w:rFonts w:asciiTheme="majorBidi" w:hAnsiTheme="majorBidi" w:cstheme="majorBidi"/>
          <w:sz w:val="28"/>
          <w:szCs w:val="28"/>
        </w:rPr>
        <w:t>33.11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r w:rsidR="00F27580" w:rsidRPr="005E56E7">
        <w:rPr>
          <w:rFonts w:asciiTheme="majorBidi" w:hAnsiTheme="majorBidi" w:cstheme="majorBidi" w:hint="cs"/>
          <w:sz w:val="28"/>
          <w:szCs w:val="28"/>
          <w:cs/>
        </w:rPr>
        <w:t>กำหนด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="00F27580" w:rsidRPr="005E56E7">
        <w:rPr>
          <w:rFonts w:asciiTheme="majorBidi" w:hAnsiTheme="majorBidi" w:cstheme="majorBidi" w:hint="cs"/>
          <w:sz w:val="28"/>
          <w:szCs w:val="28"/>
          <w:cs/>
        </w:rPr>
        <w:t>ครั้ง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แรก</w:t>
      </w:r>
      <w:r w:rsidR="00F27580" w:rsidRPr="005E56E7">
        <w:rPr>
          <w:rFonts w:asciiTheme="majorBidi" w:hAnsiTheme="majorBidi" w:cstheme="majorBidi" w:hint="cs"/>
          <w:sz w:val="28"/>
          <w:szCs w:val="28"/>
          <w:cs/>
        </w:rPr>
        <w:t>ด้ว</w:t>
      </w:r>
      <w:r w:rsidR="00577AE4" w:rsidRPr="005E56E7">
        <w:rPr>
          <w:rFonts w:asciiTheme="majorBidi" w:hAnsiTheme="majorBidi" w:cstheme="majorBidi" w:hint="cs"/>
          <w:sz w:val="28"/>
          <w:szCs w:val="28"/>
          <w:cs/>
        </w:rPr>
        <w:t>ย</w:t>
      </w:r>
      <w:r w:rsidR="00F27580" w:rsidRPr="005E56E7">
        <w:rPr>
          <w:rFonts w:asciiTheme="majorBidi" w:hAnsiTheme="majorBidi" w:cstheme="majorBidi" w:hint="cs"/>
          <w:sz w:val="28"/>
          <w:szCs w:val="28"/>
          <w:cs/>
        </w:rPr>
        <w:t>แคชเชียร์เช็ค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ในวันที่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30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 w:rsidR="00CA53C1" w:rsidRPr="005E56E7">
        <w:rPr>
          <w:rFonts w:asciiTheme="majorBidi" w:hAnsiTheme="majorBidi" w:cstheme="majorBidi"/>
          <w:sz w:val="28"/>
          <w:szCs w:val="28"/>
        </w:rPr>
        <w:t>2567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27580" w:rsidRPr="005E56E7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>ศาลได้นัด</w:t>
      </w:r>
      <w:r w:rsidR="00F27580" w:rsidRPr="005E56E7">
        <w:rPr>
          <w:rFonts w:asciiTheme="majorBidi" w:hAnsiTheme="majorBidi" w:cstheme="majorBidi" w:hint="cs"/>
          <w:sz w:val="28"/>
          <w:szCs w:val="28"/>
          <w:cs/>
        </w:rPr>
        <w:t>หมาย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อีกครั้งในวันที่ </w:t>
      </w:r>
      <w:r w:rsidR="00CA53C1" w:rsidRPr="005E56E7">
        <w:rPr>
          <w:rFonts w:asciiTheme="majorBidi" w:hAnsiTheme="majorBidi" w:cstheme="majorBidi"/>
          <w:sz w:val="28"/>
          <w:szCs w:val="28"/>
        </w:rPr>
        <w:t>30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 w:rsidR="00CA53C1" w:rsidRPr="005E56E7">
        <w:rPr>
          <w:rFonts w:asciiTheme="majorBidi" w:hAnsiTheme="majorBidi" w:cstheme="majorBidi"/>
          <w:sz w:val="28"/>
          <w:szCs w:val="28"/>
        </w:rPr>
        <w:t>2567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เพื่อดู</w:t>
      </w:r>
      <w:r w:rsidR="00F27580" w:rsidRPr="005E56E7">
        <w:rPr>
          <w:rFonts w:asciiTheme="majorBidi" w:hAnsiTheme="majorBidi" w:cstheme="majorBidi" w:hint="cs"/>
          <w:sz w:val="28"/>
          <w:szCs w:val="28"/>
          <w:cs/>
        </w:rPr>
        <w:t>ว่า</w:t>
      </w:r>
      <w:r w:rsidR="00577AE4" w:rsidRPr="005E56E7">
        <w:rPr>
          <w:rFonts w:asciiTheme="majorBidi" w:hAnsiTheme="majorBidi" w:cstheme="majorBidi" w:hint="cs"/>
          <w:sz w:val="28"/>
          <w:szCs w:val="28"/>
          <w:cs/>
        </w:rPr>
        <w:t>จำเลย</w:t>
      </w:r>
      <w:r w:rsidR="00F27580" w:rsidRPr="005E56E7">
        <w:rPr>
          <w:rFonts w:asciiTheme="majorBidi" w:hAnsiTheme="majorBidi" w:cstheme="majorBidi" w:hint="cs"/>
          <w:sz w:val="28"/>
          <w:szCs w:val="28"/>
          <w:cs/>
        </w:rPr>
        <w:t>ชำระเงินตามกำหนดหรือไม่</w:t>
      </w:r>
      <w:r w:rsidRPr="005E56E7">
        <w:rPr>
          <w:rFonts w:asciiTheme="majorBidi" w:hAnsiTheme="majorBidi" w:cstheme="majorBidi" w:hint="cs"/>
          <w:sz w:val="28"/>
          <w:szCs w:val="28"/>
          <w:cs/>
        </w:rPr>
        <w:t xml:space="preserve"> และเพื่อกำหนดแนวทางคดีต่อไป</w:t>
      </w:r>
    </w:p>
    <w:p w14:paraId="05D991D9" w14:textId="406505AC" w:rsidR="00133E52" w:rsidRPr="005E56E7" w:rsidRDefault="00756571">
      <w:pPr>
        <w:spacing w:line="240" w:lineRule="auto"/>
        <w:jc w:val="left"/>
        <w:rPr>
          <w:rFonts w:asciiTheme="majorBidi" w:hAnsiTheme="majorBidi"/>
          <w:sz w:val="28"/>
          <w:szCs w:val="28"/>
        </w:rPr>
      </w:pPr>
      <w:r w:rsidRPr="005E56E7">
        <w:rPr>
          <w:rFonts w:asciiTheme="majorBidi" w:hAnsiTheme="majorBidi"/>
          <w:sz w:val="28"/>
          <w:szCs w:val="28"/>
        </w:rPr>
        <w:br w:type="page"/>
      </w:r>
    </w:p>
    <w:p w14:paraId="3DFB4BF8" w14:textId="2D1A90E6" w:rsidR="00CD15A3" w:rsidRPr="005E56E7" w:rsidRDefault="00CD15A3" w:rsidP="00CD15A3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E56E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6C9E4DDF" w14:textId="77777777" w:rsidR="00CD15A3" w:rsidRPr="005E56E7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01E499E" w14:textId="1D5E528C" w:rsidR="00CD15A3" w:rsidRPr="005E56E7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E56E7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CA53C1" w:rsidRPr="005E56E7">
        <w:rPr>
          <w:rFonts w:asciiTheme="majorBidi" w:hAnsiTheme="majorBidi" w:cstheme="majorBidi"/>
          <w:sz w:val="28"/>
          <w:szCs w:val="28"/>
        </w:rPr>
        <w:t>256</w:t>
      </w:r>
      <w:r w:rsidR="00CA53C1" w:rsidRPr="005E56E7">
        <w:rPr>
          <w:rFonts w:asciiTheme="majorBidi" w:hAnsiTheme="majorBidi" w:cstheme="majorBidi" w:hint="cs"/>
          <w:sz w:val="28"/>
          <w:szCs w:val="28"/>
        </w:rPr>
        <w:t>6</w:t>
      </w:r>
      <w:r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Pr="005E56E7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CA53C1" w:rsidRPr="005E56E7">
        <w:rPr>
          <w:rFonts w:asciiTheme="majorBidi" w:hAnsiTheme="majorBidi" w:cstheme="majorBidi"/>
          <w:sz w:val="28"/>
          <w:szCs w:val="28"/>
        </w:rPr>
        <w:t>256</w:t>
      </w:r>
      <w:r w:rsidR="00CA53C1" w:rsidRPr="005E56E7">
        <w:rPr>
          <w:rFonts w:asciiTheme="majorBidi" w:hAnsiTheme="majorBidi" w:cstheme="majorBidi" w:hint="cs"/>
          <w:sz w:val="28"/>
          <w:szCs w:val="28"/>
        </w:rPr>
        <w:t>7</w:t>
      </w:r>
      <w:r w:rsidRPr="005E56E7">
        <w:rPr>
          <w:rFonts w:asciiTheme="majorBidi" w:hAnsiTheme="majorBidi" w:cstheme="majorBidi"/>
          <w:sz w:val="28"/>
          <w:szCs w:val="28"/>
        </w:rPr>
        <w:t xml:space="preserve"> </w:t>
      </w:r>
      <w:r w:rsidRPr="005E56E7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4FAF18F" w14:textId="1A5E14C4" w:rsidR="00CD15A3" w:rsidRPr="005E56E7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CD15A3" w:rsidRPr="005E56E7" w14:paraId="1CD1585A" w14:textId="77777777" w:rsidTr="009564EA">
        <w:trPr>
          <w:tblHeader/>
        </w:trPr>
        <w:tc>
          <w:tcPr>
            <w:tcW w:w="4860" w:type="dxa"/>
          </w:tcPr>
          <w:p w14:paraId="5A11FFDF" w14:textId="77777777" w:rsidR="00CD15A3" w:rsidRPr="005E56E7" w:rsidRDefault="00CD15A3" w:rsidP="009564EA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7F91F0D7" w14:textId="77777777" w:rsidR="00CD15A3" w:rsidRPr="005E56E7" w:rsidRDefault="00CD15A3" w:rsidP="009564EA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15A3" w:rsidRPr="005E56E7" w14:paraId="26ECBC93" w14:textId="77777777" w:rsidTr="00217157">
        <w:trPr>
          <w:tblHeader/>
        </w:trPr>
        <w:tc>
          <w:tcPr>
            <w:tcW w:w="4860" w:type="dxa"/>
            <w:vAlign w:val="bottom"/>
          </w:tcPr>
          <w:p w14:paraId="26372C12" w14:textId="77777777" w:rsidR="00CD15A3" w:rsidRPr="005E56E7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A26AEF" w14:textId="77777777" w:rsidR="00CD15A3" w:rsidRPr="005E56E7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AED15BC" w14:textId="77777777" w:rsidR="00CD15A3" w:rsidRPr="005E56E7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7AF02" w14:textId="03444E9B" w:rsidR="00CD15A3" w:rsidRPr="005E56E7" w:rsidRDefault="00B1635C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="00CD15A3" w:rsidRPr="005E56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18B18DCF" w14:textId="77777777" w:rsidR="00CD15A3" w:rsidRPr="005E56E7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A0CDF" w14:textId="77777777" w:rsidR="00CD15A3" w:rsidRPr="005E56E7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CD15A3" w:rsidRPr="005E56E7" w14:paraId="3C4626C6" w14:textId="77777777" w:rsidTr="00217157">
        <w:trPr>
          <w:tblHeader/>
        </w:trPr>
        <w:tc>
          <w:tcPr>
            <w:tcW w:w="4860" w:type="dxa"/>
            <w:vAlign w:val="bottom"/>
          </w:tcPr>
          <w:p w14:paraId="630B2D17" w14:textId="77777777" w:rsidR="00CD15A3" w:rsidRPr="005E56E7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CDB574" w14:textId="23C1574B" w:rsidR="00CD15A3" w:rsidRPr="005E56E7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4B704C5" w14:textId="77777777" w:rsidR="00CD15A3" w:rsidRPr="005E56E7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3EED68" w14:textId="79D76F70" w:rsidR="00CD15A3" w:rsidRPr="005E56E7" w:rsidRDefault="00217157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052681BB" w14:textId="77777777" w:rsidR="00CD15A3" w:rsidRPr="005E56E7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4B9955" w14:textId="648E33E7" w:rsidR="00CD15A3" w:rsidRPr="005E56E7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5E56E7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CD15A3" w:rsidRPr="005E56E7" w14:paraId="163FFED9" w14:textId="77777777" w:rsidTr="009564EA">
        <w:trPr>
          <w:tblHeader/>
        </w:trPr>
        <w:tc>
          <w:tcPr>
            <w:tcW w:w="4860" w:type="dxa"/>
            <w:vAlign w:val="bottom"/>
          </w:tcPr>
          <w:p w14:paraId="3E17245C" w14:textId="77777777" w:rsidR="00CD15A3" w:rsidRPr="005E56E7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18DAA030" w14:textId="186661EF" w:rsidR="00CD15A3" w:rsidRPr="005E56E7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D15A3" w:rsidRPr="005E56E7" w14:paraId="1DC1F3B4" w14:textId="77777777" w:rsidTr="00217157">
        <w:tc>
          <w:tcPr>
            <w:tcW w:w="4860" w:type="dxa"/>
            <w:shd w:val="clear" w:color="auto" w:fill="auto"/>
          </w:tcPr>
          <w:p w14:paraId="30208128" w14:textId="54655BF0" w:rsidR="00CD15A3" w:rsidRPr="005E56E7" w:rsidRDefault="00B06CB1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="0014319B" w:rsidRPr="005E5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แสดง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ฐานะการเงิน</w:t>
            </w:r>
          </w:p>
        </w:tc>
        <w:tc>
          <w:tcPr>
            <w:tcW w:w="1260" w:type="dxa"/>
            <w:shd w:val="clear" w:color="auto" w:fill="auto"/>
          </w:tcPr>
          <w:p w14:paraId="6A07A974" w14:textId="39EC2A85" w:rsidR="00CD15A3" w:rsidRPr="005E56E7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FCC3BF" w14:textId="77777777" w:rsidR="00CD15A3" w:rsidRPr="005E56E7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EE52D8" w14:textId="0F5C8B25" w:rsidR="00CD15A3" w:rsidRPr="005E56E7" w:rsidRDefault="00CD15A3" w:rsidP="009564EA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ED2E37" w14:textId="77777777" w:rsidR="00CD15A3" w:rsidRPr="005E56E7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12D6A9" w14:textId="77777777" w:rsidR="00CD15A3" w:rsidRPr="005E56E7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5A3" w:rsidRPr="005E56E7" w14:paraId="7E5B51A3" w14:textId="77777777" w:rsidTr="00217157">
        <w:tc>
          <w:tcPr>
            <w:tcW w:w="4860" w:type="dxa"/>
            <w:shd w:val="clear" w:color="auto" w:fill="auto"/>
          </w:tcPr>
          <w:p w14:paraId="34AEFFDB" w14:textId="1E1AB878" w:rsidR="00CD15A3" w:rsidRPr="005E56E7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5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CA53C1"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E5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CA53C1" w:rsidRPr="005E5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89A48A1" w14:textId="77777777" w:rsidR="00CD15A3" w:rsidRPr="005E56E7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E11AB0" w14:textId="77777777" w:rsidR="00CD15A3" w:rsidRPr="005E56E7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C98F62" w14:textId="77777777" w:rsidR="00CD15A3" w:rsidRPr="005E56E7" w:rsidRDefault="00CD15A3" w:rsidP="009564EA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8E53FA" w14:textId="77777777" w:rsidR="00CD15A3" w:rsidRPr="005E56E7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38928E" w14:textId="77777777" w:rsidR="00CD15A3" w:rsidRPr="005E56E7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4DB" w:rsidRPr="005E56E7" w14:paraId="147E1194" w14:textId="77777777" w:rsidTr="00D66FAA">
        <w:tc>
          <w:tcPr>
            <w:tcW w:w="4860" w:type="dxa"/>
            <w:shd w:val="clear" w:color="auto" w:fill="auto"/>
          </w:tcPr>
          <w:p w14:paraId="54BED3AB" w14:textId="6BF1CB9F" w:rsidR="00DF54DB" w:rsidRPr="005E56E7" w:rsidRDefault="00DF54DB" w:rsidP="002F67E1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7CB32B8" w14:textId="5DFFAF0E" w:rsidR="00DF54DB" w:rsidRPr="005E56E7" w:rsidRDefault="00CA53C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109</w:t>
            </w:r>
            <w:r w:rsidR="00DF54DB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09659064" w14:textId="77777777" w:rsidR="00DF54DB" w:rsidRPr="005E56E7" w:rsidRDefault="00DF54DB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861141D" w14:textId="147388C1" w:rsidR="00DF54DB" w:rsidRPr="005E56E7" w:rsidRDefault="00CA53C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DF54DB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F4D5075" w14:textId="77777777" w:rsidR="00DF54DB" w:rsidRPr="005E56E7" w:rsidRDefault="00DF54DB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1493FD" w14:textId="64AE4397" w:rsidR="00DF54DB" w:rsidRPr="005E56E7" w:rsidRDefault="00CA53C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="00DF54DB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</w:tr>
      <w:tr w:rsidR="002F67E1" w:rsidRPr="005E56E7" w14:paraId="3572DC8E" w14:textId="77777777" w:rsidTr="00DF54DB">
        <w:tc>
          <w:tcPr>
            <w:tcW w:w="4860" w:type="dxa"/>
            <w:shd w:val="clear" w:color="auto" w:fill="auto"/>
          </w:tcPr>
          <w:p w14:paraId="56546D0A" w14:textId="54487622" w:rsidR="002F67E1" w:rsidRPr="005E56E7" w:rsidRDefault="002F67E1" w:rsidP="002F67E1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FE7F325" w14:textId="4DBC6165" w:rsidR="002F67E1" w:rsidRPr="005E56E7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274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67BC78" w14:textId="77777777" w:rsidR="002F67E1" w:rsidRPr="005E56E7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6B5FBF8" w14:textId="180D3FB7" w:rsidR="002F67E1" w:rsidRPr="005E56E7" w:rsidRDefault="00CA53C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403</w:t>
            </w:r>
            <w:r w:rsidR="002F67E1"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08</w:t>
            </w:r>
          </w:p>
        </w:tc>
        <w:tc>
          <w:tcPr>
            <w:tcW w:w="270" w:type="dxa"/>
            <w:shd w:val="clear" w:color="auto" w:fill="auto"/>
          </w:tcPr>
          <w:p w14:paraId="2E9031A9" w14:textId="77777777" w:rsidR="002F67E1" w:rsidRPr="005E56E7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DFD14" w14:textId="16E58BD5" w:rsidR="002F67E1" w:rsidRPr="005E56E7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871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F54DB" w:rsidRPr="005E56E7" w14:paraId="223C53D8" w14:textId="77777777" w:rsidTr="00DF54DB">
        <w:tc>
          <w:tcPr>
            <w:tcW w:w="4860" w:type="dxa"/>
            <w:shd w:val="clear" w:color="auto" w:fill="auto"/>
          </w:tcPr>
          <w:p w14:paraId="37899EB2" w14:textId="77A8C63F" w:rsidR="00DF54DB" w:rsidRPr="005E56E7" w:rsidRDefault="00DF54DB" w:rsidP="002F67E1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599F4E5" w14:textId="41488560" w:rsidR="00DF54DB" w:rsidRPr="005E56E7" w:rsidRDefault="00DF54DB" w:rsidP="00A1583F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637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54D40C" w14:textId="77777777" w:rsidR="00DF54DB" w:rsidRPr="005E56E7" w:rsidRDefault="00DF54DB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57CEEA" w14:textId="4781AFA1" w:rsidR="00DF54DB" w:rsidRPr="005E56E7" w:rsidRDefault="00DF54DB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A9B8E8" w14:textId="77777777" w:rsidR="00DF54DB" w:rsidRPr="005E56E7" w:rsidRDefault="00DF54DB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276437" w14:textId="07CB6380" w:rsidR="00DF54DB" w:rsidRPr="005E56E7" w:rsidRDefault="00DF54DB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679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04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F67E1" w:rsidRPr="005E56E7" w14:paraId="2CECFEB5" w14:textId="77777777" w:rsidTr="00DF54DB">
        <w:tc>
          <w:tcPr>
            <w:tcW w:w="4860" w:type="dxa"/>
            <w:shd w:val="clear" w:color="auto" w:fill="auto"/>
          </w:tcPr>
          <w:p w14:paraId="79B62328" w14:textId="7F674E31" w:rsidR="002F67E1" w:rsidRPr="005E56E7" w:rsidRDefault="00C741AE" w:rsidP="002F67E1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5E56E7">
              <w:rPr>
                <w:rFonts w:asciiTheme="majorBidi" w:hAnsiTheme="majorBidi" w:hint="cs"/>
                <w:sz w:val="28"/>
                <w:szCs w:val="28"/>
                <w:cs/>
              </w:rPr>
              <w:t>หนี้สิน</w:t>
            </w:r>
            <w:r w:rsidR="002F67E1" w:rsidRPr="005E56E7">
              <w:rPr>
                <w:rFonts w:asciiTheme="majorBidi" w:hAnsi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B6FAB18" w14:textId="7838068B" w:rsidR="002F67E1" w:rsidRPr="005E56E7" w:rsidRDefault="00271782" w:rsidP="00A1583F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039168" w14:textId="77777777" w:rsidR="002F67E1" w:rsidRPr="005E56E7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EE2CE2" w14:textId="4BA4F007" w:rsidR="002F67E1" w:rsidRPr="005E56E7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403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08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3C955F" w14:textId="77777777" w:rsidR="002F67E1" w:rsidRPr="005E56E7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3B2AFD" w14:textId="376A1161" w:rsidR="002F67E1" w:rsidRPr="005E56E7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E56E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A53C1" w:rsidRPr="005E56E7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Pr="005E56E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D15A3" w:rsidRPr="005E56E7" w14:paraId="5646399E" w14:textId="77777777" w:rsidTr="00D66FAA">
        <w:tc>
          <w:tcPr>
            <w:tcW w:w="4860" w:type="dxa"/>
            <w:shd w:val="clear" w:color="auto" w:fill="auto"/>
          </w:tcPr>
          <w:p w14:paraId="5D55CD2F" w14:textId="77777777" w:rsidR="00CD15A3" w:rsidRPr="005E56E7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AD6841" w14:textId="77777777" w:rsidR="00CD15A3" w:rsidRPr="005E56E7" w:rsidRDefault="00CD15A3" w:rsidP="009564E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8559D4" w14:textId="77777777" w:rsidR="00CD15A3" w:rsidRPr="005E56E7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42082" w14:textId="52BC3FA9" w:rsidR="00CD15A3" w:rsidRPr="005E56E7" w:rsidRDefault="00CD15A3" w:rsidP="00A1583F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F01D3B" w14:textId="77777777" w:rsidR="00CD15A3" w:rsidRPr="005E56E7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9E1988" w14:textId="77777777" w:rsidR="00CD15A3" w:rsidRPr="005E56E7" w:rsidRDefault="00CD15A3" w:rsidP="009564E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81B4A0" w14:textId="77777777" w:rsidR="00CD15A3" w:rsidRPr="005E56E7" w:rsidRDefault="00CD15A3" w:rsidP="00123A9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2"/>
        </w:rPr>
      </w:pPr>
    </w:p>
    <w:p w14:paraId="49B82370" w14:textId="40E502D8" w:rsidR="00860D0C" w:rsidRPr="00C22C3D" w:rsidRDefault="00217157" w:rsidP="00F0319B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 w:rsidRPr="005E56E7">
        <w:rPr>
          <w:rFonts w:ascii="Angsana New" w:hAnsi="Angsana New" w:hint="cs"/>
          <w:sz w:val="28"/>
          <w:szCs w:val="28"/>
          <w:cs/>
        </w:rPr>
        <w:t>การจัดประเภทรายการใหม่นี้ เ</w:t>
      </w:r>
      <w:r w:rsidR="00C22C3D" w:rsidRPr="005E56E7">
        <w:rPr>
          <w:rFonts w:ascii="Angsana New" w:hAnsi="Angsana New" w:hint="cs"/>
          <w:sz w:val="28"/>
          <w:szCs w:val="28"/>
          <w:cs/>
        </w:rPr>
        <w:t>นื่องจากผู้บริหารเห็นว่ามีความเหมาะสมกับธุรกิจของกลุ่มบริษัทมากกว่า</w:t>
      </w:r>
    </w:p>
    <w:sectPr w:rsidR="00860D0C" w:rsidRPr="00C22C3D" w:rsidSect="00523A37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E8FFE" w14:textId="77777777" w:rsidR="009B752B" w:rsidRDefault="009B752B">
      <w:r>
        <w:separator/>
      </w:r>
    </w:p>
  </w:endnote>
  <w:endnote w:type="continuationSeparator" w:id="0">
    <w:p w14:paraId="4A59C617" w14:textId="77777777" w:rsidR="009B752B" w:rsidRDefault="009B752B">
      <w:r>
        <w:continuationSeparator/>
      </w:r>
    </w:p>
  </w:endnote>
  <w:endnote w:type="continuationNotice" w:id="1">
    <w:p w14:paraId="3B0F7790" w14:textId="77777777" w:rsidR="009B752B" w:rsidRDefault="009B75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B9E0E" w14:textId="1A86BBC3" w:rsidR="007A3888" w:rsidRPr="003F2A5C" w:rsidRDefault="007A388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CA53C1" w:rsidRPr="00CA53C1">
      <w:rPr>
        <w:rFonts w:ascii="Angsana New" w:hAnsi="Angsana New"/>
        <w:noProof/>
        <w:sz w:val="30"/>
        <w:szCs w:val="30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CD653" w14:textId="6DADF6F4" w:rsidR="007A3888" w:rsidRPr="00643A2D" w:rsidRDefault="007A388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CA53C1"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D7F70F" w14:textId="77777777" w:rsidR="009B752B" w:rsidRDefault="009B752B">
      <w:r>
        <w:separator/>
      </w:r>
    </w:p>
  </w:footnote>
  <w:footnote w:type="continuationSeparator" w:id="0">
    <w:p w14:paraId="17F3FB0B" w14:textId="77777777" w:rsidR="009B752B" w:rsidRDefault="009B752B">
      <w:r>
        <w:continuationSeparator/>
      </w:r>
    </w:p>
  </w:footnote>
  <w:footnote w:type="continuationNotice" w:id="1">
    <w:p w14:paraId="44871A56" w14:textId="77777777" w:rsidR="009B752B" w:rsidRDefault="009B75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3AF8B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7B241B6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B8CCF63" w14:textId="726E8133" w:rsidR="000D1525" w:rsidRPr="00FF2798" w:rsidRDefault="000D1525" w:rsidP="000D1525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</w:t>
    </w:r>
    <w:r w:rsidR="00CA53C1" w:rsidRPr="00CA53C1">
      <w:rPr>
        <w:rFonts w:ascii="Angsana New" w:hAnsi="Angsana New"/>
        <w:b/>
        <w:bCs/>
        <w:sz w:val="30"/>
        <w:szCs w:val="30"/>
      </w:rPr>
      <w:t>30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CA53C1" w:rsidRPr="00CA53C1">
      <w:rPr>
        <w:rFonts w:ascii="Angsana New" w:hAnsi="Angsana New"/>
        <w:b/>
        <w:bCs/>
        <w:sz w:val="30"/>
        <w:szCs w:val="30"/>
      </w:rPr>
      <w:t>2567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3F9068DA" w14:textId="77777777" w:rsidR="000F047A" w:rsidRPr="009E75F3" w:rsidRDefault="000F047A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A278A" w14:textId="77777777" w:rsidR="009C4D49" w:rsidRPr="00E20DE2" w:rsidRDefault="009C4D49" w:rsidP="00572F16">
    <w:pPr>
      <w:ind w:hanging="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5F96CF2A" w14:textId="77777777" w:rsidR="0078106A" w:rsidRDefault="009C4D49" w:rsidP="0078106A">
    <w:pPr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CDB2982" w14:textId="2CDE8D41" w:rsidR="0078106A" w:rsidRPr="0078106A" w:rsidRDefault="0078106A" w:rsidP="0078106A">
    <w:pPr>
      <w:ind w:hanging="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CA5842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CA53C1" w:rsidRPr="00CA53C1">
      <w:rPr>
        <w:rFonts w:ascii="Angsana New" w:hAnsi="Angsana New"/>
        <w:b/>
        <w:bCs/>
        <w:sz w:val="30"/>
        <w:szCs w:val="30"/>
      </w:rPr>
      <w:t>30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="00CA5842"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="00CA53C1" w:rsidRPr="00CA53C1">
      <w:rPr>
        <w:rFonts w:ascii="Angsana New" w:hAnsi="Angsana New"/>
        <w:b/>
        <w:bCs/>
        <w:sz w:val="30"/>
        <w:szCs w:val="30"/>
      </w:rPr>
      <w:t>2567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41EEC71" w14:textId="77777777" w:rsidR="009C4D49" w:rsidRPr="00E55AE9" w:rsidRDefault="009C4D4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76F94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E304B2C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7967133" w14:textId="0628BF9F" w:rsidR="0078106A" w:rsidRPr="00127A37" w:rsidRDefault="00F14C30" w:rsidP="0078106A">
    <w:pPr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CA53C1" w:rsidRPr="00CA53C1">
      <w:rPr>
        <w:rFonts w:ascii="Angsana New" w:hAnsi="Angsana New"/>
        <w:b/>
        <w:bCs/>
        <w:sz w:val="30"/>
        <w:szCs w:val="30"/>
      </w:rPr>
      <w:t>30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="00CA53C1" w:rsidRPr="00CA53C1">
      <w:rPr>
        <w:rFonts w:ascii="Angsana New" w:hAnsi="Angsana New"/>
        <w:b/>
        <w:bCs/>
        <w:sz w:val="30"/>
        <w:szCs w:val="30"/>
      </w:rPr>
      <w:t>2567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9F74483" w14:textId="77777777" w:rsidR="007A3888" w:rsidRPr="00DC1873" w:rsidRDefault="007A388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2032"/>
    <w:rsid w:val="00002173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A12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E7C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CDD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1A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67DF5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4E8C"/>
    <w:rsid w:val="00085191"/>
    <w:rsid w:val="0008535C"/>
    <w:rsid w:val="000853E1"/>
    <w:rsid w:val="00085533"/>
    <w:rsid w:val="00085550"/>
    <w:rsid w:val="00085584"/>
    <w:rsid w:val="00085B2B"/>
    <w:rsid w:val="00085D23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66B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2B"/>
    <w:rsid w:val="000C1918"/>
    <w:rsid w:val="000C19B4"/>
    <w:rsid w:val="000C1BD6"/>
    <w:rsid w:val="000C1C0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9"/>
    <w:rsid w:val="000C63C6"/>
    <w:rsid w:val="000C640B"/>
    <w:rsid w:val="000C652B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C10"/>
    <w:rsid w:val="000D4CEA"/>
    <w:rsid w:val="000D4DB6"/>
    <w:rsid w:val="000D4EAB"/>
    <w:rsid w:val="000D51F9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7F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611C"/>
    <w:rsid w:val="0012632F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2B8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BE"/>
    <w:rsid w:val="0014423F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469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2EE1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D0"/>
    <w:rsid w:val="00193474"/>
    <w:rsid w:val="00193698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235"/>
    <w:rsid w:val="001A0A27"/>
    <w:rsid w:val="001A0C5C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E87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A29"/>
    <w:rsid w:val="001B0C5A"/>
    <w:rsid w:val="001B0DE9"/>
    <w:rsid w:val="001B0E98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42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B0"/>
    <w:rsid w:val="001C16E9"/>
    <w:rsid w:val="001C1747"/>
    <w:rsid w:val="001C1938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EC4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3A"/>
    <w:rsid w:val="00221EB8"/>
    <w:rsid w:val="00221EE6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3DF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861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13A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84C"/>
    <w:rsid w:val="002928B9"/>
    <w:rsid w:val="002928E5"/>
    <w:rsid w:val="00292B86"/>
    <w:rsid w:val="00292BCE"/>
    <w:rsid w:val="00292D7E"/>
    <w:rsid w:val="00292FE6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DE9"/>
    <w:rsid w:val="002A011D"/>
    <w:rsid w:val="002A0193"/>
    <w:rsid w:val="002A0405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5CE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5025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079"/>
    <w:rsid w:val="00377483"/>
    <w:rsid w:val="00377587"/>
    <w:rsid w:val="00377590"/>
    <w:rsid w:val="003775D5"/>
    <w:rsid w:val="003777BA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51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C58"/>
    <w:rsid w:val="003A4EEB"/>
    <w:rsid w:val="003A506F"/>
    <w:rsid w:val="003A55A7"/>
    <w:rsid w:val="003A57D1"/>
    <w:rsid w:val="003A581F"/>
    <w:rsid w:val="003A5BFA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75"/>
    <w:rsid w:val="003A7A36"/>
    <w:rsid w:val="003A7A81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369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4695"/>
    <w:rsid w:val="004347EF"/>
    <w:rsid w:val="00434866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6ED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7C6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E6"/>
    <w:rsid w:val="00463ACE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B6E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C4"/>
    <w:rsid w:val="004A1F6B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490"/>
    <w:rsid w:val="004B652C"/>
    <w:rsid w:val="004B67A1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1F3E"/>
    <w:rsid w:val="004E2052"/>
    <w:rsid w:val="004E2204"/>
    <w:rsid w:val="004E22CA"/>
    <w:rsid w:val="004E2558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CA3"/>
    <w:rsid w:val="004E7D5F"/>
    <w:rsid w:val="004E7EB5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34"/>
    <w:rsid w:val="004F0BA9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83"/>
    <w:rsid w:val="005053E6"/>
    <w:rsid w:val="005055A1"/>
    <w:rsid w:val="00505711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04B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28C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5BD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80C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4FFD"/>
    <w:rsid w:val="005A516B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893"/>
    <w:rsid w:val="005B0CBC"/>
    <w:rsid w:val="005B0E68"/>
    <w:rsid w:val="005B0EAA"/>
    <w:rsid w:val="005B1145"/>
    <w:rsid w:val="005B13C7"/>
    <w:rsid w:val="005B1505"/>
    <w:rsid w:val="005B157F"/>
    <w:rsid w:val="005B1653"/>
    <w:rsid w:val="005B17A9"/>
    <w:rsid w:val="005B1AFE"/>
    <w:rsid w:val="005B1BE0"/>
    <w:rsid w:val="005B2184"/>
    <w:rsid w:val="005B26E5"/>
    <w:rsid w:val="005B2B16"/>
    <w:rsid w:val="005B2B20"/>
    <w:rsid w:val="005B2BBE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BC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C41"/>
    <w:rsid w:val="005C7C70"/>
    <w:rsid w:val="005C7DCA"/>
    <w:rsid w:val="005D006E"/>
    <w:rsid w:val="005D033F"/>
    <w:rsid w:val="005D04BF"/>
    <w:rsid w:val="005D04D5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A23"/>
    <w:rsid w:val="005D1DA0"/>
    <w:rsid w:val="005D1FFF"/>
    <w:rsid w:val="005D2052"/>
    <w:rsid w:val="005D21FF"/>
    <w:rsid w:val="005D227F"/>
    <w:rsid w:val="005D22E5"/>
    <w:rsid w:val="005D23D0"/>
    <w:rsid w:val="005D2480"/>
    <w:rsid w:val="005D24E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6E7"/>
    <w:rsid w:val="005E58FE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934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40E"/>
    <w:rsid w:val="005F45F8"/>
    <w:rsid w:val="005F4618"/>
    <w:rsid w:val="005F4712"/>
    <w:rsid w:val="005F487D"/>
    <w:rsid w:val="005F4890"/>
    <w:rsid w:val="005F4B3B"/>
    <w:rsid w:val="005F4EDA"/>
    <w:rsid w:val="005F51C0"/>
    <w:rsid w:val="005F52B5"/>
    <w:rsid w:val="005F52FC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BD"/>
    <w:rsid w:val="005F7751"/>
    <w:rsid w:val="005F77C5"/>
    <w:rsid w:val="005F7A4C"/>
    <w:rsid w:val="005F7B9B"/>
    <w:rsid w:val="005F7B9F"/>
    <w:rsid w:val="005F7ED8"/>
    <w:rsid w:val="006000B1"/>
    <w:rsid w:val="0060010F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B09"/>
    <w:rsid w:val="00621D30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9A4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192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3A"/>
    <w:rsid w:val="006562D4"/>
    <w:rsid w:val="00656348"/>
    <w:rsid w:val="00656872"/>
    <w:rsid w:val="006568D7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917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0E"/>
    <w:rsid w:val="006A02A6"/>
    <w:rsid w:val="006A038D"/>
    <w:rsid w:val="006A03C3"/>
    <w:rsid w:val="006A07D8"/>
    <w:rsid w:val="006A0988"/>
    <w:rsid w:val="006A0BF3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7E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80E"/>
    <w:rsid w:val="006F38A1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A51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D92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9A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72"/>
    <w:rsid w:val="007205A0"/>
    <w:rsid w:val="007206CE"/>
    <w:rsid w:val="00720A0E"/>
    <w:rsid w:val="00720C66"/>
    <w:rsid w:val="00720D01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52E4"/>
    <w:rsid w:val="00725350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0F97"/>
    <w:rsid w:val="007310EB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B59"/>
    <w:rsid w:val="00734BD1"/>
    <w:rsid w:val="00734D40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F6"/>
    <w:rsid w:val="00751F43"/>
    <w:rsid w:val="00752026"/>
    <w:rsid w:val="007520E7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68C"/>
    <w:rsid w:val="007547FD"/>
    <w:rsid w:val="007548F7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FD4"/>
    <w:rsid w:val="00757032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216E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CAF"/>
    <w:rsid w:val="00785E85"/>
    <w:rsid w:val="0078614E"/>
    <w:rsid w:val="007861F6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9F"/>
    <w:rsid w:val="007907C4"/>
    <w:rsid w:val="00790A2E"/>
    <w:rsid w:val="00790B89"/>
    <w:rsid w:val="00790C03"/>
    <w:rsid w:val="00790E2B"/>
    <w:rsid w:val="0079117D"/>
    <w:rsid w:val="007911E5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10AA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A79"/>
    <w:rsid w:val="007C3E7F"/>
    <w:rsid w:val="007C4196"/>
    <w:rsid w:val="007C43D2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D6A"/>
    <w:rsid w:val="008074EC"/>
    <w:rsid w:val="008077A9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7C8"/>
    <w:rsid w:val="00816809"/>
    <w:rsid w:val="0081694D"/>
    <w:rsid w:val="008169BE"/>
    <w:rsid w:val="00816A27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010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CBB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FC0"/>
    <w:rsid w:val="008A0FD5"/>
    <w:rsid w:val="008A1145"/>
    <w:rsid w:val="008A1216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7F"/>
    <w:rsid w:val="008F198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30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27A26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6E21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C4"/>
    <w:rsid w:val="00937F8A"/>
    <w:rsid w:val="009400FC"/>
    <w:rsid w:val="00940161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EE"/>
    <w:rsid w:val="00964930"/>
    <w:rsid w:val="009649D7"/>
    <w:rsid w:val="00964F25"/>
    <w:rsid w:val="00964FC2"/>
    <w:rsid w:val="009650F5"/>
    <w:rsid w:val="009651BB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31"/>
    <w:rsid w:val="009B6156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52B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C14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402"/>
    <w:rsid w:val="009C6855"/>
    <w:rsid w:val="009C7093"/>
    <w:rsid w:val="009C70B5"/>
    <w:rsid w:val="009C70FD"/>
    <w:rsid w:val="009C72E1"/>
    <w:rsid w:val="009C771C"/>
    <w:rsid w:val="009C7732"/>
    <w:rsid w:val="009C7F59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C22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ABC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3CFB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5C0"/>
    <w:rsid w:val="00AD074C"/>
    <w:rsid w:val="00AD07BC"/>
    <w:rsid w:val="00AD0922"/>
    <w:rsid w:val="00AD0AF6"/>
    <w:rsid w:val="00AD0C61"/>
    <w:rsid w:val="00AD0CE7"/>
    <w:rsid w:val="00AD0D36"/>
    <w:rsid w:val="00AD0D99"/>
    <w:rsid w:val="00AD1030"/>
    <w:rsid w:val="00AD11EA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44A"/>
    <w:rsid w:val="00B77757"/>
    <w:rsid w:val="00B777EE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E1"/>
    <w:rsid w:val="00B90FB7"/>
    <w:rsid w:val="00B9111E"/>
    <w:rsid w:val="00B91238"/>
    <w:rsid w:val="00B912AB"/>
    <w:rsid w:val="00B912FE"/>
    <w:rsid w:val="00B91529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3B6"/>
    <w:rsid w:val="00BA3533"/>
    <w:rsid w:val="00BA3653"/>
    <w:rsid w:val="00BA3661"/>
    <w:rsid w:val="00BA3694"/>
    <w:rsid w:val="00BA3769"/>
    <w:rsid w:val="00BA39DA"/>
    <w:rsid w:val="00BA39F3"/>
    <w:rsid w:val="00BA3A7D"/>
    <w:rsid w:val="00BA3B7A"/>
    <w:rsid w:val="00BA3C89"/>
    <w:rsid w:val="00BA3F04"/>
    <w:rsid w:val="00BA402B"/>
    <w:rsid w:val="00BA4248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CA0"/>
    <w:rsid w:val="00BB2D2B"/>
    <w:rsid w:val="00BB2F29"/>
    <w:rsid w:val="00BB2F87"/>
    <w:rsid w:val="00BB2FBA"/>
    <w:rsid w:val="00BB31ED"/>
    <w:rsid w:val="00BB32E1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85A"/>
    <w:rsid w:val="00BD7BBA"/>
    <w:rsid w:val="00BD7D18"/>
    <w:rsid w:val="00BD7E7F"/>
    <w:rsid w:val="00BE00D9"/>
    <w:rsid w:val="00BE0197"/>
    <w:rsid w:val="00BE05A5"/>
    <w:rsid w:val="00BE05EB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A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8E"/>
    <w:rsid w:val="00C369FA"/>
    <w:rsid w:val="00C36C75"/>
    <w:rsid w:val="00C36F2E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5A8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82A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4094"/>
    <w:rsid w:val="00C740E5"/>
    <w:rsid w:val="00C741AE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042"/>
    <w:rsid w:val="00C84194"/>
    <w:rsid w:val="00C842C4"/>
    <w:rsid w:val="00C8441A"/>
    <w:rsid w:val="00C84471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8"/>
    <w:rsid w:val="00CB1653"/>
    <w:rsid w:val="00CB1789"/>
    <w:rsid w:val="00CB186A"/>
    <w:rsid w:val="00CB1891"/>
    <w:rsid w:val="00CB18E5"/>
    <w:rsid w:val="00CB194B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DE9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70AE"/>
    <w:rsid w:val="00CD7280"/>
    <w:rsid w:val="00CD746F"/>
    <w:rsid w:val="00CD74A7"/>
    <w:rsid w:val="00CD79A1"/>
    <w:rsid w:val="00CD7B26"/>
    <w:rsid w:val="00CD7D24"/>
    <w:rsid w:val="00CD7DA1"/>
    <w:rsid w:val="00CE02C0"/>
    <w:rsid w:val="00CE02DE"/>
    <w:rsid w:val="00CE0318"/>
    <w:rsid w:val="00CE040D"/>
    <w:rsid w:val="00CE0658"/>
    <w:rsid w:val="00CE0975"/>
    <w:rsid w:val="00CE09DC"/>
    <w:rsid w:val="00CE0A82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E63"/>
    <w:rsid w:val="00CF4FB3"/>
    <w:rsid w:val="00CF516D"/>
    <w:rsid w:val="00CF55C1"/>
    <w:rsid w:val="00CF57B7"/>
    <w:rsid w:val="00CF5A14"/>
    <w:rsid w:val="00CF5BB9"/>
    <w:rsid w:val="00CF5C00"/>
    <w:rsid w:val="00CF5C53"/>
    <w:rsid w:val="00CF5E89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6C7D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53A"/>
    <w:rsid w:val="00DB591A"/>
    <w:rsid w:val="00DB5A09"/>
    <w:rsid w:val="00DB5AD1"/>
    <w:rsid w:val="00DB5B45"/>
    <w:rsid w:val="00DB5B4F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6B"/>
    <w:rsid w:val="00DC6BFC"/>
    <w:rsid w:val="00DC7098"/>
    <w:rsid w:val="00DC71F3"/>
    <w:rsid w:val="00DC765E"/>
    <w:rsid w:val="00DC7705"/>
    <w:rsid w:val="00DC792A"/>
    <w:rsid w:val="00DC7F39"/>
    <w:rsid w:val="00DC7F6D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628B"/>
    <w:rsid w:val="00E26332"/>
    <w:rsid w:val="00E265C3"/>
    <w:rsid w:val="00E2669F"/>
    <w:rsid w:val="00E26A04"/>
    <w:rsid w:val="00E26A48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F"/>
    <w:rsid w:val="00E45D6A"/>
    <w:rsid w:val="00E45D82"/>
    <w:rsid w:val="00E45EF8"/>
    <w:rsid w:val="00E46310"/>
    <w:rsid w:val="00E464C2"/>
    <w:rsid w:val="00E4697C"/>
    <w:rsid w:val="00E46AF5"/>
    <w:rsid w:val="00E4704D"/>
    <w:rsid w:val="00E470B0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58F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C44"/>
    <w:rsid w:val="00E84CED"/>
    <w:rsid w:val="00E84D28"/>
    <w:rsid w:val="00E84DCA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013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3F48"/>
    <w:rsid w:val="00EB4011"/>
    <w:rsid w:val="00EB42FB"/>
    <w:rsid w:val="00EB4330"/>
    <w:rsid w:val="00EB43F9"/>
    <w:rsid w:val="00EB4AF1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6F7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EA2"/>
    <w:rsid w:val="00F03EB2"/>
    <w:rsid w:val="00F04129"/>
    <w:rsid w:val="00F04388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0EE0"/>
    <w:rsid w:val="00F211F9"/>
    <w:rsid w:val="00F21AFD"/>
    <w:rsid w:val="00F21BB9"/>
    <w:rsid w:val="00F21DC6"/>
    <w:rsid w:val="00F21F38"/>
    <w:rsid w:val="00F21F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492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160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52A"/>
    <w:rsid w:val="00F81792"/>
    <w:rsid w:val="00F81895"/>
    <w:rsid w:val="00F81AF8"/>
    <w:rsid w:val="00F81ECF"/>
    <w:rsid w:val="00F81ED6"/>
    <w:rsid w:val="00F8216F"/>
    <w:rsid w:val="00F821A1"/>
    <w:rsid w:val="00F8282A"/>
    <w:rsid w:val="00F828E6"/>
    <w:rsid w:val="00F829DE"/>
    <w:rsid w:val="00F82B3D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512B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57"/>
    <w:rsid w:val="00FA0D2C"/>
    <w:rsid w:val="00FA104B"/>
    <w:rsid w:val="00FA10A6"/>
    <w:rsid w:val="00FA1102"/>
    <w:rsid w:val="00FA11AF"/>
    <w:rsid w:val="00FA120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25D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705"/>
    <w:rsid w:val="00FC2862"/>
    <w:rsid w:val="00FC298E"/>
    <w:rsid w:val="00FC2A47"/>
    <w:rsid w:val="00FC2BFC"/>
    <w:rsid w:val="00FC2C49"/>
    <w:rsid w:val="00FC2F6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FD5329-3756-462C-8B13-E716ADFA1EDF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f6ba49b0-bcda-4796-8236-5b5cc1493ace"/>
    <ds:schemaRef ds:uri="http://purl.org/dc/elements/1.1/"/>
    <ds:schemaRef ds:uri="http://purl.org/dc/dcmitype/"/>
    <ds:schemaRef ds:uri="http://schemas.microsoft.com/office/infopath/2007/PartnerControls"/>
    <ds:schemaRef ds:uri="4243d5be-521d-4052-81ca-f0f31ea6f2da"/>
    <ds:schemaRef ds:uri="05716746-add9-412a-97a9-1b5167d151a3"/>
  </ds:schemaRefs>
</ds:datastoreItem>
</file>

<file path=customXml/itemProps3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CABFA8-38BA-46C2-907F-C8E9DC7CB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18</Pages>
  <Words>4841</Words>
  <Characters>21356</Characters>
  <Application>Microsoft Office Word</Application>
  <DocSecurity>0</DocSecurity>
  <Lines>177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2024-08-03T08:20:00Z</cp:lastPrinted>
  <dcterms:created xsi:type="dcterms:W3CDTF">2024-08-13T09:48:00Z</dcterms:created>
  <dcterms:modified xsi:type="dcterms:W3CDTF">2024-08-13T09:48:00Z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