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620DC" w14:textId="0C72CEBF" w:rsidR="005455AA" w:rsidRPr="00D14D80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GoBack"/>
      <w:bookmarkEnd w:id="0"/>
      <w:r w:rsidRPr="00D14D80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D14D80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E7D8A6B" w14:textId="77777777" w:rsidR="00DE190F" w:rsidRPr="00D14D80" w:rsidRDefault="00DE190F" w:rsidP="00DE19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4D8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14D8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F6BA91F" w14:textId="18F0AAFD" w:rsidR="00BF7E68" w:rsidRPr="00D14D80" w:rsidRDefault="003F05AC" w:rsidP="00BF7E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14D8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14D80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D14D8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14D8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Pr="00D14D80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184635" w:rsidRPr="00D14D80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043E168" w14:textId="77777777" w:rsidR="00BF7E68" w:rsidRPr="00D14D80" w:rsidRDefault="00BF7E68" w:rsidP="00BF7E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14D8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2B0FC5" w14:textId="77777777" w:rsidR="00BF7E68" w:rsidRPr="00D14D80" w:rsidRDefault="00BF7E68" w:rsidP="00BF7E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14D8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14D8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14D8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1F5590" w14:textId="77777777" w:rsidR="006F59B5" w:rsidRPr="00D14D80" w:rsidRDefault="006F59B5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489A3B40" w14:textId="60E3E043" w:rsidR="00EC2D3D" w:rsidRPr="00D14D80" w:rsidRDefault="00EC2D3D" w:rsidP="00EC2D3D">
      <w:pPr>
        <w:rPr>
          <w:cs/>
        </w:rPr>
        <w:sectPr w:rsidR="00EC2D3D" w:rsidRPr="00D14D80" w:rsidSect="00A209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D14D80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D14D80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D14D80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D14D80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D14D80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6D6795F7" w:rsidR="003B7427" w:rsidRPr="00D14D80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5AA560CD" w:rsidR="00F276D0" w:rsidRPr="00D14D80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7F77A2" w14:textId="77777777" w:rsidR="002D7F3A" w:rsidRPr="00D14D80" w:rsidRDefault="002D7F3A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9AC041" w14:textId="77777777" w:rsidR="00BF7E68" w:rsidRPr="00D14D80" w:rsidRDefault="00BF7E68" w:rsidP="00BF7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D14D8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D14D8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D14D8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6CE35E2" w14:textId="77777777" w:rsidR="00BF7E68" w:rsidRPr="00D14D80" w:rsidRDefault="00BF7E68" w:rsidP="00BF7E68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3FF608C0" w14:textId="77777777" w:rsidR="00BF7E68" w:rsidRPr="00D14D80" w:rsidRDefault="00BF7E68" w:rsidP="00BF7E68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D14D80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D14D80">
        <w:rPr>
          <w:rFonts w:ascii="Angsana New" w:hAnsi="Angsana New"/>
          <w:b/>
          <w:bCs/>
          <w:sz w:val="30"/>
          <w:szCs w:val="30"/>
        </w:rPr>
        <w:t>(</w:t>
      </w:r>
      <w:r w:rsidRPr="00D14D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D14D80">
        <w:rPr>
          <w:rFonts w:ascii="Angsana New" w:hAnsi="Angsana New"/>
          <w:b/>
          <w:bCs/>
          <w:sz w:val="30"/>
          <w:szCs w:val="30"/>
        </w:rPr>
        <w:t>)</w:t>
      </w:r>
    </w:p>
    <w:p w14:paraId="5CBA8BEF" w14:textId="77777777" w:rsidR="00BF7E68" w:rsidRPr="00D14D80" w:rsidRDefault="00BF7E68" w:rsidP="00BF7E68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B973606" w14:textId="1C0CF1C2" w:rsidR="00BF7E68" w:rsidRPr="00D14D80" w:rsidRDefault="00BF7E68" w:rsidP="00BF7E68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D14D80">
        <w:rPr>
          <w:rFonts w:asciiTheme="majorBidi" w:hAnsiTheme="majorBidi" w:cstheme="majorBidi"/>
          <w:spacing w:val="-2"/>
          <w:cs/>
        </w:rPr>
        <w:t>ข้าพเจ้า</w:t>
      </w:r>
      <w:r w:rsidRPr="00D14D80">
        <w:rPr>
          <w:rFonts w:asciiTheme="majorBidi" w:hAnsiTheme="majorBidi" w:cstheme="majorBidi"/>
          <w:spacing w:val="6"/>
          <w:cs/>
        </w:rPr>
        <w:t>ได้สอบทาน</w:t>
      </w:r>
      <w:r w:rsidR="001740E6" w:rsidRPr="00D14D80">
        <w:rPr>
          <w:rFonts w:asciiTheme="majorBidi" w:hAnsiTheme="majorBidi" w:cstheme="majorBidi"/>
          <w:spacing w:val="6"/>
          <w:cs/>
        </w:rPr>
        <w:t>งบฐานะการเงิน</w:t>
      </w:r>
      <w:r w:rsidRPr="00D14D80">
        <w:rPr>
          <w:rFonts w:asciiTheme="majorBidi" w:hAnsiTheme="majorBidi" w:cstheme="majorBidi"/>
          <w:spacing w:val="6"/>
          <w:cs/>
        </w:rPr>
        <w:t>รวมและ</w:t>
      </w:r>
      <w:r w:rsidR="001740E6" w:rsidRPr="00D14D80">
        <w:rPr>
          <w:rFonts w:asciiTheme="majorBidi" w:hAnsiTheme="majorBidi" w:cstheme="majorBidi"/>
          <w:spacing w:val="6"/>
          <w:cs/>
        </w:rPr>
        <w:t>งบฐานะการเงิน</w:t>
      </w:r>
      <w:r w:rsidRPr="00D14D80">
        <w:rPr>
          <w:rFonts w:asciiTheme="majorBidi" w:hAnsiTheme="majorBidi" w:cstheme="majorBidi"/>
          <w:spacing w:val="6"/>
          <w:cs/>
        </w:rPr>
        <w:t>เฉพาะกิจกา</w:t>
      </w:r>
      <w:r w:rsidRPr="00D14D80">
        <w:rPr>
          <w:rFonts w:asciiTheme="majorBidi" w:hAnsiTheme="majorBidi" w:cstheme="majorBidi"/>
          <w:spacing w:val="-2"/>
          <w:cs/>
        </w:rPr>
        <w:t>ร</w:t>
      </w:r>
      <w:r w:rsidRPr="00D14D80">
        <w:rPr>
          <w:rFonts w:asciiTheme="majorBidi" w:hAnsiTheme="majorBidi" w:cstheme="majorBidi"/>
          <w:spacing w:val="-10"/>
          <w:lang w:val="en-US"/>
        </w:rPr>
        <w:t xml:space="preserve"> </w:t>
      </w:r>
      <w:r w:rsidRPr="00D14D80">
        <w:rPr>
          <w:rFonts w:asciiTheme="majorBidi" w:hAnsiTheme="majorBidi" w:cstheme="majorBidi"/>
          <w:spacing w:val="-2"/>
          <w:cs/>
        </w:rPr>
        <w:t>ณ</w:t>
      </w:r>
      <w:r w:rsidRPr="00D14D80">
        <w:rPr>
          <w:rFonts w:asciiTheme="majorBidi" w:hAnsiTheme="majorBidi" w:cstheme="majorBidi"/>
          <w:spacing w:val="-8"/>
          <w:lang w:val="en-US"/>
        </w:rPr>
        <w:t xml:space="preserve"> </w:t>
      </w:r>
      <w:r w:rsidR="003F05AC" w:rsidRPr="00D14D80">
        <w:rPr>
          <w:rFonts w:asciiTheme="majorBidi" w:hAnsiTheme="majorBidi" w:cstheme="majorBidi"/>
          <w:spacing w:val="-2"/>
          <w:cs/>
        </w:rPr>
        <w:t>วันที่</w:t>
      </w:r>
      <w:r w:rsidR="003F05AC" w:rsidRPr="00D14D80">
        <w:rPr>
          <w:rFonts w:asciiTheme="majorBidi" w:hAnsiTheme="majorBidi" w:cstheme="majorBidi"/>
          <w:spacing w:val="-2"/>
          <w:lang w:val="en-US"/>
        </w:rPr>
        <w:t xml:space="preserve"> </w:t>
      </w:r>
      <w:r w:rsidR="003F05AC" w:rsidRPr="00D14D80">
        <w:rPr>
          <w:rFonts w:asciiTheme="majorBidi" w:hAnsiTheme="majorBidi" w:cs="Angsana New" w:hint="cs"/>
          <w:spacing w:val="-2"/>
          <w:cs/>
        </w:rPr>
        <w:t>30</w:t>
      </w:r>
      <w:r w:rsidR="003F05AC" w:rsidRPr="00D14D80">
        <w:rPr>
          <w:rFonts w:asciiTheme="majorBidi" w:hAnsiTheme="majorBidi" w:cs="Angsana New"/>
          <w:spacing w:val="-2"/>
          <w:cs/>
        </w:rPr>
        <w:t xml:space="preserve"> </w:t>
      </w:r>
      <w:r w:rsidR="003F05AC" w:rsidRPr="00D14D80">
        <w:rPr>
          <w:rFonts w:asciiTheme="majorBidi" w:hAnsiTheme="majorBidi" w:cs="Angsana New" w:hint="cs"/>
          <w:spacing w:val="-2"/>
          <w:cs/>
        </w:rPr>
        <w:t>มิถุนายน</w:t>
      </w:r>
      <w:r w:rsidR="0075069A" w:rsidRPr="00D14D80">
        <w:rPr>
          <w:rFonts w:asciiTheme="majorBidi" w:hAnsiTheme="majorBidi" w:cs="Angsana New"/>
          <w:spacing w:val="-2"/>
          <w:lang w:val="en-US"/>
        </w:rPr>
        <w:t xml:space="preserve"> 2567</w:t>
      </w:r>
      <w:r w:rsidRPr="00D14D80">
        <w:rPr>
          <w:rFonts w:asciiTheme="majorBidi" w:hAnsiTheme="majorBidi" w:cstheme="majorBidi"/>
          <w:spacing w:val="-2"/>
          <w:lang w:val="en-US"/>
        </w:rPr>
        <w:t xml:space="preserve"> </w:t>
      </w:r>
      <w:r w:rsidRPr="00D14D80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D14D80">
        <w:rPr>
          <w:rFonts w:asciiTheme="majorBidi" w:hAnsiTheme="majorBidi" w:cstheme="majorBidi" w:hint="cs"/>
          <w:spacing w:val="-2"/>
          <w:cs/>
        </w:rPr>
        <w:t xml:space="preserve"> </w:t>
      </w:r>
      <w:r w:rsidR="003F05AC" w:rsidRPr="00D14D80">
        <w:rPr>
          <w:rFonts w:asciiTheme="majorBidi" w:hAnsiTheme="majorBidi" w:cstheme="majorBidi" w:hint="cs"/>
          <w:spacing w:val="-2"/>
          <w:cs/>
        </w:rPr>
        <w:t>สำหรับงวดสามเดือนและหกเดือนสิ้นสุด</w:t>
      </w:r>
      <w:r w:rsidR="00B61AAE" w:rsidRPr="00D14D80">
        <w:rPr>
          <w:rFonts w:asciiTheme="majorBidi" w:hAnsiTheme="majorBidi" w:cstheme="majorBidi" w:hint="cs"/>
          <w:spacing w:val="-2"/>
          <w:cs/>
        </w:rPr>
        <w:t xml:space="preserve">วันที่ </w:t>
      </w:r>
      <w:r w:rsidR="00B61AAE" w:rsidRPr="00D14D80">
        <w:rPr>
          <w:rFonts w:asciiTheme="majorBidi" w:hAnsiTheme="majorBidi" w:cstheme="majorBidi"/>
          <w:spacing w:val="-2"/>
          <w:cs/>
        </w:rPr>
        <w:br/>
      </w:r>
      <w:r w:rsidR="00B61AAE" w:rsidRPr="00D14D80">
        <w:rPr>
          <w:rFonts w:asciiTheme="majorBidi" w:hAnsiTheme="majorBidi" w:cs="Angsana New" w:hint="cs"/>
          <w:spacing w:val="-2"/>
          <w:cs/>
        </w:rPr>
        <w:t>30</w:t>
      </w:r>
      <w:r w:rsidR="003F05AC" w:rsidRPr="00D14D80">
        <w:rPr>
          <w:rFonts w:asciiTheme="majorBidi" w:hAnsiTheme="majorBidi" w:cstheme="majorBidi" w:hint="cs"/>
          <w:spacing w:val="-2"/>
          <w:cs/>
        </w:rPr>
        <w:t xml:space="preserve"> มิถุนายน </w:t>
      </w:r>
      <w:r w:rsidR="00B61AAE" w:rsidRPr="00D14D80">
        <w:rPr>
          <w:rFonts w:asciiTheme="majorBidi" w:hAnsiTheme="majorBidi" w:cs="Angsana New"/>
          <w:spacing w:val="-2"/>
          <w:lang w:val="en-US"/>
        </w:rPr>
        <w:t>2567</w:t>
      </w:r>
      <w:r w:rsidR="003F05AC" w:rsidRPr="00D14D80">
        <w:rPr>
          <w:rFonts w:asciiTheme="majorBidi" w:hAnsiTheme="majorBidi" w:cstheme="majorBidi" w:hint="cs"/>
          <w:spacing w:val="-2"/>
          <w:cs/>
        </w:rPr>
        <w:t xml:space="preserve"> </w:t>
      </w:r>
      <w:r w:rsidR="00C65BDB" w:rsidRPr="00D14D80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D14D80">
        <w:rPr>
          <w:rFonts w:asciiTheme="majorBidi" w:hAnsiTheme="majorBidi" w:cstheme="majorBidi"/>
          <w:spacing w:val="-2"/>
          <w:cs/>
        </w:rPr>
        <w:t>รวมและ</w:t>
      </w:r>
      <w:r w:rsidR="00C65BDB" w:rsidRPr="00D14D80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D14D80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3F05AC" w:rsidRPr="00D14D80">
        <w:rPr>
          <w:rFonts w:asciiTheme="majorBidi" w:hAnsiTheme="majorBidi" w:cstheme="majorBidi" w:hint="cs"/>
          <w:spacing w:val="-2"/>
          <w:cs/>
        </w:rPr>
        <w:t>หก</w:t>
      </w:r>
      <w:r w:rsidRPr="00D14D80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3F05AC" w:rsidRPr="00D14D80">
        <w:rPr>
          <w:rFonts w:asciiTheme="majorBidi" w:hAnsiTheme="majorBidi" w:cstheme="majorBidi"/>
          <w:spacing w:val="-2"/>
          <w:lang w:val="en-US"/>
        </w:rPr>
        <w:t>30</w:t>
      </w:r>
      <w:r w:rsidR="003F05AC" w:rsidRPr="00D14D80">
        <w:rPr>
          <w:rFonts w:asciiTheme="majorBidi" w:hAnsiTheme="majorBidi" w:cstheme="majorBidi" w:hint="cs"/>
          <w:spacing w:val="-2"/>
          <w:cs/>
          <w:lang w:val="en-US"/>
        </w:rPr>
        <w:t xml:space="preserve"> มิถุนายน</w:t>
      </w:r>
      <w:r w:rsidRPr="00D14D80">
        <w:rPr>
          <w:rFonts w:asciiTheme="majorBidi" w:hAnsiTheme="majorBidi" w:cstheme="majorBidi"/>
          <w:spacing w:val="-2"/>
          <w:cs/>
        </w:rPr>
        <w:t xml:space="preserve"> </w:t>
      </w:r>
      <w:r w:rsidR="00184635" w:rsidRPr="00D14D80">
        <w:rPr>
          <w:rFonts w:asciiTheme="majorBidi" w:hAnsiTheme="majorBidi" w:cstheme="majorBidi"/>
          <w:spacing w:val="-2"/>
          <w:lang w:val="en-US"/>
        </w:rPr>
        <w:t>2567</w:t>
      </w:r>
      <w:r w:rsidRPr="00D14D80">
        <w:rPr>
          <w:rFonts w:asciiTheme="majorBidi" w:hAnsiTheme="majorBidi" w:cstheme="majorBidi"/>
          <w:spacing w:val="-2"/>
          <w:lang w:val="en-US"/>
        </w:rPr>
        <w:t xml:space="preserve"> </w:t>
      </w:r>
      <w:r w:rsidRPr="00D14D80">
        <w:rPr>
          <w:rFonts w:asciiTheme="majorBidi" w:hAnsiTheme="majorBidi" w:cs="Angsana New" w:hint="cs"/>
          <w:spacing w:val="-2"/>
          <w:cs/>
        </w:rPr>
        <w:t>และ</w:t>
      </w:r>
      <w:r w:rsidR="00C075A7" w:rsidRPr="00D14D80">
        <w:rPr>
          <w:rFonts w:asciiTheme="majorBidi" w:hAnsiTheme="majorBidi" w:cs="Angsana New"/>
          <w:spacing w:val="-2"/>
          <w:cs/>
        </w:rPr>
        <w:br/>
      </w:r>
      <w:r w:rsidRPr="00D14D80">
        <w:rPr>
          <w:rFonts w:asciiTheme="majorBidi" w:hAnsiTheme="majorBidi" w:cs="Angsana New" w:hint="cs"/>
          <w:spacing w:val="-2"/>
          <w:cs/>
        </w:rPr>
        <w:t>หมายเหตุประกอบงบการเงินแบบย่อ</w:t>
      </w:r>
      <w:r w:rsidRPr="00D14D80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D14D80">
        <w:rPr>
          <w:rFonts w:asciiTheme="majorBidi" w:hAnsiTheme="majorBidi" w:cs="Angsana New"/>
          <w:spacing w:val="-2"/>
          <w:lang w:val="en-US"/>
        </w:rPr>
        <w:t>(</w:t>
      </w:r>
      <w:r w:rsidRPr="00D14D80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D14D80">
        <w:rPr>
          <w:rFonts w:asciiTheme="majorBidi" w:hAnsiTheme="majorBidi" w:cs="Angsana New"/>
          <w:spacing w:val="-2"/>
          <w:lang w:val="en-US"/>
        </w:rPr>
        <w:t>)</w:t>
      </w:r>
      <w:r w:rsidRPr="00D14D80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</w:t>
      </w:r>
      <w:r w:rsidR="00C075A7" w:rsidRPr="00D14D80">
        <w:rPr>
          <w:rFonts w:asciiTheme="majorBidi" w:hAnsiTheme="majorBidi" w:cstheme="majorBidi"/>
          <w:spacing w:val="-2"/>
          <w:cs/>
        </w:rPr>
        <w:br/>
      </w:r>
      <w:r w:rsidRPr="00D14D80">
        <w:rPr>
          <w:rFonts w:asciiTheme="majorBidi" w:hAnsiTheme="majorBidi" w:cstheme="majorBidi"/>
          <w:spacing w:val="-2"/>
          <w:cs/>
        </w:rPr>
        <w:t>บริษัทย่อย</w:t>
      </w:r>
      <w:r w:rsidRPr="00D14D80">
        <w:rPr>
          <w:rFonts w:asciiTheme="majorBidi" w:hAnsiTheme="majorBidi" w:cstheme="majorBidi" w:hint="cs"/>
          <w:spacing w:val="-2"/>
          <w:cs/>
        </w:rPr>
        <w:t xml:space="preserve"> </w:t>
      </w:r>
      <w:r w:rsidRPr="00D14D80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D14D80">
        <w:rPr>
          <w:rFonts w:asciiTheme="majorBidi" w:hAnsiTheme="majorBidi" w:cstheme="majorBidi" w:hint="cs"/>
          <w:spacing w:val="-2"/>
          <w:cs/>
        </w:rPr>
        <w:t xml:space="preserve"> </w:t>
      </w:r>
      <w:r w:rsidRPr="00D14D80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D14D80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D14D80">
        <w:rPr>
          <w:rFonts w:asciiTheme="majorBidi" w:hAnsiTheme="majorBidi" w:cs="Angsana New"/>
          <w:spacing w:val="-2"/>
          <w:lang w:val="en-US"/>
        </w:rPr>
        <w:t xml:space="preserve">34 </w:t>
      </w:r>
      <w:r w:rsidRPr="00D14D80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D14D80">
        <w:rPr>
          <w:rFonts w:asciiTheme="majorBidi" w:hAnsiTheme="majorBidi" w:cs="Angsana New"/>
          <w:spacing w:val="-2"/>
          <w:lang w:val="en-US"/>
        </w:rPr>
        <w:t xml:space="preserve"> </w:t>
      </w:r>
      <w:r w:rsidRPr="00D14D80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D14D80">
        <w:rPr>
          <w:rFonts w:asciiTheme="majorBidi" w:hAnsiTheme="majorBidi" w:cs="Angsana New"/>
          <w:spacing w:val="-2"/>
          <w:cs/>
        </w:rPr>
        <w:t xml:space="preserve"> </w:t>
      </w:r>
      <w:r w:rsidRPr="00D14D80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3007B17" w14:textId="77777777" w:rsidR="00BF7E68" w:rsidRPr="00D14D80" w:rsidRDefault="00BF7E68" w:rsidP="00BF7E68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47F0562" w14:textId="77777777" w:rsidR="00BF7E68" w:rsidRPr="00D14D80" w:rsidRDefault="00BF7E68" w:rsidP="00BF7E6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14D8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7FE6D53" w14:textId="77777777" w:rsidR="00BF7E68" w:rsidRPr="00D14D80" w:rsidRDefault="00BF7E68" w:rsidP="00BF7E68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6B4D236" w14:textId="77777777" w:rsidR="00BF7E68" w:rsidRPr="00D14D80" w:rsidRDefault="00BF7E68" w:rsidP="00BF7E68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D14D8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4D80">
        <w:rPr>
          <w:rFonts w:asciiTheme="majorBidi" w:hAnsiTheme="majorBidi" w:cstheme="majorBidi"/>
          <w:sz w:val="30"/>
          <w:szCs w:val="30"/>
        </w:rPr>
        <w:t xml:space="preserve"> </w:t>
      </w:r>
      <w:r w:rsidRPr="00D14D80">
        <w:rPr>
          <w:rFonts w:asciiTheme="majorBidi" w:hAnsiTheme="majorBidi" w:cstheme="majorBidi"/>
          <w:sz w:val="30"/>
          <w:szCs w:val="30"/>
          <w:cs/>
        </w:rPr>
        <w:t>รหัส</w:t>
      </w:r>
      <w:r w:rsidRPr="00D14D80">
        <w:rPr>
          <w:rFonts w:asciiTheme="majorBidi" w:hAnsiTheme="majorBidi" w:cstheme="majorBidi"/>
          <w:sz w:val="30"/>
          <w:szCs w:val="30"/>
        </w:rPr>
        <w:t xml:space="preserve"> 2410 “</w:t>
      </w:r>
      <w:r w:rsidRPr="00D14D8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4D80">
        <w:rPr>
          <w:rFonts w:asciiTheme="majorBidi" w:hAnsiTheme="majorBidi" w:cstheme="majorBidi"/>
          <w:sz w:val="30"/>
          <w:szCs w:val="30"/>
        </w:rPr>
        <w:t>”</w:t>
      </w:r>
      <w:r w:rsidRPr="00D14D8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14D80">
        <w:rPr>
          <w:rFonts w:asciiTheme="majorBidi" w:hAnsiTheme="majorBidi" w:cstheme="majorBidi"/>
          <w:sz w:val="30"/>
          <w:szCs w:val="30"/>
        </w:rPr>
        <w:t xml:space="preserve"> </w:t>
      </w:r>
      <w:r w:rsidRPr="00D14D8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D14D80">
        <w:rPr>
          <w:rFonts w:asciiTheme="majorBidi" w:hAnsiTheme="majorBidi" w:cstheme="majorBidi"/>
          <w:sz w:val="30"/>
          <w:szCs w:val="30"/>
        </w:rPr>
        <w:br/>
      </w:r>
      <w:r w:rsidRPr="00D14D8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D14D80">
        <w:rPr>
          <w:rFonts w:asciiTheme="majorBidi" w:hAnsiTheme="majorBidi" w:cstheme="majorBidi"/>
          <w:sz w:val="30"/>
          <w:szCs w:val="30"/>
        </w:rPr>
        <w:t xml:space="preserve"> </w:t>
      </w:r>
      <w:r w:rsidRPr="00D14D80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14D80">
        <w:rPr>
          <w:rFonts w:asciiTheme="majorBidi" w:hAnsiTheme="majorBidi" w:cstheme="majorBidi"/>
          <w:sz w:val="30"/>
          <w:szCs w:val="30"/>
        </w:rPr>
        <w:t xml:space="preserve"> </w:t>
      </w:r>
      <w:r w:rsidRPr="00D14D80">
        <w:rPr>
          <w:rFonts w:asciiTheme="majorBidi" w:hAnsiTheme="majorBidi" w:cstheme="majorBidi"/>
          <w:sz w:val="30"/>
          <w:szCs w:val="30"/>
        </w:rPr>
        <w:br/>
      </w:r>
      <w:r w:rsidRPr="00D14D8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14D80">
        <w:rPr>
          <w:rFonts w:asciiTheme="majorBidi" w:hAnsiTheme="majorBidi" w:cstheme="majorBidi"/>
          <w:sz w:val="30"/>
          <w:szCs w:val="30"/>
        </w:rPr>
        <w:t xml:space="preserve"> </w:t>
      </w:r>
      <w:r w:rsidRPr="00D14D80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14D80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D14D8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D14D80">
        <w:rPr>
          <w:rFonts w:asciiTheme="majorBidi" w:hAnsiTheme="majorBidi" w:cstheme="majorBidi"/>
          <w:sz w:val="30"/>
          <w:szCs w:val="30"/>
        </w:rPr>
        <w:t xml:space="preserve"> </w:t>
      </w:r>
      <w:r w:rsidRPr="00D14D80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 w:rsidRPr="00D14D80">
        <w:rPr>
          <w:rFonts w:asciiTheme="majorBidi" w:hAnsiTheme="majorBidi"/>
          <w:sz w:val="30"/>
          <w:szCs w:val="30"/>
        </w:rPr>
        <w:br/>
      </w:r>
      <w:r w:rsidRPr="00D14D80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3047E261" w14:textId="77777777" w:rsidR="00BF7E68" w:rsidRPr="00D14D80" w:rsidRDefault="00BF7E68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BF7E68" w:rsidRPr="00D14D80" w:rsidSect="008F65B5">
          <w:headerReference w:type="even" r:id="rId17"/>
          <w:headerReference w:type="default" r:id="rId18"/>
          <w:headerReference w:type="first" r:id="rId19"/>
          <w:footerReference w:type="first" r:id="rId20"/>
          <w:pgSz w:w="11909" w:h="16834" w:code="9"/>
          <w:pgMar w:top="691" w:right="1199" w:bottom="576" w:left="1440" w:header="720" w:footer="720" w:gutter="0"/>
          <w:pgNumType w:start="1"/>
          <w:cols w:space="720"/>
          <w:titlePg/>
        </w:sectPr>
      </w:pPr>
    </w:p>
    <w:p w14:paraId="3EDA371E" w14:textId="77777777" w:rsidR="00BF7E68" w:rsidRPr="00D14D80" w:rsidRDefault="00BF7E68" w:rsidP="00BF7E6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14D8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4813FA8" w14:textId="77777777" w:rsidR="00BF7E68" w:rsidRPr="00D14D80" w:rsidRDefault="00BF7E68" w:rsidP="00BF7E6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3EDFD" w14:textId="77777777" w:rsidR="00BF7E68" w:rsidRPr="00D14D80" w:rsidRDefault="00BF7E68" w:rsidP="00BF7E6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14D80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D14D80">
        <w:rPr>
          <w:rFonts w:asciiTheme="majorBidi" w:hAnsiTheme="majorBidi" w:cstheme="majorBidi"/>
          <w:sz w:val="30"/>
          <w:szCs w:val="30"/>
        </w:rPr>
        <w:t xml:space="preserve">         </w:t>
      </w:r>
      <w:r w:rsidRPr="00D14D8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D14D80">
        <w:rPr>
          <w:rFonts w:asciiTheme="majorBidi" w:hAnsiTheme="majorBidi" w:cstheme="majorBidi"/>
          <w:sz w:val="30"/>
          <w:szCs w:val="30"/>
        </w:rPr>
        <w:t>34</w:t>
      </w:r>
      <w:r w:rsidRPr="00D14D8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14D80">
        <w:rPr>
          <w:rFonts w:asciiTheme="majorBidi" w:hAnsiTheme="majorBidi" w:cstheme="majorBidi"/>
          <w:sz w:val="30"/>
          <w:szCs w:val="30"/>
        </w:rPr>
        <w:t xml:space="preserve"> </w:t>
      </w:r>
      <w:r w:rsidRPr="00D14D8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35F53C" w14:textId="77777777" w:rsidR="00C57B52" w:rsidRPr="00D14D80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00DFF9A" w14:textId="77777777" w:rsidR="00C57B52" w:rsidRPr="00D14D80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041373B7" w14:textId="5B63C7D3" w:rsidR="00C57B52" w:rsidRPr="00D14D80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94AF2DE" w14:textId="77777777" w:rsidR="00C57B52" w:rsidRPr="00D14D80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B54221D" w14:textId="663A367C" w:rsidR="00C57B52" w:rsidRPr="00D14D80" w:rsidRDefault="00C57B52" w:rsidP="00C57B5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D14D80">
        <w:rPr>
          <w:rFonts w:asciiTheme="majorBidi" w:hAnsiTheme="majorBidi" w:cstheme="majorBidi"/>
          <w:cs/>
        </w:rPr>
        <w:t>(</w:t>
      </w:r>
      <w:r w:rsidR="00931CF8" w:rsidRPr="00D14D80">
        <w:rPr>
          <w:rFonts w:asciiTheme="majorBidi" w:hAnsiTheme="majorBidi" w:cstheme="majorBidi" w:hint="cs"/>
          <w:cs/>
          <w:lang w:val="en-US"/>
        </w:rPr>
        <w:t>บงกช อ่ำเสงี่ยม</w:t>
      </w:r>
      <w:r w:rsidRPr="00D14D80">
        <w:rPr>
          <w:rFonts w:asciiTheme="majorBidi" w:hAnsiTheme="majorBidi" w:cstheme="majorBidi"/>
          <w:lang w:val="en-US"/>
        </w:rPr>
        <w:t>)</w:t>
      </w:r>
    </w:p>
    <w:p w14:paraId="75AD88ED" w14:textId="77777777" w:rsidR="00C57B52" w:rsidRPr="00D14D80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D14D80">
        <w:rPr>
          <w:rFonts w:asciiTheme="majorBidi" w:hAnsiTheme="majorBidi" w:cstheme="majorBidi"/>
          <w:cs/>
        </w:rPr>
        <w:t>ผู้สอบบัญชีรับอนุญาต</w:t>
      </w:r>
    </w:p>
    <w:p w14:paraId="1D6AD680" w14:textId="5BBCCD43" w:rsidR="00C57B52" w:rsidRPr="00D14D80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D14D80">
        <w:rPr>
          <w:rFonts w:asciiTheme="majorBidi" w:hAnsiTheme="majorBidi" w:cstheme="majorBidi"/>
          <w:cs/>
        </w:rPr>
        <w:t xml:space="preserve">เลขทะเบียน </w:t>
      </w:r>
      <w:r w:rsidR="00931CF8" w:rsidRPr="00D14D80">
        <w:rPr>
          <w:rFonts w:asciiTheme="majorBidi" w:hAnsiTheme="majorBidi" w:cstheme="majorBidi"/>
          <w:lang w:val="en-US"/>
        </w:rPr>
        <w:t>3684</w:t>
      </w:r>
    </w:p>
    <w:p w14:paraId="58C4451C" w14:textId="77777777" w:rsidR="00507A42" w:rsidRPr="00D14D80" w:rsidRDefault="00507A4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59026" w14:textId="7AFD0C0D" w:rsidR="00C57B52" w:rsidRPr="00D14D80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14D8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29B1EC" w14:textId="77777777" w:rsidR="00AF2FF2" w:rsidRPr="00D14D80" w:rsidRDefault="00C57B52" w:rsidP="003F05AC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14D8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</w:t>
      </w:r>
      <w:r w:rsidR="003F05AC" w:rsidRPr="00D14D8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</w:t>
      </w:r>
    </w:p>
    <w:p w14:paraId="5166C79B" w14:textId="3599568E" w:rsidR="00A41307" w:rsidRPr="00A41307" w:rsidRDefault="00DA52F1" w:rsidP="00321D09">
      <w:pPr>
        <w:ind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14D80">
        <w:rPr>
          <w:rFonts w:asciiTheme="majorBidi" w:hAnsiTheme="majorBidi" w:cstheme="majorBidi"/>
          <w:sz w:val="30"/>
          <w:szCs w:val="30"/>
        </w:rPr>
        <w:t>9</w:t>
      </w:r>
      <w:r w:rsidR="003F05AC" w:rsidRPr="00D14D80">
        <w:rPr>
          <w:rFonts w:asciiTheme="majorBidi" w:hAnsiTheme="majorBidi" w:cstheme="majorBidi"/>
          <w:sz w:val="30"/>
          <w:szCs w:val="30"/>
        </w:rPr>
        <w:t xml:space="preserve"> </w:t>
      </w:r>
      <w:r w:rsidR="003F05AC" w:rsidRPr="00D14D8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F05AC" w:rsidRPr="00D14D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05AC" w:rsidRPr="00D14D80">
        <w:rPr>
          <w:rFonts w:asciiTheme="majorBidi" w:hAnsiTheme="majorBidi" w:cstheme="majorBidi"/>
          <w:sz w:val="30"/>
          <w:szCs w:val="30"/>
        </w:rPr>
        <w:t>2567</w:t>
      </w:r>
    </w:p>
    <w:sectPr w:rsidR="00A41307" w:rsidRPr="00A41307" w:rsidSect="00321D09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99" w:bottom="576" w:left="1440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CF19C" w14:textId="77777777" w:rsidR="001D01AD" w:rsidRDefault="001D01AD" w:rsidP="004956B4">
      <w:r>
        <w:separator/>
      </w:r>
    </w:p>
  </w:endnote>
  <w:endnote w:type="continuationSeparator" w:id="0">
    <w:p w14:paraId="2E198A88" w14:textId="77777777" w:rsidR="001D01AD" w:rsidRDefault="001D01A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0D619A" w:rsidRDefault="000D619A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0D619A" w:rsidRDefault="000D619A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0D619A" w:rsidRPr="006F59B5" w:rsidRDefault="000D619A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0D619A" w:rsidRPr="007661AC" w:rsidRDefault="000D619A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0D619A" w:rsidRPr="007661AC" w:rsidRDefault="000D619A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65C1C" w14:textId="77777777" w:rsidR="000D619A" w:rsidRPr="007661AC" w:rsidRDefault="000D619A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F074" w14:textId="77777777" w:rsidR="001E3B26" w:rsidRPr="006F59B5" w:rsidRDefault="001E3B2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5C908C" w14:textId="77777777" w:rsidR="001E3B26" w:rsidRPr="007661AC" w:rsidRDefault="001E3B2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0468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415CFCC9" w14:textId="0E10B1CA" w:rsidR="008104EC" w:rsidRPr="008104EC" w:rsidRDefault="008104EC" w:rsidP="008104EC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8104E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104E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8104EC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E609C1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8104E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9A4346" w14:textId="77777777" w:rsidR="001D01AD" w:rsidRDefault="001D01AD" w:rsidP="004956B4">
      <w:r>
        <w:separator/>
      </w:r>
    </w:p>
  </w:footnote>
  <w:footnote w:type="continuationSeparator" w:id="0">
    <w:p w14:paraId="39109C31" w14:textId="77777777" w:rsidR="001D01AD" w:rsidRDefault="001D01A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0E515" w14:textId="77777777" w:rsidR="008104EC" w:rsidRDefault="008104E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6023D" w14:textId="77777777" w:rsidR="008104EC" w:rsidRDefault="008104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0D619A" w:rsidRPr="00EC2D3D" w:rsidRDefault="000D619A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8C20C7A" w14:textId="77777777" w:rsidR="000D619A" w:rsidRPr="00EC2D3D" w:rsidRDefault="000D619A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7657792" w14:textId="6E509C4D" w:rsidR="000D619A" w:rsidRDefault="000D619A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5891CA0" w14:textId="181BFA46" w:rsidR="00EC2D3D" w:rsidRDefault="00EC2D3D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45D023C" w14:textId="7F2B711D" w:rsidR="00EC2D3D" w:rsidRDefault="00EC2D3D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09F6404" w14:textId="77777777" w:rsidR="00EC2D3D" w:rsidRPr="00EC2D3D" w:rsidRDefault="00EC2D3D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8C4B2" w14:textId="77777777" w:rsidR="000D619A" w:rsidRDefault="000D619A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89CA8" w14:textId="4A0F475A" w:rsidR="000D619A" w:rsidRDefault="000D619A">
    <w:pPr>
      <w:pStyle w:val="Header"/>
      <w:rPr>
        <w:rFonts w:ascii="Angsana New" w:hAnsi="Angsana New"/>
        <w:sz w:val="32"/>
        <w:szCs w:val="32"/>
      </w:rPr>
    </w:pPr>
  </w:p>
  <w:p w14:paraId="4731310B" w14:textId="45335BAC" w:rsidR="00507A42" w:rsidRDefault="00507A42">
    <w:pPr>
      <w:pStyle w:val="Header"/>
      <w:rPr>
        <w:rFonts w:ascii="Angsana New" w:hAnsi="Angsana New"/>
        <w:sz w:val="32"/>
        <w:szCs w:val="32"/>
      </w:rPr>
    </w:pPr>
  </w:p>
  <w:p w14:paraId="5E50A5CE" w14:textId="56F5C53F" w:rsidR="00507A42" w:rsidRDefault="00507A42">
    <w:pPr>
      <w:pStyle w:val="Header"/>
      <w:rPr>
        <w:rFonts w:ascii="Angsana New" w:hAnsi="Angsana New"/>
        <w:sz w:val="32"/>
        <w:szCs w:val="32"/>
      </w:rPr>
    </w:pPr>
  </w:p>
  <w:p w14:paraId="2D9CF3EE" w14:textId="77777777" w:rsidR="00507A42" w:rsidRPr="00B8289D" w:rsidRDefault="00507A42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3B601" w14:textId="77777777" w:rsidR="000D619A" w:rsidRPr="00F276D0" w:rsidRDefault="000D619A" w:rsidP="00F276D0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13D0C" w14:textId="77777777" w:rsidR="00DE190F" w:rsidRPr="001E5C27" w:rsidRDefault="00DE190F" w:rsidP="00DE190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1E5C27">
      <w:rPr>
        <w:rFonts w:ascii="Angsana New" w:hAnsi="Angsana New"/>
        <w:b w:val="0"/>
        <w:bCs/>
        <w:sz w:val="30"/>
        <w:szCs w:val="30"/>
      </w:rPr>
      <w:t xml:space="preserve"> </w:t>
    </w: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1DFB414" w14:textId="77777777" w:rsidR="00DE190F" w:rsidRPr="001E5C27" w:rsidRDefault="00DE190F" w:rsidP="00DE190F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1E5C27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E5C27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5B78D571" w14:textId="5007C6A9" w:rsidR="003F05AC" w:rsidRPr="00EB20B9" w:rsidRDefault="003F05AC" w:rsidP="003F05AC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สำหรับงวดสามเดือนและหกเดือนสิ้นสุดวันที่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4419F">
      <w:rPr>
        <w:rFonts w:ascii="Angsana New" w:hAnsi="Angsana New"/>
        <w:sz w:val="30"/>
        <w:szCs w:val="30"/>
        <w:lang w:bidi="th-TH"/>
      </w:rPr>
      <w:t>30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2567</w:t>
    </w:r>
    <w:r w:rsidRPr="00EB20B9">
      <w:rPr>
        <w:rFonts w:ascii="Angsana New" w:hAnsi="Angsana New"/>
        <w:sz w:val="30"/>
        <w:szCs w:val="30"/>
        <w:lang w:bidi="th-TH"/>
      </w:rPr>
      <w:t xml:space="preserve"> 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C217A" w14:textId="77777777" w:rsidR="00321D09" w:rsidRPr="00321D09" w:rsidRDefault="00321D09" w:rsidP="00F276D0">
    <w:pPr>
      <w:pStyle w:val="Header"/>
      <w:rPr>
        <w:rFonts w:ascii="Angsana New" w:hAnsi="Angsana New"/>
        <w:sz w:val="32"/>
        <w:szCs w:val="32"/>
      </w:rPr>
    </w:pPr>
  </w:p>
  <w:p w14:paraId="53107CDF" w14:textId="77777777" w:rsidR="00321D09" w:rsidRPr="00321D09" w:rsidRDefault="00321D09" w:rsidP="00F276D0">
    <w:pPr>
      <w:pStyle w:val="Header"/>
      <w:rPr>
        <w:rFonts w:ascii="Angsana New" w:hAnsi="Angsana New"/>
        <w:sz w:val="32"/>
        <w:szCs w:val="32"/>
      </w:rPr>
    </w:pPr>
  </w:p>
  <w:p w14:paraId="4260580C" w14:textId="77777777" w:rsidR="00321D09" w:rsidRPr="00321D09" w:rsidRDefault="00321D09" w:rsidP="00F276D0">
    <w:pPr>
      <w:pStyle w:val="Header"/>
      <w:rPr>
        <w:rFonts w:ascii="Angsana New" w:hAnsi="Angsana New"/>
        <w:sz w:val="32"/>
        <w:szCs w:val="32"/>
      </w:rPr>
    </w:pPr>
  </w:p>
  <w:p w14:paraId="00E49082" w14:textId="77777777" w:rsidR="00321D09" w:rsidRPr="00321D09" w:rsidRDefault="00321D09" w:rsidP="00F276D0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20"/>
  </w:num>
  <w:num w:numId="18">
    <w:abstractNumId w:val="15"/>
  </w:num>
  <w:num w:numId="19">
    <w:abstractNumId w:val="10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42E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DEA"/>
    <w:rsid w:val="000860E3"/>
    <w:rsid w:val="000865FF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1AD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B18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09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37DF4"/>
    <w:rsid w:val="00340277"/>
    <w:rsid w:val="003402E2"/>
    <w:rsid w:val="00340747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662B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639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7EB"/>
    <w:rsid w:val="00422D1F"/>
    <w:rsid w:val="00422F6F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1A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30D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5F"/>
    <w:rsid w:val="005D5760"/>
    <w:rsid w:val="005D5BCD"/>
    <w:rsid w:val="005D5DC4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23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2F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4EC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534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84"/>
    <w:rsid w:val="008C69C0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BA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A29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31F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73F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5BDB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25EB"/>
    <w:rsid w:val="00D026DE"/>
    <w:rsid w:val="00D027B6"/>
    <w:rsid w:val="00D02C00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791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09C1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2D79"/>
    <w:rsid w:val="00F03922"/>
    <w:rsid w:val="00F03C3A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2AFA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8FFF3-81CF-4130-9285-8D9CCF49C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EADA40-A330-4924-B174-C6CCFD10C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2024-07-25T07:52:00Z</cp:lastPrinted>
  <dcterms:created xsi:type="dcterms:W3CDTF">2024-08-09T04:36:00Z</dcterms:created>
  <dcterms:modified xsi:type="dcterms:W3CDTF">2024-08-09T04:36:00Z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