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D14D80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D14D80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D14D80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D14D80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D14D80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D14D80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39369786" w14:textId="4C2DD0A9" w:rsidR="005C6839" w:rsidRPr="00D14D80" w:rsidRDefault="005C6839" w:rsidP="005C683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D14D8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6EA568B" w14:textId="26193F49" w:rsidR="000A36CC" w:rsidRDefault="00BE6589" w:rsidP="00D3732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175CF5BC" w14:textId="05B788AD" w:rsidR="004A7B20" w:rsidRPr="00D14D80" w:rsidRDefault="004A7B20" w:rsidP="00D3732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49992AB8" w14:textId="77777777" w:rsidR="008F23EB" w:rsidRPr="00D14D80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D14D80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D14D80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14D80">
        <w:rPr>
          <w:rFonts w:ascii="Angsana New" w:hAnsi="Angsana New"/>
          <w:sz w:val="30"/>
          <w:szCs w:val="30"/>
          <w:cs/>
        </w:rPr>
        <w:br w:type="page"/>
      </w:r>
      <w:r w:rsidR="00BE6589" w:rsidRPr="00D14D8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D14D80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D14D80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295976EA" w:rsidR="00BE6589" w:rsidRPr="00D14D80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4D8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2F1" w:rsidRPr="00D14D80">
        <w:rPr>
          <w:rFonts w:asciiTheme="majorBidi" w:hAnsiTheme="majorBidi" w:cstheme="majorBidi"/>
          <w:sz w:val="28"/>
          <w:szCs w:val="28"/>
        </w:rPr>
        <w:t xml:space="preserve"> 9</w:t>
      </w:r>
      <w:r w:rsidR="003F05AC"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="003F05AC" w:rsidRPr="00D14D80">
        <w:rPr>
          <w:rFonts w:asciiTheme="majorBidi" w:hAnsiTheme="majorBidi" w:hint="cs"/>
          <w:sz w:val="28"/>
          <w:szCs w:val="28"/>
          <w:cs/>
        </w:rPr>
        <w:t>สิงหาคม</w:t>
      </w:r>
      <w:r w:rsidR="003F05AC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D14D80">
        <w:rPr>
          <w:rFonts w:asciiTheme="majorBidi" w:hAnsiTheme="majorBidi" w:cstheme="majorBidi"/>
          <w:sz w:val="28"/>
          <w:szCs w:val="28"/>
        </w:rPr>
        <w:t>2567</w:t>
      </w:r>
    </w:p>
    <w:p w14:paraId="00C86B67" w14:textId="125B8FD2" w:rsidR="001C41B1" w:rsidRPr="00D14D80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D14D80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D14D8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D14D8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D14D80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66621D8C" w:rsidR="00BE6589" w:rsidRPr="00D14D80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14D80">
        <w:rPr>
          <w:rFonts w:ascii="Angsana New" w:hAnsi="Angsana New"/>
          <w:sz w:val="28"/>
          <w:szCs w:val="28"/>
        </w:rPr>
        <w:t xml:space="preserve">34 </w:t>
      </w:r>
      <w:r w:rsidRPr="00D14D80">
        <w:rPr>
          <w:rFonts w:ascii="Angsana New" w:hAnsi="Angsana New"/>
          <w:sz w:val="28"/>
          <w:szCs w:val="28"/>
          <w:cs/>
        </w:rPr>
        <w:t>เรื่อง</w:t>
      </w:r>
      <w:r w:rsidRPr="00D14D80">
        <w:rPr>
          <w:rFonts w:ascii="Angsana New" w:hAnsi="Angsana New"/>
          <w:sz w:val="28"/>
          <w:szCs w:val="28"/>
        </w:rPr>
        <w:br/>
      </w:r>
      <w:r w:rsidRPr="00D14D80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D14D80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D14D80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D14D80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14D80">
        <w:rPr>
          <w:rFonts w:ascii="Angsana New" w:hAnsi="Angsana New"/>
          <w:sz w:val="28"/>
          <w:szCs w:val="28"/>
        </w:rPr>
        <w:t xml:space="preserve"> </w:t>
      </w:r>
      <w:r w:rsidR="00CB06E1" w:rsidRPr="00D14D8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D14D80">
        <w:rPr>
          <w:rFonts w:ascii="Angsana New" w:hAnsi="Angsana New"/>
          <w:sz w:val="28"/>
          <w:szCs w:val="28"/>
        </w:rPr>
        <w:t xml:space="preserve"> </w:t>
      </w:r>
      <w:r w:rsidR="00CD2092" w:rsidRPr="00D14D80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D14D80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D14D80">
        <w:rPr>
          <w:rFonts w:ascii="Angsana New" w:hAnsi="Angsana New"/>
          <w:sz w:val="28"/>
          <w:szCs w:val="28"/>
        </w:rPr>
        <w:t>(</w:t>
      </w:r>
      <w:r w:rsidR="00CD2092" w:rsidRPr="00D14D80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D14D80">
        <w:rPr>
          <w:rFonts w:ascii="Angsana New" w:hAnsi="Angsana New"/>
          <w:sz w:val="28"/>
          <w:szCs w:val="28"/>
        </w:rPr>
        <w:t xml:space="preserve">) </w:t>
      </w:r>
      <w:r w:rsidR="00CB06E1" w:rsidRPr="00D14D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D14D80">
        <w:rPr>
          <w:rFonts w:ascii="Angsana New" w:hAnsi="Angsana New"/>
          <w:sz w:val="28"/>
          <w:szCs w:val="28"/>
        </w:rPr>
        <w:t>(</w:t>
      </w:r>
      <w:r w:rsidR="00321B04" w:rsidRPr="00D14D80">
        <w:rPr>
          <w:rFonts w:ascii="Angsana New" w:hAnsi="Angsana New"/>
          <w:sz w:val="28"/>
          <w:szCs w:val="28"/>
        </w:rPr>
        <w:t>“</w:t>
      </w:r>
      <w:r w:rsidR="00CD2092" w:rsidRPr="00D14D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D14D80">
        <w:rPr>
          <w:rFonts w:ascii="Angsana New" w:hAnsi="Angsana New"/>
          <w:sz w:val="28"/>
          <w:szCs w:val="28"/>
        </w:rPr>
        <w:t>”</w:t>
      </w:r>
      <w:r w:rsidR="00CD2092" w:rsidRPr="00D14D80">
        <w:rPr>
          <w:rFonts w:ascii="Angsana New" w:hAnsi="Angsana New"/>
          <w:sz w:val="28"/>
          <w:szCs w:val="28"/>
        </w:rPr>
        <w:t>)</w:t>
      </w:r>
      <w:r w:rsidR="00F41BE3" w:rsidRPr="00D14D80">
        <w:rPr>
          <w:rFonts w:ascii="Angsana New" w:hAnsi="Angsana New"/>
          <w:sz w:val="28"/>
          <w:szCs w:val="28"/>
        </w:rPr>
        <w:t xml:space="preserve"> </w:t>
      </w:r>
      <w:r w:rsidR="00F41BE3" w:rsidRPr="00D14D80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D14D80">
        <w:rPr>
          <w:rFonts w:ascii="Angsana New" w:hAnsi="Angsana New"/>
          <w:sz w:val="28"/>
          <w:szCs w:val="28"/>
        </w:rPr>
        <w:t>(</w:t>
      </w:r>
      <w:r w:rsidR="00F41BE3" w:rsidRPr="00D14D80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D14D80">
        <w:rPr>
          <w:rFonts w:ascii="Angsana New" w:hAnsi="Angsana New"/>
          <w:sz w:val="28"/>
          <w:szCs w:val="28"/>
        </w:rPr>
        <w:t>) (</w:t>
      </w:r>
      <w:r w:rsidR="00321B04" w:rsidRPr="00D14D80">
        <w:rPr>
          <w:rFonts w:ascii="Angsana New" w:hAnsi="Angsana New"/>
          <w:sz w:val="28"/>
          <w:szCs w:val="28"/>
        </w:rPr>
        <w:t>“</w:t>
      </w:r>
      <w:r w:rsidR="00F41BE3" w:rsidRPr="00D14D80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D14D80">
        <w:rPr>
          <w:rFonts w:ascii="Angsana New" w:hAnsi="Angsana New"/>
          <w:sz w:val="28"/>
          <w:szCs w:val="28"/>
        </w:rPr>
        <w:t>”</w:t>
      </w:r>
      <w:r w:rsidR="00F41BE3" w:rsidRPr="00D14D80">
        <w:rPr>
          <w:rFonts w:ascii="Angsana New" w:hAnsi="Angsana New"/>
          <w:sz w:val="28"/>
          <w:szCs w:val="28"/>
        </w:rPr>
        <w:t>)</w:t>
      </w:r>
      <w:r w:rsidR="00F41BE3" w:rsidRPr="00D14D80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D14D80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A52F1" w:rsidRPr="00D14D80">
        <w:rPr>
          <w:rFonts w:ascii="Angsana New" w:hAnsi="Angsana New"/>
          <w:sz w:val="28"/>
          <w:szCs w:val="28"/>
        </w:rPr>
        <w:t xml:space="preserve"> 31</w:t>
      </w:r>
      <w:r w:rsidR="00CB06E1" w:rsidRPr="00D14D80">
        <w:rPr>
          <w:rFonts w:ascii="Angsana New" w:hAnsi="Angsana New" w:hint="cs"/>
          <w:sz w:val="28"/>
          <w:szCs w:val="28"/>
        </w:rPr>
        <w:t xml:space="preserve"> </w:t>
      </w:r>
      <w:r w:rsidR="00CB06E1" w:rsidRPr="00D14D80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D14D80">
        <w:rPr>
          <w:rFonts w:ascii="Angsana New" w:hAnsi="Angsana New" w:hint="cs"/>
          <w:sz w:val="28"/>
          <w:szCs w:val="28"/>
        </w:rPr>
        <w:t xml:space="preserve"> 256</w:t>
      </w:r>
      <w:r w:rsidR="000131F1" w:rsidRPr="00D14D80">
        <w:rPr>
          <w:rFonts w:ascii="Angsana New" w:hAnsi="Angsana New"/>
          <w:sz w:val="28"/>
          <w:szCs w:val="28"/>
        </w:rPr>
        <w:t>6</w:t>
      </w:r>
      <w:r w:rsidR="00CB06E1" w:rsidRPr="00D14D80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D14D80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D14D80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1BBDB6D2" w:rsidR="00BE6589" w:rsidRPr="00D14D80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D14D80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D14D80">
        <w:rPr>
          <w:rFonts w:ascii="Angsana New" w:hAnsi="Angsana New"/>
          <w:sz w:val="28"/>
          <w:szCs w:val="28"/>
        </w:rPr>
        <w:br/>
      </w:r>
      <w:r w:rsidRPr="00D14D80">
        <w:rPr>
          <w:rFonts w:ascii="Angsana New" w:hAnsi="Angsana New"/>
          <w:sz w:val="28"/>
          <w:szCs w:val="28"/>
          <w:cs/>
        </w:rPr>
        <w:t>การบัญชีขอ</w:t>
      </w:r>
      <w:r w:rsidRPr="00D14D80">
        <w:rPr>
          <w:rFonts w:ascii="Angsana New" w:hAnsi="Angsana New" w:hint="cs"/>
          <w:sz w:val="28"/>
          <w:szCs w:val="28"/>
          <w:cs/>
        </w:rPr>
        <w:t>ง</w:t>
      </w:r>
      <w:r w:rsidRPr="00D14D80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D14D80">
        <w:rPr>
          <w:rFonts w:ascii="Angsana New" w:hAnsi="Angsana New" w:hint="cs"/>
          <w:sz w:val="28"/>
          <w:szCs w:val="28"/>
          <w:cs/>
        </w:rPr>
        <w:t>ไว้</w:t>
      </w:r>
      <w:r w:rsidRPr="00D14D80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D14D80">
        <w:rPr>
          <w:rFonts w:ascii="Angsana New" w:hAnsi="Angsana New"/>
          <w:sz w:val="28"/>
          <w:szCs w:val="28"/>
        </w:rPr>
        <w:br/>
      </w:r>
      <w:r w:rsidRPr="00D14D80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D14D80">
        <w:rPr>
          <w:rFonts w:ascii="Angsana New" w:hAnsi="Angsana New"/>
          <w:sz w:val="28"/>
          <w:szCs w:val="28"/>
        </w:rPr>
        <w:t xml:space="preserve">31 </w:t>
      </w:r>
      <w:r w:rsidRPr="00D14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14D80">
        <w:rPr>
          <w:rFonts w:ascii="Angsana New" w:hAnsi="Angsana New"/>
          <w:sz w:val="28"/>
          <w:szCs w:val="28"/>
        </w:rPr>
        <w:t>256</w:t>
      </w:r>
      <w:r w:rsidR="000131F1" w:rsidRPr="00D14D80">
        <w:rPr>
          <w:rFonts w:ascii="Angsana New" w:hAnsi="Angsana New"/>
          <w:sz w:val="28"/>
          <w:szCs w:val="28"/>
        </w:rPr>
        <w:t>6</w:t>
      </w:r>
    </w:p>
    <w:p w14:paraId="1EC1B80A" w14:textId="77777777" w:rsidR="00F17CEC" w:rsidRPr="00D14D80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D14D80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D14D80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D14D8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D14D80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177FA2EC" w:rsidR="000131F1" w:rsidRPr="00D14D80" w:rsidRDefault="000131F1" w:rsidP="00013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14D80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3F05AC" w:rsidRPr="00D14D80">
        <w:rPr>
          <w:rFonts w:asciiTheme="majorBidi" w:hAnsiTheme="majorBidi" w:hint="cs"/>
          <w:b/>
          <w:sz w:val="28"/>
          <w:szCs w:val="28"/>
          <w:cs/>
        </w:rPr>
        <w:t>หกเดือนสิ้นสุดวันที่</w:t>
      </w:r>
      <w:r w:rsidR="00DA52F1" w:rsidRPr="00D14D80">
        <w:rPr>
          <w:rFonts w:asciiTheme="majorBidi" w:hAnsiTheme="majorBidi"/>
          <w:b/>
          <w:sz w:val="28"/>
          <w:szCs w:val="28"/>
        </w:rPr>
        <w:t xml:space="preserve"> </w:t>
      </w:r>
      <w:r w:rsidR="00DA52F1" w:rsidRPr="00D14D80">
        <w:rPr>
          <w:rFonts w:asciiTheme="majorBidi" w:hAnsiTheme="majorBidi"/>
          <w:bCs/>
          <w:sz w:val="28"/>
          <w:szCs w:val="28"/>
        </w:rPr>
        <w:t>30</w:t>
      </w:r>
      <w:r w:rsidR="003F05AC" w:rsidRPr="00D14D80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3F05AC" w:rsidRPr="00D14D80">
        <w:rPr>
          <w:rFonts w:asciiTheme="majorBidi" w:hAnsiTheme="majorBidi" w:hint="cs"/>
          <w:b/>
          <w:sz w:val="28"/>
          <w:szCs w:val="28"/>
          <w:cs/>
        </w:rPr>
        <w:t>มิถุนายน</w:t>
      </w:r>
      <w:r w:rsidR="003F05AC" w:rsidRPr="00D14D80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D14D80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131F1" w:rsidRPr="00D14D80" w14:paraId="2873CC9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1DC6F980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55E6223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E7D339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89F0AF3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D14D80" w14:paraId="235A2336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7D7BAAAB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F53B7" w14:textId="32B45E9D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5A4B550B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0A5E5E" w14:textId="140F7365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2E7B0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0EEC81" w14:textId="34F1E14D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093F916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C7B43B" w14:textId="212329FA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D14D80" w14:paraId="1DB29BAF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5405980C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5A6DE7F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D14D80" w14:paraId="371A623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680B51A1" w14:textId="77777777" w:rsidR="000131F1" w:rsidRPr="00D14D80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5476B27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66C97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E0CA3F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DA95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D5E2D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281DE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CD1138" w14:textId="77777777" w:rsidR="000131F1" w:rsidRPr="00D14D80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5AC" w:rsidRPr="00D14D80" w14:paraId="6BE5B9A6" w14:textId="77777777" w:rsidTr="00CC71C6">
        <w:trPr>
          <w:trHeight w:hRule="exact" w:val="374"/>
        </w:trPr>
        <w:tc>
          <w:tcPr>
            <w:tcW w:w="4230" w:type="dxa"/>
          </w:tcPr>
          <w:p w14:paraId="0A35CB45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CC3C4E5" w14:textId="10F034A6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657331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0C4C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A56B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2E9D4C" w14:textId="3CE93358" w:rsidR="001A4BD3" w:rsidRPr="00D14D80" w:rsidRDefault="001A4BD3" w:rsidP="001A4B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153,765</w:t>
            </w:r>
          </w:p>
        </w:tc>
        <w:tc>
          <w:tcPr>
            <w:tcW w:w="270" w:type="dxa"/>
          </w:tcPr>
          <w:p w14:paraId="75556A7C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E31D3E" w14:textId="754A47D6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151,919</w:t>
            </w:r>
          </w:p>
        </w:tc>
      </w:tr>
      <w:tr w:rsidR="003F05AC" w:rsidRPr="00D14D80" w14:paraId="09AD10B7" w14:textId="77777777" w:rsidTr="00CC71C6">
        <w:trPr>
          <w:trHeight w:hRule="exact" w:val="374"/>
        </w:trPr>
        <w:tc>
          <w:tcPr>
            <w:tcW w:w="4230" w:type="dxa"/>
          </w:tcPr>
          <w:p w14:paraId="6710053F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6CA62A1C" w14:textId="642B78C7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AA6769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4E0F12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4FCE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7222E" w14:textId="66C680B5" w:rsidR="003F05AC" w:rsidRPr="00D14D80" w:rsidRDefault="001A4BD3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74,440</w:t>
            </w:r>
          </w:p>
        </w:tc>
        <w:tc>
          <w:tcPr>
            <w:tcW w:w="270" w:type="dxa"/>
          </w:tcPr>
          <w:p w14:paraId="553706A4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06A9CE" w14:textId="130693E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94,382</w:t>
            </w:r>
          </w:p>
        </w:tc>
      </w:tr>
      <w:tr w:rsidR="003F05AC" w:rsidRPr="00D14D80" w14:paraId="0636AC1C" w14:textId="77777777" w:rsidTr="00CC71C6">
        <w:trPr>
          <w:trHeight w:hRule="exact" w:val="374"/>
        </w:trPr>
        <w:tc>
          <w:tcPr>
            <w:tcW w:w="4230" w:type="dxa"/>
          </w:tcPr>
          <w:p w14:paraId="4F66FDE4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3D27039F" w14:textId="14CDDE49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C2C4E7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089919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E6435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2A37E" w14:textId="61E35E1B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3703C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988517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F05AC" w:rsidRPr="00D14D80" w14:paraId="4CA0B8B2" w14:textId="77777777" w:rsidTr="00CC71C6">
        <w:trPr>
          <w:trHeight w:hRule="exact" w:val="374"/>
        </w:trPr>
        <w:tc>
          <w:tcPr>
            <w:tcW w:w="4230" w:type="dxa"/>
          </w:tcPr>
          <w:p w14:paraId="7A755F19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03CE3361" w14:textId="38D551CA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95B5E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712CF3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D636A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60DD" w14:textId="6A9E2FD6" w:rsidR="003F05AC" w:rsidRPr="00D14D80" w:rsidRDefault="001A4BD3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21,351</w:t>
            </w:r>
          </w:p>
        </w:tc>
        <w:tc>
          <w:tcPr>
            <w:tcW w:w="270" w:type="dxa"/>
          </w:tcPr>
          <w:p w14:paraId="2B1CEC3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9E72A4" w14:textId="7830F5CD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21,610</w:t>
            </w:r>
          </w:p>
        </w:tc>
      </w:tr>
      <w:tr w:rsidR="003F05AC" w:rsidRPr="00D14D80" w14:paraId="66C7B74B" w14:textId="77777777" w:rsidTr="00CC71C6">
        <w:trPr>
          <w:trHeight w:hRule="exact" w:val="374"/>
        </w:trPr>
        <w:tc>
          <w:tcPr>
            <w:tcW w:w="4230" w:type="dxa"/>
          </w:tcPr>
          <w:p w14:paraId="4CDA6A91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23717B6" w14:textId="6AAF7FDB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695958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3974CE9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E8F2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7164C" w14:textId="1CAAC845" w:rsidR="003F05AC" w:rsidRPr="00D14D80" w:rsidRDefault="001A4BD3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3,334</w:t>
            </w:r>
          </w:p>
        </w:tc>
        <w:tc>
          <w:tcPr>
            <w:tcW w:w="270" w:type="dxa"/>
          </w:tcPr>
          <w:p w14:paraId="6D9F4BD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2E0021" w14:textId="44B2BEB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3,498</w:t>
            </w:r>
          </w:p>
        </w:tc>
      </w:tr>
      <w:tr w:rsidR="003F05AC" w:rsidRPr="00D14D80" w14:paraId="728DE100" w14:textId="77777777" w:rsidTr="00CC71C6">
        <w:trPr>
          <w:trHeight w:hRule="exact" w:val="374"/>
        </w:trPr>
        <w:tc>
          <w:tcPr>
            <w:tcW w:w="4230" w:type="dxa"/>
          </w:tcPr>
          <w:p w14:paraId="16CFB920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9FDC449" w14:textId="69C8EDB7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FFF2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8CD7FAD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A7BBE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85A1" w14:textId="7954F246" w:rsidR="003F05AC" w:rsidRPr="00D14D80" w:rsidRDefault="001A4BD3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</w:t>
            </w:r>
          </w:p>
        </w:tc>
        <w:tc>
          <w:tcPr>
            <w:tcW w:w="270" w:type="dxa"/>
          </w:tcPr>
          <w:p w14:paraId="77733CDD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F2E026" w14:textId="1E147C6F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2,045</w:t>
            </w:r>
          </w:p>
        </w:tc>
      </w:tr>
      <w:tr w:rsidR="003F05AC" w:rsidRPr="00D14D80" w14:paraId="270C768C" w14:textId="77777777" w:rsidTr="00CC71C6">
        <w:trPr>
          <w:trHeight w:hRule="exact" w:val="374"/>
        </w:trPr>
        <w:tc>
          <w:tcPr>
            <w:tcW w:w="4230" w:type="dxa"/>
          </w:tcPr>
          <w:p w14:paraId="47FDBCFA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6C47A5F3" w14:textId="5C547AAB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B6410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1E99D2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3EEBC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85935" w14:textId="1744BDA8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2EB32244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3666A4" w14:textId="14294395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</w:tr>
      <w:tr w:rsidR="003F05AC" w:rsidRPr="00D14D80" w14:paraId="7CF93173" w14:textId="77777777" w:rsidTr="00CC71C6">
        <w:trPr>
          <w:trHeight w:hRule="exact" w:val="374"/>
        </w:trPr>
        <w:tc>
          <w:tcPr>
            <w:tcW w:w="4230" w:type="dxa"/>
          </w:tcPr>
          <w:p w14:paraId="242CB1F3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61B38FFE" w14:textId="2FF2CF42" w:rsidR="003F05AC" w:rsidRPr="00D14D80" w:rsidRDefault="002D3342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A7DF83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366F13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FCE2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43BA8" w14:textId="44A4C182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31918130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15CA28" w14:textId="7456745D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</w:tr>
      <w:tr w:rsidR="003F05AC" w:rsidRPr="00D14D80" w14:paraId="39C59D91" w14:textId="77777777" w:rsidTr="00CC71C6">
        <w:trPr>
          <w:trHeight w:hRule="exact" w:val="374"/>
        </w:trPr>
        <w:tc>
          <w:tcPr>
            <w:tcW w:w="4230" w:type="dxa"/>
          </w:tcPr>
          <w:p w14:paraId="7EEB0F92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AC14B8D" w14:textId="1105E85A" w:rsidR="003F05AC" w:rsidRPr="00D14D80" w:rsidRDefault="002D3342" w:rsidP="00D0493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47C2F47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2E5C1C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0632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9C0B7" w14:textId="2C43B331" w:rsidR="00A87091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22410"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54A300A0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5BD34B" w14:textId="54416603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</w:tr>
      <w:tr w:rsidR="003F05AC" w:rsidRPr="00D14D80" w14:paraId="6D6E32A1" w14:textId="77777777" w:rsidTr="00CC71C6">
        <w:trPr>
          <w:trHeight w:hRule="exact" w:val="374"/>
        </w:trPr>
        <w:tc>
          <w:tcPr>
            <w:tcW w:w="4230" w:type="dxa"/>
          </w:tcPr>
          <w:p w14:paraId="6D3A9BCA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C778599" w14:textId="2AAF8237" w:rsidR="003F05AC" w:rsidRPr="00D14D80" w:rsidRDefault="002D3342" w:rsidP="00AC23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4D2A1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551A75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4F3B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76F9B" w14:textId="39284A37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3,772</w:t>
            </w:r>
          </w:p>
        </w:tc>
        <w:tc>
          <w:tcPr>
            <w:tcW w:w="270" w:type="dxa"/>
          </w:tcPr>
          <w:p w14:paraId="77314DE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9863A0F" w14:textId="74C5ADAB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3,210</w:t>
            </w:r>
          </w:p>
        </w:tc>
      </w:tr>
      <w:tr w:rsidR="003F05AC" w:rsidRPr="00D14D80" w14:paraId="16CE11CD" w14:textId="77777777" w:rsidTr="00CC71C6">
        <w:trPr>
          <w:trHeight w:hRule="exact" w:val="374"/>
        </w:trPr>
        <w:tc>
          <w:tcPr>
            <w:tcW w:w="4230" w:type="dxa"/>
          </w:tcPr>
          <w:p w14:paraId="37993AE2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0C74B544" w14:textId="2A233054" w:rsidR="003F05AC" w:rsidRPr="00D14D80" w:rsidRDefault="002D3342" w:rsidP="00AC23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5A97E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82DE46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5FD6C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7D17A" w14:textId="3A7CF856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422410"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C9C2CD4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70C1F8" w14:textId="66F77516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</w:p>
        </w:tc>
      </w:tr>
      <w:tr w:rsidR="003F05AC" w:rsidRPr="00D14D80" w14:paraId="3BC909B3" w14:textId="77777777" w:rsidTr="00CC71C6">
        <w:trPr>
          <w:trHeight w:hRule="exact" w:val="374"/>
        </w:trPr>
        <w:tc>
          <w:tcPr>
            <w:tcW w:w="4230" w:type="dxa"/>
          </w:tcPr>
          <w:p w14:paraId="7A8D9C9E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5BE4D9D" w14:textId="2301D0C6" w:rsidR="003F05AC" w:rsidRPr="00D14D80" w:rsidRDefault="002D3342" w:rsidP="00AC23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B44F63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0564A26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67950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E20A9" w14:textId="3F93C4EB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1,360</w:t>
            </w:r>
          </w:p>
        </w:tc>
        <w:tc>
          <w:tcPr>
            <w:tcW w:w="270" w:type="dxa"/>
          </w:tcPr>
          <w:p w14:paraId="5FC7E6C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2ED7C5F" w14:textId="6C20484A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5E7238"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3F05AC" w:rsidRPr="00D14D80" w14:paraId="4CA4DC7C" w14:textId="77777777" w:rsidTr="00CC71C6">
        <w:trPr>
          <w:trHeight w:hRule="exact" w:val="374"/>
        </w:trPr>
        <w:tc>
          <w:tcPr>
            <w:tcW w:w="4230" w:type="dxa"/>
          </w:tcPr>
          <w:p w14:paraId="2A85F2EB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6FC4E182" w14:textId="17B2EFA2" w:rsidR="003F05AC" w:rsidRPr="00D14D80" w:rsidRDefault="002D3342" w:rsidP="00AC23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0C24A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FE6C7DA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DBE0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0D9FB" w14:textId="044D3210" w:rsidR="003F05AC" w:rsidRPr="00D14D80" w:rsidRDefault="00A87091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6477432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59231D" w14:textId="4A5BBAE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</w:tr>
      <w:tr w:rsidR="000131F1" w:rsidRPr="00D14D80" w14:paraId="5B08F723" w14:textId="77777777" w:rsidTr="00CC71C6">
        <w:trPr>
          <w:trHeight w:hRule="exact" w:val="353"/>
        </w:trPr>
        <w:tc>
          <w:tcPr>
            <w:tcW w:w="4230" w:type="dxa"/>
          </w:tcPr>
          <w:p w14:paraId="6BAB6FCA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EC840E" w14:textId="77777777" w:rsidR="000131F1" w:rsidRPr="00D14D80" w:rsidRDefault="000131F1" w:rsidP="000131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92E7A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CEA279" w14:textId="77777777" w:rsidR="000131F1" w:rsidRPr="00D14D80" w:rsidRDefault="000131F1" w:rsidP="000131F1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BF8DD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70855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77AC0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4CD15E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31F1" w:rsidRPr="00D14D80" w14:paraId="66A007A2" w14:textId="77777777" w:rsidTr="00CC71C6">
        <w:trPr>
          <w:trHeight w:hRule="exact" w:val="374"/>
        </w:trPr>
        <w:tc>
          <w:tcPr>
            <w:tcW w:w="4230" w:type="dxa"/>
          </w:tcPr>
          <w:p w14:paraId="01FDDA74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2B2345D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98F8B50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E03706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ABD7E2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5E6A6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EE3735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C8E257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D14D80" w14:paraId="30E36612" w14:textId="77777777" w:rsidTr="00CC71C6">
        <w:trPr>
          <w:trHeight w:hRule="exact" w:val="374"/>
        </w:trPr>
        <w:tc>
          <w:tcPr>
            <w:tcW w:w="4230" w:type="dxa"/>
          </w:tcPr>
          <w:p w14:paraId="2451BE80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6F05F682" w14:textId="4F86872D" w:rsidR="000131F1" w:rsidRPr="00D14D80" w:rsidRDefault="005A0145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52CEDA67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49D80F3" w14:textId="74358170" w:rsidR="000131F1" w:rsidRPr="00D14D80" w:rsidRDefault="003F05AC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968DAD3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69F7D63" w14:textId="670E2A43" w:rsidR="000131F1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A034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7D6DA0" w14:textId="77777777" w:rsidR="000131F1" w:rsidRPr="00D14D80" w:rsidRDefault="000131F1" w:rsidP="00D0493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31F1" w:rsidRPr="00D14D80" w14:paraId="205B15B1" w14:textId="77777777" w:rsidTr="00CC71C6">
        <w:trPr>
          <w:trHeight w:hRule="exact" w:val="344"/>
        </w:trPr>
        <w:tc>
          <w:tcPr>
            <w:tcW w:w="4230" w:type="dxa"/>
          </w:tcPr>
          <w:p w14:paraId="1ECF9D4D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DD267DE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BE781C5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B6A3F66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60F2E47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F6F4E4E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C1BF17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770BF24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131F1" w:rsidRPr="00D14D80" w14:paraId="7B7B5EC0" w14:textId="77777777" w:rsidTr="00CC71C6">
        <w:trPr>
          <w:trHeight w:hRule="exact" w:val="374"/>
        </w:trPr>
        <w:tc>
          <w:tcPr>
            <w:tcW w:w="4230" w:type="dxa"/>
          </w:tcPr>
          <w:p w14:paraId="615BF73F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02924D3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5766C92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30068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AC61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CF3AF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BD5060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C13782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D14D80" w14:paraId="7007D5E4" w14:textId="77777777" w:rsidTr="00CC71C6">
        <w:trPr>
          <w:trHeight w:hRule="exact" w:val="374"/>
        </w:trPr>
        <w:tc>
          <w:tcPr>
            <w:tcW w:w="4230" w:type="dxa"/>
          </w:tcPr>
          <w:p w14:paraId="46EED480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535B09F1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6993B6A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F893BAF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C36ACF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76E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0FE89E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5BC7A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F05AC" w:rsidRPr="00D14D80" w14:paraId="170FB444" w14:textId="77777777" w:rsidTr="000131F1">
        <w:trPr>
          <w:trHeight w:hRule="exact" w:val="389"/>
        </w:trPr>
        <w:tc>
          <w:tcPr>
            <w:tcW w:w="4230" w:type="dxa"/>
          </w:tcPr>
          <w:p w14:paraId="77A585CF" w14:textId="77777777" w:rsidR="003F05AC" w:rsidRPr="00D14D80" w:rsidRDefault="003F05AC" w:rsidP="003F05AC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40B4B50" w14:textId="3D37F24E" w:rsidR="003F05AC" w:rsidRPr="00D14D80" w:rsidRDefault="005A0145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14,977</w:t>
            </w:r>
          </w:p>
        </w:tc>
        <w:tc>
          <w:tcPr>
            <w:tcW w:w="243" w:type="dxa"/>
          </w:tcPr>
          <w:p w14:paraId="6055124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AC16CC" w14:textId="6BF65D46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14,862</w:t>
            </w:r>
          </w:p>
        </w:tc>
        <w:tc>
          <w:tcPr>
            <w:tcW w:w="270" w:type="dxa"/>
          </w:tcPr>
          <w:p w14:paraId="76F36F7D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91760" w14:textId="38BE0D20" w:rsidR="003F05AC" w:rsidRPr="00D14D80" w:rsidRDefault="005A0145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13,417</w:t>
            </w:r>
          </w:p>
        </w:tc>
        <w:tc>
          <w:tcPr>
            <w:tcW w:w="270" w:type="dxa"/>
          </w:tcPr>
          <w:p w14:paraId="1BD2BF94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C546C" w14:textId="50A970BC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13,307</w:t>
            </w:r>
          </w:p>
        </w:tc>
      </w:tr>
      <w:tr w:rsidR="003F05AC" w:rsidRPr="00D14D80" w14:paraId="384F1E44" w14:textId="77777777" w:rsidTr="00CC71C6">
        <w:trPr>
          <w:trHeight w:hRule="exact" w:val="374"/>
        </w:trPr>
        <w:tc>
          <w:tcPr>
            <w:tcW w:w="4230" w:type="dxa"/>
          </w:tcPr>
          <w:p w14:paraId="50834016" w14:textId="77777777" w:rsidR="003F05AC" w:rsidRPr="00D14D80" w:rsidRDefault="003F05AC" w:rsidP="003F05AC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3E6C59" w14:textId="3F6B615D" w:rsidR="003F05AC" w:rsidRPr="00D14D80" w:rsidRDefault="005A0145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43" w:type="dxa"/>
          </w:tcPr>
          <w:p w14:paraId="33CF82CD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D9BE9A" w14:textId="7939A7D6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4E71E267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55B3" w14:textId="245A0935" w:rsidR="003F05AC" w:rsidRPr="00D14D80" w:rsidRDefault="005A0145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6E6F640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5E577D" w14:textId="0D98E2C0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</w:tr>
      <w:tr w:rsidR="003F05AC" w:rsidRPr="00D14D80" w14:paraId="1CC00933" w14:textId="77777777" w:rsidTr="00CC71C6">
        <w:trPr>
          <w:trHeight w:hRule="exact" w:val="374"/>
        </w:trPr>
        <w:tc>
          <w:tcPr>
            <w:tcW w:w="4230" w:type="dxa"/>
          </w:tcPr>
          <w:p w14:paraId="4E48F7F6" w14:textId="77777777" w:rsidR="003F05AC" w:rsidRPr="00D14D80" w:rsidRDefault="003F05AC" w:rsidP="003F05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05D695D" w14:textId="61B76FFB" w:rsidR="003F05AC" w:rsidRPr="00D14D80" w:rsidRDefault="005A0145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15,233</w:t>
            </w:r>
          </w:p>
        </w:tc>
        <w:tc>
          <w:tcPr>
            <w:tcW w:w="243" w:type="dxa"/>
          </w:tcPr>
          <w:p w14:paraId="7A9FFC2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69A8A63" w14:textId="7EBA2EDE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15,089</w:t>
            </w:r>
          </w:p>
        </w:tc>
        <w:tc>
          <w:tcPr>
            <w:tcW w:w="270" w:type="dxa"/>
          </w:tcPr>
          <w:p w14:paraId="51BBE6C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1794C" w14:textId="0721CA57" w:rsidR="003F05AC" w:rsidRPr="00D14D80" w:rsidRDefault="005A0145" w:rsidP="003F05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13,673</w:t>
            </w:r>
          </w:p>
        </w:tc>
        <w:tc>
          <w:tcPr>
            <w:tcW w:w="270" w:type="dxa"/>
          </w:tcPr>
          <w:p w14:paraId="57E72F00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B02FD66" w14:textId="4CD75488" w:rsidR="003F05AC" w:rsidRPr="00D14D80" w:rsidRDefault="003F05AC" w:rsidP="003F05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13,534</w:t>
            </w:r>
          </w:p>
        </w:tc>
      </w:tr>
      <w:tr w:rsidR="000131F1" w:rsidRPr="00D14D80" w14:paraId="7F324B86" w14:textId="77777777" w:rsidTr="00CC71C6">
        <w:trPr>
          <w:trHeight w:hRule="exact" w:val="356"/>
        </w:trPr>
        <w:tc>
          <w:tcPr>
            <w:tcW w:w="4230" w:type="dxa"/>
          </w:tcPr>
          <w:p w14:paraId="0E2DA686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5A109D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3C17C7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68DE5F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27BB62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4C530D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AF942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D92328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2688A1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544CD3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4074E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1690E35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652DD0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3F6EE5F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3AA9F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557631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A42D3C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468452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D14D80" w14:paraId="26C6BE17" w14:textId="77777777" w:rsidTr="00CC71C6">
        <w:trPr>
          <w:trHeight w:hRule="exact" w:val="374"/>
        </w:trPr>
        <w:tc>
          <w:tcPr>
            <w:tcW w:w="4230" w:type="dxa"/>
          </w:tcPr>
          <w:p w14:paraId="478849C4" w14:textId="77777777" w:rsidR="000131F1" w:rsidRPr="00D14D80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5282C83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486C13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B6723A4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2576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CB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09EE5B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09EC9A" w14:textId="77777777" w:rsidR="000131F1" w:rsidRPr="00D14D80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F05AC" w:rsidRPr="00D14D80" w14:paraId="6AFF08A7" w14:textId="77777777" w:rsidTr="00CC71C6">
        <w:trPr>
          <w:trHeight w:hRule="exact" w:val="374"/>
        </w:trPr>
        <w:tc>
          <w:tcPr>
            <w:tcW w:w="4230" w:type="dxa"/>
          </w:tcPr>
          <w:p w14:paraId="317752A5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49AA590F" w14:textId="35075B1A" w:rsidR="003F05AC" w:rsidRPr="00D14D80" w:rsidRDefault="00434A5D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1,997,713</w:t>
            </w:r>
          </w:p>
        </w:tc>
        <w:tc>
          <w:tcPr>
            <w:tcW w:w="243" w:type="dxa"/>
          </w:tcPr>
          <w:p w14:paraId="27277B7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0B8C7CB" w14:textId="1C130D00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1,923,525</w:t>
            </w:r>
          </w:p>
        </w:tc>
        <w:tc>
          <w:tcPr>
            <w:tcW w:w="270" w:type="dxa"/>
          </w:tcPr>
          <w:p w14:paraId="3BD593BC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156BC" w14:textId="3B3B6DB2" w:rsidR="003F05AC" w:rsidRPr="00D14D80" w:rsidRDefault="007342FD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20,207</w:t>
            </w:r>
          </w:p>
        </w:tc>
        <w:tc>
          <w:tcPr>
            <w:tcW w:w="270" w:type="dxa"/>
          </w:tcPr>
          <w:p w14:paraId="61B9300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75670C" w14:textId="4491FCCC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27,725</w:t>
            </w:r>
          </w:p>
        </w:tc>
      </w:tr>
      <w:tr w:rsidR="00F82AFA" w:rsidRPr="00D14D80" w14:paraId="32DF989B" w14:textId="77777777" w:rsidTr="00CC71C6">
        <w:trPr>
          <w:trHeight w:hRule="exact" w:val="374"/>
        </w:trPr>
        <w:tc>
          <w:tcPr>
            <w:tcW w:w="4230" w:type="dxa"/>
          </w:tcPr>
          <w:p w14:paraId="5A780BF7" w14:textId="0C694CC2" w:rsidR="00F82AFA" w:rsidRPr="00D14D80" w:rsidRDefault="00F82AFA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  <w:shd w:val="clear" w:color="auto" w:fill="auto"/>
          </w:tcPr>
          <w:p w14:paraId="4A6FE08A" w14:textId="4F4B02CF" w:rsidR="00F82AFA" w:rsidRPr="00D14D80" w:rsidRDefault="00F82AFA" w:rsidP="00AC23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105F7DB" w14:textId="77777777" w:rsidR="00F82AFA" w:rsidRPr="00D14D80" w:rsidRDefault="00F82AFA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D0271B7" w14:textId="35F5B7C9" w:rsidR="00F82AFA" w:rsidRPr="00D14D80" w:rsidRDefault="00F82AFA" w:rsidP="00F82A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70" w:type="dxa"/>
          </w:tcPr>
          <w:p w14:paraId="01D13534" w14:textId="77777777" w:rsidR="00F82AFA" w:rsidRPr="00D14D80" w:rsidRDefault="00F82AFA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D4189E" w14:textId="77777777" w:rsidR="00F82AFA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  <w:p w14:paraId="51F2B673" w14:textId="2819D383" w:rsidR="00663E65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4E3A36" w14:textId="77777777" w:rsidR="00F82AFA" w:rsidRPr="00D14D80" w:rsidRDefault="00F82AFA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1C11B1" w14:textId="20EBCC96" w:rsidR="00F82AFA" w:rsidRPr="00D14D80" w:rsidRDefault="00F82AFA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</w:tr>
      <w:tr w:rsidR="003F05AC" w:rsidRPr="00D14D80" w14:paraId="656FF461" w14:textId="77777777" w:rsidTr="00CC71C6">
        <w:trPr>
          <w:trHeight w:hRule="exact" w:val="374"/>
        </w:trPr>
        <w:tc>
          <w:tcPr>
            <w:tcW w:w="4230" w:type="dxa"/>
          </w:tcPr>
          <w:p w14:paraId="54FBF1F1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07D8D61" w14:textId="62B09904" w:rsidR="003F05AC" w:rsidRPr="00D14D80" w:rsidRDefault="00434A5D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11,755</w:t>
            </w:r>
          </w:p>
        </w:tc>
        <w:tc>
          <w:tcPr>
            <w:tcW w:w="243" w:type="dxa"/>
          </w:tcPr>
          <w:p w14:paraId="4BA5B27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EBCF645" w14:textId="317CD0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9,731</w:t>
            </w:r>
          </w:p>
        </w:tc>
        <w:tc>
          <w:tcPr>
            <w:tcW w:w="270" w:type="dxa"/>
          </w:tcPr>
          <w:p w14:paraId="224089E3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6949F" w14:textId="40C11893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0525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D54488C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05AC" w:rsidRPr="00D14D80" w14:paraId="647A574E" w14:textId="77777777" w:rsidTr="00CC71C6">
        <w:trPr>
          <w:trHeight w:hRule="exact" w:val="374"/>
        </w:trPr>
        <w:tc>
          <w:tcPr>
            <w:tcW w:w="4230" w:type="dxa"/>
          </w:tcPr>
          <w:p w14:paraId="12FF1F0F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057328D" w14:textId="1B24C6F7" w:rsidR="003F05AC" w:rsidRPr="00D14D80" w:rsidRDefault="00434A5D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7,237</w:t>
            </w:r>
          </w:p>
        </w:tc>
        <w:tc>
          <w:tcPr>
            <w:tcW w:w="243" w:type="dxa"/>
          </w:tcPr>
          <w:p w14:paraId="0C3B3C9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903FE0" w14:textId="30770CFA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7,706</w:t>
            </w:r>
          </w:p>
        </w:tc>
        <w:tc>
          <w:tcPr>
            <w:tcW w:w="270" w:type="dxa"/>
          </w:tcPr>
          <w:p w14:paraId="53EF581B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3D495" w14:textId="4AD89B91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CF2AA0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A31571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05AC" w:rsidRPr="00D14D80" w14:paraId="6F13CB66" w14:textId="77777777" w:rsidTr="00CC71C6">
        <w:trPr>
          <w:trHeight w:hRule="exact" w:val="374"/>
        </w:trPr>
        <w:tc>
          <w:tcPr>
            <w:tcW w:w="4230" w:type="dxa"/>
          </w:tcPr>
          <w:p w14:paraId="44744193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3B047001" w14:textId="58F52E7E" w:rsidR="003F05AC" w:rsidRPr="00D14D80" w:rsidRDefault="00434A5D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1,741</w:t>
            </w:r>
          </w:p>
        </w:tc>
        <w:tc>
          <w:tcPr>
            <w:tcW w:w="243" w:type="dxa"/>
          </w:tcPr>
          <w:p w14:paraId="3449BAC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8EDA55" w14:textId="55ED0BBE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70" w:type="dxa"/>
          </w:tcPr>
          <w:p w14:paraId="025A9C4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A7934" w14:textId="72D4E430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8B42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A535F5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05AC" w:rsidRPr="00D14D80" w14:paraId="3C8F07A5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56EE843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6AD134DE" w14:textId="4256318D" w:rsidR="003F05AC" w:rsidRPr="00D14D80" w:rsidRDefault="00434A5D" w:rsidP="003F05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43" w:type="dxa"/>
            <w:shd w:val="clear" w:color="auto" w:fill="auto"/>
          </w:tcPr>
          <w:p w14:paraId="76E62361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E82E74" w14:textId="4B1D3FFD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674B1FD5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112CC8" w14:textId="6C42EF75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FDEE7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E47337C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05AC" w:rsidRPr="00D14D80" w14:paraId="5A687930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625187C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68293B30" w14:textId="43D7E7FA" w:rsidR="003F05AC" w:rsidRPr="00D14D80" w:rsidRDefault="005A0145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43" w:type="dxa"/>
            <w:shd w:val="clear" w:color="auto" w:fill="auto"/>
          </w:tcPr>
          <w:p w14:paraId="10D0A118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C0C47A" w14:textId="1798C158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343E3CFC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66005" w14:textId="5EE95C9B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E7CCE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A56AE46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05AC" w:rsidRPr="00D14D80" w14:paraId="335FA6E1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4FE0465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FFB8E5A" w14:textId="113AE377" w:rsidR="003F05AC" w:rsidRPr="00D14D80" w:rsidRDefault="007342FD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3,887</w:t>
            </w:r>
          </w:p>
        </w:tc>
        <w:tc>
          <w:tcPr>
            <w:tcW w:w="243" w:type="dxa"/>
            <w:shd w:val="clear" w:color="auto" w:fill="auto"/>
          </w:tcPr>
          <w:p w14:paraId="0090EFAF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5347D002" w14:textId="16AF9215" w:rsidR="003F05AC" w:rsidRPr="00D14D80" w:rsidRDefault="003F05AC" w:rsidP="003F05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2,319</w:t>
            </w:r>
          </w:p>
        </w:tc>
        <w:tc>
          <w:tcPr>
            <w:tcW w:w="270" w:type="dxa"/>
            <w:shd w:val="clear" w:color="auto" w:fill="auto"/>
          </w:tcPr>
          <w:p w14:paraId="0503C8DA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3D1641" w14:textId="39927EF3" w:rsidR="003F05AC" w:rsidRPr="00D14D80" w:rsidRDefault="00663E65" w:rsidP="00C075A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BAB42" w14:textId="77777777" w:rsidR="003F05AC" w:rsidRPr="00D14D80" w:rsidRDefault="003F05AC" w:rsidP="003F05A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835CF55" w14:textId="77777777" w:rsidR="003F05AC" w:rsidRPr="00D14D80" w:rsidRDefault="003F05AC" w:rsidP="00D049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52FCB6D" w14:textId="77777777" w:rsidR="002A46A7" w:rsidRPr="00D14D80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1D94C841" w:rsidR="00907567" w:rsidRPr="00D14D80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14D8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151.93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7</w:t>
      </w:r>
      <w:r w:rsidR="001A0AFD" w:rsidRPr="00D14D80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2567</w:t>
      </w:r>
    </w:p>
    <w:p w14:paraId="2625838C" w14:textId="77777777" w:rsidR="00B222E2" w:rsidRPr="00D14D80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C3BC690" w14:textId="7D793621" w:rsidR="004F312E" w:rsidRPr="00D14D80" w:rsidRDefault="004F312E" w:rsidP="008F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14D8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2566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="009B2BA1" w:rsidRPr="00D14D80">
        <w:rPr>
          <w:rFonts w:asciiTheme="majorBidi" w:hAnsiTheme="majorBidi" w:cstheme="majorBidi"/>
          <w:sz w:val="28"/>
          <w:szCs w:val="28"/>
          <w:lang w:eastAsia="ja-JP"/>
        </w:rPr>
        <w:t>0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D14D80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D14D80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D14D80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D14D80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D14D80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1A6EA912" w14:textId="77777777" w:rsidR="00BC46D9" w:rsidRPr="006E6E1E" w:rsidRDefault="00BC46D9" w:rsidP="008F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2E1E936A" w14:textId="2166B04A" w:rsidR="008F0D33" w:rsidRPr="00D14D80" w:rsidRDefault="00BC46D9" w:rsidP="00BC4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D14D80">
        <w:rPr>
          <w:rFonts w:asciiTheme="majorBidi" w:hAnsiTheme="majorBidi" w:hint="cs"/>
          <w:spacing w:val="6"/>
          <w:sz w:val="28"/>
          <w:szCs w:val="28"/>
          <w:cs/>
        </w:rPr>
        <w:t>บริษัท</w:t>
      </w:r>
      <w:r w:rsidRPr="00D14D80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D14D80">
        <w:rPr>
          <w:rFonts w:asciiTheme="majorBidi" w:hAnsiTheme="majorBidi" w:hint="cs"/>
          <w:spacing w:val="6"/>
          <w:sz w:val="28"/>
          <w:szCs w:val="28"/>
          <w:cs/>
        </w:rPr>
        <w:t>สุราษฎร์ซีฟู้ดส์</w:t>
      </w:r>
      <w:r w:rsidRPr="00D14D80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D14D80">
        <w:rPr>
          <w:rFonts w:asciiTheme="majorBidi" w:hAnsiTheme="majorBidi" w:hint="cs"/>
          <w:spacing w:val="6"/>
          <w:sz w:val="28"/>
          <w:szCs w:val="28"/>
          <w:cs/>
        </w:rPr>
        <w:t>จำกัด</w:t>
      </w:r>
      <w:r w:rsidRPr="00D14D80">
        <w:rPr>
          <w:rFonts w:asciiTheme="majorBidi" w:hAnsiTheme="majorBidi" w:cstheme="majorBidi"/>
          <w:spacing w:val="6"/>
          <w:sz w:val="28"/>
          <w:szCs w:val="28"/>
          <w:cs/>
        </w:rPr>
        <w:t>)</w:t>
      </w:r>
      <w:r w:rsidRPr="00D14D8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23.45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22.26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1.19 </w:t>
      </w:r>
      <w:r w:rsidRPr="00D14D8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D14D80">
        <w:rPr>
          <w:rFonts w:asciiTheme="majorBidi" w:hAnsiTheme="majorBidi" w:cstheme="majorBidi" w:hint="cs"/>
          <w:sz w:val="28"/>
          <w:szCs w:val="28"/>
          <w:cs/>
          <w:lang w:eastAsia="ja-JP"/>
        </w:rPr>
        <w:t>มิถุนายน</w:t>
      </w:r>
      <w:r w:rsidRPr="00D14D80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41652831" w14:textId="77777777" w:rsidR="00BC46D9" w:rsidRPr="006E6E1E" w:rsidRDefault="00BC46D9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6B824137" w14:textId="2B5D08A6" w:rsidR="004F312E" w:rsidRPr="00D14D80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4D8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05AC" w:rsidRPr="00D14D80">
        <w:rPr>
          <w:rFonts w:asciiTheme="majorBidi" w:hAnsiTheme="majorBidi" w:cstheme="majorBidi"/>
          <w:sz w:val="28"/>
          <w:szCs w:val="28"/>
        </w:rPr>
        <w:t xml:space="preserve">30 </w:t>
      </w:r>
      <w:r w:rsidR="003F05AC" w:rsidRPr="00D14D80">
        <w:rPr>
          <w:rFonts w:asciiTheme="majorBidi" w:hAnsiTheme="majorBidi" w:hint="cs"/>
          <w:sz w:val="28"/>
          <w:szCs w:val="28"/>
          <w:cs/>
        </w:rPr>
        <w:t>มิถุนายน</w:t>
      </w:r>
      <w:r w:rsidR="003F05AC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0131F1" w:rsidRPr="00D14D80">
        <w:rPr>
          <w:rFonts w:asciiTheme="majorBidi" w:hAnsiTheme="majorBidi" w:cstheme="majorBidi"/>
          <w:sz w:val="28"/>
          <w:szCs w:val="28"/>
        </w:rPr>
        <w:t>2567</w:t>
      </w:r>
      <w:r w:rsidRPr="00D14D80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D14D80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D14D80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D14D80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D14D80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="005E7238" w:rsidRPr="00D14D80">
        <w:rPr>
          <w:rFonts w:asciiTheme="majorBidi" w:hAnsiTheme="majorBidi" w:cstheme="majorBidi"/>
          <w:sz w:val="28"/>
          <w:szCs w:val="28"/>
        </w:rPr>
        <w:t>6.8</w:t>
      </w:r>
      <w:r w:rsidR="00CE6E82"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14D80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D14D8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14D8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131F1" w:rsidRPr="00D14D80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D14D80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D14D8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D14D80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6E6E1E" w:rsidRDefault="003F7D5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24A3481C" w14:textId="2980E6F9" w:rsidR="004F312E" w:rsidRPr="00D14D80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4D80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D14D80">
        <w:rPr>
          <w:rFonts w:asciiTheme="majorBidi" w:hAnsiTheme="majorBidi" w:hint="cs"/>
          <w:sz w:val="28"/>
          <w:szCs w:val="28"/>
          <w:cs/>
        </w:rPr>
        <w:t>ณ</w:t>
      </w:r>
      <w:r w:rsidR="00764E95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D14D80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D14D80">
        <w:rPr>
          <w:rFonts w:asciiTheme="majorBidi" w:hAnsiTheme="majorBidi"/>
          <w:sz w:val="28"/>
          <w:szCs w:val="28"/>
        </w:rPr>
        <w:t>30</w:t>
      </w:r>
      <w:r w:rsidR="003F05AC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D14D80">
        <w:rPr>
          <w:rFonts w:asciiTheme="majorBidi" w:hAnsiTheme="majorBidi" w:hint="cs"/>
          <w:sz w:val="28"/>
          <w:szCs w:val="28"/>
          <w:cs/>
        </w:rPr>
        <w:t>มิถุนายน</w:t>
      </w:r>
      <w:r w:rsidR="003F05AC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</w:rPr>
        <w:t>256</w:t>
      </w:r>
      <w:r w:rsidR="000131F1" w:rsidRPr="00D14D80">
        <w:rPr>
          <w:rFonts w:asciiTheme="majorBidi" w:hAnsiTheme="majorBidi" w:cstheme="majorBidi"/>
          <w:sz w:val="28"/>
          <w:szCs w:val="28"/>
        </w:rPr>
        <w:t>7</w:t>
      </w:r>
      <w:r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</w:rPr>
        <w:t>และ</w:t>
      </w:r>
      <w:r w:rsidRPr="00D14D80">
        <w:rPr>
          <w:rFonts w:asciiTheme="majorBidi" w:hAnsiTheme="majorBidi" w:cstheme="majorBidi"/>
          <w:sz w:val="28"/>
          <w:szCs w:val="28"/>
        </w:rPr>
        <w:t xml:space="preserve"> 31</w:t>
      </w:r>
      <w:r w:rsidRPr="00D14D8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14D80">
        <w:rPr>
          <w:rFonts w:asciiTheme="majorBidi" w:hAnsiTheme="majorBidi" w:cstheme="majorBidi"/>
          <w:sz w:val="28"/>
          <w:szCs w:val="28"/>
        </w:rPr>
        <w:t>256</w:t>
      </w:r>
      <w:r w:rsidR="000131F1" w:rsidRPr="00D14D80">
        <w:rPr>
          <w:rFonts w:asciiTheme="majorBidi" w:hAnsiTheme="majorBidi" w:cstheme="majorBidi"/>
          <w:sz w:val="28"/>
          <w:szCs w:val="28"/>
        </w:rPr>
        <w:t>6</w:t>
      </w:r>
      <w:r w:rsidRPr="00D14D80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6E6E1E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D14D80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D14D80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D14D80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D14D80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D14D80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D14D80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2B678AA1" w:rsidR="000131F1" w:rsidRPr="00D14D80" w:rsidRDefault="003F05AC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7CA4832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0131F1" w:rsidRPr="00D14D80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1723828F" w:rsidR="000131F1" w:rsidRPr="00D14D80" w:rsidRDefault="003F05AC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14:paraId="3A63D62A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08E91E60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131F1" w:rsidRPr="00D14D80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729CC681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B666960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395DBA59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1254639" w14:textId="77777777" w:rsidR="000131F1" w:rsidRPr="00D14D80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309D0A3F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C8FC8A7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531A32B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D14D80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D14D80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131F1" w:rsidRPr="00D14D80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D3A1C" w:rsidRPr="00D14D80" w14:paraId="59346CD8" w14:textId="77777777" w:rsidTr="000D42E5">
        <w:tc>
          <w:tcPr>
            <w:tcW w:w="3690" w:type="dxa"/>
          </w:tcPr>
          <w:p w14:paraId="67D1C35C" w14:textId="77777777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441D058C" w:rsidR="00FD3A1C" w:rsidRPr="00D14D80" w:rsidRDefault="00663E65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4DD8A28C" w:rsidR="00FD3A1C" w:rsidRPr="00D14D80" w:rsidRDefault="00FD3A1C" w:rsidP="00D004B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1765B334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58,095</w:t>
            </w:r>
          </w:p>
        </w:tc>
        <w:tc>
          <w:tcPr>
            <w:tcW w:w="262" w:type="dxa"/>
          </w:tcPr>
          <w:p w14:paraId="60CD8B5B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3DE740DD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57,753</w:t>
            </w:r>
          </w:p>
        </w:tc>
      </w:tr>
      <w:tr w:rsidR="00FD3A1C" w:rsidRPr="00D14D80" w14:paraId="379E6696" w14:textId="77777777" w:rsidTr="000D42E5">
        <w:tc>
          <w:tcPr>
            <w:tcW w:w="3690" w:type="dxa"/>
          </w:tcPr>
          <w:p w14:paraId="4B4088D6" w14:textId="77777777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34A83637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214,806</w:t>
            </w:r>
          </w:p>
        </w:tc>
        <w:tc>
          <w:tcPr>
            <w:tcW w:w="270" w:type="dxa"/>
          </w:tcPr>
          <w:p w14:paraId="5A9C87F1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AE0B8AB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30458F4D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7D3444C5" w:rsidR="00FD3A1C" w:rsidRPr="00D14D80" w:rsidRDefault="006A7CA4" w:rsidP="006A7C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</w:t>
            </w:r>
            <w:r w:rsidR="00EA41C4"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</w:tcPr>
          <w:p w14:paraId="00DF3E49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6BB0234B" w:rsidR="00FD3A1C" w:rsidRPr="00D14D80" w:rsidRDefault="00FD3A1C" w:rsidP="00CF59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A1C" w:rsidRPr="00D14D80" w14:paraId="6410462C" w14:textId="77777777" w:rsidTr="000D42E5">
        <w:tc>
          <w:tcPr>
            <w:tcW w:w="3690" w:type="dxa"/>
          </w:tcPr>
          <w:p w14:paraId="52D256E7" w14:textId="77777777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5CE0200F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214,806</w:t>
            </w:r>
          </w:p>
        </w:tc>
        <w:tc>
          <w:tcPr>
            <w:tcW w:w="270" w:type="dxa"/>
          </w:tcPr>
          <w:p w14:paraId="0516DE3A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6A19297F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1F9CA56D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686D19C3" w:rsidR="00FD3A1C" w:rsidRPr="00D14D80" w:rsidRDefault="006A7CA4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F82AFA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EA41C4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</w:tcPr>
          <w:p w14:paraId="56C35C72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5F46D93F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57,753</w:t>
            </w:r>
          </w:p>
        </w:tc>
      </w:tr>
      <w:tr w:rsidR="000D42E5" w:rsidRPr="00D14D80" w14:paraId="0C66B3D0" w14:textId="77777777" w:rsidTr="000D42E5">
        <w:trPr>
          <w:trHeight w:hRule="exact" w:val="221"/>
        </w:trPr>
        <w:tc>
          <w:tcPr>
            <w:tcW w:w="3690" w:type="dxa"/>
          </w:tcPr>
          <w:p w14:paraId="081BC99A" w14:textId="74B23CA3" w:rsidR="000D42E5" w:rsidRPr="00D14D80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2D11D890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5DCCBF5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A63F0A6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5713DBD5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</w:tcPr>
          <w:p w14:paraId="2FE557D1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D42E5" w:rsidRPr="00D14D80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462320F7" w:rsidR="000D42E5" w:rsidRPr="00D14D80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F165CF2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3A1C" w:rsidRPr="00D14D80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286A9A76" w:rsidR="00FD3A1C" w:rsidRPr="00D14D80" w:rsidRDefault="00663E65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110CA21" w:rsidR="00FD3A1C" w:rsidRPr="00D14D80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6D6595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2EF1040F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2,018</w:t>
            </w:r>
          </w:p>
        </w:tc>
        <w:tc>
          <w:tcPr>
            <w:tcW w:w="262" w:type="dxa"/>
          </w:tcPr>
          <w:p w14:paraId="7420042A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1440B024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86,822</w:t>
            </w:r>
          </w:p>
        </w:tc>
      </w:tr>
      <w:tr w:rsidR="00FD3A1C" w:rsidRPr="00D14D80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1AAF436E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0D169136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5C273F0F" w:rsidR="00FD3A1C" w:rsidRPr="00D14D80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529320A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1A10544C" w:rsidR="00FD3A1C" w:rsidRPr="00D14D80" w:rsidRDefault="00AC231F" w:rsidP="00CF59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0B21DD6" w:rsidR="00FD3A1C" w:rsidRPr="00D14D80" w:rsidRDefault="00FD3A1C" w:rsidP="00CF59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3A1C" w:rsidRPr="00D14D80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FD3A1C" w:rsidRPr="00D14D80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21CF19E2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4C9F8E63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68AB11F1" w:rsidR="00FD3A1C" w:rsidRPr="00D14D80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AFC8BF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0AAFDE11" w:rsidR="00FD3A1C" w:rsidRPr="00D14D80" w:rsidRDefault="00F82AFA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2,018</w:t>
            </w:r>
          </w:p>
        </w:tc>
        <w:tc>
          <w:tcPr>
            <w:tcW w:w="262" w:type="dxa"/>
          </w:tcPr>
          <w:p w14:paraId="558DFD58" w14:textId="77777777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1C2F5C88" w:rsidR="00FD3A1C" w:rsidRPr="00D14D80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86,822</w:t>
            </w:r>
          </w:p>
        </w:tc>
      </w:tr>
      <w:tr w:rsidR="000D42E5" w:rsidRPr="00D14D80" w14:paraId="226A1B2B" w14:textId="77777777" w:rsidTr="000D42E5">
        <w:trPr>
          <w:trHeight w:hRule="exact" w:val="248"/>
        </w:trPr>
        <w:tc>
          <w:tcPr>
            <w:tcW w:w="3690" w:type="dxa"/>
          </w:tcPr>
          <w:p w14:paraId="06FE5E53" w14:textId="77777777" w:rsidR="000D42E5" w:rsidRPr="00D14D80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FA3B5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0D42E5" w:rsidRPr="00D14D80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0D42E5" w:rsidRPr="00D14D80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0D42E5" w:rsidRPr="00D14D80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D14D80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BC2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01AA1F58" w:rsidR="00342BC2" w:rsidRPr="00342BC2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76812BC3" w:rsidR="00342BC2" w:rsidRPr="00342BC2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FC1B1F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64DB29F2" w:rsidR="00342BC2" w:rsidRPr="00342BC2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47</w:t>
            </w:r>
            <w:r w:rsidR="003E01DD">
              <w:rPr>
                <w:rFonts w:asciiTheme="majorBidi" w:hAnsiTheme="majorBidi"/>
                <w:sz w:val="28"/>
                <w:szCs w:val="28"/>
                <w:lang w:val="en-US" w:bidi="th-TH"/>
              </w:rPr>
              <w:t>,5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="00342BC2" w:rsidRPr="00342BC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46296F85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42E87645" w:rsidR="00342BC2" w:rsidRPr="00342BC2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47</w:t>
            </w:r>
            <w:r w:rsidR="00342BC2" w:rsidRPr="00342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1DD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="00342BC2" w:rsidRPr="00342BC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342BC2" w:rsidRPr="00D14D80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BC2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2AB68078" w:rsidR="00342BC2" w:rsidRPr="00342BC2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366B37FD" w:rsidR="00342BC2" w:rsidRPr="00342BC2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21D07F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23FCEFCA" w:rsidR="00342BC2" w:rsidRPr="00342BC2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133</w:t>
            </w:r>
            <w:r w:rsidR="00342BC2" w:rsidRPr="00342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342BC2" w:rsidRPr="00342BC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2001FB42" w14:textId="77777777" w:rsidR="00342BC2" w:rsidRPr="00342BC2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59FC4588" w:rsidR="00342BC2" w:rsidRPr="00342BC2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133</w:t>
            </w:r>
            <w:r w:rsidR="00342BC2" w:rsidRPr="00342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342BC2" w:rsidRPr="00342BC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342BC2" w:rsidRPr="00D14D80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1CB4691A" w:rsidR="00342BC2" w:rsidRPr="00D14D80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18331616" w:rsidR="00342BC2" w:rsidRPr="00D14D80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4780326C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  <w:tc>
          <w:tcPr>
            <w:tcW w:w="262" w:type="dxa"/>
          </w:tcPr>
          <w:p w14:paraId="4C6A9A6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18DC2746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342BC2" w:rsidRPr="00D14D80" w14:paraId="38E7B605" w14:textId="77777777" w:rsidTr="000D42E5">
        <w:trPr>
          <w:trHeight w:val="152"/>
        </w:trPr>
        <w:tc>
          <w:tcPr>
            <w:tcW w:w="3690" w:type="dxa"/>
          </w:tcPr>
          <w:p w14:paraId="3A87FA3D" w14:textId="0E490F34" w:rsidR="003E01DD" w:rsidRPr="00D14D80" w:rsidRDefault="003E01DD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0D97CB82" w14:textId="539EBD8B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E160B6E" w14:textId="3C84F459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42BC2" w:rsidRPr="00D14D80" w14:paraId="39A8D541" w14:textId="77777777" w:rsidTr="000D42E5">
        <w:tc>
          <w:tcPr>
            <w:tcW w:w="3690" w:type="dxa"/>
          </w:tcPr>
          <w:p w14:paraId="5DA42D07" w14:textId="39711AAE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D14D80" w14:paraId="5DA389EE" w14:textId="77777777" w:rsidTr="000D42E5">
        <w:tc>
          <w:tcPr>
            <w:tcW w:w="3690" w:type="dxa"/>
          </w:tcPr>
          <w:p w14:paraId="68AAE727" w14:textId="4D8D4F18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5030C1D1" w:rsidR="00342BC2" w:rsidRPr="00D14D80" w:rsidRDefault="00342BC2" w:rsidP="00342BC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3FF7B7A5" w:rsidR="00342BC2" w:rsidRPr="00D14D80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798851AE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4172C8E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068D6E81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</w:t>
            </w:r>
          </w:p>
        </w:tc>
      </w:tr>
      <w:tr w:rsidR="00342BC2" w:rsidRPr="00D14D80" w14:paraId="4A9B0D90" w14:textId="77777777" w:rsidTr="000D42E5">
        <w:tc>
          <w:tcPr>
            <w:tcW w:w="3690" w:type="dxa"/>
          </w:tcPr>
          <w:p w14:paraId="2C3EB88E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1F357658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270" w:type="dxa"/>
          </w:tcPr>
          <w:p w14:paraId="5A4EBE7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1D4D021F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53F9CF2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7DB2697B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AD50CA6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D14D80" w14:paraId="11249602" w14:textId="77777777" w:rsidTr="000D42E5">
        <w:tc>
          <w:tcPr>
            <w:tcW w:w="3690" w:type="dxa"/>
          </w:tcPr>
          <w:p w14:paraId="39641791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7B643D6E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270" w:type="dxa"/>
          </w:tcPr>
          <w:p w14:paraId="36420C3D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2E571630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0489F9CA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40859BD4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10D16AEE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A532893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4D80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</w:tr>
      <w:tr w:rsidR="00342BC2" w:rsidRPr="00D14D80" w14:paraId="2F6BC09C" w14:textId="77777777" w:rsidTr="000D42E5">
        <w:trPr>
          <w:trHeight w:val="197"/>
        </w:trPr>
        <w:tc>
          <w:tcPr>
            <w:tcW w:w="3690" w:type="dxa"/>
          </w:tcPr>
          <w:p w14:paraId="439B77D5" w14:textId="5A336761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BC2" w:rsidRPr="00D14D80" w14:paraId="7895301C" w14:textId="77777777" w:rsidTr="000D42E5">
        <w:tc>
          <w:tcPr>
            <w:tcW w:w="3690" w:type="dxa"/>
          </w:tcPr>
          <w:p w14:paraId="53C8EE99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45" w:type="dxa"/>
            <w:gridSpan w:val="7"/>
          </w:tcPr>
          <w:p w14:paraId="5E7639D3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D14D80" w14:paraId="74FEFCC2" w14:textId="77777777" w:rsidTr="000D42E5">
        <w:tc>
          <w:tcPr>
            <w:tcW w:w="3690" w:type="dxa"/>
          </w:tcPr>
          <w:p w14:paraId="0E63A7EC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0B6BF964" w:rsidR="00342BC2" w:rsidRPr="00D14D80" w:rsidRDefault="00342BC2" w:rsidP="00342BC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6EAC9CBD" w:rsidR="00342BC2" w:rsidRPr="00D14D80" w:rsidRDefault="00342BC2" w:rsidP="00342BC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CB1094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6D44D7FC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62" w:type="dxa"/>
          </w:tcPr>
          <w:p w14:paraId="3FC1B1F5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28A6D6E9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430</w:t>
            </w:r>
          </w:p>
        </w:tc>
      </w:tr>
      <w:tr w:rsidR="00342BC2" w:rsidRPr="00D14D80" w14:paraId="5FD9D51E" w14:textId="77777777" w:rsidTr="000D42E5">
        <w:tc>
          <w:tcPr>
            <w:tcW w:w="3690" w:type="dxa"/>
          </w:tcPr>
          <w:p w14:paraId="75339E87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0968D305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9,682</w:t>
            </w:r>
          </w:p>
        </w:tc>
        <w:tc>
          <w:tcPr>
            <w:tcW w:w="270" w:type="dxa"/>
          </w:tcPr>
          <w:p w14:paraId="64CAA5A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6F05FBA3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107</w:t>
            </w: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7561E81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60B7EF80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238F83C2" w:rsidR="00342BC2" w:rsidRPr="00D14D80" w:rsidRDefault="00342BC2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D14D80" w14:paraId="48C5514A" w14:textId="77777777" w:rsidTr="000D42E5">
        <w:tc>
          <w:tcPr>
            <w:tcW w:w="3690" w:type="dxa"/>
          </w:tcPr>
          <w:p w14:paraId="42D1C773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59093154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9,682</w:t>
            </w:r>
          </w:p>
        </w:tc>
        <w:tc>
          <w:tcPr>
            <w:tcW w:w="270" w:type="dxa"/>
          </w:tcPr>
          <w:p w14:paraId="3BF89D43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3939B84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107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1A61F18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42917C9C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62" w:type="dxa"/>
          </w:tcPr>
          <w:p w14:paraId="303E17F8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53BE7E85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342BC2" w:rsidRPr="00D14D80" w14:paraId="69BC6B74" w14:textId="77777777" w:rsidTr="000D42E5">
        <w:tc>
          <w:tcPr>
            <w:tcW w:w="3690" w:type="dxa"/>
          </w:tcPr>
          <w:p w14:paraId="54CC68F6" w14:textId="77777777" w:rsidR="00342BC2" w:rsidRPr="0002442E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BC2" w:rsidRPr="00D14D80" w14:paraId="078CA0D0" w14:textId="77777777" w:rsidTr="000D42E5">
        <w:tc>
          <w:tcPr>
            <w:tcW w:w="3690" w:type="dxa"/>
          </w:tcPr>
          <w:p w14:paraId="7C733427" w14:textId="763F6DFB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2BC2" w:rsidRPr="00D14D80" w14:paraId="5104CA49" w14:textId="77777777" w:rsidTr="000D42E5">
        <w:tc>
          <w:tcPr>
            <w:tcW w:w="3690" w:type="dxa"/>
          </w:tcPr>
          <w:p w14:paraId="39020290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50953353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4B139E96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526510C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637</w:t>
            </w:r>
          </w:p>
        </w:tc>
        <w:tc>
          <w:tcPr>
            <w:tcW w:w="236" w:type="dxa"/>
          </w:tcPr>
          <w:p w14:paraId="065A1635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484B166B" w:rsidR="00342BC2" w:rsidRPr="00D14D80" w:rsidRDefault="00342BC2" w:rsidP="00342B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4915141E" w:rsidR="00342BC2" w:rsidRPr="00D14D80" w:rsidRDefault="00342BC2" w:rsidP="00342BC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D14D80" w14:paraId="282EC8FF" w14:textId="77777777" w:rsidTr="000D42E5">
        <w:tc>
          <w:tcPr>
            <w:tcW w:w="3690" w:type="dxa"/>
          </w:tcPr>
          <w:p w14:paraId="2AE3A3AE" w14:textId="3A6FD1CB" w:rsidR="00342BC2" w:rsidRPr="0002442E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342BC2" w:rsidRPr="0002442E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D14D80" w14:paraId="0EDA339C" w14:textId="77777777" w:rsidTr="000D42E5">
        <w:tc>
          <w:tcPr>
            <w:tcW w:w="3690" w:type="dxa"/>
          </w:tcPr>
          <w:p w14:paraId="18AC1DA2" w14:textId="0749EF59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D14D80" w14:paraId="55A49FE5" w14:textId="77777777" w:rsidTr="000D42E5">
        <w:tc>
          <w:tcPr>
            <w:tcW w:w="3690" w:type="dxa"/>
          </w:tcPr>
          <w:p w14:paraId="25E1A5BF" w14:textId="1A5F9D84" w:rsidR="00342BC2" w:rsidRPr="00D14D80" w:rsidRDefault="00D34029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 w:rsidR="00342BC2"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6FDA7A89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7BCD34A" w14:textId="3A002DB9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202AE0D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BDBFF6A" w14:textId="03A7DD58" w:rsidR="00342BC2" w:rsidRPr="00D14D80" w:rsidRDefault="00342BC2" w:rsidP="00342B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48B1A44E" w:rsidR="00342BC2" w:rsidRPr="00D14D80" w:rsidRDefault="00342BC2" w:rsidP="00342BC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D14D80" w14:paraId="304DA0EA" w14:textId="77777777" w:rsidTr="000D42E5">
        <w:tc>
          <w:tcPr>
            <w:tcW w:w="3690" w:type="dxa"/>
          </w:tcPr>
          <w:p w14:paraId="279700C4" w14:textId="1C436EDD" w:rsidR="00342BC2" w:rsidRPr="00D14D80" w:rsidRDefault="00D34029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342BC2"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7A0470F1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33E6EF6B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</w:t>
            </w: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2A642D7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318905" w14:textId="59E31D9C" w:rsidR="00342BC2" w:rsidRPr="00D14D80" w:rsidRDefault="00342BC2" w:rsidP="00342B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61F92345" w:rsidR="00342BC2" w:rsidRPr="00D14D80" w:rsidRDefault="00342BC2" w:rsidP="00342BC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D14D80" w14:paraId="65B80115" w14:textId="77777777" w:rsidTr="000D42E5">
        <w:tc>
          <w:tcPr>
            <w:tcW w:w="3690" w:type="dxa"/>
          </w:tcPr>
          <w:p w14:paraId="2D22FD70" w14:textId="77777777" w:rsidR="00342BC2" w:rsidRPr="00D14D80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69C8FEE0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3D7BB436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076E1D0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78F3BCB0" w:rsidR="00342BC2" w:rsidRPr="00D14D80" w:rsidRDefault="00342BC2" w:rsidP="00342B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342BC2" w:rsidRPr="00D14D80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2DCAED3A" w:rsidR="00342BC2" w:rsidRPr="00D14D80" w:rsidRDefault="00342BC2" w:rsidP="00342BC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6E6E1E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  <w:lang w:val="en-US"/>
        </w:rPr>
      </w:pPr>
    </w:p>
    <w:p w14:paraId="1AD72431" w14:textId="775915C2" w:rsidR="000C6EEE" w:rsidRPr="00D14D80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6E6E1E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D14D80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51905496" w:rsidR="00764E95" w:rsidRPr="00D14D80" w:rsidRDefault="003F05AC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764E95"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F232D"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D14D80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D14D80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D14D80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D14D80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D14D80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D14D80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D14D80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D14D80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D14D80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14D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D14D80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D14D80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D14D80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79895A23" w:rsidR="007F6EA9" w:rsidRPr="00D14D80" w:rsidRDefault="000865FF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45,017</w:t>
            </w:r>
          </w:p>
        </w:tc>
        <w:tc>
          <w:tcPr>
            <w:tcW w:w="180" w:type="dxa"/>
          </w:tcPr>
          <w:p w14:paraId="5EEF98B7" w14:textId="77777777" w:rsidR="007F6EA9" w:rsidRPr="00D14D80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266D7B9C" w:rsidR="007F6EA9" w:rsidRPr="00D14D80" w:rsidRDefault="000865FF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9,455</w:t>
            </w:r>
          </w:p>
        </w:tc>
      </w:tr>
      <w:tr w:rsidR="005461AD" w:rsidRPr="00D14D80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D14D80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D14D80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2D9EEAF7" w:rsidR="005461AD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20AB2A50" w14:textId="77777777" w:rsidR="005461AD" w:rsidRPr="00D14D80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0FF86FB4" w:rsidR="005461AD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5461AD" w:rsidRPr="00D14D80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D14D80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D14D80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6B718FDC" w:rsidR="005461AD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80" w:type="dxa"/>
          </w:tcPr>
          <w:p w14:paraId="79FCAE47" w14:textId="77777777" w:rsidR="005461AD" w:rsidRPr="00D14D80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315C7BDB" w:rsidR="005461AD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49631A" w:rsidRPr="00D14D80" w14:paraId="0FC4348E" w14:textId="77777777" w:rsidTr="006C17B2">
        <w:trPr>
          <w:cantSplit/>
        </w:trPr>
        <w:tc>
          <w:tcPr>
            <w:tcW w:w="4950" w:type="dxa"/>
          </w:tcPr>
          <w:p w14:paraId="4E86062F" w14:textId="5E79A117" w:rsidR="0049631A" w:rsidRPr="00D14D80" w:rsidRDefault="0049631A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hint="cs"/>
                <w:sz w:val="28"/>
                <w:szCs w:val="28"/>
                <w:cs/>
              </w:rPr>
              <w:t>สำรองการตีราคาสินทรัพย์ใหม่เพิ่มขึ้น</w:t>
            </w:r>
          </w:p>
        </w:tc>
        <w:tc>
          <w:tcPr>
            <w:tcW w:w="1440" w:type="dxa"/>
          </w:tcPr>
          <w:p w14:paraId="06A8232D" w14:textId="77777777" w:rsidR="0049631A" w:rsidRPr="00D14D80" w:rsidRDefault="0049631A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B5A309D" w14:textId="24B2FC4B" w:rsidR="0049631A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81,649</w:t>
            </w:r>
          </w:p>
        </w:tc>
        <w:tc>
          <w:tcPr>
            <w:tcW w:w="180" w:type="dxa"/>
          </w:tcPr>
          <w:p w14:paraId="4E07EAE0" w14:textId="77777777" w:rsidR="0049631A" w:rsidRPr="00D14D80" w:rsidRDefault="0049631A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0CA6653" w14:textId="626A20A1" w:rsidR="0049631A" w:rsidRPr="00D14D80" w:rsidRDefault="000865F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30,763</w:t>
            </w:r>
          </w:p>
        </w:tc>
      </w:tr>
    </w:tbl>
    <w:p w14:paraId="2C98440F" w14:textId="77777777" w:rsidR="00C355FF" w:rsidRPr="006E6E1E" w:rsidRDefault="00C355FF" w:rsidP="00C355FF">
      <w:pPr>
        <w:tabs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0A5B2005" w14:textId="00B88DB5" w:rsidR="00F6693C" w:rsidRDefault="00C543D4" w:rsidP="00BC46D9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ในเดือน</w:t>
      </w:r>
      <w:r w:rsidR="00C355FF" w:rsidRPr="00D14D80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C355FF" w:rsidRPr="00D14D80">
        <w:rPr>
          <w:rFonts w:asciiTheme="majorBidi" w:hAnsiTheme="majorBidi"/>
          <w:sz w:val="28"/>
          <w:szCs w:val="28"/>
        </w:rPr>
        <w:t>2567</w:t>
      </w:r>
      <w:r w:rsidR="00C355FF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D14D80">
        <w:rPr>
          <w:rFonts w:asciiTheme="majorBidi" w:hAnsi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</w:t>
      </w:r>
      <w:r w:rsidR="00D90D86" w:rsidRPr="00D14D80">
        <w:rPr>
          <w:rFonts w:asciiTheme="majorBidi" w:hAnsiTheme="majorBidi" w:hint="cs"/>
          <w:sz w:val="28"/>
          <w:szCs w:val="28"/>
          <w:cs/>
        </w:rPr>
        <w:t>เปรียบเทียบราคา</w:t>
      </w:r>
      <w:r w:rsidR="00C355FF" w:rsidRPr="00D14D80">
        <w:rPr>
          <w:rFonts w:asciiTheme="majorBidi" w:hAnsiTheme="majorBidi" w:hint="cs"/>
          <w:sz w:val="28"/>
          <w:szCs w:val="28"/>
          <w:cs/>
        </w:rPr>
        <w:t>ตลาด</w:t>
      </w:r>
      <w:r w:rsidR="00D90D86" w:rsidRPr="00D14D80">
        <w:rPr>
          <w:rFonts w:asciiTheme="majorBidi" w:hAnsiTheme="majorBidi" w:hint="cs"/>
          <w:sz w:val="28"/>
          <w:szCs w:val="28"/>
          <w:cs/>
        </w:rPr>
        <w:t>และวิธีคิดจากต้นทุน</w:t>
      </w:r>
      <w:r w:rsidR="00C355FF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D14D80">
        <w:rPr>
          <w:rFonts w:asciiTheme="majorBidi" w:hAnsiTheme="majorBidi" w:hint="cs"/>
          <w:sz w:val="28"/>
          <w:szCs w:val="28"/>
          <w:cs/>
        </w:rPr>
        <w:t>ซึ่งจัดลำดับมูลค่ายุติธรรมเป็นระดับ</w:t>
      </w:r>
      <w:r w:rsidR="00C355FF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D14D80">
        <w:rPr>
          <w:rFonts w:asciiTheme="majorBidi" w:hAnsiTheme="majorBidi" w:cstheme="majorBidi"/>
          <w:sz w:val="28"/>
          <w:szCs w:val="28"/>
        </w:rPr>
        <w:t>3</w:t>
      </w:r>
    </w:p>
    <w:p w14:paraId="20A2F1B9" w14:textId="77777777" w:rsidR="0002442E" w:rsidRDefault="00024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873B774" w14:textId="486332DC" w:rsidR="003F7D59" w:rsidRPr="00D14D80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ส่วนงานดำเนินงาน</w:t>
      </w:r>
      <w:r w:rsidR="00ED213C" w:rsidRPr="00D14D80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D14D80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69"/>
        <w:gridCol w:w="1262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6"/>
      </w:tblGrid>
      <w:tr w:rsidR="001F232D" w:rsidRPr="00D14D80" w14:paraId="41CCFFAC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37C0FFDB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9" w:type="pct"/>
            <w:gridSpan w:val="11"/>
            <w:tcBorders>
              <w:top w:val="nil"/>
              <w:left w:val="nil"/>
              <w:bottom w:val="nil"/>
            </w:tcBorders>
          </w:tcPr>
          <w:p w14:paraId="02243334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F232D" w:rsidRPr="00D14D80" w14:paraId="4EB0D671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07942A6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ED0FD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8A46F53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8EE8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22A2642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60A92DC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D14D80" w14:paraId="3AAC1A9A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11F82B1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5B1BE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6E0A029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D3270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234E1F5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01CD43BB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D14D80" w14:paraId="7B9406D6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7854C3A" w14:textId="2AB76039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F05AC" w:rsidRPr="00D14D8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A4C73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EE3A987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5A0A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5E9FBBD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C6B4DCA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F232D" w:rsidRPr="00D14D80" w14:paraId="5F2F1980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D73261" w14:textId="01F8BF74" w:rsidR="001F232D" w:rsidRPr="00D14D80" w:rsidRDefault="001F232D" w:rsidP="001F23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3F05AC"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3F05AC"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="003F05AC"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="003F05AC"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2B4B024" w14:textId="61DB77F8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8D64D7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70678A5A" w14:textId="54812BCF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F3385A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069AFAF7" w14:textId="68D23C54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29A780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AFC458A" w14:textId="03AB25D6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B04AF8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3DCEAA48" w14:textId="53FEA0A8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</w:tcPr>
          <w:p w14:paraId="3C6756A3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</w:tcPr>
          <w:p w14:paraId="637373D2" w14:textId="70045B9B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F232D" w:rsidRPr="00D14D80" w14:paraId="506B1242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2CF23804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79" w:type="pct"/>
            <w:gridSpan w:val="11"/>
            <w:tcBorders>
              <w:top w:val="nil"/>
              <w:left w:val="nil"/>
            </w:tcBorders>
          </w:tcPr>
          <w:p w14:paraId="635BB63C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14D8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F232D" w:rsidRPr="00D14D80" w14:paraId="7D640D3D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36A84E7C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79" w:type="pct"/>
            <w:gridSpan w:val="11"/>
            <w:tcBorders>
              <w:top w:val="nil"/>
              <w:left w:val="nil"/>
            </w:tcBorders>
          </w:tcPr>
          <w:p w14:paraId="71D7C316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D04933" w:rsidRPr="00D14D80" w14:paraId="79985C99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777B64A" w14:textId="660757D6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  <w:vAlign w:val="bottom"/>
          </w:tcPr>
          <w:p w14:paraId="4699329D" w14:textId="6CC0C21E" w:rsidR="00D04933" w:rsidRPr="00D14D80" w:rsidRDefault="00D04933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2,638,106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E378E78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7ED7" w14:textId="52E9BEC9" w:rsidR="00D04933" w:rsidRPr="00D14D80" w:rsidRDefault="00D04933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2,546,589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1B4BD1A7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6BB73" w14:textId="1E03F95C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90,850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B420510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9324B" w14:textId="3CCD485B" w:rsidR="00D04933" w:rsidRPr="00D14D80" w:rsidRDefault="00D04933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78,075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679B4E45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C16A3E7" w14:textId="7091CD1E" w:rsidR="00D04933" w:rsidRPr="00D14D80" w:rsidRDefault="00D04933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2,728,956</w:t>
            </w:r>
          </w:p>
        </w:tc>
        <w:tc>
          <w:tcPr>
            <w:tcW w:w="120" w:type="pct"/>
            <w:vAlign w:val="bottom"/>
          </w:tcPr>
          <w:p w14:paraId="1B9AB1E8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8A7D4B8" w14:textId="07273A1B" w:rsidR="00D04933" w:rsidRPr="00D14D80" w:rsidRDefault="00D04933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2,624,664</w:t>
            </w:r>
          </w:p>
        </w:tc>
      </w:tr>
      <w:tr w:rsidR="00626181" w:rsidRPr="00D14D80" w14:paraId="1FF6101B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13646994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  <w:vAlign w:val="bottom"/>
          </w:tcPr>
          <w:p w14:paraId="0E3313A8" w14:textId="11B7F415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174,259 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885D30B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E43FC" w14:textId="7F189EB2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171,812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582DF1B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F05E" w14:textId="591B8199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22,900 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16D30CA9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5FF3" w14:textId="590E3EAA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21,966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4C02BBBA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FE8AF3B" w14:textId="0F47BEB9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197,159 </w:t>
            </w:r>
          </w:p>
        </w:tc>
        <w:tc>
          <w:tcPr>
            <w:tcW w:w="120" w:type="pct"/>
            <w:vAlign w:val="bottom"/>
          </w:tcPr>
          <w:p w14:paraId="3C972A0C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34F05E" w14:textId="5F98B6A1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193,778</w:t>
            </w:r>
          </w:p>
        </w:tc>
      </w:tr>
      <w:tr w:rsidR="00626181" w:rsidRPr="00D14D80" w14:paraId="3B7C5175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49A00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4C2B3" w14:textId="6A94BB5F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2,812,365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D4E188E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0DD05" w14:textId="3433AABE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FBF610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B975C" w14:textId="66E515C2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113,750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8A6C34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5E12E" w14:textId="5AA150E4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7C76D4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08E78A0C" w14:textId="7D80A30B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2,926,115 </w:t>
            </w:r>
          </w:p>
        </w:tc>
        <w:tc>
          <w:tcPr>
            <w:tcW w:w="120" w:type="pct"/>
            <w:vAlign w:val="bottom"/>
          </w:tcPr>
          <w:p w14:paraId="35A7988C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14:paraId="7993F072" w14:textId="0C8A18F3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2,818,442</w:t>
            </w:r>
          </w:p>
        </w:tc>
      </w:tr>
      <w:tr w:rsidR="001F232D" w:rsidRPr="00D14D80" w14:paraId="7B4D57BC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4DBBB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0271686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97F19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E1CF332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AA92D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5D10FF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5F1F6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C435DC5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F713BB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60D9C79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338AD7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06484F5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D14D80" w14:paraId="4BD8DC25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2BB1F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4585049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0CF9C1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BD636E8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053B4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7C0A45B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6E176A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E852DF9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6419BF4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0881BC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765D593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28BF3ECC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D14D80" w14:paraId="28A42A43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59824E9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70D8D7B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9A25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CD5CAC8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D13911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58715E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60C2E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D229674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2F294E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F46C3E0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8D52212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88F823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4933" w:rsidRPr="00D14D80" w14:paraId="44A56B28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2332C902" w14:textId="6437AB6B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E5610E3" w14:textId="2A5CB80B" w:rsidR="00D04933" w:rsidRPr="00D14D80" w:rsidRDefault="00D04933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2,812,36</w:t>
            </w:r>
            <w:r w:rsidR="004E0D8D" w:rsidRPr="00D14D8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D2D962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1EA8DCC" w14:textId="7EA651A1" w:rsidR="00D04933" w:rsidRPr="00D14D80" w:rsidRDefault="00D04933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E4E9510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7B96B5D" w14:textId="4D968D3E" w:rsidR="00D04933" w:rsidRPr="00D14D80" w:rsidRDefault="00D04933" w:rsidP="00E0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F58C5FE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BB0A11B" w14:textId="23B551D3" w:rsidR="00D04933" w:rsidRPr="00D14D80" w:rsidRDefault="00D04933" w:rsidP="00E0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22137CB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F6615F4" w14:textId="211AE6BA" w:rsidR="00D04933" w:rsidRPr="00D14D80" w:rsidRDefault="00D04933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2,812,36</w:t>
            </w:r>
            <w:r w:rsidR="004E0D8D" w:rsidRPr="00D14D8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" w:type="pct"/>
            <w:vAlign w:val="bottom"/>
          </w:tcPr>
          <w:p w14:paraId="2A64F5C1" w14:textId="77777777" w:rsidR="00D04933" w:rsidRPr="00D14D80" w:rsidRDefault="00D04933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7E34A4DB" w14:textId="2E9A37C3" w:rsidR="00D04933" w:rsidRPr="00D14D80" w:rsidRDefault="00D04933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2,718,401</w:t>
            </w:r>
          </w:p>
        </w:tc>
      </w:tr>
      <w:tr w:rsidR="00626181" w:rsidRPr="00D14D80" w14:paraId="6CE54959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1114693B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5A68B" w14:textId="4AFBC898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29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-  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A2FF7B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FFB7C" w14:textId="6D730378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"/>
              </w:tabs>
              <w:spacing w:line="240" w:lineRule="auto"/>
              <w:ind w:left="-105" w:right="216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CF89CE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81CB" w14:textId="384B42C4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113,750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0E4068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9B2C4" w14:textId="36547457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EDBF300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706331F" w14:textId="3A4D20FC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113,750 </w:t>
            </w:r>
          </w:p>
        </w:tc>
        <w:tc>
          <w:tcPr>
            <w:tcW w:w="120" w:type="pct"/>
            <w:vAlign w:val="bottom"/>
          </w:tcPr>
          <w:p w14:paraId="73E40A38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68FE02" w14:textId="551B47B0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100,041</w:t>
            </w:r>
          </w:p>
        </w:tc>
      </w:tr>
      <w:tr w:rsidR="00626181" w:rsidRPr="00D14D80" w14:paraId="05702135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3BC522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66F1D" w14:textId="0FD67922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2,812,36</w:t>
            </w:r>
            <w:r w:rsidR="004E0D8D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E16321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4E0A7" w14:textId="223624D3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94B1D4A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F89AF" w14:textId="170C0FDD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113,750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41C455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CED8" w14:textId="56D76CDB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3ACDF68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4F54" w14:textId="7450C698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2,926,11</w:t>
            </w:r>
            <w:r w:rsidR="004E0D8D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0" w:type="pct"/>
            <w:vAlign w:val="bottom"/>
          </w:tcPr>
          <w:p w14:paraId="2C072C59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D1C37" w14:textId="39E6F5C4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2,818,442</w:t>
            </w:r>
          </w:p>
        </w:tc>
      </w:tr>
      <w:tr w:rsidR="001F232D" w:rsidRPr="00D14D80" w14:paraId="074F7F1E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2E2C4D" w14:textId="77777777" w:rsid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B69CB6" w14:textId="77777777" w:rsidR="00825171" w:rsidRPr="00D14D80" w:rsidRDefault="00825171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6BD46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B7E10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07EAA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4837B8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E6043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0FE30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351A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7AFF618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1480D3C8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496A1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7476A972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6181" w:rsidRPr="00D14D80" w14:paraId="504555B3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CC4964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B282A3E" w14:textId="7A59A7BF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202,458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E946BE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64BC609" w14:textId="0341C4D6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164,834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F90708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38FADDA" w14:textId="215DDD38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13,228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0D460F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A457A53" w14:textId="12A4757B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6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7,750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672A9EE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7EDD8E3" w14:textId="3C084941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            215,686 </w:t>
            </w:r>
          </w:p>
        </w:tc>
        <w:tc>
          <w:tcPr>
            <w:tcW w:w="120" w:type="pct"/>
            <w:vAlign w:val="bottom"/>
          </w:tcPr>
          <w:p w14:paraId="2AA67CF8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014FD46" w14:textId="0347E313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172,584</w:t>
            </w:r>
          </w:p>
        </w:tc>
      </w:tr>
      <w:tr w:rsidR="00626181" w:rsidRPr="00D14D80" w14:paraId="7353B229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583C1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C40C7" w14:textId="5C854DBC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33,885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DDFEF0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A25B7" w14:textId="7632FEEE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20,640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D59FDF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2DEF2" w14:textId="01040F2D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 (21)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0F8E7A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D9D0BC" w14:textId="6DB86483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right="-54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(110)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229A425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28B1634" w14:textId="13C6D7B7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33,864 </w:t>
            </w:r>
          </w:p>
        </w:tc>
        <w:tc>
          <w:tcPr>
            <w:tcW w:w="120" w:type="pct"/>
            <w:vAlign w:val="bottom"/>
          </w:tcPr>
          <w:p w14:paraId="6CDF9EFB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9E2F812" w14:textId="400D635F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20,530</w:t>
            </w:r>
          </w:p>
        </w:tc>
      </w:tr>
      <w:tr w:rsidR="00626181" w:rsidRPr="00D14D80" w14:paraId="76B62082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E6D71D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75610" w14:textId="4E4E3AF5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168,573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0D9E9E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B0882" w14:textId="2B5FB6E8" w:rsidR="00626181" w:rsidRPr="00D14D80" w:rsidRDefault="00626181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144,194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D25FC1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06AF9" w14:textId="2A38A62E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13,249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048F99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5C2D0" w14:textId="2E7861AC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7,860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90F846C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FB6D" w14:textId="5A4BF459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181,822 </w:t>
            </w:r>
          </w:p>
        </w:tc>
        <w:tc>
          <w:tcPr>
            <w:tcW w:w="120" w:type="pct"/>
            <w:vAlign w:val="bottom"/>
          </w:tcPr>
          <w:p w14:paraId="0155566C" w14:textId="77777777" w:rsidR="00626181" w:rsidRPr="00D14D80" w:rsidRDefault="00626181" w:rsidP="0062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12E33" w14:textId="0353416C" w:rsidR="00626181" w:rsidRPr="00D14D80" w:rsidRDefault="00626181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152,054</w:t>
            </w:r>
          </w:p>
        </w:tc>
      </w:tr>
      <w:tr w:rsidR="001F232D" w:rsidRPr="00D14D80" w14:paraId="31487816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A198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52834004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03BB4B8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D90B376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418DB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4E547EB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04D7F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3DCFCAA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FD5BD94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vAlign w:val="bottom"/>
          </w:tcPr>
          <w:p w14:paraId="55D6BCF8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A1C46A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vAlign w:val="bottom"/>
          </w:tcPr>
          <w:p w14:paraId="19CEE589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232D" w:rsidRPr="00D14D80" w14:paraId="5719773E" w14:textId="77777777" w:rsidTr="00626181">
        <w:tc>
          <w:tcPr>
            <w:tcW w:w="1321" w:type="pct"/>
            <w:tcBorders>
              <w:left w:val="nil"/>
              <w:right w:val="nil"/>
            </w:tcBorders>
            <w:noWrap/>
            <w:vAlign w:val="bottom"/>
          </w:tcPr>
          <w:p w14:paraId="4433AA2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0D126811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2F10DF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6A6F36F" w14:textId="77777777" w:rsidR="001F232D" w:rsidRPr="00D14D80" w:rsidRDefault="001F232D" w:rsidP="00D0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5BA8B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B6262C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75398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42BB3F9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BA43472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57CBCD9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65BCF4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0EBA9A" w14:textId="77777777" w:rsidR="001F232D" w:rsidRPr="00D14D80" w:rsidRDefault="001F232D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D14D80" w14:paraId="23B80D89" w14:textId="77777777" w:rsidTr="00626181">
        <w:trPr>
          <w:trHeight w:val="76"/>
        </w:trPr>
        <w:tc>
          <w:tcPr>
            <w:tcW w:w="13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006270" w14:textId="2BAF3527" w:rsidR="001F232D" w:rsidRPr="00D14D80" w:rsidRDefault="003F05AC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D14D8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34CD1F28" w14:textId="504981DC" w:rsidR="001F232D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3,613,370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310B69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08F98BB" w14:textId="19A30D0B" w:rsidR="001F232D" w:rsidRPr="00D14D80" w:rsidRDefault="001F232D" w:rsidP="00E0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FE312C0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259DE84" w14:textId="77777777" w:rsidR="00626181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534145" w14:textId="1F0E9B62" w:rsidR="001F232D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444,05</w:t>
            </w:r>
            <w:r w:rsidR="00337DF4"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FBAEAA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36864E2" w14:textId="0141ACB5" w:rsidR="001F232D" w:rsidRPr="00D14D80" w:rsidRDefault="001A0AF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F3039F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3DEDC93" w14:textId="5536B3F4" w:rsidR="001F232D" w:rsidRPr="00D14D80" w:rsidRDefault="00626181" w:rsidP="00E0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4,057,42</w:t>
            </w:r>
            <w:r w:rsidR="00337DF4"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" w:type="pct"/>
          </w:tcPr>
          <w:p w14:paraId="77C0F04E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FCFD8AC" w14:textId="13429283" w:rsidR="001F232D" w:rsidRPr="00D14D80" w:rsidRDefault="001A0AF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</w:p>
        </w:tc>
      </w:tr>
      <w:tr w:rsidR="001F232D" w:rsidRPr="00D14D80" w14:paraId="391D840F" w14:textId="77777777" w:rsidTr="00626181">
        <w:trPr>
          <w:trHeight w:val="50"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C0C72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65CCA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427005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06A54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8BCB65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6A1FB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80EE2E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E3CF2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0B4C86A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02793C57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00C8111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7AC02A23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1F232D" w:rsidRPr="00D14D80" w14:paraId="5F654C4E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0C64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4BC8231B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F7A749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2D98B9D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CDD5AE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98B77A3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7972C5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C34BF23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959E2C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CE1CC96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4D725EB9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7A8BCF1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D14D80" w14:paraId="39B79D13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D359C" w14:textId="6B25CBFD" w:rsidR="001F232D" w:rsidRPr="00D14D80" w:rsidRDefault="003F05AC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D14D8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E8360" w14:textId="33F68973" w:rsidR="001F232D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1,518,631 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B2F4AF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1AC53" w14:textId="6254AB57" w:rsidR="001F232D" w:rsidRPr="00D14D80" w:rsidRDefault="001A0AF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1CC251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79949" w14:textId="31B0CBA9" w:rsidR="001F232D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96,657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A042AA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A2FA0" w14:textId="7177AD38" w:rsidR="001F232D" w:rsidRPr="00D14D80" w:rsidRDefault="005D6B4C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1A0AFD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71EBFD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F76FABD" w14:textId="262B4D47" w:rsidR="001F232D" w:rsidRPr="00D14D80" w:rsidRDefault="00626181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1,615,288 </w:t>
            </w:r>
          </w:p>
        </w:tc>
        <w:tc>
          <w:tcPr>
            <w:tcW w:w="120" w:type="pct"/>
          </w:tcPr>
          <w:p w14:paraId="227DF67C" w14:textId="77777777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565B402" w14:textId="62EDF432" w:rsidR="001F232D" w:rsidRPr="00D14D80" w:rsidRDefault="001F232D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A0AFD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781</w:t>
            </w:r>
            <w:r w:rsidR="001A0AFD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D6B4C" w:rsidRPr="00D14D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934</w:t>
            </w:r>
          </w:p>
        </w:tc>
      </w:tr>
    </w:tbl>
    <w:p w14:paraId="5411AE67" w14:textId="7E71E3D3" w:rsidR="00B222E2" w:rsidRPr="00D14D80" w:rsidRDefault="00B222E2" w:rsidP="001F2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23E0D76" w14:textId="77777777" w:rsidR="00B222E2" w:rsidRPr="00D14D80" w:rsidRDefault="00B2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D14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1F232D" w:rsidRPr="00D14D80" w14:paraId="70424722" w14:textId="77777777" w:rsidTr="00CC71C6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289A85" w14:textId="77777777" w:rsidR="001F232D" w:rsidRPr="00D14D80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C9238" w14:textId="77777777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232D" w:rsidRPr="00D14D80" w14:paraId="0115A3D5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AFC68F" w14:textId="03BB9E52" w:rsidR="001F232D" w:rsidRPr="00D14D80" w:rsidRDefault="003F05AC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D14D80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224F" w14:textId="5E74C1A5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DF9AE" w14:textId="77777777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5EE8" w14:textId="634A19FA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232D" w:rsidRPr="00D14D80" w14:paraId="68E44C46" w14:textId="77777777" w:rsidTr="00CC71C6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3AC2AD" w14:textId="77777777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B2558" w14:textId="77777777" w:rsidR="001F232D" w:rsidRPr="00D14D80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05AC" w:rsidRPr="00D14D80" w14:paraId="2AB35DB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4F192F" w14:textId="77777777" w:rsidR="003F05AC" w:rsidRPr="00D14D80" w:rsidRDefault="003F05AC" w:rsidP="003F05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5EE4E" w14:textId="0D0BF1A6" w:rsidR="003F05AC" w:rsidRPr="00D14D80" w:rsidRDefault="00EA5ED4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181,822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13CBB9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B6A8C" w14:textId="7BE248EC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152,054</w:t>
            </w:r>
          </w:p>
        </w:tc>
      </w:tr>
      <w:tr w:rsidR="003F05AC" w:rsidRPr="00D14D80" w14:paraId="0F4AFDAB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20168B" w14:textId="77777777" w:rsidR="003F05AC" w:rsidRPr="00D14D80" w:rsidRDefault="003F05AC" w:rsidP="003F05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DA823" w14:textId="2EB7AC55" w:rsidR="003F05AC" w:rsidRPr="00D14D80" w:rsidRDefault="00EA5ED4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83828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F30AC" w14:textId="359117DE" w:rsidR="003F05AC" w:rsidRPr="00D14D80" w:rsidRDefault="003F05AC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3F05AC" w:rsidRPr="00D14D80" w14:paraId="65C9F224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F25207" w14:textId="77777777" w:rsidR="003F05AC" w:rsidRPr="00D14D80" w:rsidRDefault="003F05AC" w:rsidP="003F05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A644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9462BB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C8C94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5AC" w:rsidRPr="00D14D80" w14:paraId="4842335A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5B29E5" w14:textId="77777777" w:rsidR="003F05AC" w:rsidRPr="00D14D80" w:rsidRDefault="003F05AC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EF5D" w14:textId="5A885E6C" w:rsidR="003F05AC" w:rsidRPr="00D14D80" w:rsidRDefault="00EA5ED4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858CF6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DB2D3" w14:textId="2612C66D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3F05AC" w:rsidRPr="00D14D80" w14:paraId="656F509A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B8D059" w14:textId="77777777" w:rsidR="003F05AC" w:rsidRPr="00D14D80" w:rsidRDefault="003F05AC" w:rsidP="003F05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DB935" w14:textId="4B726102" w:rsidR="003F05AC" w:rsidRPr="00D14D80" w:rsidRDefault="00EA5ED4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180,135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56D5AF" w14:textId="77777777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07397" w14:textId="3FDD3A11" w:rsidR="003F05AC" w:rsidRPr="00D14D80" w:rsidRDefault="003F05AC" w:rsidP="003F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152,769</w:t>
            </w:r>
          </w:p>
        </w:tc>
      </w:tr>
      <w:tr w:rsidR="001F232D" w:rsidRPr="00D14D80" w14:paraId="03E303B3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7421BF" w14:textId="77777777" w:rsidR="001F232D" w:rsidRPr="00D14D80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F9B9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41C05C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5999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F232D" w:rsidRPr="00D14D80" w14:paraId="291255D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7119796" w14:textId="77777777" w:rsidR="001F232D" w:rsidRPr="00D14D80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119C1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5C6CD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571B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232D" w:rsidRPr="00D14D80" w14:paraId="14B3C69C" w14:textId="77777777" w:rsidTr="00577AFD">
        <w:trPr>
          <w:trHeight w:val="6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74DBD2" w14:textId="77777777" w:rsidR="001F232D" w:rsidRPr="00D14D80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1EDA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A68B11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1C08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F232D" w:rsidRPr="00D14D80" w14:paraId="4F01A43D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D71C72" w14:textId="77777777" w:rsidR="001F232D" w:rsidRPr="00D14D80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B3016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207A55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1ED83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5547" w:rsidRPr="00D14D80" w14:paraId="3521FAD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069680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853E9" w14:textId="393AADFC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2,136,385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480051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E1C4" w14:textId="7B34E478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2,102,634</w:t>
            </w:r>
          </w:p>
        </w:tc>
      </w:tr>
      <w:tr w:rsidR="007F5547" w:rsidRPr="00D14D80" w14:paraId="0CD0D4F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A0CD63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45382" w14:textId="1B317E7B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392,639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34AEDF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523E" w14:textId="6FE640C1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360,035</w:t>
            </w:r>
          </w:p>
        </w:tc>
      </w:tr>
      <w:tr w:rsidR="00533100" w:rsidRPr="00D14D80" w14:paraId="6EFFB824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19EB28" w14:textId="39C490C4" w:rsidR="00533100" w:rsidRPr="00D14D80" w:rsidRDefault="00533100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F13C8" w14:textId="111EDA87" w:rsidR="00533100" w:rsidRPr="00D14D80" w:rsidRDefault="00533100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4D80">
              <w:rPr>
                <w:rFonts w:ascii="Angsana New" w:hAnsi="Angsana New"/>
                <w:color w:val="000000"/>
                <w:sz w:val="28"/>
                <w:szCs w:val="28"/>
              </w:rPr>
              <w:t>52,055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86A69D" w14:textId="77777777" w:rsidR="00533100" w:rsidRPr="00D14D80" w:rsidRDefault="00533100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2AF65" w14:textId="43D7902B" w:rsidR="00533100" w:rsidRPr="00D14D80" w:rsidRDefault="008806CB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60,022</w:t>
            </w:r>
          </w:p>
        </w:tc>
      </w:tr>
      <w:tr w:rsidR="007F5547" w:rsidRPr="00D14D80" w14:paraId="13F2813E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805893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2C456" w14:textId="54CDF7AB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47,381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C2F547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87D0F" w14:textId="4B3E92EE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29,345</w:t>
            </w:r>
          </w:p>
        </w:tc>
      </w:tr>
      <w:tr w:rsidR="007F5547" w:rsidRPr="00D14D80" w14:paraId="6AA053D1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86C34C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F23F5" w14:textId="7CA343CB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34,988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1356AE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218A" w14:textId="61CB0232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37,060</w:t>
            </w:r>
          </w:p>
        </w:tc>
      </w:tr>
      <w:tr w:rsidR="007F5547" w:rsidRPr="00D14D80" w14:paraId="75F61BEF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BAEF3E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8CF47" w14:textId="31DF1313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</w:t>
            </w:r>
            <w:r w:rsidR="00533100" w:rsidRPr="00D14D80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>,5</w:t>
            </w:r>
            <w:r w:rsidR="00533100" w:rsidRPr="00D14D80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Pr="00D14D8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4A1A5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A2264" w14:textId="2F2F742F" w:rsidR="007F5547" w:rsidRPr="00D14D80" w:rsidRDefault="008806CB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F5547" w:rsidRPr="00D14D8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F5547" w:rsidRPr="00D14D80" w14:paraId="184BF9F8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9A9635" w14:textId="77777777" w:rsidR="007F5547" w:rsidRPr="00D14D80" w:rsidRDefault="007F5547" w:rsidP="007F554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816F28" w14:textId="4C12A660" w:rsidR="007F5547" w:rsidRPr="00D14D80" w:rsidRDefault="007F5547" w:rsidP="00A4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4D8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2,728,956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922DC5" w14:textId="77777777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A90C" w14:textId="7A5FCA43" w:rsidR="007F5547" w:rsidRPr="00D14D80" w:rsidRDefault="007F5547" w:rsidP="007F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2,624,664</w:t>
            </w:r>
          </w:p>
        </w:tc>
      </w:tr>
    </w:tbl>
    <w:p w14:paraId="56DDF3EE" w14:textId="77777777" w:rsidR="00B222E2" w:rsidRPr="00D14D80" w:rsidRDefault="00B222E2" w:rsidP="00B222E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354FF104" w:rsidR="00D44225" w:rsidRPr="00D14D80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D14D80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82D7EE" w14:textId="0E63ECA9" w:rsidR="001F232D" w:rsidRPr="00D14D80" w:rsidRDefault="001F232D" w:rsidP="001F232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D14D80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D14D80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</w:t>
      </w:r>
      <w:r w:rsidR="006B1BC7" w:rsidRPr="00D14D80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37756E" w:rsidRPr="00D14D8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D14D8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F4639" w:rsidRPr="00D14D80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="0037756E" w:rsidRPr="00D14D8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7756E" w:rsidRPr="00D14D8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7756E" w:rsidRPr="00D14D80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7756E" w:rsidRPr="00D14D8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14D8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14D8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D14D80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5C9422DF" w14:textId="4A9C53E0" w:rsidR="005C6839" w:rsidRPr="00D14D80" w:rsidRDefault="005C6839" w:rsidP="001F232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4538251C" w14:textId="77777777" w:rsidR="00577AFD" w:rsidRPr="00D14D80" w:rsidRDefault="0057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3481361" w14:textId="6805E53C" w:rsidR="005C6839" w:rsidRPr="00D14D80" w:rsidRDefault="005C6839" w:rsidP="005C6839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D14D80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เงินปันผล</w:t>
      </w:r>
    </w:p>
    <w:p w14:paraId="5B646539" w14:textId="77777777" w:rsidR="005C6839" w:rsidRPr="00D14D80" w:rsidRDefault="005C6839" w:rsidP="005C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77E19FB" w14:textId="77777777" w:rsidR="005C6839" w:rsidRPr="00D14D80" w:rsidRDefault="005C6839" w:rsidP="005C6839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D14D80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2BB783EF" w14:textId="77777777" w:rsidR="005C6839" w:rsidRPr="00D14D80" w:rsidRDefault="005C6839" w:rsidP="005C6839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5C6839" w:rsidRPr="00D14D80" w14:paraId="629D4FF1" w14:textId="77777777" w:rsidTr="005E3C7A">
        <w:trPr>
          <w:tblHeader/>
        </w:trPr>
        <w:tc>
          <w:tcPr>
            <w:tcW w:w="3600" w:type="dxa"/>
            <w:vAlign w:val="bottom"/>
          </w:tcPr>
          <w:p w14:paraId="3A4D21D2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3C173F65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62E7D1D1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2692DBE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480CC4AA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2CE1844D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5C6839" w:rsidRPr="00D14D80" w14:paraId="4A107853" w14:textId="77777777" w:rsidTr="005E3C7A">
        <w:trPr>
          <w:tblHeader/>
        </w:trPr>
        <w:tc>
          <w:tcPr>
            <w:tcW w:w="3600" w:type="dxa"/>
          </w:tcPr>
          <w:p w14:paraId="4810C5D0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681A0AB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5FD8D5F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1B2559C5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02F18F8B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81C8B16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5C6839" w:rsidRPr="00D14D80" w14:paraId="49E75E9A" w14:textId="77777777" w:rsidTr="005E3C7A">
        <w:trPr>
          <w:tblHeader/>
        </w:trPr>
        <w:tc>
          <w:tcPr>
            <w:tcW w:w="3600" w:type="dxa"/>
            <w:hideMark/>
          </w:tcPr>
          <w:p w14:paraId="74E4F4DC" w14:textId="10406405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14D80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14D8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E92A259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A6ADEB7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60EED6AA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45AE1CD6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39518DB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D14D80" w14:paraId="04F2FD97" w14:textId="77777777" w:rsidTr="005E3C7A">
        <w:trPr>
          <w:tblHeader/>
        </w:trPr>
        <w:tc>
          <w:tcPr>
            <w:tcW w:w="3600" w:type="dxa"/>
            <w:hideMark/>
          </w:tcPr>
          <w:p w14:paraId="4C251A01" w14:textId="579D2C56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D14D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hideMark/>
          </w:tcPr>
          <w:p w14:paraId="46636CF5" w14:textId="178A1324" w:rsidR="005C6839" w:rsidRPr="00D14D80" w:rsidRDefault="00A44351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C6839" w:rsidRPr="00D14D80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C6839"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5C6839" w:rsidRPr="00D14D80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5C6839" w:rsidRPr="00D14D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6F57CF9D" w14:textId="1890495F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16C4A75C" w14:textId="54225750" w:rsidR="005C6839" w:rsidRPr="00D14D80" w:rsidRDefault="00A44351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0.3704</w:t>
            </w:r>
          </w:p>
        </w:tc>
        <w:tc>
          <w:tcPr>
            <w:tcW w:w="231" w:type="dxa"/>
          </w:tcPr>
          <w:p w14:paraId="11552880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AFF7332" w14:textId="51E515F8" w:rsidR="005C6839" w:rsidRPr="00D14D80" w:rsidRDefault="00A44351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100.0</w:t>
            </w:r>
            <w:r w:rsidR="00F6457B" w:rsidRPr="00D14D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C6839" w:rsidRPr="00D14D80" w14:paraId="33449B27" w14:textId="77777777" w:rsidTr="005E3C7A">
        <w:trPr>
          <w:trHeight w:val="110"/>
          <w:tblHeader/>
        </w:trPr>
        <w:tc>
          <w:tcPr>
            <w:tcW w:w="3600" w:type="dxa"/>
          </w:tcPr>
          <w:p w14:paraId="78F734B6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3EAE266C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04E443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8B5AED0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1D003E8D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2D6C6AA9" w14:textId="77777777" w:rsidR="005C6839" w:rsidRPr="00D14D80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D14D80" w14:paraId="663D09EF" w14:textId="77777777" w:rsidTr="005E3C7A">
        <w:trPr>
          <w:tblHeader/>
        </w:trPr>
        <w:tc>
          <w:tcPr>
            <w:tcW w:w="3600" w:type="dxa"/>
            <w:hideMark/>
          </w:tcPr>
          <w:p w14:paraId="6A010520" w14:textId="22CE93EA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14D80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14D8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442E9449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9FB916E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3070BCA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505C34A0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C5BBBB5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D14D80" w14:paraId="26F5C0A8" w14:textId="77777777" w:rsidTr="005E3C7A">
        <w:tc>
          <w:tcPr>
            <w:tcW w:w="3600" w:type="dxa"/>
            <w:hideMark/>
          </w:tcPr>
          <w:p w14:paraId="4EB30757" w14:textId="193E03B5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D14D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  <w:hideMark/>
          </w:tcPr>
          <w:p w14:paraId="452D7590" w14:textId="3D025A5A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7C03F0CC" w14:textId="22D5E311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4" w:type="dxa"/>
            <w:hideMark/>
          </w:tcPr>
          <w:p w14:paraId="3E39B9FF" w14:textId="57D6F98E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0.4814</w:t>
            </w:r>
          </w:p>
        </w:tc>
        <w:tc>
          <w:tcPr>
            <w:tcW w:w="231" w:type="dxa"/>
          </w:tcPr>
          <w:p w14:paraId="47A13717" w14:textId="77777777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ECB43D3" w14:textId="786EFE53" w:rsidR="005C6839" w:rsidRPr="00D14D80" w:rsidRDefault="005C6839" w:rsidP="005C6839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130.0</w:t>
            </w:r>
            <w:r w:rsidR="00F6457B" w:rsidRPr="00D14D8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2E892F50" w14:textId="77777777" w:rsidR="005C6839" w:rsidRPr="00D14D80" w:rsidRDefault="005C6839" w:rsidP="0030781C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BA6B0FB" w14:textId="345774FA" w:rsidR="00B04D4B" w:rsidRPr="00D14D80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D14D80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D14D80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D14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D14D80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Pr="00D14D80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4D8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D14D8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D14D80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D14D80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D14D80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D14D80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D14D80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D14D80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D14D80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D14D80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D14D80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D14D80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D14D80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2A5876AD" w:rsidR="00924924" w:rsidRPr="00D14D80" w:rsidRDefault="0037756E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14D8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F232D"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D14D80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D14D80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D14D80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D14D80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D14D80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D14D80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D14D80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F6496F" w:rsidRPr="00D14D80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3CEA5175" w:rsidR="00F6496F" w:rsidRPr="00D14D80" w:rsidRDefault="006E582B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2916"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7CA503F5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47FF7837" w:rsidR="00F6496F" w:rsidRPr="00D14D80" w:rsidRDefault="00E354C1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9835A" w14:textId="1E5B434C" w:rsidR="00F6496F" w:rsidRPr="00D14D80" w:rsidRDefault="00E354C1" w:rsidP="009A673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F6496F" w:rsidRPr="00D14D80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45082707" w:rsidR="00F6496F" w:rsidRPr="00D14D80" w:rsidRDefault="00E354C1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2916"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582B" w:rsidRPr="00D14D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9002B6B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519D2157" w:rsidR="00F6496F" w:rsidRPr="00D14D80" w:rsidRDefault="006E582B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2916"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6496F" w:rsidRPr="00D14D80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F6496F" w:rsidRPr="00D14D80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34D89E49" w:rsidR="00F6496F" w:rsidRPr="00D14D80" w:rsidRDefault="006E582B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62916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4D92BF4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F6496F" w:rsidRPr="00D14D80" w:rsidRDefault="00F6496F" w:rsidP="00F6496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F6496F" w:rsidRPr="00D14D80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F6496F" w:rsidRPr="00D14D80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1BBD359E" w14:textId="77777777" w:rsidTr="00894C5F">
        <w:trPr>
          <w:trHeight w:val="30"/>
        </w:trPr>
        <w:tc>
          <w:tcPr>
            <w:tcW w:w="2698" w:type="dxa"/>
            <w:shd w:val="clear" w:color="auto" w:fill="auto"/>
          </w:tcPr>
          <w:p w14:paraId="4B9FC7E1" w14:textId="77777777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04EA2" w14:textId="77777777" w:rsidR="00A44351" w:rsidRPr="00D14D80" w:rsidRDefault="00A44351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E02560" w14:textId="6452310B" w:rsidR="00A44351" w:rsidRPr="00D14D80" w:rsidRDefault="00A44351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5A06B01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9F130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9490E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9EA9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27ADE8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888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4C93EE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3EDD9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B58763F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5DCA7EA7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4FD1DC63" w14:textId="3D2BB1F0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หนี้สิน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</w:tcPr>
          <w:p w14:paraId="41009177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9515B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12E2B5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FFAA4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F4AF6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69A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500A0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E4FEA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6CB0E1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3CD1AE31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5153704E" w14:textId="50560945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1" w:type="dxa"/>
          </w:tcPr>
          <w:p w14:paraId="09083F9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7B98B6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9E3B55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151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D07B0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BAE02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1F31A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FE27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75F4473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4AEB1E2D" w14:textId="77777777" w:rsidTr="0037756E">
        <w:trPr>
          <w:trHeight w:val="261"/>
        </w:trPr>
        <w:tc>
          <w:tcPr>
            <w:tcW w:w="2698" w:type="dxa"/>
            <w:shd w:val="clear" w:color="auto" w:fill="auto"/>
          </w:tcPr>
          <w:p w14:paraId="4B740B35" w14:textId="0FAE880B" w:rsidR="00F6496F" w:rsidRPr="00D14D80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DDECC6B" w14:textId="1A195F65" w:rsidR="00F6496F" w:rsidRPr="00D14D80" w:rsidRDefault="00E354C1" w:rsidP="00EA5ED4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53F28"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242" w:type="dxa"/>
          </w:tcPr>
          <w:p w14:paraId="2754F3D9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1B908C" w14:textId="065FC178" w:rsidR="00F6496F" w:rsidRPr="00D14D80" w:rsidRDefault="00E354C1" w:rsidP="00E93C17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84EDA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CF7C2" w14:textId="7A0D8DA1" w:rsidR="00F6496F" w:rsidRPr="00D14D80" w:rsidRDefault="00E354C1" w:rsidP="00EA5ED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53F28" w:rsidRPr="00D14D80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36" w:type="dxa"/>
          </w:tcPr>
          <w:p w14:paraId="6FD98A47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AC237" w14:textId="187718E4" w:rsidR="00F6496F" w:rsidRPr="00D14D80" w:rsidRDefault="00E354C1" w:rsidP="00EA5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96FF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E8B16C" w14:textId="1AB41324" w:rsidR="00F6496F" w:rsidRPr="00D14D80" w:rsidRDefault="00E354C1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53F28" w:rsidRPr="00D14D80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</w:tr>
      <w:tr w:rsidR="00F6496F" w:rsidRPr="00D14D80" w14:paraId="111A96EB" w14:textId="77777777" w:rsidTr="0037756E">
        <w:trPr>
          <w:trHeight w:val="261"/>
        </w:trPr>
        <w:tc>
          <w:tcPr>
            <w:tcW w:w="2698" w:type="dxa"/>
            <w:shd w:val="clear" w:color="auto" w:fill="auto"/>
          </w:tcPr>
          <w:p w14:paraId="10F55526" w14:textId="35A5B7A8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ED05E69" w14:textId="2A96EC8B" w:rsidR="00F6496F" w:rsidRPr="00D14D80" w:rsidRDefault="00E354C1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53F28"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019</w:t>
            </w:r>
          </w:p>
        </w:tc>
        <w:tc>
          <w:tcPr>
            <w:tcW w:w="242" w:type="dxa"/>
          </w:tcPr>
          <w:p w14:paraId="0AC2A030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81432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BBC4B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F38C4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A0D89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61703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DAA8E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34C29B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685FAA2F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5C960336" w14:textId="77777777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20622F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8D465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78FF08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CCCA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A49237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A168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E3A7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6AF58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0618607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68E3B575" w14:textId="77777777" w:rsidTr="00863FB9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0001B50F" w14:textId="062082A2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F232D"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5C8BA2C4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11FDB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EB4C54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13A7D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1677441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F6496F" w:rsidRPr="00D14D80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D14D80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F6496F" w:rsidRPr="00D14D80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F6496F" w:rsidRPr="00D14D80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F6496F" w:rsidRPr="00D14D80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F6496F" w:rsidRPr="00D14D80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F6496F" w:rsidRPr="00D14D80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D14D80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457A49" w:rsidRPr="00D14D80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011E6AB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1C12BA9F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9CB264E" w:rsidR="00457A49" w:rsidRPr="00D14D80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018965AB" w:rsidR="00457A49" w:rsidRPr="00D14D80" w:rsidRDefault="00457A49" w:rsidP="009A673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0F0DF0D2" w:rsidR="00457A49" w:rsidRPr="00D14D80" w:rsidRDefault="00457A49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199623B6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24DC5566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D14D80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457A49" w:rsidRPr="00D14D80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33C4F65F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42" w:type="dxa"/>
          </w:tcPr>
          <w:p w14:paraId="2BA29B17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262C6135" w:rsidR="00457A49" w:rsidRPr="00D14D80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0F9A036A" w:rsidR="00457A49" w:rsidRPr="00D14D80" w:rsidRDefault="00457A49" w:rsidP="00457A49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36" w:type="dxa"/>
          </w:tcPr>
          <w:p w14:paraId="3B771C80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2281AA7A" w:rsidR="00457A49" w:rsidRPr="00D14D80" w:rsidRDefault="00457A49" w:rsidP="00EA5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6375C58D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</w:tr>
      <w:tr w:rsidR="00457A49" w:rsidRPr="00D14D80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457A49" w:rsidRPr="00D14D80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38288F66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2,874</w:t>
            </w:r>
          </w:p>
        </w:tc>
        <w:tc>
          <w:tcPr>
            <w:tcW w:w="242" w:type="dxa"/>
          </w:tcPr>
          <w:p w14:paraId="237AB49E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457A49" w:rsidRPr="00D14D80" w:rsidRDefault="00457A49" w:rsidP="00457A49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457A49" w:rsidRPr="00D14D80" w:rsidRDefault="00457A49" w:rsidP="009A673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0CCC64" w14:textId="18457C50" w:rsidR="0091290A" w:rsidRPr="00D14D80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D14D80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D14D80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D14D80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D14D80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D14D80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D14D80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D14D80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D14D80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D14D80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D14D80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D14D80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D14D80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7420329B" w:rsidR="001F232D" w:rsidRPr="00D14D80" w:rsidRDefault="003775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14D8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1F232D" w:rsidRPr="00D14D80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D14D80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1F232D" w:rsidRPr="00D14D80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D14D80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1F232D" w:rsidRPr="00D14D80" w:rsidRDefault="001F232D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04C432BA" w:rsidR="001F232D" w:rsidRPr="00D14D80" w:rsidRDefault="0090712B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6A12424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30DF9F29" w:rsidR="001F232D" w:rsidRPr="00D14D80" w:rsidRDefault="00E354C1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0DE9A45D" w:rsidR="001F232D" w:rsidRPr="00D14D80" w:rsidRDefault="00E354C1" w:rsidP="00EA5E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1F232D" w:rsidRPr="00D14D80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610AEC23" w:rsidR="001F232D" w:rsidRPr="00D14D80" w:rsidRDefault="00E354C1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0712B" w:rsidRPr="00D14D8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6" w:type="dxa"/>
          </w:tcPr>
          <w:p w14:paraId="50BF7E1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6B2499F4" w:rsidR="001F232D" w:rsidRPr="00D14D80" w:rsidRDefault="00E354C1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0712B" w:rsidRPr="00D14D8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1F232D" w:rsidRPr="00D14D80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1F232D" w:rsidRPr="00D14D80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53F7797A" w:rsidR="001F232D" w:rsidRPr="00D14D80" w:rsidRDefault="0090712B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BB57346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1F232D" w:rsidRPr="00D14D80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3A5F286B" w14:textId="77777777" w:rsidTr="005659EF">
        <w:trPr>
          <w:trHeight w:val="208"/>
        </w:trPr>
        <w:tc>
          <w:tcPr>
            <w:tcW w:w="2700" w:type="dxa"/>
            <w:shd w:val="clear" w:color="auto" w:fill="auto"/>
          </w:tcPr>
          <w:p w14:paraId="14F1BE7D" w14:textId="77777777" w:rsidR="001F232D" w:rsidRPr="00D14D80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F502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3C3B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0D87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1F232D" w:rsidRPr="00D14D80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0AE4F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D15049F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336112CC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7EAF70A5" w14:textId="77777777" w:rsidR="00A44351" w:rsidRPr="00D14D80" w:rsidRDefault="00A44351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1B8A84F4" w14:textId="77777777" w:rsidR="00A44351" w:rsidRPr="00D14D80" w:rsidRDefault="00A44351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50C05EE2" w14:textId="2B815444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7F04D37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0CA53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CED38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BCBD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D3637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ADC83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0A6E19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E8D1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E8C883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10945A40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3AC5E4FC" w14:textId="14AEE718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54EE7D99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53F8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7416C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ADB95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E6D6AB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63B8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E7A3D4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4F5C7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9D58D2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1D2D74E9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B9BB453" w14:textId="14E43B9E" w:rsidR="001F232D" w:rsidRPr="00D14D80" w:rsidRDefault="001F232D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61AAC5" w14:textId="3000BC13" w:rsidR="001F232D" w:rsidRPr="00D14D80" w:rsidRDefault="00E354C1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40E1208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17A8E602" w14:textId="7C8D6D2B" w:rsidR="001F232D" w:rsidRPr="00D14D80" w:rsidRDefault="00E354C1" w:rsidP="00EA5E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C98D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3DD06033" w14:textId="79A30E9A" w:rsidR="001F232D" w:rsidRPr="00D14D80" w:rsidRDefault="00562916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7E07542C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351F68" w14:textId="6D0F10E9" w:rsidR="001F232D" w:rsidRPr="00D14D80" w:rsidRDefault="00562916" w:rsidP="005629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02C9B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D00A7AC" w14:textId="39A33ADB" w:rsidR="001F232D" w:rsidRPr="00D14D80" w:rsidRDefault="00E354C1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F232D" w:rsidRPr="00D14D80" w14:paraId="0232A74A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8782E8A" w14:textId="05B7553F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14D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9E38A7" w14:textId="44778762" w:rsidR="001F232D" w:rsidRPr="00D14D80" w:rsidRDefault="00E354C1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51F04B5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86249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6773E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895CD0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A88DB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21059D" w14:textId="77777777" w:rsidR="001F232D" w:rsidRPr="00D14D80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E11987" w14:textId="77777777" w:rsidR="001F232D" w:rsidRPr="00D14D80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59CFA14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018223A1" w14:textId="77777777" w:rsidTr="00DB3BC7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2495082" w14:textId="77777777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A26284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533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4863F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D60A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D60E2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EADEAA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D0570" w14:textId="77777777" w:rsidR="001F232D" w:rsidRPr="00D14D80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9765FD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46D5BA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5A8319E5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209DCC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1F232D" w:rsidRPr="00D14D80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03E0C2C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06D45DDE" w14:textId="37C8AD1F" w:rsidR="001F232D" w:rsidRPr="00D14D80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0C081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F43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6E781D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C4DCF6" w14:textId="77777777" w:rsidR="001F232D" w:rsidRPr="00D14D80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CED3A43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D14D80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1F232D" w:rsidRPr="00D14D80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1F232D" w:rsidRPr="00D14D80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1F232D" w:rsidRPr="00D14D80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1F232D" w:rsidRPr="00D14D80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1F232D" w:rsidRPr="00D14D80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D14D80" w14:paraId="7972F032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7DA5042C" w14:textId="14C32A6B" w:rsidR="00457A49" w:rsidRPr="00D14D80" w:rsidRDefault="00457A49" w:rsidP="00457A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7415000E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151B315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500665" w14:textId="64B01504" w:rsidR="00457A49" w:rsidRPr="00D14D80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B1CF33" w14:textId="52232513" w:rsidR="00457A49" w:rsidRPr="00D14D80" w:rsidRDefault="00457A49" w:rsidP="009A673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3074B" w14:textId="295235F3" w:rsidR="00457A49" w:rsidRPr="00D14D80" w:rsidRDefault="00457A49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36" w:type="dxa"/>
          </w:tcPr>
          <w:p w14:paraId="4F5BCF31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02869E3" w14:textId="51EC8245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D14D80" w14:paraId="2DB7EB5B" w14:textId="77777777" w:rsidTr="0039560F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30785E37" w:rsidR="00457A49" w:rsidRPr="00D14D80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794E667B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6F9E2B6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4FBE7F95" w:rsidR="00457A49" w:rsidRPr="00D14D80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5A315D8E" w:rsidR="00457A49" w:rsidRPr="00D14D80" w:rsidRDefault="00457A49" w:rsidP="00457A4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E450D83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32DEF60A" w:rsidR="00457A49" w:rsidRPr="00D14D80" w:rsidRDefault="00457A49" w:rsidP="009A67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2E91B53A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457A49" w:rsidRPr="00D14D80" w14:paraId="5277C711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457A49" w:rsidRPr="00D14D80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26E23283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0F87FF0F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457A49" w:rsidRPr="00D14D80" w:rsidRDefault="00457A49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D14D80" w14:paraId="4F012246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15ED3C8D" w14:textId="77777777" w:rsidR="00457A49" w:rsidRPr="00D14D80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38A93D" w14:textId="77777777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75F5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D707F4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EE36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B76DE6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FFA0E" w14:textId="77777777" w:rsidR="00457A49" w:rsidRPr="00D14D80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28BB56" w14:textId="77777777" w:rsidR="00457A49" w:rsidRPr="00D14D80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79A53" w14:textId="77777777" w:rsidR="00457A49" w:rsidRPr="00D14D80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6D831F4" w14:textId="77777777" w:rsidR="00457A49" w:rsidRPr="00D14D80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042024" w14:textId="77777777" w:rsidR="00B01EF3" w:rsidRPr="00D14D80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  <w:lang w:val="en-GB"/>
        </w:rPr>
      </w:pPr>
    </w:p>
    <w:p w14:paraId="34ED896B" w14:textId="70185ED0" w:rsidR="007660D8" w:rsidRPr="00D14D80" w:rsidRDefault="007660D8" w:rsidP="00757227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14D80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D14D80">
        <w:rPr>
          <w:rFonts w:ascii="Angsana New" w:hAnsi="Angsana New"/>
          <w:b/>
          <w:sz w:val="28"/>
          <w:szCs w:val="28"/>
          <w:cs/>
        </w:rPr>
        <w:t>งบฐานะการเงิน</w:t>
      </w:r>
    </w:p>
    <w:p w14:paraId="22600CA7" w14:textId="77777777" w:rsidR="00B3315C" w:rsidRPr="00D14D80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D14D80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D14D80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D14D80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D14D80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D14D80" w14:paraId="2FBDC84F" w14:textId="77777777" w:rsidTr="00EB2212">
        <w:tc>
          <w:tcPr>
            <w:tcW w:w="2520" w:type="dxa"/>
          </w:tcPr>
          <w:p w14:paraId="3F770144" w14:textId="0E5AAA8E" w:rsidR="00927BA1" w:rsidRPr="00D14D80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D14D80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D14D80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14D8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D14D80" w14:paraId="5E45B72E" w14:textId="77777777" w:rsidTr="008432F2">
        <w:tc>
          <w:tcPr>
            <w:tcW w:w="2520" w:type="dxa"/>
          </w:tcPr>
          <w:p w14:paraId="2E3FC32B" w14:textId="77777777" w:rsidR="00B3315C" w:rsidRPr="00D14D80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D14D80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D14D80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D14D80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D14D80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14D80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A40EBF3" w14:textId="4D3AB78B" w:rsidR="00A44351" w:rsidRPr="00D14D80" w:rsidRDefault="00A44351" w:rsidP="00A4435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A01BEC" w14:textId="77777777" w:rsidR="00A44351" w:rsidRPr="00D14D80" w:rsidRDefault="00A4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8533FA1" w14:textId="2C1B4CB9" w:rsidR="00E827EF" w:rsidRPr="00D14D80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D14D80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D14D80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387BC107" w:rsidR="00C33910" w:rsidRPr="00D14D80" w:rsidRDefault="0037756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14D8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14D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33910"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61E59436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D14D80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4D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D14D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D14D80" w14:paraId="250C9017" w14:textId="77777777" w:rsidTr="00C33910">
        <w:tc>
          <w:tcPr>
            <w:tcW w:w="6030" w:type="dxa"/>
          </w:tcPr>
          <w:p w14:paraId="33ABE2F5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D14D80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D14D80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D14D80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D14D80" w14:paraId="6A79068C" w14:textId="77777777" w:rsidTr="00C33910">
        <w:tc>
          <w:tcPr>
            <w:tcW w:w="6030" w:type="dxa"/>
          </w:tcPr>
          <w:p w14:paraId="4E6FEFE7" w14:textId="77777777" w:rsidR="00331786" w:rsidRPr="00D14D80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62D3CA77" w:rsidR="00331786" w:rsidRPr="00D14D80" w:rsidRDefault="00A10C23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14D80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19</w:t>
            </w: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D14D80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316</w:t>
            </w:r>
          </w:p>
        </w:tc>
        <w:tc>
          <w:tcPr>
            <w:tcW w:w="272" w:type="dxa"/>
          </w:tcPr>
          <w:p w14:paraId="10C9AD44" w14:textId="77777777" w:rsidR="00331786" w:rsidRPr="00D14D80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36CB9E16" w:rsidR="00331786" w:rsidRPr="00D14D80" w:rsidRDefault="00A10C23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D14D80" w14:paraId="5B25CD26" w14:textId="77777777" w:rsidTr="00C33910">
        <w:tc>
          <w:tcPr>
            <w:tcW w:w="6030" w:type="dxa"/>
          </w:tcPr>
          <w:p w14:paraId="3FFD198D" w14:textId="77777777" w:rsidR="00331786" w:rsidRPr="00D14D80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A7ED634" w:rsidR="00331786" w:rsidRPr="00D14D80" w:rsidRDefault="009F29CD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4D80">
              <w:rPr>
                <w:rFonts w:asciiTheme="majorBidi" w:hAnsiTheme="majorBidi" w:cs="Angsana New"/>
                <w:sz w:val="28"/>
                <w:szCs w:val="28"/>
                <w:cs/>
              </w:rPr>
              <w:t>316</w:t>
            </w:r>
          </w:p>
        </w:tc>
        <w:tc>
          <w:tcPr>
            <w:tcW w:w="272" w:type="dxa"/>
          </w:tcPr>
          <w:p w14:paraId="42EAFB12" w14:textId="77777777" w:rsidR="00331786" w:rsidRPr="00D14D80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5EEC49A1" w:rsidR="00331786" w:rsidRPr="00D14D80" w:rsidRDefault="009F29CD" w:rsidP="00AC2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786" w:rsidRPr="00D14D80" w14:paraId="0FE3B3C6" w14:textId="77777777" w:rsidTr="00C33910">
        <w:tc>
          <w:tcPr>
            <w:tcW w:w="6030" w:type="dxa"/>
          </w:tcPr>
          <w:p w14:paraId="6791DE11" w14:textId="5DF7304A" w:rsidR="00331786" w:rsidRPr="003777DD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3777DD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2" w:type="dxa"/>
          </w:tcPr>
          <w:p w14:paraId="62022FE7" w14:textId="77777777" w:rsidR="00331786" w:rsidRPr="003777DD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8" w:type="dxa"/>
          </w:tcPr>
          <w:p w14:paraId="08F48F55" w14:textId="77777777" w:rsidR="00331786" w:rsidRPr="003777DD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331786" w:rsidRPr="00D14D80" w14:paraId="16F80E2C" w14:textId="77777777" w:rsidTr="00C33910">
        <w:tc>
          <w:tcPr>
            <w:tcW w:w="6030" w:type="dxa"/>
          </w:tcPr>
          <w:p w14:paraId="2D746881" w14:textId="2B405A14" w:rsidR="00331786" w:rsidRPr="00D14D80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14D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14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D14D80" w14:paraId="47452D16" w14:textId="77777777" w:rsidTr="00C33910">
        <w:tc>
          <w:tcPr>
            <w:tcW w:w="6030" w:type="dxa"/>
          </w:tcPr>
          <w:p w14:paraId="6B5033B5" w14:textId="1C8C7BAF" w:rsidR="00331786" w:rsidRPr="00D14D80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64771446"/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D14D80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11BE668A" w14:textId="77777777" w:rsidR="00D04933" w:rsidRPr="00D14D80" w:rsidRDefault="00D04933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EDCA215" w14:textId="05C5D664" w:rsidR="00D03F36" w:rsidRPr="00D14D80" w:rsidRDefault="009F29CD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11,477</w:t>
            </w:r>
          </w:p>
        </w:tc>
        <w:tc>
          <w:tcPr>
            <w:tcW w:w="272" w:type="dxa"/>
          </w:tcPr>
          <w:p w14:paraId="7142FF3B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611D92F" w14:textId="77777777" w:rsidR="00D04933" w:rsidRPr="00D14D80" w:rsidRDefault="00D04933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  <w:p w14:paraId="32466129" w14:textId="6BAC8FB4" w:rsidR="00D03F36" w:rsidRPr="00D14D80" w:rsidRDefault="00C335C4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787</w:t>
            </w:r>
          </w:p>
        </w:tc>
      </w:tr>
      <w:bookmarkEnd w:id="1"/>
      <w:tr w:rsidR="00331786" w:rsidRPr="00D14D80" w14:paraId="16FAB372" w14:textId="77777777" w:rsidTr="00C33910">
        <w:tc>
          <w:tcPr>
            <w:tcW w:w="6030" w:type="dxa"/>
          </w:tcPr>
          <w:p w14:paraId="1886ED0D" w14:textId="30E7B8A2" w:rsidR="00331786" w:rsidRPr="00D14D80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21E2E97B" w:rsidR="00331786" w:rsidRPr="00D14D80" w:rsidRDefault="0065720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2627C1"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="00C335C4"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2627C1"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37</w:t>
            </w:r>
          </w:p>
        </w:tc>
        <w:tc>
          <w:tcPr>
            <w:tcW w:w="272" w:type="dxa"/>
          </w:tcPr>
          <w:p w14:paraId="517A7097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5D7E0C70" w:rsidR="00331786" w:rsidRPr="00D14D80" w:rsidRDefault="0065720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="00C335C4"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,4</w:t>
            </w:r>
            <w:r w:rsidRPr="00D14D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</w:t>
            </w:r>
          </w:p>
        </w:tc>
      </w:tr>
      <w:tr w:rsidR="00331786" w:rsidRPr="00D14D80" w14:paraId="01C58DDE" w14:textId="77777777" w:rsidTr="00C33910">
        <w:tc>
          <w:tcPr>
            <w:tcW w:w="6030" w:type="dxa"/>
          </w:tcPr>
          <w:p w14:paraId="42E75C81" w14:textId="77777777" w:rsidR="00331786" w:rsidRPr="00D14D80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4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7E216C7C" w:rsidR="00C600B0" w:rsidRPr="00D14D80" w:rsidRDefault="002627C1" w:rsidP="00C60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600B0" w:rsidRPr="00D14D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1690D" w:rsidRPr="00D14D8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2" w:type="dxa"/>
          </w:tcPr>
          <w:p w14:paraId="37007FE9" w14:textId="77777777" w:rsidR="00331786" w:rsidRPr="00D14D80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2DC40E01" w:rsidR="00331786" w:rsidRPr="00D14D80" w:rsidRDefault="0061690D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4D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600B0" w:rsidRPr="00D14D80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Pr="00D14D8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</w:tbl>
    <w:p w14:paraId="276639AC" w14:textId="77777777" w:rsidR="00F412C1" w:rsidRPr="003777DD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2AE28" w14:textId="48B98401" w:rsidR="00E37FF5" w:rsidRPr="003777DD" w:rsidRDefault="00E37FF5" w:rsidP="00E3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777DD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3777DD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3777DD">
        <w:rPr>
          <w:rFonts w:asciiTheme="majorBidi" w:hAnsiTheme="majorBidi" w:cstheme="majorBidi"/>
          <w:sz w:val="28"/>
          <w:szCs w:val="28"/>
          <w:cs/>
        </w:rPr>
        <w:t>ระยะสั้นและสัญญาเช่าซึ่งสินทรัพย์อ้างอิงมีมูลค่าต่ำ ได้แก่ สัญญาเช่าเครื่องใช้สำนักงา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3777DD">
        <w:rPr>
          <w:rFonts w:asciiTheme="majorBidi" w:hAnsiTheme="majorBidi" w:cstheme="majorBidi" w:hint="cs"/>
          <w:sz w:val="28"/>
          <w:szCs w:val="28"/>
          <w:cs/>
        </w:rPr>
        <w:t>และโรงงาน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 w:rsidRPr="003777DD">
        <w:rPr>
          <w:rFonts w:asciiTheme="majorBidi" w:hAnsiTheme="majorBidi" w:cstheme="majorBidi" w:hint="cs"/>
          <w:sz w:val="28"/>
          <w:szCs w:val="28"/>
          <w:cs/>
        </w:rPr>
        <w:t>พื้นที่คลังสินค้า</w:t>
      </w:r>
      <w:r w:rsidRPr="003777DD">
        <w:rPr>
          <w:rFonts w:asciiTheme="majorBidi" w:hAnsiTheme="majorBidi" w:cstheme="majorBidi"/>
          <w:sz w:val="28"/>
          <w:szCs w:val="28"/>
          <w:cs/>
        </w:rPr>
        <w:t xml:space="preserve"> ระยะเวลาหนึ่งปีถึง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3777DD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="002508A1" w:rsidRPr="003777DD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3777DD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3777D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777DD">
        <w:rPr>
          <w:rFonts w:asciiTheme="majorBidi" w:hAnsiTheme="majorBidi" w:cstheme="majorBidi"/>
          <w:sz w:val="28"/>
          <w:szCs w:val="28"/>
        </w:rPr>
        <w:t>2571</w:t>
      </w:r>
    </w:p>
    <w:p w14:paraId="6F0B8219" w14:textId="1A92D21F" w:rsidR="003006FB" w:rsidRPr="003777DD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B7CA1C" w14:textId="29236730" w:rsidR="004766FB" w:rsidRPr="003777DD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777D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7756E" w:rsidRPr="003777DD">
        <w:rPr>
          <w:rFonts w:asciiTheme="majorBidi" w:hAnsiTheme="majorBidi" w:cstheme="majorBidi"/>
          <w:sz w:val="28"/>
          <w:szCs w:val="28"/>
        </w:rPr>
        <w:t xml:space="preserve">30 </w:t>
      </w:r>
      <w:r w:rsidR="0037756E" w:rsidRPr="003777DD">
        <w:rPr>
          <w:rFonts w:asciiTheme="majorBidi" w:hAnsiTheme="majorBidi" w:hint="cs"/>
          <w:sz w:val="28"/>
          <w:szCs w:val="28"/>
          <w:cs/>
        </w:rPr>
        <w:t>มิถุนายน</w:t>
      </w:r>
      <w:r w:rsidR="0037756E" w:rsidRPr="003777DD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3777DD">
        <w:rPr>
          <w:rFonts w:asciiTheme="majorBidi" w:hAnsiTheme="majorBidi" w:cstheme="majorBidi"/>
          <w:sz w:val="28"/>
          <w:szCs w:val="28"/>
        </w:rPr>
        <w:t>2567</w:t>
      </w:r>
      <w:r w:rsidRPr="003777DD">
        <w:rPr>
          <w:rFonts w:asciiTheme="majorBidi" w:hAnsiTheme="majorBidi" w:cstheme="majorBidi"/>
          <w:sz w:val="28"/>
          <w:szCs w:val="28"/>
        </w:rPr>
        <w:t xml:space="preserve"> 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เงินฝากประจำกับธนาคารในประเทศแห่งหนึ่งจำนวน</w:t>
      </w:r>
      <w:r w:rsidR="002508A1" w:rsidRPr="003777DD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777DD">
        <w:rPr>
          <w:rFonts w:asciiTheme="majorBidi" w:hAnsiTheme="majorBidi" w:cstheme="majorBidi"/>
          <w:sz w:val="28"/>
          <w:szCs w:val="28"/>
        </w:rPr>
        <w:t xml:space="preserve"> </w:t>
      </w:r>
      <w:r w:rsidR="003A1070" w:rsidRPr="003777DD">
        <w:rPr>
          <w:rFonts w:asciiTheme="majorBidi" w:hAnsiTheme="majorBidi" w:cstheme="majorBidi"/>
          <w:sz w:val="28"/>
          <w:szCs w:val="28"/>
        </w:rPr>
        <w:t>2</w:t>
      </w:r>
      <w:r w:rsidRPr="003777DD">
        <w:rPr>
          <w:rFonts w:asciiTheme="majorBidi" w:hAnsiTheme="majorBidi" w:cstheme="majorBidi"/>
          <w:sz w:val="28"/>
          <w:szCs w:val="28"/>
        </w:rPr>
        <w:t xml:space="preserve"> </w:t>
      </w:r>
      <w:r w:rsidRPr="003777DD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3777DD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78AE7D4" w14:textId="61F7989A" w:rsidR="003006FB" w:rsidRPr="00D14D80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77D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7756E" w:rsidRPr="003777DD">
        <w:rPr>
          <w:rFonts w:asciiTheme="majorBidi" w:hAnsiTheme="majorBidi" w:cstheme="majorBidi"/>
          <w:sz w:val="28"/>
          <w:szCs w:val="28"/>
        </w:rPr>
        <w:t xml:space="preserve">30 </w:t>
      </w:r>
      <w:r w:rsidR="0037756E" w:rsidRPr="003777DD">
        <w:rPr>
          <w:rFonts w:asciiTheme="majorBidi" w:hAnsiTheme="majorBidi" w:hint="cs"/>
          <w:sz w:val="28"/>
          <w:szCs w:val="28"/>
          <w:cs/>
        </w:rPr>
        <w:t>มิถุนายน</w:t>
      </w:r>
      <w:r w:rsidR="0037756E" w:rsidRPr="003777DD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3777DD">
        <w:rPr>
          <w:rFonts w:asciiTheme="majorBidi" w:hAnsiTheme="majorBidi" w:cstheme="majorBidi"/>
          <w:sz w:val="28"/>
          <w:szCs w:val="28"/>
        </w:rPr>
        <w:t xml:space="preserve">2567 </w:t>
      </w:r>
      <w:r w:rsidRPr="003777DD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3777DD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3777DD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</w:t>
      </w:r>
      <w:r w:rsidRPr="00D14D80">
        <w:rPr>
          <w:rFonts w:asciiTheme="majorBidi" w:hAnsiTheme="majorBidi" w:cstheme="majorBidi"/>
          <w:sz w:val="30"/>
          <w:szCs w:val="30"/>
          <w:cs/>
        </w:rPr>
        <w:t>บคลุมไม่เกินหนึ่งปี ดังนี้</w:t>
      </w:r>
    </w:p>
    <w:p w14:paraId="42D2F8AB" w14:textId="77777777" w:rsidR="00B01EF3" w:rsidRPr="003777DD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D14D80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14D80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D14D80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D14D80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D14D80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D14D80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D14D80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D14D80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D14D80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D14D80" w14:paraId="64F2B2D2" w14:textId="77777777" w:rsidTr="000D6C06">
        <w:tc>
          <w:tcPr>
            <w:tcW w:w="3510" w:type="dxa"/>
          </w:tcPr>
          <w:p w14:paraId="52069E82" w14:textId="014EE583" w:rsidR="00AB383C" w:rsidRPr="00D14D80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D14D80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D14D80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D14D80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D14D80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D14D80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D14D80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D14D80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D14D80" w14:paraId="23B939A4" w14:textId="77777777" w:rsidTr="000D6C06">
        <w:tc>
          <w:tcPr>
            <w:tcW w:w="3510" w:type="dxa"/>
          </w:tcPr>
          <w:p w14:paraId="4DC30352" w14:textId="610507A7" w:rsidR="00690D53" w:rsidRPr="00D14D80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73E66EBD" w:rsidR="00690D53" w:rsidRPr="00D14D80" w:rsidRDefault="00C600B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150.48</w:t>
            </w:r>
          </w:p>
        </w:tc>
        <w:tc>
          <w:tcPr>
            <w:tcW w:w="270" w:type="dxa"/>
          </w:tcPr>
          <w:p w14:paraId="74179549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230F0EA8" w:rsidR="00690D53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35.28</w:t>
            </w:r>
          </w:p>
        </w:tc>
        <w:tc>
          <w:tcPr>
            <w:tcW w:w="270" w:type="dxa"/>
          </w:tcPr>
          <w:p w14:paraId="38E63010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781BF55B" w:rsidR="00690D53" w:rsidRPr="00D14D80" w:rsidRDefault="00C600B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19.50</w:t>
            </w:r>
          </w:p>
        </w:tc>
        <w:tc>
          <w:tcPr>
            <w:tcW w:w="270" w:type="dxa"/>
          </w:tcPr>
          <w:p w14:paraId="21A5864C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191DEF1C" w:rsidR="00690D53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bidi="th-TH"/>
              </w:rPr>
              <w:t>4.62</w:t>
            </w:r>
          </w:p>
        </w:tc>
      </w:tr>
      <w:tr w:rsidR="000D6C06" w:rsidRPr="00D14D80" w14:paraId="1A27B309" w14:textId="77777777" w:rsidTr="000D6C06">
        <w:tc>
          <w:tcPr>
            <w:tcW w:w="3510" w:type="dxa"/>
          </w:tcPr>
          <w:p w14:paraId="70C7D510" w14:textId="189A855B" w:rsidR="000D6C06" w:rsidRPr="00D14D80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4BA712AF" w:rsidR="000D6C06" w:rsidRPr="00D14D80" w:rsidRDefault="00C600B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4.53</w:t>
            </w:r>
          </w:p>
        </w:tc>
        <w:tc>
          <w:tcPr>
            <w:tcW w:w="270" w:type="dxa"/>
          </w:tcPr>
          <w:p w14:paraId="3489E8E6" w14:textId="77777777" w:rsidR="000D6C06" w:rsidRPr="00D14D80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7DBF" w14:textId="1B4115B2" w:rsidR="000D6C06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163.34</w:t>
            </w:r>
          </w:p>
        </w:tc>
        <w:tc>
          <w:tcPr>
            <w:tcW w:w="270" w:type="dxa"/>
          </w:tcPr>
          <w:p w14:paraId="25BCD916" w14:textId="77777777" w:rsidR="000D6C06" w:rsidRPr="00D14D80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5F3C2292" w:rsidR="000D6C06" w:rsidRPr="00D14D80" w:rsidRDefault="00C600B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0.54</w:t>
            </w:r>
          </w:p>
        </w:tc>
        <w:tc>
          <w:tcPr>
            <w:tcW w:w="270" w:type="dxa"/>
          </w:tcPr>
          <w:p w14:paraId="47DE87C0" w14:textId="77777777" w:rsidR="000D6C06" w:rsidRPr="00D14D80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F0ABDFF" w14:textId="5A464C37" w:rsidR="000D6C06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bidi="th-TH"/>
              </w:rPr>
              <w:t>19.25</w:t>
            </w:r>
          </w:p>
        </w:tc>
      </w:tr>
      <w:tr w:rsidR="00690D53" w:rsidRPr="00D14D80" w14:paraId="08398F62" w14:textId="77777777" w:rsidTr="000D6C06">
        <w:tc>
          <w:tcPr>
            <w:tcW w:w="3510" w:type="dxa"/>
          </w:tcPr>
          <w:p w14:paraId="13E52052" w14:textId="122FE2C4" w:rsidR="00690D53" w:rsidRPr="00D14D80" w:rsidRDefault="00A10C2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  <w:r w:rsidR="000D6C06" w:rsidRPr="00D14D80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5815B82A" w14:textId="3A292EBA" w:rsidR="00690D53" w:rsidRPr="00D14D80" w:rsidRDefault="00C600B0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1.15</w:t>
            </w:r>
          </w:p>
        </w:tc>
        <w:tc>
          <w:tcPr>
            <w:tcW w:w="270" w:type="dxa"/>
          </w:tcPr>
          <w:p w14:paraId="5446FCF2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18EE4F27" w:rsidR="00690D53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27.74</w:t>
            </w:r>
          </w:p>
        </w:tc>
        <w:tc>
          <w:tcPr>
            <w:tcW w:w="270" w:type="dxa"/>
          </w:tcPr>
          <w:p w14:paraId="6086E6B8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549DA54E" w:rsidR="00690D53" w:rsidRPr="00D14D80" w:rsidRDefault="00C600B0" w:rsidP="00EA5E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D14D80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3EDB8A89" w:rsidR="00690D53" w:rsidRPr="00D14D80" w:rsidRDefault="00C600B0" w:rsidP="00EA5ED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0D53" w:rsidRPr="00D14D80" w14:paraId="5646091E" w14:textId="77777777" w:rsidTr="000D6C06">
        <w:tc>
          <w:tcPr>
            <w:tcW w:w="3510" w:type="dxa"/>
          </w:tcPr>
          <w:p w14:paraId="10E73DA1" w14:textId="0B212E06" w:rsidR="00690D53" w:rsidRPr="00D14D80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D550F1F" w:rsidR="00690D53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80">
              <w:rPr>
                <w:rFonts w:ascii="Angsana New" w:hAnsi="Angsana New"/>
                <w:b/>
                <w:bCs/>
                <w:sz w:val="30"/>
                <w:szCs w:val="30"/>
              </w:rPr>
              <w:t>226.36</w:t>
            </w:r>
          </w:p>
        </w:tc>
        <w:tc>
          <w:tcPr>
            <w:tcW w:w="270" w:type="dxa"/>
          </w:tcPr>
          <w:p w14:paraId="623BEBD6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D14D80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698525CA" w:rsidR="00690D53" w:rsidRPr="00D14D80" w:rsidRDefault="00C600B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23.87</w:t>
            </w:r>
          </w:p>
        </w:tc>
      </w:tr>
      <w:tr w:rsidR="00BE1267" w:rsidRPr="00D14D80" w14:paraId="5C693940" w14:textId="77777777" w:rsidTr="000D6C06">
        <w:tc>
          <w:tcPr>
            <w:tcW w:w="3510" w:type="dxa"/>
          </w:tcPr>
          <w:p w14:paraId="04A39CC0" w14:textId="2A0E94B7" w:rsidR="00BE1267" w:rsidRPr="00D14D80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D14D80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D14D80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D14D80" w14:paraId="4B927BC8" w14:textId="77777777" w:rsidTr="000D6C06">
        <w:tc>
          <w:tcPr>
            <w:tcW w:w="3510" w:type="dxa"/>
          </w:tcPr>
          <w:p w14:paraId="6C520531" w14:textId="77777777" w:rsidR="001D5169" w:rsidRPr="00D14D80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29ED3D37" w:rsidR="001D5169" w:rsidRPr="00D14D80" w:rsidRDefault="00C600B0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0.17</w:t>
            </w:r>
          </w:p>
        </w:tc>
        <w:tc>
          <w:tcPr>
            <w:tcW w:w="270" w:type="dxa"/>
          </w:tcPr>
          <w:p w14:paraId="49927463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4857C64C" w:rsidR="001D5169" w:rsidRPr="00D14D80" w:rsidRDefault="00C600B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14D80">
              <w:rPr>
                <w:rFonts w:ascii="Angsana New" w:hAnsi="Angsana New"/>
                <w:sz w:val="30"/>
                <w:szCs w:val="30"/>
              </w:rPr>
              <w:t>6.12</w:t>
            </w:r>
          </w:p>
        </w:tc>
        <w:tc>
          <w:tcPr>
            <w:tcW w:w="270" w:type="dxa"/>
          </w:tcPr>
          <w:p w14:paraId="02BDD604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59AA3F79" w:rsidR="001D5169" w:rsidRPr="00D14D80" w:rsidRDefault="00C600B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7351D9EC" w:rsidR="001D5169" w:rsidRPr="00D14D80" w:rsidRDefault="00C600B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8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D5169" w:rsidRPr="00D14D80" w14:paraId="688A6E27" w14:textId="77777777" w:rsidTr="000D6C06">
        <w:tc>
          <w:tcPr>
            <w:tcW w:w="3510" w:type="dxa"/>
          </w:tcPr>
          <w:p w14:paraId="54784368" w14:textId="5F1900AB" w:rsidR="001D5169" w:rsidRPr="00D14D80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D14D80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44AF1911" w:rsidR="00C600B0" w:rsidRPr="00D14D80" w:rsidRDefault="00C600B0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80">
              <w:rPr>
                <w:rFonts w:ascii="Angsana New" w:hAnsi="Angsana New"/>
                <w:b/>
                <w:bCs/>
                <w:sz w:val="30"/>
                <w:szCs w:val="30"/>
              </w:rPr>
              <w:t>6.12</w:t>
            </w:r>
          </w:p>
        </w:tc>
        <w:tc>
          <w:tcPr>
            <w:tcW w:w="270" w:type="dxa"/>
          </w:tcPr>
          <w:p w14:paraId="013F47CF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D14D80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26223230" w:rsidR="001D5169" w:rsidRPr="00D14D80" w:rsidRDefault="00C600B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4D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341D868" w14:textId="77777777" w:rsidR="000346FF" w:rsidRPr="00D14D80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D14D80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14D8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D14D80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EFCD37" w14:textId="5B720431" w:rsidR="00CD2092" w:rsidRDefault="00070550" w:rsidP="002B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4D8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7756E" w:rsidRPr="00D14D80">
        <w:rPr>
          <w:rFonts w:asciiTheme="majorBidi" w:hAnsiTheme="majorBidi" w:cstheme="majorBidi"/>
          <w:sz w:val="28"/>
          <w:szCs w:val="28"/>
        </w:rPr>
        <w:t xml:space="preserve">30 </w:t>
      </w:r>
      <w:r w:rsidR="0037756E" w:rsidRPr="00D14D80">
        <w:rPr>
          <w:rFonts w:asciiTheme="majorBidi" w:hAnsiTheme="majorBidi" w:hint="cs"/>
          <w:sz w:val="28"/>
          <w:szCs w:val="28"/>
          <w:cs/>
        </w:rPr>
        <w:t>มิถุนายน</w:t>
      </w:r>
      <w:r w:rsidR="0037756E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D14D80">
        <w:rPr>
          <w:rFonts w:asciiTheme="majorBidi" w:hAnsiTheme="majorBidi" w:cstheme="majorBidi"/>
          <w:sz w:val="28"/>
          <w:szCs w:val="28"/>
        </w:rPr>
        <w:t xml:space="preserve">2567 </w:t>
      </w:r>
      <w:r w:rsidRPr="00D14D80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D14D80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D14D80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</w:t>
      </w:r>
      <w:r w:rsidR="00801C19" w:rsidRPr="00D14D80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D14D80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D14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4D80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9A673A" w:rsidRPr="00D14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673A" w:rsidRPr="00D14D80">
        <w:rPr>
          <w:rFonts w:asciiTheme="majorBidi" w:hAnsiTheme="majorBidi" w:cstheme="majorBidi"/>
          <w:sz w:val="28"/>
          <w:szCs w:val="28"/>
        </w:rPr>
        <w:t>1,339</w:t>
      </w:r>
      <w:r w:rsidR="008A4631" w:rsidRPr="00D14D80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D14D80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D14D80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D14D80">
        <w:rPr>
          <w:rFonts w:asciiTheme="majorBidi" w:hAnsiTheme="majorBidi" w:hint="cs"/>
          <w:sz w:val="28"/>
          <w:szCs w:val="28"/>
          <w:cs/>
        </w:rPr>
        <w:t>และ</w:t>
      </w:r>
      <w:r w:rsidR="009A673A" w:rsidRPr="00D14D80">
        <w:rPr>
          <w:rFonts w:asciiTheme="majorBidi" w:hAnsiTheme="majorBidi"/>
          <w:sz w:val="28"/>
          <w:szCs w:val="28"/>
        </w:rPr>
        <w:t xml:space="preserve"> 5</w:t>
      </w:r>
      <w:r w:rsidR="008A4631" w:rsidRPr="00D14D80">
        <w:rPr>
          <w:rFonts w:asciiTheme="majorBidi" w:hAnsiTheme="majorBidi"/>
          <w:sz w:val="28"/>
          <w:szCs w:val="28"/>
        </w:rPr>
        <w:t xml:space="preserve"> </w:t>
      </w:r>
      <w:r w:rsidR="00F46CC3" w:rsidRPr="00D14D80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6792768F" w14:textId="77777777" w:rsidR="00A41307" w:rsidRDefault="00A41307" w:rsidP="00A41307">
      <w:pPr>
        <w:rPr>
          <w:rFonts w:asciiTheme="majorBidi" w:hAnsiTheme="majorBidi" w:cstheme="majorBidi"/>
          <w:sz w:val="28"/>
          <w:szCs w:val="28"/>
        </w:rPr>
      </w:pPr>
    </w:p>
    <w:p w14:paraId="45D5BA33" w14:textId="12A2D8DE" w:rsidR="00A41307" w:rsidRDefault="00A41307" w:rsidP="00A4130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A4130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430629D3" w14:textId="77777777" w:rsidR="00A41307" w:rsidRPr="00A41307" w:rsidRDefault="00A41307" w:rsidP="00A41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66C79B" w14:textId="69C2DB0C" w:rsidR="00A41307" w:rsidRPr="00A41307" w:rsidRDefault="009659EB" w:rsidP="00A41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659EB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5441E9">
        <w:rPr>
          <w:rFonts w:asciiTheme="majorBidi" w:hAnsiTheme="majorBidi"/>
          <w:sz w:val="28"/>
          <w:szCs w:val="28"/>
        </w:rPr>
        <w:t>2567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Pr="009659EB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บริษัทได้ทำบันทึกข้อตกลงตามสัญญา</w:t>
      </w:r>
      <w:r w:rsidR="0036662B">
        <w:rPr>
          <w:rFonts w:asciiTheme="majorBidi" w:hAnsiTheme="majorBidi" w:hint="cs"/>
          <w:sz w:val="28"/>
          <w:szCs w:val="28"/>
          <w:cs/>
        </w:rPr>
        <w:t>เงินให้กู้ยืมแก่</w:t>
      </w:r>
      <w:r w:rsidRPr="009659EB">
        <w:rPr>
          <w:rFonts w:asciiTheme="majorBidi" w:hAnsiTheme="majorBidi" w:hint="cs"/>
          <w:sz w:val="28"/>
          <w:szCs w:val="28"/>
          <w:cs/>
        </w:rPr>
        <w:t>บริษัท</w:t>
      </w:r>
      <w:r w:rsidR="006C6818">
        <w:rPr>
          <w:rFonts w:asciiTheme="majorBidi" w:hAnsiTheme="majorBidi" w:hint="cs"/>
          <w:sz w:val="28"/>
          <w:szCs w:val="28"/>
          <w:cs/>
        </w:rPr>
        <w:t>ย่อ</w:t>
      </w:r>
      <w:r w:rsidR="0036662B">
        <w:rPr>
          <w:rFonts w:asciiTheme="majorBidi" w:hAnsiTheme="majorBidi" w:hint="cs"/>
          <w:sz w:val="28"/>
          <w:szCs w:val="28"/>
          <w:cs/>
        </w:rPr>
        <w:t>ย</w:t>
      </w:r>
      <w:r w:rsidRPr="009659EB">
        <w:rPr>
          <w:rFonts w:asciiTheme="majorBidi" w:hAnsiTheme="majorBidi" w:hint="cs"/>
          <w:sz w:val="28"/>
          <w:szCs w:val="28"/>
          <w:cs/>
        </w:rPr>
        <w:t>แห่งหนึ่ง</w:t>
      </w:r>
      <w:r w:rsidR="0036662B">
        <w:rPr>
          <w:rFonts w:asciiTheme="majorBidi" w:hAnsiTheme="majorBidi" w:hint="cs"/>
          <w:sz w:val="28"/>
          <w:szCs w:val="28"/>
          <w:cs/>
        </w:rPr>
        <w:t xml:space="preserve">ซึ่งมียอดคงเหลือ ณ วันที่ </w:t>
      </w:r>
      <w:r w:rsidR="0036662B">
        <w:rPr>
          <w:rFonts w:asciiTheme="majorBidi" w:hAnsiTheme="majorBidi"/>
          <w:sz w:val="28"/>
          <w:szCs w:val="28"/>
        </w:rPr>
        <w:t xml:space="preserve">30 </w:t>
      </w:r>
      <w:r w:rsidR="0036662B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36662B">
        <w:rPr>
          <w:rFonts w:asciiTheme="majorBidi" w:hAnsiTheme="majorBidi"/>
          <w:sz w:val="28"/>
          <w:szCs w:val="28"/>
        </w:rPr>
        <w:t xml:space="preserve">2567 </w:t>
      </w:r>
      <w:r w:rsidRPr="009659EB">
        <w:rPr>
          <w:rFonts w:asciiTheme="majorBidi" w:hAnsiTheme="majorBidi" w:hint="cs"/>
          <w:sz w:val="28"/>
          <w:szCs w:val="28"/>
          <w:cs/>
        </w:rPr>
        <w:t>จำนวน</w:t>
      </w:r>
      <w:r w:rsidR="0036662B">
        <w:rPr>
          <w:rFonts w:asciiTheme="majorBidi" w:hAnsiTheme="majorBidi" w:hint="cs"/>
          <w:sz w:val="28"/>
          <w:szCs w:val="28"/>
          <w:cs/>
        </w:rPr>
        <w:t>เงิน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5441E9">
        <w:rPr>
          <w:rFonts w:asciiTheme="majorBidi" w:hAnsiTheme="majorBidi"/>
          <w:sz w:val="28"/>
          <w:szCs w:val="28"/>
        </w:rPr>
        <w:t>53.25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Pr="009659EB">
        <w:rPr>
          <w:rFonts w:asciiTheme="majorBidi" w:hAnsiTheme="majorBidi" w:hint="cs"/>
          <w:sz w:val="28"/>
          <w:szCs w:val="28"/>
          <w:cs/>
        </w:rPr>
        <w:t>ล้านบาท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36662B">
        <w:rPr>
          <w:rFonts w:asciiTheme="majorBidi" w:hAnsiTheme="majorBidi" w:hint="cs"/>
          <w:sz w:val="28"/>
          <w:szCs w:val="28"/>
          <w:cs/>
        </w:rPr>
        <w:t>สำหรับการ</w:t>
      </w:r>
      <w:r w:rsidRPr="009659EB">
        <w:rPr>
          <w:rFonts w:asciiTheme="majorBidi" w:hAnsiTheme="majorBidi" w:hint="cs"/>
          <w:sz w:val="28"/>
          <w:szCs w:val="28"/>
          <w:cs/>
        </w:rPr>
        <w:t>เปลี่ยนแปลงกำหนดการรับชำระคืนเงิน</w:t>
      </w:r>
      <w:r w:rsidR="00F56ECE">
        <w:rPr>
          <w:rFonts w:asciiTheme="majorBidi" w:hAnsiTheme="majorBidi" w:hint="cs"/>
          <w:sz w:val="28"/>
          <w:szCs w:val="28"/>
          <w:cs/>
        </w:rPr>
        <w:t>ให้</w:t>
      </w:r>
      <w:r w:rsidRPr="009659EB">
        <w:rPr>
          <w:rFonts w:asciiTheme="majorBidi" w:hAnsiTheme="majorBidi" w:hint="cs"/>
          <w:sz w:val="28"/>
          <w:szCs w:val="28"/>
          <w:cs/>
        </w:rPr>
        <w:t>กู้</w:t>
      </w:r>
      <w:r w:rsidR="0036662B">
        <w:rPr>
          <w:rFonts w:asciiTheme="majorBidi" w:hAnsiTheme="majorBidi" w:hint="cs"/>
          <w:sz w:val="28"/>
          <w:szCs w:val="28"/>
          <w:cs/>
        </w:rPr>
        <w:t>ยืม</w:t>
      </w:r>
      <w:r w:rsidRPr="009659EB">
        <w:rPr>
          <w:rFonts w:asciiTheme="majorBidi" w:hAnsiTheme="majorBidi" w:hint="cs"/>
          <w:sz w:val="28"/>
          <w:szCs w:val="28"/>
          <w:cs/>
        </w:rPr>
        <w:t>จาก</w:t>
      </w:r>
      <w:r w:rsidR="00F56ECE">
        <w:rPr>
          <w:rFonts w:asciiTheme="majorBidi" w:hAnsiTheme="majorBidi" w:hint="cs"/>
          <w:sz w:val="28"/>
          <w:szCs w:val="28"/>
          <w:cs/>
        </w:rPr>
        <w:t>เดิม</w:t>
      </w:r>
      <w:r w:rsidRPr="009659EB">
        <w:rPr>
          <w:rFonts w:asciiTheme="majorBidi" w:hAnsiTheme="majorBidi" w:hint="cs"/>
          <w:sz w:val="28"/>
          <w:szCs w:val="28"/>
          <w:cs/>
        </w:rPr>
        <w:t>ภายในเดือ</w:t>
      </w:r>
      <w:r w:rsidR="00F71868">
        <w:rPr>
          <w:rFonts w:asciiTheme="majorBidi" w:hAnsiTheme="majorBidi" w:hint="cs"/>
          <w:sz w:val="28"/>
          <w:szCs w:val="28"/>
          <w:cs/>
        </w:rPr>
        <w:t>น</w:t>
      </w:r>
      <w:r w:rsidRPr="009659EB">
        <w:rPr>
          <w:rFonts w:asciiTheme="majorBidi" w:hAnsiTheme="majorBidi" w:hint="cs"/>
          <w:sz w:val="28"/>
          <w:szCs w:val="28"/>
          <w:cs/>
        </w:rPr>
        <w:t>กรกฎาคม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5441E9">
        <w:rPr>
          <w:rFonts w:asciiTheme="majorBidi" w:hAnsiTheme="majorBidi"/>
          <w:sz w:val="28"/>
          <w:szCs w:val="28"/>
        </w:rPr>
        <w:t>2567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Pr="009659EB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5441E9">
        <w:rPr>
          <w:rFonts w:asciiTheme="majorBidi" w:hAnsiTheme="majorBidi"/>
          <w:sz w:val="28"/>
          <w:szCs w:val="28"/>
        </w:rPr>
        <w:t>2569</w:t>
      </w:r>
      <w:r w:rsidRPr="009659EB">
        <w:rPr>
          <w:rFonts w:asciiTheme="majorBidi" w:hAnsiTheme="majorBidi"/>
          <w:sz w:val="28"/>
          <w:szCs w:val="28"/>
          <w:cs/>
        </w:rPr>
        <w:t xml:space="preserve"> </w:t>
      </w:r>
      <w:r w:rsidR="00F56ECE">
        <w:rPr>
          <w:rFonts w:asciiTheme="majorBidi" w:hAnsiTheme="majorBidi" w:hint="cs"/>
          <w:sz w:val="28"/>
          <w:szCs w:val="28"/>
          <w:cs/>
        </w:rPr>
        <w:t>และ</w:t>
      </w:r>
      <w:r w:rsidR="0036662B">
        <w:rPr>
          <w:rFonts w:asciiTheme="majorBidi" w:hAnsiTheme="majorBidi" w:hint="cs"/>
          <w:sz w:val="28"/>
          <w:szCs w:val="28"/>
          <w:cs/>
        </w:rPr>
        <w:t>การ</w:t>
      </w:r>
      <w:r w:rsidRPr="009659EB">
        <w:rPr>
          <w:rFonts w:asciiTheme="majorBidi" w:hAnsiTheme="majorBidi" w:hint="cs"/>
          <w:sz w:val="28"/>
          <w:szCs w:val="28"/>
          <w:cs/>
        </w:rPr>
        <w:t>เปลี่ยนแปลงอัตราดอกเบี้ยเงิน</w:t>
      </w:r>
      <w:r w:rsidR="0036662B">
        <w:rPr>
          <w:rFonts w:asciiTheme="majorBidi" w:hAnsiTheme="majorBidi" w:hint="cs"/>
          <w:sz w:val="28"/>
          <w:szCs w:val="28"/>
          <w:cs/>
        </w:rPr>
        <w:t>ให้</w:t>
      </w:r>
      <w:r w:rsidRPr="009659EB">
        <w:rPr>
          <w:rFonts w:asciiTheme="majorBidi" w:hAnsiTheme="majorBidi" w:hint="cs"/>
          <w:sz w:val="28"/>
          <w:szCs w:val="28"/>
          <w:cs/>
        </w:rPr>
        <w:t>กู้</w:t>
      </w:r>
      <w:r w:rsidR="0036662B">
        <w:rPr>
          <w:rFonts w:asciiTheme="majorBidi" w:hAnsiTheme="majorBidi" w:hint="cs"/>
          <w:sz w:val="28"/>
          <w:szCs w:val="28"/>
          <w:cs/>
        </w:rPr>
        <w:t>ยืม</w:t>
      </w:r>
      <w:r w:rsidRPr="009659EB">
        <w:rPr>
          <w:rFonts w:asciiTheme="majorBidi" w:hAnsiTheme="majorBidi" w:hint="cs"/>
          <w:sz w:val="28"/>
          <w:szCs w:val="28"/>
          <w:cs/>
        </w:rPr>
        <w:t>เป็นอัตราตามที่กำหนดในบันทึกข้อตกลง</w:t>
      </w:r>
      <w:r w:rsidR="00F56ECE">
        <w:rPr>
          <w:rFonts w:asciiTheme="majorBidi" w:hAnsiTheme="majorBidi" w:hint="cs"/>
          <w:sz w:val="28"/>
          <w:szCs w:val="28"/>
          <w:cs/>
        </w:rPr>
        <w:t>เงินให้กู้ยืม</w:t>
      </w:r>
      <w:r w:rsidRPr="009659EB">
        <w:rPr>
          <w:rFonts w:asciiTheme="majorBidi" w:hAnsiTheme="majorBidi" w:hint="cs"/>
          <w:sz w:val="28"/>
          <w:szCs w:val="28"/>
          <w:cs/>
        </w:rPr>
        <w:t>ดังกล่าว</w:t>
      </w:r>
    </w:p>
    <w:sectPr w:rsidR="00A41307" w:rsidRPr="00A41307" w:rsidSect="00FE1351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97AF4" w14:textId="77777777" w:rsidR="003D7891" w:rsidRDefault="003D7891" w:rsidP="004956B4">
      <w:r>
        <w:separator/>
      </w:r>
    </w:p>
  </w:endnote>
  <w:endnote w:type="continuationSeparator" w:id="0">
    <w:p w14:paraId="619AE8A9" w14:textId="77777777" w:rsidR="003D7891" w:rsidRDefault="003D78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0E2C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A860C" w14:textId="77777777" w:rsidR="003D7891" w:rsidRDefault="003D7891" w:rsidP="004956B4">
      <w:r>
        <w:separator/>
      </w:r>
    </w:p>
  </w:footnote>
  <w:footnote w:type="continuationSeparator" w:id="0">
    <w:p w14:paraId="41522184" w14:textId="77777777" w:rsidR="003D7891" w:rsidRDefault="003D78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13D0C" w14:textId="77777777" w:rsidR="00DE190F" w:rsidRPr="001E5C27" w:rsidRDefault="00DE190F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1DFB414" w14:textId="77777777" w:rsidR="00DE190F" w:rsidRPr="001E5C27" w:rsidRDefault="00DE190F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5B78D571" w14:textId="5007C6A9" w:rsidR="003F05AC" w:rsidRPr="00EB20B9" w:rsidRDefault="003F05AC" w:rsidP="003F05AC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2567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20"/>
  </w:num>
  <w:num w:numId="18">
    <w:abstractNumId w:val="15"/>
  </w:num>
  <w:num w:numId="19">
    <w:abstractNumId w:val="10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42E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B18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662B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891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23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0E2C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534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8FFF3-81CF-4130-9285-8D9CCF49C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7494EA-077C-488B-945C-4359D54C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2024-07-25T07:52:00Z</cp:lastPrinted>
  <dcterms:created xsi:type="dcterms:W3CDTF">2024-08-09T04:40:00Z</dcterms:created>
  <dcterms:modified xsi:type="dcterms:W3CDTF">2024-08-09T04:40:00Z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