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94313" w14:textId="77777777" w:rsidR="00634B8C" w:rsidRPr="00634B8C" w:rsidRDefault="00652CF4" w:rsidP="00634B8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52"/>
          <w:szCs w:val="52"/>
        </w:rPr>
      </w:pPr>
      <w:bookmarkStart w:id="0" w:name="_Hlk78326571"/>
      <w:bookmarkStart w:id="1" w:name="Title"/>
      <w:bookmarkStart w:id="2" w:name="SubTitle"/>
      <w:bookmarkEnd w:id="0"/>
      <w:r w:rsidRPr="00D46C03">
        <w:rPr>
          <w:rFonts w:asciiTheme="majorBidi" w:hAnsiTheme="majorBidi" w:cstheme="majorBidi"/>
          <w:sz w:val="30"/>
          <w:szCs w:val="30"/>
        </w:rPr>
        <w:tab/>
      </w:r>
    </w:p>
    <w:p w14:paraId="1274BC4D" w14:textId="77777777" w:rsidR="00634B8C" w:rsidRPr="00634B8C" w:rsidRDefault="00634B8C" w:rsidP="00634B8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52"/>
          <w:szCs w:val="52"/>
        </w:rPr>
      </w:pPr>
    </w:p>
    <w:p w14:paraId="7BB5DAB9" w14:textId="77777777" w:rsidR="00634B8C" w:rsidRPr="00634B8C" w:rsidRDefault="00634B8C" w:rsidP="00634B8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52"/>
          <w:szCs w:val="52"/>
        </w:rPr>
      </w:pPr>
    </w:p>
    <w:p w14:paraId="0D4EB5F3" w14:textId="77777777" w:rsidR="00634B8C" w:rsidRPr="00634B8C" w:rsidRDefault="00634B8C" w:rsidP="00634B8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52"/>
          <w:szCs w:val="52"/>
        </w:rPr>
      </w:pPr>
    </w:p>
    <w:p w14:paraId="5DF35859" w14:textId="77777777" w:rsidR="00634B8C" w:rsidRPr="00634B8C" w:rsidRDefault="00634B8C" w:rsidP="00634B8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52"/>
          <w:szCs w:val="52"/>
          <w:cs/>
        </w:rPr>
      </w:pPr>
    </w:p>
    <w:p w14:paraId="6B238D21" w14:textId="77777777" w:rsidR="00634B8C" w:rsidRPr="00634B8C" w:rsidRDefault="00634B8C" w:rsidP="00634B8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52"/>
          <w:szCs w:val="52"/>
        </w:rPr>
      </w:pPr>
    </w:p>
    <w:p w14:paraId="33F9FABB" w14:textId="5B912ACB" w:rsidR="00EC0A85" w:rsidRPr="00D46C03" w:rsidRDefault="00EC0A85" w:rsidP="00241B2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</w:t>
      </w:r>
      <w:r w:rsidRPr="006F4636">
        <w:rPr>
          <w:rFonts w:asciiTheme="majorBidi" w:hAnsiTheme="majorBidi" w:cstheme="majorBidi"/>
          <w:sz w:val="50"/>
          <w:szCs w:val="50"/>
          <w:cs/>
        </w:rPr>
        <w:t>ย่อย</w:t>
      </w:r>
    </w:p>
    <w:p w14:paraId="6CEF0ADC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703E2F41" w14:textId="40C3DC90" w:rsidR="00EA1BB7" w:rsidRDefault="00E16BFD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26471">
        <w:rPr>
          <w:rFonts w:asciiTheme="majorBidi" w:hAnsiTheme="majorBidi" w:cstheme="majorBidi"/>
          <w:sz w:val="32"/>
          <w:szCs w:val="32"/>
        </w:rPr>
        <w:t xml:space="preserve">30 </w:t>
      </w:r>
      <w:r w:rsidRPr="0002647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A1BB7" w:rsidRPr="004B1C81">
        <w:rPr>
          <w:rFonts w:asciiTheme="majorBidi" w:hAnsiTheme="majorBidi" w:hint="cs"/>
          <w:sz w:val="32"/>
          <w:szCs w:val="32"/>
          <w:cs/>
        </w:rPr>
        <w:t xml:space="preserve"> </w:t>
      </w:r>
      <w:r w:rsidR="00EA1BB7" w:rsidRPr="004B1C81">
        <w:rPr>
          <w:rFonts w:asciiTheme="majorBidi" w:hAnsiTheme="majorBidi"/>
          <w:sz w:val="32"/>
          <w:szCs w:val="32"/>
        </w:rPr>
        <w:t>2567</w:t>
      </w:r>
    </w:p>
    <w:p w14:paraId="328660F2" w14:textId="5BF20F34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D46C0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  <w:sectPr w:rsidR="00452E82" w:rsidRPr="00D46C03" w:rsidSect="00032F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B25D98E" w14:textId="77777777" w:rsidR="00BD3733" w:rsidRPr="00D46C03" w:rsidRDefault="00BD3733" w:rsidP="00634B8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D46C03" w:rsidRDefault="003109E2" w:rsidP="00634B8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D46C03" w:rsidRDefault="003109E2" w:rsidP="00634B8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D46C03" w:rsidRDefault="00DB31AD" w:rsidP="00634B8C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11361969" w14:textId="77777777" w:rsidR="00982C54" w:rsidRPr="00D46C03" w:rsidRDefault="00982C54" w:rsidP="00634B8C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D46C03" w:rsidRDefault="00982C54" w:rsidP="00634B8C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8FB63C3" w14:textId="777CF0AA" w:rsidR="00982C54" w:rsidRDefault="00982C54" w:rsidP="00634B8C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F299163" w14:textId="77777777" w:rsidR="00634B8C" w:rsidRPr="00D46C03" w:rsidRDefault="00634B8C" w:rsidP="00634B8C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98AD570" w14:textId="77777777" w:rsidR="00A170B3" w:rsidRPr="00D46C03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ED9AE05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0EC23A" w14:textId="77811C8C" w:rsidR="00053D80" w:rsidRPr="00D46C03" w:rsidRDefault="00053D80" w:rsidP="00602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1A66184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254B6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1A661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ณ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E16BFD" w:rsidRPr="00026471">
        <w:rPr>
          <w:rFonts w:asciiTheme="majorBidi" w:hAnsiTheme="majorBidi" w:cstheme="majorBidi"/>
          <w:sz w:val="30"/>
          <w:szCs w:val="30"/>
        </w:rPr>
        <w:t xml:space="preserve">30 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16BFD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</w:rPr>
        <w:t>256</w:t>
      </w:r>
      <w:r w:rsidR="00EA1BB7" w:rsidRPr="1A661847">
        <w:rPr>
          <w:rFonts w:asciiTheme="majorBidi" w:hAnsiTheme="majorBidi" w:cstheme="majorBidi"/>
          <w:sz w:val="30"/>
          <w:szCs w:val="30"/>
        </w:rPr>
        <w:t>7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16BFD" w:rsidRPr="00026471">
        <w:rPr>
          <w:rFonts w:asciiTheme="majorBidi" w:hAnsiTheme="majorBidi" w:cstheme="majorBidi"/>
          <w:sz w:val="30"/>
          <w:szCs w:val="30"/>
        </w:rPr>
        <w:t>30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E16BFD" w:rsidRPr="00026471">
        <w:rPr>
          <w:rFonts w:asciiTheme="majorBidi" w:hAnsiTheme="majorBidi" w:cstheme="majorBidi"/>
          <w:sz w:val="30"/>
          <w:szCs w:val="30"/>
        </w:rPr>
        <w:t>256</w:t>
      </w:r>
      <w:r w:rsidR="00E16BFD">
        <w:rPr>
          <w:rFonts w:asciiTheme="majorBidi" w:hAnsiTheme="majorBidi" w:cstheme="majorBidi"/>
          <w:sz w:val="30"/>
          <w:szCs w:val="30"/>
        </w:rPr>
        <w:t>7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B6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z w:val="30"/>
          <w:szCs w:val="30"/>
          <w:cs/>
        </w:rPr>
        <w:t>รวม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54B63"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1A661847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งวด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="00E16BFD" w:rsidRPr="00026471">
        <w:rPr>
          <w:rFonts w:asciiTheme="majorBidi" w:hAnsiTheme="majorBidi" w:cstheme="majorBidi"/>
          <w:sz w:val="30"/>
          <w:szCs w:val="30"/>
        </w:rPr>
        <w:t>30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E16BFD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1BB7" w:rsidRPr="1A66184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ของกิจการเป็นผู้รับผิดชอบในการจัดทำ</w:t>
      </w:r>
      <w:r w:rsidR="00235423">
        <w:rPr>
          <w:rFonts w:asciiTheme="majorBidi" w:hAnsiTheme="majorBidi" w:cstheme="majorBidi"/>
          <w:spacing w:val="-4"/>
          <w:sz w:val="30"/>
          <w:szCs w:val="30"/>
        </w:rPr>
        <w:br/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34</w:t>
      </w:r>
      <w:r w:rsidR="00EA1BB7"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1A66184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3FF5C252" w14:textId="522C9FBA" w:rsidR="00053D80" w:rsidRPr="00D46C03" w:rsidRDefault="00053D80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2410</w:t>
      </w:r>
      <w:r w:rsidRPr="00D46C03">
        <w:rPr>
          <w:rFonts w:asciiTheme="majorBidi" w:hAnsiTheme="majorBidi" w:cstheme="majorBidi"/>
          <w:sz w:val="30"/>
          <w:szCs w:val="30"/>
        </w:rPr>
        <w:t xml:space="preserve">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D46C03" w:rsidSect="00032FE2"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D46C0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D46C03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D46C03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160D2C" w14:textId="77777777" w:rsidR="00D902DC" w:rsidRDefault="00A170B3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721B6E21" w:rsidR="00E45E73" w:rsidRPr="00D46C03" w:rsidRDefault="00AC0071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E16BFD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E16BFD" w:rsidRPr="0002647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018F7">
        <w:rPr>
          <w:rFonts w:asciiTheme="majorBidi" w:hAnsiTheme="majorBidi" w:cstheme="majorBidi"/>
          <w:sz w:val="30"/>
          <w:szCs w:val="30"/>
        </w:rPr>
        <w:t>256</w:t>
      </w:r>
      <w:r w:rsidR="00EA1BB7">
        <w:rPr>
          <w:rFonts w:asciiTheme="majorBidi" w:hAnsiTheme="majorBidi" w:cstheme="majorBidi"/>
          <w:sz w:val="30"/>
          <w:szCs w:val="30"/>
        </w:rPr>
        <w:t>7</w:t>
      </w:r>
    </w:p>
    <w:p w14:paraId="406B45AE" w14:textId="67FB8FDF" w:rsidR="000C02F2" w:rsidRPr="00D46C03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5164E5" w14:textId="17FFAD82" w:rsidR="00684EEC" w:rsidRPr="000F5DD3" w:rsidRDefault="00684EEC" w:rsidP="009D035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FFFFFF" w:themeColor="background1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val="en-US" w:bidi="th-TH"/>
        </w:rPr>
      </w:pPr>
    </w:p>
    <w:sectPr w:rsidR="005F68B1" w:rsidRPr="005F68B1" w:rsidSect="00032FE2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E9B21" w14:textId="77777777" w:rsidR="003A2F41" w:rsidRDefault="003A2F41" w:rsidP="00CE3999">
      <w:pPr>
        <w:pStyle w:val="BodyText2"/>
      </w:pPr>
      <w:r>
        <w:separator/>
      </w:r>
    </w:p>
  </w:endnote>
  <w:endnote w:type="continuationSeparator" w:id="0">
    <w:p w14:paraId="2594EEC5" w14:textId="77777777" w:rsidR="003A2F41" w:rsidRDefault="003A2F41" w:rsidP="00CE3999">
      <w:pPr>
        <w:pStyle w:val="BodyText2"/>
      </w:pPr>
      <w:r>
        <w:continuationSeparator/>
      </w:r>
    </w:p>
  </w:endnote>
  <w:endnote w:type="continuationNotice" w:id="1">
    <w:p w14:paraId="45B6A836" w14:textId="77777777" w:rsidR="003A2F41" w:rsidRDefault="003A2F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98AE" w14:textId="77777777" w:rsidR="00EB280C" w:rsidRDefault="00EB2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D0CE" w14:textId="77777777" w:rsidR="00EB280C" w:rsidRDefault="00EB28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29300" w14:textId="77777777" w:rsidR="003A2F41" w:rsidRDefault="003A2F41" w:rsidP="00CE3999">
      <w:pPr>
        <w:pStyle w:val="BodyText2"/>
      </w:pPr>
      <w:r>
        <w:separator/>
      </w:r>
    </w:p>
  </w:footnote>
  <w:footnote w:type="continuationSeparator" w:id="0">
    <w:p w14:paraId="79037211" w14:textId="77777777" w:rsidR="003A2F41" w:rsidRDefault="003A2F41" w:rsidP="00CE3999">
      <w:pPr>
        <w:pStyle w:val="BodyText2"/>
      </w:pPr>
      <w:r>
        <w:continuationSeparator/>
      </w:r>
    </w:p>
  </w:footnote>
  <w:footnote w:type="continuationNotice" w:id="1">
    <w:p w14:paraId="5B9E569A" w14:textId="77777777" w:rsidR="003A2F41" w:rsidRDefault="003A2F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E96C" w14:textId="77777777" w:rsidR="00EB280C" w:rsidRDefault="00EB2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4A39" w14:textId="77777777" w:rsidR="00EB280C" w:rsidRDefault="00EB2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E8B8" w14:textId="77777777" w:rsidR="00EB280C" w:rsidRDefault="00EB28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63CB" w14:textId="77777777" w:rsidR="00EB280C" w:rsidRDefault="00EB28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77777777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2173D4C4" w14:textId="77777777" w:rsidR="00EB280C" w:rsidRDefault="00EB280C" w:rsidP="00BB4C9E">
    <w:pPr>
      <w:rPr>
        <w:rFonts w:ascii="Angsana New" w:hAnsi="Angsana New"/>
        <w:b/>
        <w:bCs/>
        <w:sz w:val="32"/>
        <w:szCs w:val="32"/>
      </w:rPr>
    </w:pPr>
  </w:p>
  <w:p w14:paraId="2B71444F" w14:textId="77777777" w:rsidR="00EB280C" w:rsidRPr="00BB4C9E" w:rsidRDefault="00EB280C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8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3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0"/>
  </w:num>
  <w:num w:numId="22" w16cid:durableId="923806581">
    <w:abstractNumId w:val="23"/>
  </w:num>
  <w:num w:numId="23" w16cid:durableId="1784418190">
    <w:abstractNumId w:val="38"/>
  </w:num>
  <w:num w:numId="24" w16cid:durableId="2019386609">
    <w:abstractNumId w:val="37"/>
  </w:num>
  <w:num w:numId="25" w16cid:durableId="1979917047">
    <w:abstractNumId w:val="28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6"/>
  </w:num>
  <w:num w:numId="33" w16cid:durableId="1405909723">
    <w:abstractNumId w:val="31"/>
  </w:num>
  <w:num w:numId="34" w16cid:durableId="122692987">
    <w:abstractNumId w:val="24"/>
  </w:num>
  <w:num w:numId="35" w16cid:durableId="1879928736">
    <w:abstractNumId w:val="34"/>
  </w:num>
  <w:num w:numId="36" w16cid:durableId="12416820">
    <w:abstractNumId w:val="32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5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9"/>
  </w:num>
  <w:num w:numId="43" w16cid:durableId="164904887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C60"/>
    <w:rsid w:val="00000D77"/>
    <w:rsid w:val="0000162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A05"/>
    <w:rsid w:val="00003B33"/>
    <w:rsid w:val="000040CD"/>
    <w:rsid w:val="00004348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EF"/>
    <w:rsid w:val="00006374"/>
    <w:rsid w:val="0000680A"/>
    <w:rsid w:val="00007034"/>
    <w:rsid w:val="00007374"/>
    <w:rsid w:val="000073C1"/>
    <w:rsid w:val="000073CB"/>
    <w:rsid w:val="00007A07"/>
    <w:rsid w:val="00007F87"/>
    <w:rsid w:val="00010508"/>
    <w:rsid w:val="0001059E"/>
    <w:rsid w:val="00010661"/>
    <w:rsid w:val="00010B8F"/>
    <w:rsid w:val="00010D7C"/>
    <w:rsid w:val="0001148D"/>
    <w:rsid w:val="000114FF"/>
    <w:rsid w:val="0001166F"/>
    <w:rsid w:val="00011B3D"/>
    <w:rsid w:val="00011CD6"/>
    <w:rsid w:val="00011D6E"/>
    <w:rsid w:val="00012011"/>
    <w:rsid w:val="00012399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96"/>
    <w:rsid w:val="000150B5"/>
    <w:rsid w:val="00015164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2025D"/>
    <w:rsid w:val="00020502"/>
    <w:rsid w:val="000206E5"/>
    <w:rsid w:val="000208D0"/>
    <w:rsid w:val="00020AC9"/>
    <w:rsid w:val="00020E18"/>
    <w:rsid w:val="00020E1E"/>
    <w:rsid w:val="00021316"/>
    <w:rsid w:val="000213BD"/>
    <w:rsid w:val="000214B4"/>
    <w:rsid w:val="000219DB"/>
    <w:rsid w:val="00021BB9"/>
    <w:rsid w:val="00021BDC"/>
    <w:rsid w:val="00021C49"/>
    <w:rsid w:val="00021D6F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A0B"/>
    <w:rsid w:val="00024DCC"/>
    <w:rsid w:val="00024EE4"/>
    <w:rsid w:val="00025030"/>
    <w:rsid w:val="000259AD"/>
    <w:rsid w:val="00025B0B"/>
    <w:rsid w:val="00025CA1"/>
    <w:rsid w:val="00025CF9"/>
    <w:rsid w:val="00025DF1"/>
    <w:rsid w:val="00025EDF"/>
    <w:rsid w:val="000263D0"/>
    <w:rsid w:val="00026787"/>
    <w:rsid w:val="000267E6"/>
    <w:rsid w:val="00026A8E"/>
    <w:rsid w:val="00026AB4"/>
    <w:rsid w:val="000273E5"/>
    <w:rsid w:val="000279B3"/>
    <w:rsid w:val="00027F0C"/>
    <w:rsid w:val="000301C2"/>
    <w:rsid w:val="000307D9"/>
    <w:rsid w:val="00030D84"/>
    <w:rsid w:val="00031529"/>
    <w:rsid w:val="000319AD"/>
    <w:rsid w:val="00031E54"/>
    <w:rsid w:val="00032316"/>
    <w:rsid w:val="0003231C"/>
    <w:rsid w:val="0003297A"/>
    <w:rsid w:val="00032D41"/>
    <w:rsid w:val="00032FE2"/>
    <w:rsid w:val="00033454"/>
    <w:rsid w:val="000334F5"/>
    <w:rsid w:val="00033529"/>
    <w:rsid w:val="000338DE"/>
    <w:rsid w:val="000338F2"/>
    <w:rsid w:val="00033A8F"/>
    <w:rsid w:val="00033D4D"/>
    <w:rsid w:val="00033E7B"/>
    <w:rsid w:val="00033FBD"/>
    <w:rsid w:val="00034259"/>
    <w:rsid w:val="00034469"/>
    <w:rsid w:val="0003458D"/>
    <w:rsid w:val="00034888"/>
    <w:rsid w:val="00034A23"/>
    <w:rsid w:val="00034B9A"/>
    <w:rsid w:val="00034D3E"/>
    <w:rsid w:val="00035396"/>
    <w:rsid w:val="0003573F"/>
    <w:rsid w:val="0003581E"/>
    <w:rsid w:val="000359B9"/>
    <w:rsid w:val="00035B57"/>
    <w:rsid w:val="0003622F"/>
    <w:rsid w:val="00036299"/>
    <w:rsid w:val="000365E3"/>
    <w:rsid w:val="0003689C"/>
    <w:rsid w:val="00036AB5"/>
    <w:rsid w:val="0003711B"/>
    <w:rsid w:val="00037279"/>
    <w:rsid w:val="000372F0"/>
    <w:rsid w:val="00037382"/>
    <w:rsid w:val="0003751C"/>
    <w:rsid w:val="0003761B"/>
    <w:rsid w:val="000377D2"/>
    <w:rsid w:val="00037B3D"/>
    <w:rsid w:val="00040228"/>
    <w:rsid w:val="0004031E"/>
    <w:rsid w:val="000404CE"/>
    <w:rsid w:val="0004067E"/>
    <w:rsid w:val="00040774"/>
    <w:rsid w:val="00040AF8"/>
    <w:rsid w:val="00040D43"/>
    <w:rsid w:val="0004144F"/>
    <w:rsid w:val="000416F9"/>
    <w:rsid w:val="000419E2"/>
    <w:rsid w:val="00042028"/>
    <w:rsid w:val="00042073"/>
    <w:rsid w:val="000421F1"/>
    <w:rsid w:val="00042CAF"/>
    <w:rsid w:val="00042CEE"/>
    <w:rsid w:val="000431E9"/>
    <w:rsid w:val="00043845"/>
    <w:rsid w:val="000440C8"/>
    <w:rsid w:val="000445C2"/>
    <w:rsid w:val="0004496B"/>
    <w:rsid w:val="00044C00"/>
    <w:rsid w:val="00045033"/>
    <w:rsid w:val="00045622"/>
    <w:rsid w:val="00045630"/>
    <w:rsid w:val="000458F8"/>
    <w:rsid w:val="00045ED3"/>
    <w:rsid w:val="00045F59"/>
    <w:rsid w:val="000460E8"/>
    <w:rsid w:val="000462E0"/>
    <w:rsid w:val="00046557"/>
    <w:rsid w:val="000468E1"/>
    <w:rsid w:val="00046A27"/>
    <w:rsid w:val="00046D26"/>
    <w:rsid w:val="00046EE3"/>
    <w:rsid w:val="00047218"/>
    <w:rsid w:val="00047605"/>
    <w:rsid w:val="0004785B"/>
    <w:rsid w:val="00047A11"/>
    <w:rsid w:val="000500EF"/>
    <w:rsid w:val="0005010A"/>
    <w:rsid w:val="00050147"/>
    <w:rsid w:val="000502E2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78B"/>
    <w:rsid w:val="000518AE"/>
    <w:rsid w:val="00051D29"/>
    <w:rsid w:val="00051F93"/>
    <w:rsid w:val="00052116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5DF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6F90"/>
    <w:rsid w:val="00057331"/>
    <w:rsid w:val="00057A58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69"/>
    <w:rsid w:val="00061586"/>
    <w:rsid w:val="0006158A"/>
    <w:rsid w:val="000616ED"/>
    <w:rsid w:val="00061A2A"/>
    <w:rsid w:val="00061AC2"/>
    <w:rsid w:val="00061D1A"/>
    <w:rsid w:val="00061E0F"/>
    <w:rsid w:val="00061F27"/>
    <w:rsid w:val="00061FF5"/>
    <w:rsid w:val="000623D0"/>
    <w:rsid w:val="0006284E"/>
    <w:rsid w:val="00062AD1"/>
    <w:rsid w:val="00062D76"/>
    <w:rsid w:val="00062E08"/>
    <w:rsid w:val="00062E7C"/>
    <w:rsid w:val="00063B51"/>
    <w:rsid w:val="000640B2"/>
    <w:rsid w:val="000641AA"/>
    <w:rsid w:val="00064739"/>
    <w:rsid w:val="00064929"/>
    <w:rsid w:val="00064EEA"/>
    <w:rsid w:val="00065167"/>
    <w:rsid w:val="0006518D"/>
    <w:rsid w:val="0006570C"/>
    <w:rsid w:val="000657C6"/>
    <w:rsid w:val="00065844"/>
    <w:rsid w:val="00065D30"/>
    <w:rsid w:val="00065DB3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703D4"/>
    <w:rsid w:val="00070502"/>
    <w:rsid w:val="00070781"/>
    <w:rsid w:val="00070BD7"/>
    <w:rsid w:val="00070C1F"/>
    <w:rsid w:val="00071212"/>
    <w:rsid w:val="0007130A"/>
    <w:rsid w:val="000714EA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F95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01E"/>
    <w:rsid w:val="0007719E"/>
    <w:rsid w:val="00077329"/>
    <w:rsid w:val="00077452"/>
    <w:rsid w:val="00077501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0E36"/>
    <w:rsid w:val="000811AF"/>
    <w:rsid w:val="00081246"/>
    <w:rsid w:val="00081257"/>
    <w:rsid w:val="000813E6"/>
    <w:rsid w:val="000815E3"/>
    <w:rsid w:val="00081767"/>
    <w:rsid w:val="0008189D"/>
    <w:rsid w:val="00081D4A"/>
    <w:rsid w:val="00081FF4"/>
    <w:rsid w:val="00082388"/>
    <w:rsid w:val="0008272C"/>
    <w:rsid w:val="000829CA"/>
    <w:rsid w:val="00083453"/>
    <w:rsid w:val="00083884"/>
    <w:rsid w:val="000838B6"/>
    <w:rsid w:val="00083A60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6C2"/>
    <w:rsid w:val="000857C6"/>
    <w:rsid w:val="00085831"/>
    <w:rsid w:val="00085B28"/>
    <w:rsid w:val="00085B5B"/>
    <w:rsid w:val="00085C6F"/>
    <w:rsid w:val="00085E62"/>
    <w:rsid w:val="00085EE5"/>
    <w:rsid w:val="00085F69"/>
    <w:rsid w:val="00086165"/>
    <w:rsid w:val="000861A1"/>
    <w:rsid w:val="00086C97"/>
    <w:rsid w:val="00086D8E"/>
    <w:rsid w:val="00086E3D"/>
    <w:rsid w:val="00087487"/>
    <w:rsid w:val="00087809"/>
    <w:rsid w:val="00087952"/>
    <w:rsid w:val="0008797D"/>
    <w:rsid w:val="00087A3A"/>
    <w:rsid w:val="00087EAE"/>
    <w:rsid w:val="00090799"/>
    <w:rsid w:val="00090AA4"/>
    <w:rsid w:val="0009122B"/>
    <w:rsid w:val="00091349"/>
    <w:rsid w:val="0009143D"/>
    <w:rsid w:val="0009197D"/>
    <w:rsid w:val="00091A2E"/>
    <w:rsid w:val="00091ECF"/>
    <w:rsid w:val="000921B2"/>
    <w:rsid w:val="00092548"/>
    <w:rsid w:val="00092646"/>
    <w:rsid w:val="0009269B"/>
    <w:rsid w:val="00092D37"/>
    <w:rsid w:val="0009338B"/>
    <w:rsid w:val="00093768"/>
    <w:rsid w:val="00093818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CAE"/>
    <w:rsid w:val="000A0F39"/>
    <w:rsid w:val="000A0F9F"/>
    <w:rsid w:val="000A1B6D"/>
    <w:rsid w:val="000A1EFF"/>
    <w:rsid w:val="000A1F31"/>
    <w:rsid w:val="000A1F50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1E"/>
    <w:rsid w:val="000A4340"/>
    <w:rsid w:val="000A43D0"/>
    <w:rsid w:val="000A4427"/>
    <w:rsid w:val="000A48BD"/>
    <w:rsid w:val="000A4C0D"/>
    <w:rsid w:val="000A4D0A"/>
    <w:rsid w:val="000A4EC5"/>
    <w:rsid w:val="000A5033"/>
    <w:rsid w:val="000A5336"/>
    <w:rsid w:val="000A5483"/>
    <w:rsid w:val="000A5599"/>
    <w:rsid w:val="000A59AB"/>
    <w:rsid w:val="000A5ACB"/>
    <w:rsid w:val="000A5B42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1A7"/>
    <w:rsid w:val="000B028F"/>
    <w:rsid w:val="000B034F"/>
    <w:rsid w:val="000B0754"/>
    <w:rsid w:val="000B0B76"/>
    <w:rsid w:val="000B0C2A"/>
    <w:rsid w:val="000B0CA4"/>
    <w:rsid w:val="000B0F78"/>
    <w:rsid w:val="000B0FF0"/>
    <w:rsid w:val="000B130C"/>
    <w:rsid w:val="000B17F7"/>
    <w:rsid w:val="000B18C4"/>
    <w:rsid w:val="000B18C8"/>
    <w:rsid w:val="000B1B8A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2FC5"/>
    <w:rsid w:val="000B3057"/>
    <w:rsid w:val="000B30C2"/>
    <w:rsid w:val="000B3129"/>
    <w:rsid w:val="000B367D"/>
    <w:rsid w:val="000B376A"/>
    <w:rsid w:val="000B389F"/>
    <w:rsid w:val="000B3B08"/>
    <w:rsid w:val="000B400A"/>
    <w:rsid w:val="000B40C2"/>
    <w:rsid w:val="000B422C"/>
    <w:rsid w:val="000B4374"/>
    <w:rsid w:val="000B4532"/>
    <w:rsid w:val="000B4A3D"/>
    <w:rsid w:val="000B4A56"/>
    <w:rsid w:val="000B4AA3"/>
    <w:rsid w:val="000B4C0E"/>
    <w:rsid w:val="000B4D5A"/>
    <w:rsid w:val="000B52E3"/>
    <w:rsid w:val="000B5815"/>
    <w:rsid w:val="000B59E8"/>
    <w:rsid w:val="000B5E87"/>
    <w:rsid w:val="000B6119"/>
    <w:rsid w:val="000B6416"/>
    <w:rsid w:val="000B6895"/>
    <w:rsid w:val="000B6AEE"/>
    <w:rsid w:val="000B6F45"/>
    <w:rsid w:val="000B7202"/>
    <w:rsid w:val="000B7546"/>
    <w:rsid w:val="000B7EB3"/>
    <w:rsid w:val="000C0074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B77"/>
    <w:rsid w:val="000C0B7B"/>
    <w:rsid w:val="000C0C73"/>
    <w:rsid w:val="000C0DD0"/>
    <w:rsid w:val="000C0FA1"/>
    <w:rsid w:val="000C1103"/>
    <w:rsid w:val="000C13FE"/>
    <w:rsid w:val="000C1537"/>
    <w:rsid w:val="000C1982"/>
    <w:rsid w:val="000C1CE4"/>
    <w:rsid w:val="000C1CE8"/>
    <w:rsid w:val="000C1D2A"/>
    <w:rsid w:val="000C1D54"/>
    <w:rsid w:val="000C1DD9"/>
    <w:rsid w:val="000C22EC"/>
    <w:rsid w:val="000C2558"/>
    <w:rsid w:val="000C2D7C"/>
    <w:rsid w:val="000C2DCE"/>
    <w:rsid w:val="000C311F"/>
    <w:rsid w:val="000C36BC"/>
    <w:rsid w:val="000C38B1"/>
    <w:rsid w:val="000C38E0"/>
    <w:rsid w:val="000C3DBC"/>
    <w:rsid w:val="000C414E"/>
    <w:rsid w:val="000C4398"/>
    <w:rsid w:val="000C444E"/>
    <w:rsid w:val="000C454E"/>
    <w:rsid w:val="000C472A"/>
    <w:rsid w:val="000C4B49"/>
    <w:rsid w:val="000C4B4E"/>
    <w:rsid w:val="000C4C96"/>
    <w:rsid w:val="000C4F90"/>
    <w:rsid w:val="000C51E2"/>
    <w:rsid w:val="000C555E"/>
    <w:rsid w:val="000C5C34"/>
    <w:rsid w:val="000C5C38"/>
    <w:rsid w:val="000C5CD1"/>
    <w:rsid w:val="000C60B8"/>
    <w:rsid w:val="000C6113"/>
    <w:rsid w:val="000C6356"/>
    <w:rsid w:val="000C638D"/>
    <w:rsid w:val="000C678B"/>
    <w:rsid w:val="000C6A03"/>
    <w:rsid w:val="000C6D0D"/>
    <w:rsid w:val="000C6F26"/>
    <w:rsid w:val="000C73D8"/>
    <w:rsid w:val="000C76C9"/>
    <w:rsid w:val="000C7EAB"/>
    <w:rsid w:val="000C7F25"/>
    <w:rsid w:val="000D0065"/>
    <w:rsid w:val="000D01D7"/>
    <w:rsid w:val="000D077E"/>
    <w:rsid w:val="000D086C"/>
    <w:rsid w:val="000D08EF"/>
    <w:rsid w:val="000D0AFC"/>
    <w:rsid w:val="000D11AD"/>
    <w:rsid w:val="000D19F3"/>
    <w:rsid w:val="000D1AB0"/>
    <w:rsid w:val="000D1BE0"/>
    <w:rsid w:val="000D1FA4"/>
    <w:rsid w:val="000D21FB"/>
    <w:rsid w:val="000D22B2"/>
    <w:rsid w:val="000D25D1"/>
    <w:rsid w:val="000D2844"/>
    <w:rsid w:val="000D288A"/>
    <w:rsid w:val="000D2D08"/>
    <w:rsid w:val="000D32BF"/>
    <w:rsid w:val="000D336C"/>
    <w:rsid w:val="000D3650"/>
    <w:rsid w:val="000D3B27"/>
    <w:rsid w:val="000D4036"/>
    <w:rsid w:val="000D4047"/>
    <w:rsid w:val="000D41C8"/>
    <w:rsid w:val="000D4219"/>
    <w:rsid w:val="000D446B"/>
    <w:rsid w:val="000D4BFA"/>
    <w:rsid w:val="000D56CE"/>
    <w:rsid w:val="000D5DBB"/>
    <w:rsid w:val="000D5FE5"/>
    <w:rsid w:val="000D601D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619"/>
    <w:rsid w:val="000E0F03"/>
    <w:rsid w:val="000E0F46"/>
    <w:rsid w:val="000E122B"/>
    <w:rsid w:val="000E123F"/>
    <w:rsid w:val="000E17BC"/>
    <w:rsid w:val="000E198B"/>
    <w:rsid w:val="000E1A06"/>
    <w:rsid w:val="000E1E06"/>
    <w:rsid w:val="000E21FE"/>
    <w:rsid w:val="000E274E"/>
    <w:rsid w:val="000E276F"/>
    <w:rsid w:val="000E2E0D"/>
    <w:rsid w:val="000E3592"/>
    <w:rsid w:val="000E3A36"/>
    <w:rsid w:val="000E3B3A"/>
    <w:rsid w:val="000E3BF4"/>
    <w:rsid w:val="000E3C9B"/>
    <w:rsid w:val="000E3E1F"/>
    <w:rsid w:val="000E42AE"/>
    <w:rsid w:val="000E4610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5C1"/>
    <w:rsid w:val="000E66C3"/>
    <w:rsid w:val="000E69F1"/>
    <w:rsid w:val="000E6D77"/>
    <w:rsid w:val="000E6D95"/>
    <w:rsid w:val="000E7091"/>
    <w:rsid w:val="000E74E7"/>
    <w:rsid w:val="000E7862"/>
    <w:rsid w:val="000E7D58"/>
    <w:rsid w:val="000E7F37"/>
    <w:rsid w:val="000F024E"/>
    <w:rsid w:val="000F09A7"/>
    <w:rsid w:val="000F0AF8"/>
    <w:rsid w:val="000F0BBF"/>
    <w:rsid w:val="000F10B5"/>
    <w:rsid w:val="000F15D0"/>
    <w:rsid w:val="000F1844"/>
    <w:rsid w:val="000F1918"/>
    <w:rsid w:val="000F1D69"/>
    <w:rsid w:val="000F258E"/>
    <w:rsid w:val="000F25D2"/>
    <w:rsid w:val="000F2AEF"/>
    <w:rsid w:val="000F2BAF"/>
    <w:rsid w:val="000F2EBB"/>
    <w:rsid w:val="000F347D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11"/>
    <w:rsid w:val="000F64B6"/>
    <w:rsid w:val="000F6569"/>
    <w:rsid w:val="000F6F3B"/>
    <w:rsid w:val="000F7433"/>
    <w:rsid w:val="000F7925"/>
    <w:rsid w:val="000F7ACC"/>
    <w:rsid w:val="000F7D47"/>
    <w:rsid w:val="000F7F54"/>
    <w:rsid w:val="000F7F5B"/>
    <w:rsid w:val="0010014C"/>
    <w:rsid w:val="001002CF"/>
    <w:rsid w:val="00100422"/>
    <w:rsid w:val="00100573"/>
    <w:rsid w:val="001005F8"/>
    <w:rsid w:val="0010096D"/>
    <w:rsid w:val="00100FEB"/>
    <w:rsid w:val="00101164"/>
    <w:rsid w:val="00101535"/>
    <w:rsid w:val="001015E8"/>
    <w:rsid w:val="001015FA"/>
    <w:rsid w:val="0010184B"/>
    <w:rsid w:val="00101F37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5074"/>
    <w:rsid w:val="001053A8"/>
    <w:rsid w:val="001058DC"/>
    <w:rsid w:val="00105A1A"/>
    <w:rsid w:val="00105C4C"/>
    <w:rsid w:val="00105EDE"/>
    <w:rsid w:val="00106115"/>
    <w:rsid w:val="00106400"/>
    <w:rsid w:val="001065D9"/>
    <w:rsid w:val="00106770"/>
    <w:rsid w:val="0010781D"/>
    <w:rsid w:val="00107CB4"/>
    <w:rsid w:val="00107F8B"/>
    <w:rsid w:val="00110205"/>
    <w:rsid w:val="0011036A"/>
    <w:rsid w:val="00110809"/>
    <w:rsid w:val="00110A7C"/>
    <w:rsid w:val="00110B4E"/>
    <w:rsid w:val="00110C4C"/>
    <w:rsid w:val="00110E72"/>
    <w:rsid w:val="00110EF4"/>
    <w:rsid w:val="00110F1A"/>
    <w:rsid w:val="0011142C"/>
    <w:rsid w:val="001114E3"/>
    <w:rsid w:val="00111ED5"/>
    <w:rsid w:val="00112358"/>
    <w:rsid w:val="001128EA"/>
    <w:rsid w:val="00112B69"/>
    <w:rsid w:val="00112E56"/>
    <w:rsid w:val="0011303D"/>
    <w:rsid w:val="00113628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7A2"/>
    <w:rsid w:val="00117816"/>
    <w:rsid w:val="00117D20"/>
    <w:rsid w:val="00117DDB"/>
    <w:rsid w:val="00120848"/>
    <w:rsid w:val="00120CA9"/>
    <w:rsid w:val="00120ECF"/>
    <w:rsid w:val="001210D8"/>
    <w:rsid w:val="00121111"/>
    <w:rsid w:val="00121543"/>
    <w:rsid w:val="00121F39"/>
    <w:rsid w:val="0012208B"/>
    <w:rsid w:val="00122106"/>
    <w:rsid w:val="0012211F"/>
    <w:rsid w:val="001226B0"/>
    <w:rsid w:val="001227B6"/>
    <w:rsid w:val="00122948"/>
    <w:rsid w:val="00122ECC"/>
    <w:rsid w:val="00122F31"/>
    <w:rsid w:val="00122F85"/>
    <w:rsid w:val="0012307E"/>
    <w:rsid w:val="00123350"/>
    <w:rsid w:val="00123416"/>
    <w:rsid w:val="00123469"/>
    <w:rsid w:val="001238B1"/>
    <w:rsid w:val="00123C50"/>
    <w:rsid w:val="00123E79"/>
    <w:rsid w:val="00123F11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CAC"/>
    <w:rsid w:val="00125CEB"/>
    <w:rsid w:val="00126216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CDE"/>
    <w:rsid w:val="00127DBE"/>
    <w:rsid w:val="00130159"/>
    <w:rsid w:val="0013027A"/>
    <w:rsid w:val="00130319"/>
    <w:rsid w:val="0013041C"/>
    <w:rsid w:val="0013049D"/>
    <w:rsid w:val="0013095E"/>
    <w:rsid w:val="00130CB9"/>
    <w:rsid w:val="0013188A"/>
    <w:rsid w:val="001319DB"/>
    <w:rsid w:val="00131CF9"/>
    <w:rsid w:val="00131E6C"/>
    <w:rsid w:val="00132056"/>
    <w:rsid w:val="00132400"/>
    <w:rsid w:val="001325D4"/>
    <w:rsid w:val="001326AC"/>
    <w:rsid w:val="00133305"/>
    <w:rsid w:val="00133AC6"/>
    <w:rsid w:val="00134486"/>
    <w:rsid w:val="00134ABD"/>
    <w:rsid w:val="00134B21"/>
    <w:rsid w:val="00134CA1"/>
    <w:rsid w:val="00134FFB"/>
    <w:rsid w:val="00135761"/>
    <w:rsid w:val="00135AA6"/>
    <w:rsid w:val="00135D26"/>
    <w:rsid w:val="00135D42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882"/>
    <w:rsid w:val="00137AF3"/>
    <w:rsid w:val="00137F6A"/>
    <w:rsid w:val="00140525"/>
    <w:rsid w:val="001405FA"/>
    <w:rsid w:val="00140975"/>
    <w:rsid w:val="00140AC3"/>
    <w:rsid w:val="00140DCD"/>
    <w:rsid w:val="00140F71"/>
    <w:rsid w:val="00140F8C"/>
    <w:rsid w:val="00141130"/>
    <w:rsid w:val="00141256"/>
    <w:rsid w:val="0014151F"/>
    <w:rsid w:val="00141595"/>
    <w:rsid w:val="00141614"/>
    <w:rsid w:val="0014193E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32"/>
    <w:rsid w:val="0014474F"/>
    <w:rsid w:val="001447CA"/>
    <w:rsid w:val="0014480E"/>
    <w:rsid w:val="00144B54"/>
    <w:rsid w:val="00144DC9"/>
    <w:rsid w:val="00144E33"/>
    <w:rsid w:val="00145218"/>
    <w:rsid w:val="00145240"/>
    <w:rsid w:val="0014546E"/>
    <w:rsid w:val="0014549A"/>
    <w:rsid w:val="00145502"/>
    <w:rsid w:val="0014580D"/>
    <w:rsid w:val="001459C3"/>
    <w:rsid w:val="00145B47"/>
    <w:rsid w:val="00145CC3"/>
    <w:rsid w:val="00146254"/>
    <w:rsid w:val="00146A97"/>
    <w:rsid w:val="00146F09"/>
    <w:rsid w:val="00146FF9"/>
    <w:rsid w:val="001472F6"/>
    <w:rsid w:val="0014760C"/>
    <w:rsid w:val="0014775E"/>
    <w:rsid w:val="00147E09"/>
    <w:rsid w:val="0015016A"/>
    <w:rsid w:val="0015018F"/>
    <w:rsid w:val="0015059C"/>
    <w:rsid w:val="00150740"/>
    <w:rsid w:val="00150C5F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4DC"/>
    <w:rsid w:val="00154581"/>
    <w:rsid w:val="00154628"/>
    <w:rsid w:val="00154851"/>
    <w:rsid w:val="001549BC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74F"/>
    <w:rsid w:val="0015780B"/>
    <w:rsid w:val="00157ADB"/>
    <w:rsid w:val="00157D84"/>
    <w:rsid w:val="00157D9C"/>
    <w:rsid w:val="001603F1"/>
    <w:rsid w:val="00160757"/>
    <w:rsid w:val="001608A0"/>
    <w:rsid w:val="001608E4"/>
    <w:rsid w:val="00160DFA"/>
    <w:rsid w:val="00160E62"/>
    <w:rsid w:val="0016103D"/>
    <w:rsid w:val="001613B1"/>
    <w:rsid w:val="00161A60"/>
    <w:rsid w:val="00161B01"/>
    <w:rsid w:val="001621B6"/>
    <w:rsid w:val="0016221C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8AB"/>
    <w:rsid w:val="001648AD"/>
    <w:rsid w:val="001649C5"/>
    <w:rsid w:val="00164A60"/>
    <w:rsid w:val="00164E55"/>
    <w:rsid w:val="00165056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AE1"/>
    <w:rsid w:val="00166B03"/>
    <w:rsid w:val="00166BCC"/>
    <w:rsid w:val="00166C58"/>
    <w:rsid w:val="0016712B"/>
    <w:rsid w:val="00167519"/>
    <w:rsid w:val="0016755A"/>
    <w:rsid w:val="001675E5"/>
    <w:rsid w:val="00167663"/>
    <w:rsid w:val="00167732"/>
    <w:rsid w:val="0016797B"/>
    <w:rsid w:val="00167D84"/>
    <w:rsid w:val="00167E76"/>
    <w:rsid w:val="00170211"/>
    <w:rsid w:val="00170668"/>
    <w:rsid w:val="00170C61"/>
    <w:rsid w:val="00170E0E"/>
    <w:rsid w:val="00170F60"/>
    <w:rsid w:val="00170F87"/>
    <w:rsid w:val="0017101B"/>
    <w:rsid w:val="001713BE"/>
    <w:rsid w:val="00171654"/>
    <w:rsid w:val="00171A51"/>
    <w:rsid w:val="00171CF1"/>
    <w:rsid w:val="00172076"/>
    <w:rsid w:val="00172187"/>
    <w:rsid w:val="0017265E"/>
    <w:rsid w:val="00172A17"/>
    <w:rsid w:val="00172C87"/>
    <w:rsid w:val="00173001"/>
    <w:rsid w:val="001731A8"/>
    <w:rsid w:val="001736D4"/>
    <w:rsid w:val="0017380C"/>
    <w:rsid w:val="00173BA1"/>
    <w:rsid w:val="00173CD2"/>
    <w:rsid w:val="00173D7E"/>
    <w:rsid w:val="00173E63"/>
    <w:rsid w:val="001741CF"/>
    <w:rsid w:val="00174527"/>
    <w:rsid w:val="00174745"/>
    <w:rsid w:val="00174769"/>
    <w:rsid w:val="00174AC2"/>
    <w:rsid w:val="0017523E"/>
    <w:rsid w:val="00175512"/>
    <w:rsid w:val="00175604"/>
    <w:rsid w:val="0017562D"/>
    <w:rsid w:val="00175B81"/>
    <w:rsid w:val="00175E9A"/>
    <w:rsid w:val="0017601C"/>
    <w:rsid w:val="001765AB"/>
    <w:rsid w:val="0017667C"/>
    <w:rsid w:val="001766CA"/>
    <w:rsid w:val="001766D6"/>
    <w:rsid w:val="00176B37"/>
    <w:rsid w:val="00176CB9"/>
    <w:rsid w:val="00176D70"/>
    <w:rsid w:val="00176DC1"/>
    <w:rsid w:val="00176EC3"/>
    <w:rsid w:val="00177559"/>
    <w:rsid w:val="0017765E"/>
    <w:rsid w:val="00177B0F"/>
    <w:rsid w:val="00177E75"/>
    <w:rsid w:val="0018036C"/>
    <w:rsid w:val="0018049A"/>
    <w:rsid w:val="00180693"/>
    <w:rsid w:val="0018098D"/>
    <w:rsid w:val="001809DA"/>
    <w:rsid w:val="00180A62"/>
    <w:rsid w:val="00180D5C"/>
    <w:rsid w:val="00180DC2"/>
    <w:rsid w:val="001811E8"/>
    <w:rsid w:val="001813C8"/>
    <w:rsid w:val="0018178C"/>
    <w:rsid w:val="001819DC"/>
    <w:rsid w:val="00181D5F"/>
    <w:rsid w:val="00181E50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A7"/>
    <w:rsid w:val="0018387B"/>
    <w:rsid w:val="001838BE"/>
    <w:rsid w:val="001839A3"/>
    <w:rsid w:val="00183B21"/>
    <w:rsid w:val="00183CE8"/>
    <w:rsid w:val="00183D9F"/>
    <w:rsid w:val="00183E55"/>
    <w:rsid w:val="00183EB4"/>
    <w:rsid w:val="00183F14"/>
    <w:rsid w:val="001842A5"/>
    <w:rsid w:val="0018443E"/>
    <w:rsid w:val="00184475"/>
    <w:rsid w:val="00184572"/>
    <w:rsid w:val="0018463A"/>
    <w:rsid w:val="00184721"/>
    <w:rsid w:val="0018490C"/>
    <w:rsid w:val="00184E06"/>
    <w:rsid w:val="00184E54"/>
    <w:rsid w:val="00184EB6"/>
    <w:rsid w:val="0018503A"/>
    <w:rsid w:val="00185380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9E8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2D8E"/>
    <w:rsid w:val="00193253"/>
    <w:rsid w:val="00193265"/>
    <w:rsid w:val="00193598"/>
    <w:rsid w:val="00193759"/>
    <w:rsid w:val="001937F2"/>
    <w:rsid w:val="00193B6D"/>
    <w:rsid w:val="001942A2"/>
    <w:rsid w:val="001942D7"/>
    <w:rsid w:val="001947D4"/>
    <w:rsid w:val="00194DB4"/>
    <w:rsid w:val="001952D3"/>
    <w:rsid w:val="00195511"/>
    <w:rsid w:val="00195775"/>
    <w:rsid w:val="001958AE"/>
    <w:rsid w:val="00195A68"/>
    <w:rsid w:val="00195AAE"/>
    <w:rsid w:val="00195C2B"/>
    <w:rsid w:val="00195C40"/>
    <w:rsid w:val="001962A1"/>
    <w:rsid w:val="00196310"/>
    <w:rsid w:val="001964A6"/>
    <w:rsid w:val="00196583"/>
    <w:rsid w:val="00196694"/>
    <w:rsid w:val="001967B4"/>
    <w:rsid w:val="0019692C"/>
    <w:rsid w:val="00196A63"/>
    <w:rsid w:val="00196C87"/>
    <w:rsid w:val="00196DAF"/>
    <w:rsid w:val="00196E00"/>
    <w:rsid w:val="00197AA0"/>
    <w:rsid w:val="00197B85"/>
    <w:rsid w:val="00197D5E"/>
    <w:rsid w:val="001A02EA"/>
    <w:rsid w:val="001A0310"/>
    <w:rsid w:val="001A0431"/>
    <w:rsid w:val="001A066A"/>
    <w:rsid w:val="001A0712"/>
    <w:rsid w:val="001A0734"/>
    <w:rsid w:val="001A0A44"/>
    <w:rsid w:val="001A0D08"/>
    <w:rsid w:val="001A0F5B"/>
    <w:rsid w:val="001A1035"/>
    <w:rsid w:val="001A1076"/>
    <w:rsid w:val="001A1270"/>
    <w:rsid w:val="001A1522"/>
    <w:rsid w:val="001A15BD"/>
    <w:rsid w:val="001A1745"/>
    <w:rsid w:val="001A1999"/>
    <w:rsid w:val="001A1A24"/>
    <w:rsid w:val="001A1B39"/>
    <w:rsid w:val="001A1FC8"/>
    <w:rsid w:val="001A2273"/>
    <w:rsid w:val="001A2811"/>
    <w:rsid w:val="001A2AD5"/>
    <w:rsid w:val="001A2EC5"/>
    <w:rsid w:val="001A2EEB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99A"/>
    <w:rsid w:val="001A3ADE"/>
    <w:rsid w:val="001A3C06"/>
    <w:rsid w:val="001A3EFD"/>
    <w:rsid w:val="001A4514"/>
    <w:rsid w:val="001A489F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CD"/>
    <w:rsid w:val="001A74E3"/>
    <w:rsid w:val="001A7630"/>
    <w:rsid w:val="001A796D"/>
    <w:rsid w:val="001A7B27"/>
    <w:rsid w:val="001A7F85"/>
    <w:rsid w:val="001B049D"/>
    <w:rsid w:val="001B05CE"/>
    <w:rsid w:val="001B073D"/>
    <w:rsid w:val="001B07B9"/>
    <w:rsid w:val="001B0999"/>
    <w:rsid w:val="001B0B64"/>
    <w:rsid w:val="001B0B7F"/>
    <w:rsid w:val="001B0D9F"/>
    <w:rsid w:val="001B10C2"/>
    <w:rsid w:val="001B123C"/>
    <w:rsid w:val="001B148D"/>
    <w:rsid w:val="001B14AD"/>
    <w:rsid w:val="001B1601"/>
    <w:rsid w:val="001B176E"/>
    <w:rsid w:val="001B1848"/>
    <w:rsid w:val="001B1868"/>
    <w:rsid w:val="001B1E06"/>
    <w:rsid w:val="001B21BC"/>
    <w:rsid w:val="001B2339"/>
    <w:rsid w:val="001B23AC"/>
    <w:rsid w:val="001B23CC"/>
    <w:rsid w:val="001B2956"/>
    <w:rsid w:val="001B2A52"/>
    <w:rsid w:val="001B2D1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B20"/>
    <w:rsid w:val="001B6B8F"/>
    <w:rsid w:val="001B76F4"/>
    <w:rsid w:val="001B78E5"/>
    <w:rsid w:val="001C0610"/>
    <w:rsid w:val="001C07EE"/>
    <w:rsid w:val="001C0B49"/>
    <w:rsid w:val="001C0C0E"/>
    <w:rsid w:val="001C0DFA"/>
    <w:rsid w:val="001C1302"/>
    <w:rsid w:val="001C15F4"/>
    <w:rsid w:val="001C1816"/>
    <w:rsid w:val="001C1DC3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6A2"/>
    <w:rsid w:val="001C48B7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619E"/>
    <w:rsid w:val="001C6370"/>
    <w:rsid w:val="001C6805"/>
    <w:rsid w:val="001C6A20"/>
    <w:rsid w:val="001C7A32"/>
    <w:rsid w:val="001D000F"/>
    <w:rsid w:val="001D04DA"/>
    <w:rsid w:val="001D0657"/>
    <w:rsid w:val="001D06BB"/>
    <w:rsid w:val="001D0D3B"/>
    <w:rsid w:val="001D0D69"/>
    <w:rsid w:val="001D14E5"/>
    <w:rsid w:val="001D2212"/>
    <w:rsid w:val="001D2417"/>
    <w:rsid w:val="001D2646"/>
    <w:rsid w:val="001D267B"/>
    <w:rsid w:val="001D2ABB"/>
    <w:rsid w:val="001D3009"/>
    <w:rsid w:val="001D31EA"/>
    <w:rsid w:val="001D3F06"/>
    <w:rsid w:val="001D43D9"/>
    <w:rsid w:val="001D48C4"/>
    <w:rsid w:val="001D535A"/>
    <w:rsid w:val="001D53AF"/>
    <w:rsid w:val="001D5AAC"/>
    <w:rsid w:val="001D5B3F"/>
    <w:rsid w:val="001D605F"/>
    <w:rsid w:val="001D6516"/>
    <w:rsid w:val="001D68D4"/>
    <w:rsid w:val="001D69E9"/>
    <w:rsid w:val="001D6B8A"/>
    <w:rsid w:val="001D7435"/>
    <w:rsid w:val="001D7488"/>
    <w:rsid w:val="001D771C"/>
    <w:rsid w:val="001D7771"/>
    <w:rsid w:val="001E0090"/>
    <w:rsid w:val="001E0186"/>
    <w:rsid w:val="001E0274"/>
    <w:rsid w:val="001E031D"/>
    <w:rsid w:val="001E038A"/>
    <w:rsid w:val="001E042B"/>
    <w:rsid w:val="001E0996"/>
    <w:rsid w:val="001E09B4"/>
    <w:rsid w:val="001E0C70"/>
    <w:rsid w:val="001E0CD6"/>
    <w:rsid w:val="001E0E6A"/>
    <w:rsid w:val="001E0ED7"/>
    <w:rsid w:val="001E0FF8"/>
    <w:rsid w:val="001E1172"/>
    <w:rsid w:val="001E1221"/>
    <w:rsid w:val="001E1E3C"/>
    <w:rsid w:val="001E2017"/>
    <w:rsid w:val="001E22D8"/>
    <w:rsid w:val="001E2DB7"/>
    <w:rsid w:val="001E3356"/>
    <w:rsid w:val="001E36A9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E3F"/>
    <w:rsid w:val="001E7205"/>
    <w:rsid w:val="001E726D"/>
    <w:rsid w:val="001E76B3"/>
    <w:rsid w:val="001E77A3"/>
    <w:rsid w:val="001E7989"/>
    <w:rsid w:val="001E79DB"/>
    <w:rsid w:val="001E7EE1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19A"/>
    <w:rsid w:val="001F52DB"/>
    <w:rsid w:val="001F547F"/>
    <w:rsid w:val="001F553E"/>
    <w:rsid w:val="001F57CE"/>
    <w:rsid w:val="001F581B"/>
    <w:rsid w:val="001F585B"/>
    <w:rsid w:val="001F59BD"/>
    <w:rsid w:val="001F631C"/>
    <w:rsid w:val="001F63DD"/>
    <w:rsid w:val="001F65B3"/>
    <w:rsid w:val="001F679F"/>
    <w:rsid w:val="001F6A4E"/>
    <w:rsid w:val="001F6B2B"/>
    <w:rsid w:val="001F6B4A"/>
    <w:rsid w:val="001F6D3E"/>
    <w:rsid w:val="001F6D48"/>
    <w:rsid w:val="001F6F38"/>
    <w:rsid w:val="001F7419"/>
    <w:rsid w:val="001F7943"/>
    <w:rsid w:val="001F7996"/>
    <w:rsid w:val="001F7B5D"/>
    <w:rsid w:val="001F7E8E"/>
    <w:rsid w:val="001F7EC9"/>
    <w:rsid w:val="0020000B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1F37"/>
    <w:rsid w:val="00202316"/>
    <w:rsid w:val="00202394"/>
    <w:rsid w:val="00202685"/>
    <w:rsid w:val="00202A20"/>
    <w:rsid w:val="00202B50"/>
    <w:rsid w:val="00202BAB"/>
    <w:rsid w:val="0020313B"/>
    <w:rsid w:val="00203273"/>
    <w:rsid w:val="002033AA"/>
    <w:rsid w:val="0020380D"/>
    <w:rsid w:val="002038C6"/>
    <w:rsid w:val="002038C9"/>
    <w:rsid w:val="00203A47"/>
    <w:rsid w:val="00203D33"/>
    <w:rsid w:val="00203EE1"/>
    <w:rsid w:val="002048B6"/>
    <w:rsid w:val="002048C3"/>
    <w:rsid w:val="00204BC8"/>
    <w:rsid w:val="0020513F"/>
    <w:rsid w:val="00205224"/>
    <w:rsid w:val="00205592"/>
    <w:rsid w:val="002055CF"/>
    <w:rsid w:val="00205741"/>
    <w:rsid w:val="00205798"/>
    <w:rsid w:val="0020585F"/>
    <w:rsid w:val="00205F2D"/>
    <w:rsid w:val="00206570"/>
    <w:rsid w:val="002066B4"/>
    <w:rsid w:val="00206A1D"/>
    <w:rsid w:val="0020709F"/>
    <w:rsid w:val="002070BB"/>
    <w:rsid w:val="002070F6"/>
    <w:rsid w:val="00207102"/>
    <w:rsid w:val="002071A0"/>
    <w:rsid w:val="0020743E"/>
    <w:rsid w:val="0020753F"/>
    <w:rsid w:val="0020758D"/>
    <w:rsid w:val="00207876"/>
    <w:rsid w:val="00207B75"/>
    <w:rsid w:val="00207BDB"/>
    <w:rsid w:val="00207D17"/>
    <w:rsid w:val="00207ECC"/>
    <w:rsid w:val="00211CA2"/>
    <w:rsid w:val="00211CD2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55A"/>
    <w:rsid w:val="00214FA2"/>
    <w:rsid w:val="0021547A"/>
    <w:rsid w:val="002156E7"/>
    <w:rsid w:val="00215B46"/>
    <w:rsid w:val="00215BB9"/>
    <w:rsid w:val="00215FC5"/>
    <w:rsid w:val="0021633A"/>
    <w:rsid w:val="0021668B"/>
    <w:rsid w:val="0021670A"/>
    <w:rsid w:val="00216890"/>
    <w:rsid w:val="002168A2"/>
    <w:rsid w:val="00216A1E"/>
    <w:rsid w:val="00216A23"/>
    <w:rsid w:val="00216D29"/>
    <w:rsid w:val="00216F7A"/>
    <w:rsid w:val="00216FBB"/>
    <w:rsid w:val="002170F9"/>
    <w:rsid w:val="00217697"/>
    <w:rsid w:val="00217B0F"/>
    <w:rsid w:val="00217D94"/>
    <w:rsid w:val="00217E4D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94B"/>
    <w:rsid w:val="00221D47"/>
    <w:rsid w:val="00221D92"/>
    <w:rsid w:val="00221DB6"/>
    <w:rsid w:val="0022207C"/>
    <w:rsid w:val="00222266"/>
    <w:rsid w:val="00222632"/>
    <w:rsid w:val="00222EE1"/>
    <w:rsid w:val="0022303E"/>
    <w:rsid w:val="002231E8"/>
    <w:rsid w:val="002233E2"/>
    <w:rsid w:val="00223424"/>
    <w:rsid w:val="0022382F"/>
    <w:rsid w:val="002238EE"/>
    <w:rsid w:val="00223D2D"/>
    <w:rsid w:val="00223EE7"/>
    <w:rsid w:val="00224196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07C"/>
    <w:rsid w:val="00226249"/>
    <w:rsid w:val="002264DD"/>
    <w:rsid w:val="0022666F"/>
    <w:rsid w:val="00226708"/>
    <w:rsid w:val="00226E37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D53"/>
    <w:rsid w:val="00231421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4DB"/>
    <w:rsid w:val="0023352A"/>
    <w:rsid w:val="002338AF"/>
    <w:rsid w:val="00233B89"/>
    <w:rsid w:val="00233BC0"/>
    <w:rsid w:val="00233C50"/>
    <w:rsid w:val="00233C70"/>
    <w:rsid w:val="00233F4F"/>
    <w:rsid w:val="00234191"/>
    <w:rsid w:val="0023420C"/>
    <w:rsid w:val="00234591"/>
    <w:rsid w:val="002348C9"/>
    <w:rsid w:val="00234B19"/>
    <w:rsid w:val="00234EA5"/>
    <w:rsid w:val="00235274"/>
    <w:rsid w:val="00235423"/>
    <w:rsid w:val="00235697"/>
    <w:rsid w:val="00235730"/>
    <w:rsid w:val="0023585C"/>
    <w:rsid w:val="00235AFF"/>
    <w:rsid w:val="00235B60"/>
    <w:rsid w:val="00235C02"/>
    <w:rsid w:val="00235ED3"/>
    <w:rsid w:val="00235FCE"/>
    <w:rsid w:val="0023603F"/>
    <w:rsid w:val="00236185"/>
    <w:rsid w:val="002366D0"/>
    <w:rsid w:val="00236D85"/>
    <w:rsid w:val="00236F51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B29"/>
    <w:rsid w:val="00241F1B"/>
    <w:rsid w:val="00242223"/>
    <w:rsid w:val="00242440"/>
    <w:rsid w:val="0024281F"/>
    <w:rsid w:val="00242989"/>
    <w:rsid w:val="00242BD9"/>
    <w:rsid w:val="00243341"/>
    <w:rsid w:val="002433A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4D9A"/>
    <w:rsid w:val="00245062"/>
    <w:rsid w:val="0024510C"/>
    <w:rsid w:val="00245455"/>
    <w:rsid w:val="00245D99"/>
    <w:rsid w:val="00245E06"/>
    <w:rsid w:val="0024609F"/>
    <w:rsid w:val="002461D3"/>
    <w:rsid w:val="00246290"/>
    <w:rsid w:val="0024656E"/>
    <w:rsid w:val="00246659"/>
    <w:rsid w:val="0024690A"/>
    <w:rsid w:val="00246AF1"/>
    <w:rsid w:val="00246B0F"/>
    <w:rsid w:val="00246FF3"/>
    <w:rsid w:val="00247045"/>
    <w:rsid w:val="00247069"/>
    <w:rsid w:val="0024708E"/>
    <w:rsid w:val="00247163"/>
    <w:rsid w:val="00247232"/>
    <w:rsid w:val="00247317"/>
    <w:rsid w:val="002476FE"/>
    <w:rsid w:val="00247E89"/>
    <w:rsid w:val="00247E8C"/>
    <w:rsid w:val="00247E99"/>
    <w:rsid w:val="00247FB4"/>
    <w:rsid w:val="002500CE"/>
    <w:rsid w:val="00250238"/>
    <w:rsid w:val="00250445"/>
    <w:rsid w:val="002506DD"/>
    <w:rsid w:val="00250934"/>
    <w:rsid w:val="00250991"/>
    <w:rsid w:val="00250998"/>
    <w:rsid w:val="00250B85"/>
    <w:rsid w:val="00250E23"/>
    <w:rsid w:val="00251064"/>
    <w:rsid w:val="002510C2"/>
    <w:rsid w:val="00251152"/>
    <w:rsid w:val="002511E1"/>
    <w:rsid w:val="00251292"/>
    <w:rsid w:val="00251872"/>
    <w:rsid w:val="002518C5"/>
    <w:rsid w:val="002518DE"/>
    <w:rsid w:val="00251AE8"/>
    <w:rsid w:val="00251D48"/>
    <w:rsid w:val="00252919"/>
    <w:rsid w:val="00252A09"/>
    <w:rsid w:val="0025316A"/>
    <w:rsid w:val="00253203"/>
    <w:rsid w:val="002532D8"/>
    <w:rsid w:val="002532DC"/>
    <w:rsid w:val="00253420"/>
    <w:rsid w:val="00253837"/>
    <w:rsid w:val="00253949"/>
    <w:rsid w:val="00253A4A"/>
    <w:rsid w:val="00253BFD"/>
    <w:rsid w:val="00253EA0"/>
    <w:rsid w:val="002544D4"/>
    <w:rsid w:val="002549ED"/>
    <w:rsid w:val="00254B5C"/>
    <w:rsid w:val="00254B63"/>
    <w:rsid w:val="0025524B"/>
    <w:rsid w:val="002552F5"/>
    <w:rsid w:val="00255423"/>
    <w:rsid w:val="0025553F"/>
    <w:rsid w:val="00255F2F"/>
    <w:rsid w:val="00255F77"/>
    <w:rsid w:val="00256020"/>
    <w:rsid w:val="00256465"/>
    <w:rsid w:val="002566F5"/>
    <w:rsid w:val="00256C15"/>
    <w:rsid w:val="00256DFE"/>
    <w:rsid w:val="00256E3E"/>
    <w:rsid w:val="00257086"/>
    <w:rsid w:val="002579EE"/>
    <w:rsid w:val="00257D2D"/>
    <w:rsid w:val="00257EE0"/>
    <w:rsid w:val="002604E9"/>
    <w:rsid w:val="00260685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8A6"/>
    <w:rsid w:val="0026496F"/>
    <w:rsid w:val="00264E6E"/>
    <w:rsid w:val="00264E77"/>
    <w:rsid w:val="002655DB"/>
    <w:rsid w:val="002656D1"/>
    <w:rsid w:val="00265797"/>
    <w:rsid w:val="002658BC"/>
    <w:rsid w:val="00265A1A"/>
    <w:rsid w:val="00265AAA"/>
    <w:rsid w:val="00265E36"/>
    <w:rsid w:val="002660B0"/>
    <w:rsid w:val="00266668"/>
    <w:rsid w:val="00266ABC"/>
    <w:rsid w:val="00267000"/>
    <w:rsid w:val="0026709E"/>
    <w:rsid w:val="00267138"/>
    <w:rsid w:val="00267406"/>
    <w:rsid w:val="00267BFE"/>
    <w:rsid w:val="00267E20"/>
    <w:rsid w:val="00267FCB"/>
    <w:rsid w:val="00267FDC"/>
    <w:rsid w:val="002701CD"/>
    <w:rsid w:val="002704EC"/>
    <w:rsid w:val="00271193"/>
    <w:rsid w:val="00271280"/>
    <w:rsid w:val="002714EB"/>
    <w:rsid w:val="002717FC"/>
    <w:rsid w:val="00271932"/>
    <w:rsid w:val="0027195A"/>
    <w:rsid w:val="00271DF9"/>
    <w:rsid w:val="00271DFC"/>
    <w:rsid w:val="00271E38"/>
    <w:rsid w:val="00271F32"/>
    <w:rsid w:val="00271FE8"/>
    <w:rsid w:val="0027231B"/>
    <w:rsid w:val="00272657"/>
    <w:rsid w:val="00272721"/>
    <w:rsid w:val="00272CDA"/>
    <w:rsid w:val="00272D85"/>
    <w:rsid w:val="00272FCB"/>
    <w:rsid w:val="002732EC"/>
    <w:rsid w:val="0027369F"/>
    <w:rsid w:val="00273780"/>
    <w:rsid w:val="00273A3A"/>
    <w:rsid w:val="00273F2F"/>
    <w:rsid w:val="002742AA"/>
    <w:rsid w:val="00274389"/>
    <w:rsid w:val="00274480"/>
    <w:rsid w:val="002745DD"/>
    <w:rsid w:val="00274683"/>
    <w:rsid w:val="00274A25"/>
    <w:rsid w:val="00274EFA"/>
    <w:rsid w:val="00275350"/>
    <w:rsid w:val="002756C8"/>
    <w:rsid w:val="002756E2"/>
    <w:rsid w:val="002758C0"/>
    <w:rsid w:val="00275B4B"/>
    <w:rsid w:val="00276074"/>
    <w:rsid w:val="002761C0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57A"/>
    <w:rsid w:val="002809E2"/>
    <w:rsid w:val="00280D23"/>
    <w:rsid w:val="00280D5E"/>
    <w:rsid w:val="00280E07"/>
    <w:rsid w:val="002814F9"/>
    <w:rsid w:val="0028153F"/>
    <w:rsid w:val="002815F3"/>
    <w:rsid w:val="00282087"/>
    <w:rsid w:val="00282434"/>
    <w:rsid w:val="0028244D"/>
    <w:rsid w:val="002826F2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1E6"/>
    <w:rsid w:val="0028552E"/>
    <w:rsid w:val="002856DA"/>
    <w:rsid w:val="002859DB"/>
    <w:rsid w:val="002861AF"/>
    <w:rsid w:val="00286561"/>
    <w:rsid w:val="0028661B"/>
    <w:rsid w:val="00286C50"/>
    <w:rsid w:val="00286D8C"/>
    <w:rsid w:val="00286FF8"/>
    <w:rsid w:val="002871F4"/>
    <w:rsid w:val="002875AA"/>
    <w:rsid w:val="00287A62"/>
    <w:rsid w:val="00287C8A"/>
    <w:rsid w:val="00287E6D"/>
    <w:rsid w:val="002900CB"/>
    <w:rsid w:val="002902C9"/>
    <w:rsid w:val="002903DE"/>
    <w:rsid w:val="00290470"/>
    <w:rsid w:val="002909CD"/>
    <w:rsid w:val="00290C66"/>
    <w:rsid w:val="002913D2"/>
    <w:rsid w:val="002916E6"/>
    <w:rsid w:val="002917A0"/>
    <w:rsid w:val="0029188C"/>
    <w:rsid w:val="0029191E"/>
    <w:rsid w:val="00291DF5"/>
    <w:rsid w:val="00291FE2"/>
    <w:rsid w:val="002921AB"/>
    <w:rsid w:val="0029231B"/>
    <w:rsid w:val="00293111"/>
    <w:rsid w:val="00293140"/>
    <w:rsid w:val="00293D72"/>
    <w:rsid w:val="00293EC5"/>
    <w:rsid w:val="0029400A"/>
    <w:rsid w:val="0029489A"/>
    <w:rsid w:val="00294A2E"/>
    <w:rsid w:val="00294BAE"/>
    <w:rsid w:val="00294EDA"/>
    <w:rsid w:val="00294F10"/>
    <w:rsid w:val="002950ED"/>
    <w:rsid w:val="002951E0"/>
    <w:rsid w:val="002951EE"/>
    <w:rsid w:val="0029570F"/>
    <w:rsid w:val="0029573A"/>
    <w:rsid w:val="0029578D"/>
    <w:rsid w:val="00295CE5"/>
    <w:rsid w:val="002962AF"/>
    <w:rsid w:val="002963BD"/>
    <w:rsid w:val="00296415"/>
    <w:rsid w:val="002965BD"/>
    <w:rsid w:val="00296647"/>
    <w:rsid w:val="00296B12"/>
    <w:rsid w:val="00296B85"/>
    <w:rsid w:val="002970BA"/>
    <w:rsid w:val="00297429"/>
    <w:rsid w:val="0029764E"/>
    <w:rsid w:val="00297942"/>
    <w:rsid w:val="00297C61"/>
    <w:rsid w:val="002A0597"/>
    <w:rsid w:val="002A064A"/>
    <w:rsid w:val="002A07F6"/>
    <w:rsid w:val="002A0EBC"/>
    <w:rsid w:val="002A0F8F"/>
    <w:rsid w:val="002A11E8"/>
    <w:rsid w:val="002A12D9"/>
    <w:rsid w:val="002A14CB"/>
    <w:rsid w:val="002A154F"/>
    <w:rsid w:val="002A1CBA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C6D"/>
    <w:rsid w:val="002A4FF4"/>
    <w:rsid w:val="002A5213"/>
    <w:rsid w:val="002A52BD"/>
    <w:rsid w:val="002A6194"/>
    <w:rsid w:val="002A61B6"/>
    <w:rsid w:val="002A63B4"/>
    <w:rsid w:val="002A690B"/>
    <w:rsid w:val="002A6DC5"/>
    <w:rsid w:val="002A7168"/>
    <w:rsid w:val="002A726C"/>
    <w:rsid w:val="002A7886"/>
    <w:rsid w:val="002A7A0D"/>
    <w:rsid w:val="002A7DE1"/>
    <w:rsid w:val="002A7E4A"/>
    <w:rsid w:val="002B01F5"/>
    <w:rsid w:val="002B0265"/>
    <w:rsid w:val="002B02EA"/>
    <w:rsid w:val="002B034E"/>
    <w:rsid w:val="002B06B2"/>
    <w:rsid w:val="002B07B4"/>
    <w:rsid w:val="002B09F2"/>
    <w:rsid w:val="002B0E2D"/>
    <w:rsid w:val="002B13CC"/>
    <w:rsid w:val="002B158D"/>
    <w:rsid w:val="002B172A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2EE9"/>
    <w:rsid w:val="002B306A"/>
    <w:rsid w:val="002B31AC"/>
    <w:rsid w:val="002B3B11"/>
    <w:rsid w:val="002B4052"/>
    <w:rsid w:val="002B42C2"/>
    <w:rsid w:val="002B43F4"/>
    <w:rsid w:val="002B4637"/>
    <w:rsid w:val="002B4E8B"/>
    <w:rsid w:val="002B4F03"/>
    <w:rsid w:val="002B4F87"/>
    <w:rsid w:val="002B515C"/>
    <w:rsid w:val="002B561E"/>
    <w:rsid w:val="002B5694"/>
    <w:rsid w:val="002B5725"/>
    <w:rsid w:val="002B57E8"/>
    <w:rsid w:val="002B5840"/>
    <w:rsid w:val="002B5A39"/>
    <w:rsid w:val="002B5D1B"/>
    <w:rsid w:val="002B5D28"/>
    <w:rsid w:val="002B5E7B"/>
    <w:rsid w:val="002B5FE5"/>
    <w:rsid w:val="002B61A9"/>
    <w:rsid w:val="002B649C"/>
    <w:rsid w:val="002B667C"/>
    <w:rsid w:val="002B6812"/>
    <w:rsid w:val="002B6D69"/>
    <w:rsid w:val="002B6ECE"/>
    <w:rsid w:val="002B6F8C"/>
    <w:rsid w:val="002B7A8D"/>
    <w:rsid w:val="002B7B5E"/>
    <w:rsid w:val="002B7E0C"/>
    <w:rsid w:val="002B7F5B"/>
    <w:rsid w:val="002B7FB9"/>
    <w:rsid w:val="002C00C9"/>
    <w:rsid w:val="002C0186"/>
    <w:rsid w:val="002C06AB"/>
    <w:rsid w:val="002C0747"/>
    <w:rsid w:val="002C086A"/>
    <w:rsid w:val="002C090C"/>
    <w:rsid w:val="002C091B"/>
    <w:rsid w:val="002C0AEF"/>
    <w:rsid w:val="002C10EA"/>
    <w:rsid w:val="002C1607"/>
    <w:rsid w:val="002C181E"/>
    <w:rsid w:val="002C1985"/>
    <w:rsid w:val="002C211D"/>
    <w:rsid w:val="002C269C"/>
    <w:rsid w:val="002C273C"/>
    <w:rsid w:val="002C27D5"/>
    <w:rsid w:val="002C2E3F"/>
    <w:rsid w:val="002C2FD1"/>
    <w:rsid w:val="002C3489"/>
    <w:rsid w:val="002C39CC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166"/>
    <w:rsid w:val="002C52D1"/>
    <w:rsid w:val="002C5353"/>
    <w:rsid w:val="002C56F0"/>
    <w:rsid w:val="002C5BD4"/>
    <w:rsid w:val="002C60D4"/>
    <w:rsid w:val="002C617D"/>
    <w:rsid w:val="002C637D"/>
    <w:rsid w:val="002C6974"/>
    <w:rsid w:val="002C6DA3"/>
    <w:rsid w:val="002C6DDA"/>
    <w:rsid w:val="002C7219"/>
    <w:rsid w:val="002C7335"/>
    <w:rsid w:val="002C7566"/>
    <w:rsid w:val="002C7B45"/>
    <w:rsid w:val="002C7C28"/>
    <w:rsid w:val="002D03E3"/>
    <w:rsid w:val="002D0402"/>
    <w:rsid w:val="002D0B1E"/>
    <w:rsid w:val="002D0C3D"/>
    <w:rsid w:val="002D0F2C"/>
    <w:rsid w:val="002D17B7"/>
    <w:rsid w:val="002D18AD"/>
    <w:rsid w:val="002D1AC5"/>
    <w:rsid w:val="002D24F1"/>
    <w:rsid w:val="002D25F8"/>
    <w:rsid w:val="002D297B"/>
    <w:rsid w:val="002D3262"/>
    <w:rsid w:val="002D37A2"/>
    <w:rsid w:val="002D3E75"/>
    <w:rsid w:val="002D3FA2"/>
    <w:rsid w:val="002D4182"/>
    <w:rsid w:val="002D4223"/>
    <w:rsid w:val="002D424A"/>
    <w:rsid w:val="002D42C7"/>
    <w:rsid w:val="002D44A0"/>
    <w:rsid w:val="002D455F"/>
    <w:rsid w:val="002D487E"/>
    <w:rsid w:val="002D4AA0"/>
    <w:rsid w:val="002D4AB0"/>
    <w:rsid w:val="002D4B13"/>
    <w:rsid w:val="002D5A1D"/>
    <w:rsid w:val="002D5C9B"/>
    <w:rsid w:val="002D5EBA"/>
    <w:rsid w:val="002D6311"/>
    <w:rsid w:val="002D63EA"/>
    <w:rsid w:val="002D675B"/>
    <w:rsid w:val="002D6987"/>
    <w:rsid w:val="002D6B16"/>
    <w:rsid w:val="002D6C5A"/>
    <w:rsid w:val="002D6D9D"/>
    <w:rsid w:val="002D7424"/>
    <w:rsid w:val="002D78FD"/>
    <w:rsid w:val="002E0352"/>
    <w:rsid w:val="002E0388"/>
    <w:rsid w:val="002E046E"/>
    <w:rsid w:val="002E0585"/>
    <w:rsid w:val="002E05F2"/>
    <w:rsid w:val="002E0652"/>
    <w:rsid w:val="002E078F"/>
    <w:rsid w:val="002E0AD5"/>
    <w:rsid w:val="002E0F12"/>
    <w:rsid w:val="002E1135"/>
    <w:rsid w:val="002E134B"/>
    <w:rsid w:val="002E13E9"/>
    <w:rsid w:val="002E15A2"/>
    <w:rsid w:val="002E1A41"/>
    <w:rsid w:val="002E1B03"/>
    <w:rsid w:val="002E1B74"/>
    <w:rsid w:val="002E1D15"/>
    <w:rsid w:val="002E1EFC"/>
    <w:rsid w:val="002E2130"/>
    <w:rsid w:val="002E2148"/>
    <w:rsid w:val="002E2199"/>
    <w:rsid w:val="002E22F2"/>
    <w:rsid w:val="002E238E"/>
    <w:rsid w:val="002E2885"/>
    <w:rsid w:val="002E2BA7"/>
    <w:rsid w:val="002E30C8"/>
    <w:rsid w:val="002E30FD"/>
    <w:rsid w:val="002E3330"/>
    <w:rsid w:val="002E3512"/>
    <w:rsid w:val="002E3586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2F4"/>
    <w:rsid w:val="002E44B9"/>
    <w:rsid w:val="002E45AE"/>
    <w:rsid w:val="002E4700"/>
    <w:rsid w:val="002E4910"/>
    <w:rsid w:val="002E5008"/>
    <w:rsid w:val="002E52EA"/>
    <w:rsid w:val="002E5403"/>
    <w:rsid w:val="002E54C0"/>
    <w:rsid w:val="002E5656"/>
    <w:rsid w:val="002E5852"/>
    <w:rsid w:val="002E5B5B"/>
    <w:rsid w:val="002E5C94"/>
    <w:rsid w:val="002E60D6"/>
    <w:rsid w:val="002E60F2"/>
    <w:rsid w:val="002E6736"/>
    <w:rsid w:val="002E69CD"/>
    <w:rsid w:val="002E6AF6"/>
    <w:rsid w:val="002E6C6F"/>
    <w:rsid w:val="002E6D89"/>
    <w:rsid w:val="002E701A"/>
    <w:rsid w:val="002E7077"/>
    <w:rsid w:val="002E75B1"/>
    <w:rsid w:val="002E77B3"/>
    <w:rsid w:val="002F00F5"/>
    <w:rsid w:val="002F02C3"/>
    <w:rsid w:val="002F0666"/>
    <w:rsid w:val="002F06B9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826"/>
    <w:rsid w:val="002F2D9F"/>
    <w:rsid w:val="002F30FC"/>
    <w:rsid w:val="002F3448"/>
    <w:rsid w:val="002F3682"/>
    <w:rsid w:val="002F3749"/>
    <w:rsid w:val="002F3D2B"/>
    <w:rsid w:val="002F3DA5"/>
    <w:rsid w:val="002F4019"/>
    <w:rsid w:val="002F43EA"/>
    <w:rsid w:val="002F455D"/>
    <w:rsid w:val="002F460E"/>
    <w:rsid w:val="002F46AD"/>
    <w:rsid w:val="002F4A05"/>
    <w:rsid w:val="002F4A51"/>
    <w:rsid w:val="002F4BDF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554"/>
    <w:rsid w:val="002F658A"/>
    <w:rsid w:val="002F6A0F"/>
    <w:rsid w:val="002F6E81"/>
    <w:rsid w:val="002F6FE4"/>
    <w:rsid w:val="002F7078"/>
    <w:rsid w:val="002F707B"/>
    <w:rsid w:val="002F7415"/>
    <w:rsid w:val="002F762E"/>
    <w:rsid w:val="002F7A91"/>
    <w:rsid w:val="002F7C72"/>
    <w:rsid w:val="002F7C88"/>
    <w:rsid w:val="002F7D96"/>
    <w:rsid w:val="00300297"/>
    <w:rsid w:val="00300D80"/>
    <w:rsid w:val="00300E86"/>
    <w:rsid w:val="0030118C"/>
    <w:rsid w:val="0030149B"/>
    <w:rsid w:val="00301792"/>
    <w:rsid w:val="003018B9"/>
    <w:rsid w:val="003018EE"/>
    <w:rsid w:val="00301B36"/>
    <w:rsid w:val="00301B44"/>
    <w:rsid w:val="00301BC7"/>
    <w:rsid w:val="00301EB7"/>
    <w:rsid w:val="00302EA1"/>
    <w:rsid w:val="00303000"/>
    <w:rsid w:val="0030349F"/>
    <w:rsid w:val="003034EA"/>
    <w:rsid w:val="003039EF"/>
    <w:rsid w:val="00303E83"/>
    <w:rsid w:val="00304195"/>
    <w:rsid w:val="003041E9"/>
    <w:rsid w:val="003047F0"/>
    <w:rsid w:val="003049B3"/>
    <w:rsid w:val="00304AC1"/>
    <w:rsid w:val="00304E37"/>
    <w:rsid w:val="00304E89"/>
    <w:rsid w:val="0030500E"/>
    <w:rsid w:val="003050E2"/>
    <w:rsid w:val="003051C5"/>
    <w:rsid w:val="00305379"/>
    <w:rsid w:val="00305400"/>
    <w:rsid w:val="003057E0"/>
    <w:rsid w:val="003058A9"/>
    <w:rsid w:val="00305EC9"/>
    <w:rsid w:val="0030632D"/>
    <w:rsid w:val="00306386"/>
    <w:rsid w:val="00306ACE"/>
    <w:rsid w:val="00306C36"/>
    <w:rsid w:val="00306C9C"/>
    <w:rsid w:val="00306DF3"/>
    <w:rsid w:val="00306E3A"/>
    <w:rsid w:val="0030721B"/>
    <w:rsid w:val="00307448"/>
    <w:rsid w:val="00307682"/>
    <w:rsid w:val="003077AD"/>
    <w:rsid w:val="0030783E"/>
    <w:rsid w:val="00310207"/>
    <w:rsid w:val="003102B3"/>
    <w:rsid w:val="00310859"/>
    <w:rsid w:val="003109BB"/>
    <w:rsid w:val="003109E2"/>
    <w:rsid w:val="00310B25"/>
    <w:rsid w:val="00310B71"/>
    <w:rsid w:val="00310E10"/>
    <w:rsid w:val="0031162B"/>
    <w:rsid w:val="00311637"/>
    <w:rsid w:val="00311B00"/>
    <w:rsid w:val="00311F2E"/>
    <w:rsid w:val="00312244"/>
    <w:rsid w:val="003123AC"/>
    <w:rsid w:val="003123CB"/>
    <w:rsid w:val="003123CD"/>
    <w:rsid w:val="003127F1"/>
    <w:rsid w:val="00312803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CBC"/>
    <w:rsid w:val="00314EE8"/>
    <w:rsid w:val="00314F30"/>
    <w:rsid w:val="00315131"/>
    <w:rsid w:val="00315150"/>
    <w:rsid w:val="00315197"/>
    <w:rsid w:val="0031532B"/>
    <w:rsid w:val="003154D9"/>
    <w:rsid w:val="0031561C"/>
    <w:rsid w:val="00315786"/>
    <w:rsid w:val="00315C22"/>
    <w:rsid w:val="00315DAC"/>
    <w:rsid w:val="00316020"/>
    <w:rsid w:val="0031602F"/>
    <w:rsid w:val="00316174"/>
    <w:rsid w:val="003164B0"/>
    <w:rsid w:val="00316EAE"/>
    <w:rsid w:val="00316F35"/>
    <w:rsid w:val="0031730B"/>
    <w:rsid w:val="00317421"/>
    <w:rsid w:val="00317483"/>
    <w:rsid w:val="003175A5"/>
    <w:rsid w:val="003176E2"/>
    <w:rsid w:val="00317DA6"/>
    <w:rsid w:val="00317DF1"/>
    <w:rsid w:val="003207E9"/>
    <w:rsid w:val="00320C3B"/>
    <w:rsid w:val="0032103C"/>
    <w:rsid w:val="00321046"/>
    <w:rsid w:val="00321097"/>
    <w:rsid w:val="003213F9"/>
    <w:rsid w:val="0032144B"/>
    <w:rsid w:val="00321494"/>
    <w:rsid w:val="003214E5"/>
    <w:rsid w:val="00321569"/>
    <w:rsid w:val="003219E2"/>
    <w:rsid w:val="00321CC8"/>
    <w:rsid w:val="00321DA2"/>
    <w:rsid w:val="00321EB8"/>
    <w:rsid w:val="00321F85"/>
    <w:rsid w:val="00322214"/>
    <w:rsid w:val="003224BD"/>
    <w:rsid w:val="003224BE"/>
    <w:rsid w:val="00322565"/>
    <w:rsid w:val="00322869"/>
    <w:rsid w:val="003229CF"/>
    <w:rsid w:val="00322A66"/>
    <w:rsid w:val="00322ADA"/>
    <w:rsid w:val="00322D40"/>
    <w:rsid w:val="00322DFC"/>
    <w:rsid w:val="003230B0"/>
    <w:rsid w:val="0032351A"/>
    <w:rsid w:val="0032372D"/>
    <w:rsid w:val="0032373A"/>
    <w:rsid w:val="003239F5"/>
    <w:rsid w:val="00323EF4"/>
    <w:rsid w:val="0032468C"/>
    <w:rsid w:val="00324768"/>
    <w:rsid w:val="003247CE"/>
    <w:rsid w:val="00324F77"/>
    <w:rsid w:val="003254B2"/>
    <w:rsid w:val="00325A8A"/>
    <w:rsid w:val="00325DA7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651"/>
    <w:rsid w:val="003318EA"/>
    <w:rsid w:val="00331A85"/>
    <w:rsid w:val="00331AC5"/>
    <w:rsid w:val="00331B67"/>
    <w:rsid w:val="00331DFD"/>
    <w:rsid w:val="00332193"/>
    <w:rsid w:val="003321CD"/>
    <w:rsid w:val="003329C7"/>
    <w:rsid w:val="00332AEF"/>
    <w:rsid w:val="00332D69"/>
    <w:rsid w:val="00333420"/>
    <w:rsid w:val="00333479"/>
    <w:rsid w:val="003339C4"/>
    <w:rsid w:val="00333D3B"/>
    <w:rsid w:val="0033418E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29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E8F"/>
    <w:rsid w:val="00336F07"/>
    <w:rsid w:val="00336FAE"/>
    <w:rsid w:val="0033702C"/>
    <w:rsid w:val="00337254"/>
    <w:rsid w:val="00337661"/>
    <w:rsid w:val="0033782B"/>
    <w:rsid w:val="00337AE5"/>
    <w:rsid w:val="00337D3E"/>
    <w:rsid w:val="0034001A"/>
    <w:rsid w:val="003402C5"/>
    <w:rsid w:val="003403A7"/>
    <w:rsid w:val="00340E78"/>
    <w:rsid w:val="00341502"/>
    <w:rsid w:val="003418EA"/>
    <w:rsid w:val="00341A12"/>
    <w:rsid w:val="00341CA1"/>
    <w:rsid w:val="00341CBD"/>
    <w:rsid w:val="00342161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2"/>
    <w:rsid w:val="0034569F"/>
    <w:rsid w:val="003457B0"/>
    <w:rsid w:val="00345A30"/>
    <w:rsid w:val="00346040"/>
    <w:rsid w:val="003460C5"/>
    <w:rsid w:val="003466CA"/>
    <w:rsid w:val="00346700"/>
    <w:rsid w:val="00346921"/>
    <w:rsid w:val="003469B6"/>
    <w:rsid w:val="00346A7C"/>
    <w:rsid w:val="00346AE9"/>
    <w:rsid w:val="00346CFA"/>
    <w:rsid w:val="00346DF1"/>
    <w:rsid w:val="0034712D"/>
    <w:rsid w:val="0034726E"/>
    <w:rsid w:val="00347DC8"/>
    <w:rsid w:val="00347E1F"/>
    <w:rsid w:val="00347E8C"/>
    <w:rsid w:val="00347ECD"/>
    <w:rsid w:val="00347FE1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E1A"/>
    <w:rsid w:val="00351F1E"/>
    <w:rsid w:val="00351FE3"/>
    <w:rsid w:val="00352144"/>
    <w:rsid w:val="003524C5"/>
    <w:rsid w:val="00352A58"/>
    <w:rsid w:val="00352B64"/>
    <w:rsid w:val="00352C13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604A"/>
    <w:rsid w:val="00356487"/>
    <w:rsid w:val="00356D14"/>
    <w:rsid w:val="0035713F"/>
    <w:rsid w:val="00357200"/>
    <w:rsid w:val="0035734F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4CC"/>
    <w:rsid w:val="00361C4F"/>
    <w:rsid w:val="00361F94"/>
    <w:rsid w:val="003621B2"/>
    <w:rsid w:val="0036249D"/>
    <w:rsid w:val="00362565"/>
    <w:rsid w:val="003625C3"/>
    <w:rsid w:val="003628E1"/>
    <w:rsid w:val="00362925"/>
    <w:rsid w:val="00362A2E"/>
    <w:rsid w:val="003631BC"/>
    <w:rsid w:val="003634F4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8F7"/>
    <w:rsid w:val="00365CB0"/>
    <w:rsid w:val="00365DB8"/>
    <w:rsid w:val="00365E86"/>
    <w:rsid w:val="00365FA2"/>
    <w:rsid w:val="00365FB2"/>
    <w:rsid w:val="00366010"/>
    <w:rsid w:val="0036621F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59C"/>
    <w:rsid w:val="0037029D"/>
    <w:rsid w:val="00370650"/>
    <w:rsid w:val="00370800"/>
    <w:rsid w:val="00370884"/>
    <w:rsid w:val="00370959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51"/>
    <w:rsid w:val="00372EB3"/>
    <w:rsid w:val="0037307F"/>
    <w:rsid w:val="00374235"/>
    <w:rsid w:val="00374EDE"/>
    <w:rsid w:val="00374F12"/>
    <w:rsid w:val="00374FF1"/>
    <w:rsid w:val="003753C4"/>
    <w:rsid w:val="00375839"/>
    <w:rsid w:val="00375E21"/>
    <w:rsid w:val="00375E24"/>
    <w:rsid w:val="0037617B"/>
    <w:rsid w:val="003763F0"/>
    <w:rsid w:val="00376598"/>
    <w:rsid w:val="0037694D"/>
    <w:rsid w:val="00376A13"/>
    <w:rsid w:val="00376A78"/>
    <w:rsid w:val="00376CD0"/>
    <w:rsid w:val="003774E5"/>
    <w:rsid w:val="0037762D"/>
    <w:rsid w:val="0037773C"/>
    <w:rsid w:val="003777DB"/>
    <w:rsid w:val="003778B6"/>
    <w:rsid w:val="00377B1F"/>
    <w:rsid w:val="00377B45"/>
    <w:rsid w:val="00377C70"/>
    <w:rsid w:val="00377CED"/>
    <w:rsid w:val="00380044"/>
    <w:rsid w:val="00380305"/>
    <w:rsid w:val="003803C7"/>
    <w:rsid w:val="0038049D"/>
    <w:rsid w:val="00380509"/>
    <w:rsid w:val="00380541"/>
    <w:rsid w:val="0038085A"/>
    <w:rsid w:val="0038123E"/>
    <w:rsid w:val="0038193E"/>
    <w:rsid w:val="00382473"/>
    <w:rsid w:val="003824B4"/>
    <w:rsid w:val="0038264B"/>
    <w:rsid w:val="003829BB"/>
    <w:rsid w:val="003829E1"/>
    <w:rsid w:val="00382C1E"/>
    <w:rsid w:val="00382D97"/>
    <w:rsid w:val="00382EBA"/>
    <w:rsid w:val="00382F16"/>
    <w:rsid w:val="003830B7"/>
    <w:rsid w:val="003830B8"/>
    <w:rsid w:val="00383171"/>
    <w:rsid w:val="003839A0"/>
    <w:rsid w:val="00383B8D"/>
    <w:rsid w:val="00383C6C"/>
    <w:rsid w:val="00383DAD"/>
    <w:rsid w:val="00384310"/>
    <w:rsid w:val="00384446"/>
    <w:rsid w:val="0038477D"/>
    <w:rsid w:val="00384808"/>
    <w:rsid w:val="00384BBE"/>
    <w:rsid w:val="00384C77"/>
    <w:rsid w:val="00384E12"/>
    <w:rsid w:val="00384F0C"/>
    <w:rsid w:val="00384F6F"/>
    <w:rsid w:val="00385141"/>
    <w:rsid w:val="003852EC"/>
    <w:rsid w:val="00385FB4"/>
    <w:rsid w:val="0038602B"/>
    <w:rsid w:val="00386049"/>
    <w:rsid w:val="00386309"/>
    <w:rsid w:val="00386360"/>
    <w:rsid w:val="00386528"/>
    <w:rsid w:val="0038652D"/>
    <w:rsid w:val="0038664F"/>
    <w:rsid w:val="00386C4C"/>
    <w:rsid w:val="00386F57"/>
    <w:rsid w:val="00386FA4"/>
    <w:rsid w:val="00387084"/>
    <w:rsid w:val="00387373"/>
    <w:rsid w:val="003875EF"/>
    <w:rsid w:val="00387ADB"/>
    <w:rsid w:val="00387C75"/>
    <w:rsid w:val="00387CDD"/>
    <w:rsid w:val="00387F38"/>
    <w:rsid w:val="00387FEB"/>
    <w:rsid w:val="00390102"/>
    <w:rsid w:val="00390B2C"/>
    <w:rsid w:val="00390E78"/>
    <w:rsid w:val="00390E93"/>
    <w:rsid w:val="00390EEF"/>
    <w:rsid w:val="003913F0"/>
    <w:rsid w:val="0039141F"/>
    <w:rsid w:val="00391C32"/>
    <w:rsid w:val="00391C91"/>
    <w:rsid w:val="00391D4A"/>
    <w:rsid w:val="00391DC3"/>
    <w:rsid w:val="00392151"/>
    <w:rsid w:val="00392269"/>
    <w:rsid w:val="0039241E"/>
    <w:rsid w:val="003924A0"/>
    <w:rsid w:val="00392F3C"/>
    <w:rsid w:val="00393064"/>
    <w:rsid w:val="00393184"/>
    <w:rsid w:val="003931BE"/>
    <w:rsid w:val="00393722"/>
    <w:rsid w:val="00393DFA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A9B"/>
    <w:rsid w:val="00396B0A"/>
    <w:rsid w:val="00396B71"/>
    <w:rsid w:val="00396CF5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2F41"/>
    <w:rsid w:val="003A31EB"/>
    <w:rsid w:val="003A32C8"/>
    <w:rsid w:val="003A3374"/>
    <w:rsid w:val="003A3489"/>
    <w:rsid w:val="003A376B"/>
    <w:rsid w:val="003A3829"/>
    <w:rsid w:val="003A3C61"/>
    <w:rsid w:val="003A3CB1"/>
    <w:rsid w:val="003A4737"/>
    <w:rsid w:val="003A47DA"/>
    <w:rsid w:val="003A4892"/>
    <w:rsid w:val="003A4C08"/>
    <w:rsid w:val="003A4C54"/>
    <w:rsid w:val="003A4C84"/>
    <w:rsid w:val="003A507D"/>
    <w:rsid w:val="003A5685"/>
    <w:rsid w:val="003A57B0"/>
    <w:rsid w:val="003A5889"/>
    <w:rsid w:val="003A5CCC"/>
    <w:rsid w:val="003A5E99"/>
    <w:rsid w:val="003A6163"/>
    <w:rsid w:val="003A65D7"/>
    <w:rsid w:val="003A66D7"/>
    <w:rsid w:val="003A676E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2449"/>
    <w:rsid w:val="003B2726"/>
    <w:rsid w:val="003B29D5"/>
    <w:rsid w:val="003B2EC3"/>
    <w:rsid w:val="003B32FC"/>
    <w:rsid w:val="003B34DF"/>
    <w:rsid w:val="003B35C1"/>
    <w:rsid w:val="003B369E"/>
    <w:rsid w:val="003B397F"/>
    <w:rsid w:val="003B3E56"/>
    <w:rsid w:val="003B40C5"/>
    <w:rsid w:val="003B40E4"/>
    <w:rsid w:val="003B41F8"/>
    <w:rsid w:val="003B42A7"/>
    <w:rsid w:val="003B447B"/>
    <w:rsid w:val="003B45BF"/>
    <w:rsid w:val="003B4771"/>
    <w:rsid w:val="003B492E"/>
    <w:rsid w:val="003B4A71"/>
    <w:rsid w:val="003B4C8B"/>
    <w:rsid w:val="003B4D08"/>
    <w:rsid w:val="003B4E0B"/>
    <w:rsid w:val="003B4E4E"/>
    <w:rsid w:val="003B511B"/>
    <w:rsid w:val="003B53DE"/>
    <w:rsid w:val="003B5CF2"/>
    <w:rsid w:val="003B611E"/>
    <w:rsid w:val="003B6683"/>
    <w:rsid w:val="003B6FB0"/>
    <w:rsid w:val="003B701A"/>
    <w:rsid w:val="003B7061"/>
    <w:rsid w:val="003B708B"/>
    <w:rsid w:val="003B73BA"/>
    <w:rsid w:val="003B79EB"/>
    <w:rsid w:val="003B7B4B"/>
    <w:rsid w:val="003B7BE7"/>
    <w:rsid w:val="003B7DEE"/>
    <w:rsid w:val="003B7ECD"/>
    <w:rsid w:val="003B7F3F"/>
    <w:rsid w:val="003B7FA5"/>
    <w:rsid w:val="003C048E"/>
    <w:rsid w:val="003C05BE"/>
    <w:rsid w:val="003C05E9"/>
    <w:rsid w:val="003C0607"/>
    <w:rsid w:val="003C0640"/>
    <w:rsid w:val="003C071E"/>
    <w:rsid w:val="003C0813"/>
    <w:rsid w:val="003C088A"/>
    <w:rsid w:val="003C0A86"/>
    <w:rsid w:val="003C0B54"/>
    <w:rsid w:val="003C0C1C"/>
    <w:rsid w:val="003C10C8"/>
    <w:rsid w:val="003C15FA"/>
    <w:rsid w:val="003C1AAD"/>
    <w:rsid w:val="003C1CF0"/>
    <w:rsid w:val="003C1CF9"/>
    <w:rsid w:val="003C1D04"/>
    <w:rsid w:val="003C1D6F"/>
    <w:rsid w:val="003C21F3"/>
    <w:rsid w:val="003C2368"/>
    <w:rsid w:val="003C264D"/>
    <w:rsid w:val="003C2734"/>
    <w:rsid w:val="003C27FB"/>
    <w:rsid w:val="003C287F"/>
    <w:rsid w:val="003C2CB4"/>
    <w:rsid w:val="003C30E5"/>
    <w:rsid w:val="003C3419"/>
    <w:rsid w:val="003C3712"/>
    <w:rsid w:val="003C3B4D"/>
    <w:rsid w:val="003C403D"/>
    <w:rsid w:val="003C4157"/>
    <w:rsid w:val="003C43BC"/>
    <w:rsid w:val="003C4AA0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27"/>
    <w:rsid w:val="003C6200"/>
    <w:rsid w:val="003C641C"/>
    <w:rsid w:val="003C646E"/>
    <w:rsid w:val="003C67C7"/>
    <w:rsid w:val="003C681F"/>
    <w:rsid w:val="003C7241"/>
    <w:rsid w:val="003C72E3"/>
    <w:rsid w:val="003C766D"/>
    <w:rsid w:val="003C7705"/>
    <w:rsid w:val="003C7A47"/>
    <w:rsid w:val="003C7ABF"/>
    <w:rsid w:val="003C7BC8"/>
    <w:rsid w:val="003C7C8C"/>
    <w:rsid w:val="003C7E34"/>
    <w:rsid w:val="003D09AF"/>
    <w:rsid w:val="003D0F59"/>
    <w:rsid w:val="003D0F80"/>
    <w:rsid w:val="003D11E4"/>
    <w:rsid w:val="003D1231"/>
    <w:rsid w:val="003D12F4"/>
    <w:rsid w:val="003D13F4"/>
    <w:rsid w:val="003D163F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7B2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A1B"/>
    <w:rsid w:val="003D6A42"/>
    <w:rsid w:val="003D6BDD"/>
    <w:rsid w:val="003D766C"/>
    <w:rsid w:val="003D7F29"/>
    <w:rsid w:val="003E0050"/>
    <w:rsid w:val="003E0241"/>
    <w:rsid w:val="003E0311"/>
    <w:rsid w:val="003E0641"/>
    <w:rsid w:val="003E08D6"/>
    <w:rsid w:val="003E0E5F"/>
    <w:rsid w:val="003E11AF"/>
    <w:rsid w:val="003E1328"/>
    <w:rsid w:val="003E1875"/>
    <w:rsid w:val="003E1BA9"/>
    <w:rsid w:val="003E1F75"/>
    <w:rsid w:val="003E2053"/>
    <w:rsid w:val="003E24CD"/>
    <w:rsid w:val="003E2562"/>
    <w:rsid w:val="003E292F"/>
    <w:rsid w:val="003E2EDA"/>
    <w:rsid w:val="003E3153"/>
    <w:rsid w:val="003E3284"/>
    <w:rsid w:val="003E3346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C85"/>
    <w:rsid w:val="003E6E51"/>
    <w:rsid w:val="003E6EA6"/>
    <w:rsid w:val="003E6F73"/>
    <w:rsid w:val="003E7167"/>
    <w:rsid w:val="003E7652"/>
    <w:rsid w:val="003E78A4"/>
    <w:rsid w:val="003E7CF7"/>
    <w:rsid w:val="003F0146"/>
    <w:rsid w:val="003F0204"/>
    <w:rsid w:val="003F0975"/>
    <w:rsid w:val="003F0BDB"/>
    <w:rsid w:val="003F1171"/>
    <w:rsid w:val="003F13D4"/>
    <w:rsid w:val="003F1570"/>
    <w:rsid w:val="003F17A8"/>
    <w:rsid w:val="003F1DB9"/>
    <w:rsid w:val="003F1E92"/>
    <w:rsid w:val="003F1EBF"/>
    <w:rsid w:val="003F1F6C"/>
    <w:rsid w:val="003F2560"/>
    <w:rsid w:val="003F275A"/>
    <w:rsid w:val="003F2773"/>
    <w:rsid w:val="003F27BB"/>
    <w:rsid w:val="003F27EE"/>
    <w:rsid w:val="003F2B6F"/>
    <w:rsid w:val="003F2E6B"/>
    <w:rsid w:val="003F30E9"/>
    <w:rsid w:val="003F32E9"/>
    <w:rsid w:val="003F33F6"/>
    <w:rsid w:val="003F38EC"/>
    <w:rsid w:val="003F38ED"/>
    <w:rsid w:val="003F3E4F"/>
    <w:rsid w:val="003F3F55"/>
    <w:rsid w:val="003F3FE9"/>
    <w:rsid w:val="003F4022"/>
    <w:rsid w:val="003F46C7"/>
    <w:rsid w:val="003F4876"/>
    <w:rsid w:val="003F4AAF"/>
    <w:rsid w:val="003F4B16"/>
    <w:rsid w:val="003F51E8"/>
    <w:rsid w:val="003F54C5"/>
    <w:rsid w:val="003F5633"/>
    <w:rsid w:val="003F5A03"/>
    <w:rsid w:val="003F5BA0"/>
    <w:rsid w:val="003F5CEB"/>
    <w:rsid w:val="003F5ED7"/>
    <w:rsid w:val="003F5F1C"/>
    <w:rsid w:val="003F5F82"/>
    <w:rsid w:val="003F61C8"/>
    <w:rsid w:val="003F659B"/>
    <w:rsid w:val="003F6F41"/>
    <w:rsid w:val="003F76E4"/>
    <w:rsid w:val="003F7B73"/>
    <w:rsid w:val="003F7D0A"/>
    <w:rsid w:val="003F7DD0"/>
    <w:rsid w:val="003F7F39"/>
    <w:rsid w:val="004003F4"/>
    <w:rsid w:val="00400503"/>
    <w:rsid w:val="004008CE"/>
    <w:rsid w:val="00400AA8"/>
    <w:rsid w:val="00400E78"/>
    <w:rsid w:val="0040102A"/>
    <w:rsid w:val="0040126D"/>
    <w:rsid w:val="00401523"/>
    <w:rsid w:val="004015AE"/>
    <w:rsid w:val="0040192A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2DE"/>
    <w:rsid w:val="00404519"/>
    <w:rsid w:val="00404524"/>
    <w:rsid w:val="004047BA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70FD"/>
    <w:rsid w:val="004071F3"/>
    <w:rsid w:val="0040727F"/>
    <w:rsid w:val="0040787E"/>
    <w:rsid w:val="00407BED"/>
    <w:rsid w:val="00407DBF"/>
    <w:rsid w:val="00407FB2"/>
    <w:rsid w:val="004104FF"/>
    <w:rsid w:val="00410523"/>
    <w:rsid w:val="004108BC"/>
    <w:rsid w:val="00410E02"/>
    <w:rsid w:val="00410E09"/>
    <w:rsid w:val="00410F69"/>
    <w:rsid w:val="00410FF3"/>
    <w:rsid w:val="00411408"/>
    <w:rsid w:val="00411454"/>
    <w:rsid w:val="004114E0"/>
    <w:rsid w:val="0041190C"/>
    <w:rsid w:val="00411A6D"/>
    <w:rsid w:val="00411AED"/>
    <w:rsid w:val="004120BB"/>
    <w:rsid w:val="004123E1"/>
    <w:rsid w:val="004125DA"/>
    <w:rsid w:val="00412C81"/>
    <w:rsid w:val="00412CC6"/>
    <w:rsid w:val="00413202"/>
    <w:rsid w:val="00413AD9"/>
    <w:rsid w:val="00413EDB"/>
    <w:rsid w:val="00414405"/>
    <w:rsid w:val="0041458A"/>
    <w:rsid w:val="00414618"/>
    <w:rsid w:val="00414851"/>
    <w:rsid w:val="00414859"/>
    <w:rsid w:val="00414CAB"/>
    <w:rsid w:val="00415049"/>
    <w:rsid w:val="004156FC"/>
    <w:rsid w:val="00415A93"/>
    <w:rsid w:val="00415B63"/>
    <w:rsid w:val="00415D70"/>
    <w:rsid w:val="0041665F"/>
    <w:rsid w:val="0041673F"/>
    <w:rsid w:val="00416784"/>
    <w:rsid w:val="00416A3C"/>
    <w:rsid w:val="0041776E"/>
    <w:rsid w:val="00417C2A"/>
    <w:rsid w:val="00417C77"/>
    <w:rsid w:val="00417E8D"/>
    <w:rsid w:val="00417ED3"/>
    <w:rsid w:val="00417FBC"/>
    <w:rsid w:val="004202B9"/>
    <w:rsid w:val="0042090C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97E"/>
    <w:rsid w:val="00423BEF"/>
    <w:rsid w:val="00424259"/>
    <w:rsid w:val="00424320"/>
    <w:rsid w:val="004243A0"/>
    <w:rsid w:val="00424719"/>
    <w:rsid w:val="00424A5E"/>
    <w:rsid w:val="00424DBA"/>
    <w:rsid w:val="00424E4E"/>
    <w:rsid w:val="00424F13"/>
    <w:rsid w:val="00424F5C"/>
    <w:rsid w:val="00425013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64B"/>
    <w:rsid w:val="0042694D"/>
    <w:rsid w:val="00426C7D"/>
    <w:rsid w:val="004273A2"/>
    <w:rsid w:val="00427537"/>
    <w:rsid w:val="00427AFA"/>
    <w:rsid w:val="00427B2F"/>
    <w:rsid w:val="00427D84"/>
    <w:rsid w:val="00427EA2"/>
    <w:rsid w:val="00430162"/>
    <w:rsid w:val="00430464"/>
    <w:rsid w:val="0043046C"/>
    <w:rsid w:val="00430CFB"/>
    <w:rsid w:val="00430DFE"/>
    <w:rsid w:val="00431093"/>
    <w:rsid w:val="00431672"/>
    <w:rsid w:val="004319B3"/>
    <w:rsid w:val="004319D4"/>
    <w:rsid w:val="00431ABC"/>
    <w:rsid w:val="00431C6B"/>
    <w:rsid w:val="00432178"/>
    <w:rsid w:val="00432A86"/>
    <w:rsid w:val="00432E0F"/>
    <w:rsid w:val="00432E37"/>
    <w:rsid w:val="00433237"/>
    <w:rsid w:val="0043329D"/>
    <w:rsid w:val="004332A8"/>
    <w:rsid w:val="004336A0"/>
    <w:rsid w:val="004337D2"/>
    <w:rsid w:val="00433A85"/>
    <w:rsid w:val="00433CEA"/>
    <w:rsid w:val="00433D80"/>
    <w:rsid w:val="00433E2D"/>
    <w:rsid w:val="00433F23"/>
    <w:rsid w:val="004341F7"/>
    <w:rsid w:val="004342D4"/>
    <w:rsid w:val="004342E4"/>
    <w:rsid w:val="00434693"/>
    <w:rsid w:val="00434741"/>
    <w:rsid w:val="00434C77"/>
    <w:rsid w:val="00435099"/>
    <w:rsid w:val="004353E2"/>
    <w:rsid w:val="0043546C"/>
    <w:rsid w:val="00435477"/>
    <w:rsid w:val="00435DB6"/>
    <w:rsid w:val="00436019"/>
    <w:rsid w:val="00436139"/>
    <w:rsid w:val="00436185"/>
    <w:rsid w:val="004361BF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24D6"/>
    <w:rsid w:val="0044304A"/>
    <w:rsid w:val="00443157"/>
    <w:rsid w:val="00443E14"/>
    <w:rsid w:val="004441A8"/>
    <w:rsid w:val="004443C8"/>
    <w:rsid w:val="0044454C"/>
    <w:rsid w:val="00444592"/>
    <w:rsid w:val="00444A7B"/>
    <w:rsid w:val="00444A8A"/>
    <w:rsid w:val="00445118"/>
    <w:rsid w:val="0044573D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6DDD"/>
    <w:rsid w:val="00447137"/>
    <w:rsid w:val="004473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755"/>
    <w:rsid w:val="0045085F"/>
    <w:rsid w:val="00450CE4"/>
    <w:rsid w:val="00450D59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A4F"/>
    <w:rsid w:val="00453CC7"/>
    <w:rsid w:val="00454018"/>
    <w:rsid w:val="004545E0"/>
    <w:rsid w:val="004546F7"/>
    <w:rsid w:val="00454B6F"/>
    <w:rsid w:val="00454C5C"/>
    <w:rsid w:val="00454D71"/>
    <w:rsid w:val="00455021"/>
    <w:rsid w:val="004550E3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BCD"/>
    <w:rsid w:val="00457C2A"/>
    <w:rsid w:val="00457DB6"/>
    <w:rsid w:val="00461077"/>
    <w:rsid w:val="004611DD"/>
    <w:rsid w:val="004611E1"/>
    <w:rsid w:val="004612E3"/>
    <w:rsid w:val="004614E9"/>
    <w:rsid w:val="0046165E"/>
    <w:rsid w:val="0046166D"/>
    <w:rsid w:val="004618BC"/>
    <w:rsid w:val="00461B30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731"/>
    <w:rsid w:val="00463974"/>
    <w:rsid w:val="00463A2C"/>
    <w:rsid w:val="00463A9B"/>
    <w:rsid w:val="00463D10"/>
    <w:rsid w:val="0046431A"/>
    <w:rsid w:val="0046448E"/>
    <w:rsid w:val="00464D96"/>
    <w:rsid w:val="00464E34"/>
    <w:rsid w:val="00464E9F"/>
    <w:rsid w:val="004651AE"/>
    <w:rsid w:val="0046574F"/>
    <w:rsid w:val="00465793"/>
    <w:rsid w:val="00465A4B"/>
    <w:rsid w:val="00465B90"/>
    <w:rsid w:val="00465C54"/>
    <w:rsid w:val="00465D65"/>
    <w:rsid w:val="00465D77"/>
    <w:rsid w:val="0046662D"/>
    <w:rsid w:val="00466712"/>
    <w:rsid w:val="0046691E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2081"/>
    <w:rsid w:val="004723D2"/>
    <w:rsid w:val="0047246F"/>
    <w:rsid w:val="004727D5"/>
    <w:rsid w:val="00472877"/>
    <w:rsid w:val="004728EC"/>
    <w:rsid w:val="00472987"/>
    <w:rsid w:val="00472E4D"/>
    <w:rsid w:val="00473326"/>
    <w:rsid w:val="004736E8"/>
    <w:rsid w:val="004736F8"/>
    <w:rsid w:val="004737B3"/>
    <w:rsid w:val="00473974"/>
    <w:rsid w:val="00473B39"/>
    <w:rsid w:val="00473D4D"/>
    <w:rsid w:val="00473D8A"/>
    <w:rsid w:val="00473FF6"/>
    <w:rsid w:val="00474143"/>
    <w:rsid w:val="00474316"/>
    <w:rsid w:val="00474415"/>
    <w:rsid w:val="0047465B"/>
    <w:rsid w:val="004747BB"/>
    <w:rsid w:val="00474E6F"/>
    <w:rsid w:val="00474E8B"/>
    <w:rsid w:val="00475B0F"/>
    <w:rsid w:val="00475F31"/>
    <w:rsid w:val="004763A4"/>
    <w:rsid w:val="00476425"/>
    <w:rsid w:val="004764A2"/>
    <w:rsid w:val="00476BF0"/>
    <w:rsid w:val="00476D10"/>
    <w:rsid w:val="004770F3"/>
    <w:rsid w:val="004770FC"/>
    <w:rsid w:val="00477105"/>
    <w:rsid w:val="0047735A"/>
    <w:rsid w:val="004775E0"/>
    <w:rsid w:val="004776D6"/>
    <w:rsid w:val="004777BA"/>
    <w:rsid w:val="004777C4"/>
    <w:rsid w:val="004778E2"/>
    <w:rsid w:val="0047790B"/>
    <w:rsid w:val="00477D5C"/>
    <w:rsid w:val="00477DA4"/>
    <w:rsid w:val="00477DBC"/>
    <w:rsid w:val="004801A6"/>
    <w:rsid w:val="00480C0D"/>
    <w:rsid w:val="00480D2A"/>
    <w:rsid w:val="00480E67"/>
    <w:rsid w:val="00481370"/>
    <w:rsid w:val="00481390"/>
    <w:rsid w:val="0048141F"/>
    <w:rsid w:val="00481617"/>
    <w:rsid w:val="004817A7"/>
    <w:rsid w:val="004819D9"/>
    <w:rsid w:val="00482244"/>
    <w:rsid w:val="004822BE"/>
    <w:rsid w:val="00482619"/>
    <w:rsid w:val="00482865"/>
    <w:rsid w:val="00482F8A"/>
    <w:rsid w:val="00482FF7"/>
    <w:rsid w:val="00483020"/>
    <w:rsid w:val="004830DE"/>
    <w:rsid w:val="0048342D"/>
    <w:rsid w:val="004834F8"/>
    <w:rsid w:val="00483511"/>
    <w:rsid w:val="00483A4C"/>
    <w:rsid w:val="00483DFB"/>
    <w:rsid w:val="00484395"/>
    <w:rsid w:val="004846B4"/>
    <w:rsid w:val="00484759"/>
    <w:rsid w:val="00484C9D"/>
    <w:rsid w:val="00484CA9"/>
    <w:rsid w:val="00484D88"/>
    <w:rsid w:val="0048519E"/>
    <w:rsid w:val="004851A3"/>
    <w:rsid w:val="0048528C"/>
    <w:rsid w:val="0048535D"/>
    <w:rsid w:val="0048547F"/>
    <w:rsid w:val="00485CC7"/>
    <w:rsid w:val="00486097"/>
    <w:rsid w:val="004861D5"/>
    <w:rsid w:val="004863EC"/>
    <w:rsid w:val="004864B1"/>
    <w:rsid w:val="004864D0"/>
    <w:rsid w:val="004866DD"/>
    <w:rsid w:val="00486B75"/>
    <w:rsid w:val="00486DDB"/>
    <w:rsid w:val="00487072"/>
    <w:rsid w:val="0048708B"/>
    <w:rsid w:val="00487815"/>
    <w:rsid w:val="00487B9C"/>
    <w:rsid w:val="00487C23"/>
    <w:rsid w:val="00487C4D"/>
    <w:rsid w:val="00487DE6"/>
    <w:rsid w:val="004906E2"/>
    <w:rsid w:val="00490847"/>
    <w:rsid w:val="004910B0"/>
    <w:rsid w:val="00491419"/>
    <w:rsid w:val="00491576"/>
    <w:rsid w:val="00491D20"/>
    <w:rsid w:val="00491E14"/>
    <w:rsid w:val="00491E37"/>
    <w:rsid w:val="00491F6F"/>
    <w:rsid w:val="00492018"/>
    <w:rsid w:val="0049214C"/>
    <w:rsid w:val="004921E0"/>
    <w:rsid w:val="00492288"/>
    <w:rsid w:val="00492362"/>
    <w:rsid w:val="0049246F"/>
    <w:rsid w:val="0049256E"/>
    <w:rsid w:val="00492C16"/>
    <w:rsid w:val="00492E23"/>
    <w:rsid w:val="0049329B"/>
    <w:rsid w:val="00493524"/>
    <w:rsid w:val="00493576"/>
    <w:rsid w:val="00493B35"/>
    <w:rsid w:val="00493D41"/>
    <w:rsid w:val="00493E1F"/>
    <w:rsid w:val="0049403D"/>
    <w:rsid w:val="0049411E"/>
    <w:rsid w:val="00494585"/>
    <w:rsid w:val="004946DA"/>
    <w:rsid w:val="00494FB0"/>
    <w:rsid w:val="0049583F"/>
    <w:rsid w:val="00495893"/>
    <w:rsid w:val="00495D93"/>
    <w:rsid w:val="00495F63"/>
    <w:rsid w:val="00496076"/>
    <w:rsid w:val="00496715"/>
    <w:rsid w:val="004968F6"/>
    <w:rsid w:val="004969AE"/>
    <w:rsid w:val="00496ABC"/>
    <w:rsid w:val="00496B99"/>
    <w:rsid w:val="00496BD5"/>
    <w:rsid w:val="00496D61"/>
    <w:rsid w:val="004970EB"/>
    <w:rsid w:val="0049737A"/>
    <w:rsid w:val="004973E5"/>
    <w:rsid w:val="00497635"/>
    <w:rsid w:val="00497A54"/>
    <w:rsid w:val="00497D61"/>
    <w:rsid w:val="00497EA2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3025"/>
    <w:rsid w:val="004A328D"/>
    <w:rsid w:val="004A32E9"/>
    <w:rsid w:val="004A3614"/>
    <w:rsid w:val="004A3921"/>
    <w:rsid w:val="004A39C0"/>
    <w:rsid w:val="004A3D0E"/>
    <w:rsid w:val="004A3DAF"/>
    <w:rsid w:val="004A3FBB"/>
    <w:rsid w:val="004A4187"/>
    <w:rsid w:val="004A41AC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727"/>
    <w:rsid w:val="004A6958"/>
    <w:rsid w:val="004A6BCE"/>
    <w:rsid w:val="004A6C02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2B2"/>
    <w:rsid w:val="004B09A9"/>
    <w:rsid w:val="004B0CFF"/>
    <w:rsid w:val="004B0F7D"/>
    <w:rsid w:val="004B102E"/>
    <w:rsid w:val="004B1165"/>
    <w:rsid w:val="004B154B"/>
    <w:rsid w:val="004B1746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3E2"/>
    <w:rsid w:val="004B35BC"/>
    <w:rsid w:val="004B39D0"/>
    <w:rsid w:val="004B3DCD"/>
    <w:rsid w:val="004B3F54"/>
    <w:rsid w:val="004B4034"/>
    <w:rsid w:val="004B4686"/>
    <w:rsid w:val="004B4F84"/>
    <w:rsid w:val="004B543E"/>
    <w:rsid w:val="004B54DC"/>
    <w:rsid w:val="004B56B0"/>
    <w:rsid w:val="004B5B28"/>
    <w:rsid w:val="004B5BC9"/>
    <w:rsid w:val="004B5D28"/>
    <w:rsid w:val="004B5F95"/>
    <w:rsid w:val="004B6293"/>
    <w:rsid w:val="004B646F"/>
    <w:rsid w:val="004B66DF"/>
    <w:rsid w:val="004B6863"/>
    <w:rsid w:val="004B6C80"/>
    <w:rsid w:val="004B7071"/>
    <w:rsid w:val="004B729F"/>
    <w:rsid w:val="004B72D4"/>
    <w:rsid w:val="004B767F"/>
    <w:rsid w:val="004B78DC"/>
    <w:rsid w:val="004B7BAB"/>
    <w:rsid w:val="004B7E07"/>
    <w:rsid w:val="004B7F20"/>
    <w:rsid w:val="004C0099"/>
    <w:rsid w:val="004C03F5"/>
    <w:rsid w:val="004C09D5"/>
    <w:rsid w:val="004C0B87"/>
    <w:rsid w:val="004C0C2E"/>
    <w:rsid w:val="004C1035"/>
    <w:rsid w:val="004C10D2"/>
    <w:rsid w:val="004C10D8"/>
    <w:rsid w:val="004C1558"/>
    <w:rsid w:val="004C1569"/>
    <w:rsid w:val="004C15DB"/>
    <w:rsid w:val="004C179A"/>
    <w:rsid w:val="004C1950"/>
    <w:rsid w:val="004C1E65"/>
    <w:rsid w:val="004C2274"/>
    <w:rsid w:val="004C2292"/>
    <w:rsid w:val="004C22F1"/>
    <w:rsid w:val="004C232B"/>
    <w:rsid w:val="004C2371"/>
    <w:rsid w:val="004C2572"/>
    <w:rsid w:val="004C2D0D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6C9"/>
    <w:rsid w:val="004D27E1"/>
    <w:rsid w:val="004D283D"/>
    <w:rsid w:val="004D288E"/>
    <w:rsid w:val="004D2E6F"/>
    <w:rsid w:val="004D2FA8"/>
    <w:rsid w:val="004D30BA"/>
    <w:rsid w:val="004D320F"/>
    <w:rsid w:val="004D39C4"/>
    <w:rsid w:val="004D3A47"/>
    <w:rsid w:val="004D3B60"/>
    <w:rsid w:val="004D3D2C"/>
    <w:rsid w:val="004D3E9D"/>
    <w:rsid w:val="004D4160"/>
    <w:rsid w:val="004D41A9"/>
    <w:rsid w:val="004D42C0"/>
    <w:rsid w:val="004D42CB"/>
    <w:rsid w:val="004D43E8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BA"/>
    <w:rsid w:val="004E0090"/>
    <w:rsid w:val="004E0128"/>
    <w:rsid w:val="004E050D"/>
    <w:rsid w:val="004E0B53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174"/>
    <w:rsid w:val="004E3BEA"/>
    <w:rsid w:val="004E4234"/>
    <w:rsid w:val="004E457E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AC"/>
    <w:rsid w:val="004E677D"/>
    <w:rsid w:val="004E68B6"/>
    <w:rsid w:val="004E6D32"/>
    <w:rsid w:val="004E73D9"/>
    <w:rsid w:val="004E7523"/>
    <w:rsid w:val="004E7567"/>
    <w:rsid w:val="004E7771"/>
    <w:rsid w:val="004E77AB"/>
    <w:rsid w:val="004E77D7"/>
    <w:rsid w:val="004E78A6"/>
    <w:rsid w:val="004E7966"/>
    <w:rsid w:val="004E7D69"/>
    <w:rsid w:val="004E7E48"/>
    <w:rsid w:val="004E7FEF"/>
    <w:rsid w:val="004F0039"/>
    <w:rsid w:val="004F02BE"/>
    <w:rsid w:val="004F02D0"/>
    <w:rsid w:val="004F03DE"/>
    <w:rsid w:val="004F0749"/>
    <w:rsid w:val="004F0994"/>
    <w:rsid w:val="004F0A54"/>
    <w:rsid w:val="004F10D3"/>
    <w:rsid w:val="004F1A35"/>
    <w:rsid w:val="004F1F49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52F"/>
    <w:rsid w:val="004F69B6"/>
    <w:rsid w:val="004F7194"/>
    <w:rsid w:val="004F7514"/>
    <w:rsid w:val="004F77CB"/>
    <w:rsid w:val="004F79FF"/>
    <w:rsid w:val="0050009A"/>
    <w:rsid w:val="00500423"/>
    <w:rsid w:val="00500C91"/>
    <w:rsid w:val="00500F88"/>
    <w:rsid w:val="00501010"/>
    <w:rsid w:val="005010DB"/>
    <w:rsid w:val="00501184"/>
    <w:rsid w:val="0050118B"/>
    <w:rsid w:val="005011BB"/>
    <w:rsid w:val="005013DE"/>
    <w:rsid w:val="00501545"/>
    <w:rsid w:val="00501E36"/>
    <w:rsid w:val="0050231B"/>
    <w:rsid w:val="00502847"/>
    <w:rsid w:val="00502B29"/>
    <w:rsid w:val="00502BAB"/>
    <w:rsid w:val="00503676"/>
    <w:rsid w:val="0050393D"/>
    <w:rsid w:val="00503D9B"/>
    <w:rsid w:val="00503FE6"/>
    <w:rsid w:val="00504058"/>
    <w:rsid w:val="005043A5"/>
    <w:rsid w:val="005045AB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45"/>
    <w:rsid w:val="00507562"/>
    <w:rsid w:val="00507EC3"/>
    <w:rsid w:val="0051015C"/>
    <w:rsid w:val="0051062B"/>
    <w:rsid w:val="005107FA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A0"/>
    <w:rsid w:val="005121C6"/>
    <w:rsid w:val="005126C9"/>
    <w:rsid w:val="00512CBE"/>
    <w:rsid w:val="00512D7F"/>
    <w:rsid w:val="00512D95"/>
    <w:rsid w:val="00512EA4"/>
    <w:rsid w:val="005133B7"/>
    <w:rsid w:val="00513506"/>
    <w:rsid w:val="0051372C"/>
    <w:rsid w:val="00513BC8"/>
    <w:rsid w:val="005140E7"/>
    <w:rsid w:val="0051415B"/>
    <w:rsid w:val="005144E1"/>
    <w:rsid w:val="00514A9F"/>
    <w:rsid w:val="00514FD3"/>
    <w:rsid w:val="00515630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2303"/>
    <w:rsid w:val="00522434"/>
    <w:rsid w:val="005227A8"/>
    <w:rsid w:val="00522B06"/>
    <w:rsid w:val="00522BF8"/>
    <w:rsid w:val="005232B1"/>
    <w:rsid w:val="00523349"/>
    <w:rsid w:val="00523638"/>
    <w:rsid w:val="0052376B"/>
    <w:rsid w:val="00523794"/>
    <w:rsid w:val="005237D4"/>
    <w:rsid w:val="00523985"/>
    <w:rsid w:val="00523AD7"/>
    <w:rsid w:val="00523C20"/>
    <w:rsid w:val="00523D27"/>
    <w:rsid w:val="00524294"/>
    <w:rsid w:val="005243AB"/>
    <w:rsid w:val="005247F6"/>
    <w:rsid w:val="00524832"/>
    <w:rsid w:val="00524E9B"/>
    <w:rsid w:val="005250C8"/>
    <w:rsid w:val="00525127"/>
    <w:rsid w:val="005251D2"/>
    <w:rsid w:val="005251E7"/>
    <w:rsid w:val="005255E6"/>
    <w:rsid w:val="00525918"/>
    <w:rsid w:val="00525CC7"/>
    <w:rsid w:val="00525D94"/>
    <w:rsid w:val="00526528"/>
    <w:rsid w:val="00526982"/>
    <w:rsid w:val="00526B62"/>
    <w:rsid w:val="00526BA7"/>
    <w:rsid w:val="00526DAF"/>
    <w:rsid w:val="00526E85"/>
    <w:rsid w:val="00527153"/>
    <w:rsid w:val="0052763E"/>
    <w:rsid w:val="005278AB"/>
    <w:rsid w:val="00527C7B"/>
    <w:rsid w:val="00527EF9"/>
    <w:rsid w:val="00527FE2"/>
    <w:rsid w:val="00530832"/>
    <w:rsid w:val="00530A9C"/>
    <w:rsid w:val="00530C0C"/>
    <w:rsid w:val="00530DD8"/>
    <w:rsid w:val="00531019"/>
    <w:rsid w:val="005310E7"/>
    <w:rsid w:val="00531108"/>
    <w:rsid w:val="0053144B"/>
    <w:rsid w:val="0053155B"/>
    <w:rsid w:val="0053185C"/>
    <w:rsid w:val="00531CCB"/>
    <w:rsid w:val="00531DB8"/>
    <w:rsid w:val="00531E8F"/>
    <w:rsid w:val="005320D0"/>
    <w:rsid w:val="00532790"/>
    <w:rsid w:val="00532F2E"/>
    <w:rsid w:val="005331BF"/>
    <w:rsid w:val="00533596"/>
    <w:rsid w:val="00533A2E"/>
    <w:rsid w:val="00534201"/>
    <w:rsid w:val="005344F6"/>
    <w:rsid w:val="005344FD"/>
    <w:rsid w:val="00534BC3"/>
    <w:rsid w:val="00534DFA"/>
    <w:rsid w:val="005361ED"/>
    <w:rsid w:val="0053629B"/>
    <w:rsid w:val="005363B6"/>
    <w:rsid w:val="0053662C"/>
    <w:rsid w:val="00536948"/>
    <w:rsid w:val="00536B88"/>
    <w:rsid w:val="00536C48"/>
    <w:rsid w:val="00536EC1"/>
    <w:rsid w:val="0053780B"/>
    <w:rsid w:val="00537A27"/>
    <w:rsid w:val="00537AA9"/>
    <w:rsid w:val="00537B97"/>
    <w:rsid w:val="0054025C"/>
    <w:rsid w:val="0054034C"/>
    <w:rsid w:val="0054095A"/>
    <w:rsid w:val="00540A7D"/>
    <w:rsid w:val="00540D84"/>
    <w:rsid w:val="00541039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EDB"/>
    <w:rsid w:val="00545791"/>
    <w:rsid w:val="005459D9"/>
    <w:rsid w:val="00545C17"/>
    <w:rsid w:val="00545E00"/>
    <w:rsid w:val="00546190"/>
    <w:rsid w:val="005461EC"/>
    <w:rsid w:val="00546839"/>
    <w:rsid w:val="00546CAE"/>
    <w:rsid w:val="00547822"/>
    <w:rsid w:val="0054782F"/>
    <w:rsid w:val="00550030"/>
    <w:rsid w:val="00550513"/>
    <w:rsid w:val="00550B49"/>
    <w:rsid w:val="00550B74"/>
    <w:rsid w:val="00550DB7"/>
    <w:rsid w:val="00550EB6"/>
    <w:rsid w:val="005511AD"/>
    <w:rsid w:val="00551AC5"/>
    <w:rsid w:val="00551C59"/>
    <w:rsid w:val="00551C96"/>
    <w:rsid w:val="00551EA1"/>
    <w:rsid w:val="00551EFD"/>
    <w:rsid w:val="00552037"/>
    <w:rsid w:val="005521B4"/>
    <w:rsid w:val="00552474"/>
    <w:rsid w:val="0055268E"/>
    <w:rsid w:val="0055271F"/>
    <w:rsid w:val="00552A5E"/>
    <w:rsid w:val="00552A9F"/>
    <w:rsid w:val="00552D2B"/>
    <w:rsid w:val="00552EEC"/>
    <w:rsid w:val="00553007"/>
    <w:rsid w:val="00553170"/>
    <w:rsid w:val="00553767"/>
    <w:rsid w:val="005537D8"/>
    <w:rsid w:val="00553B45"/>
    <w:rsid w:val="00553BBF"/>
    <w:rsid w:val="00553E7F"/>
    <w:rsid w:val="00553EB4"/>
    <w:rsid w:val="00553F3C"/>
    <w:rsid w:val="005543DA"/>
    <w:rsid w:val="0055451A"/>
    <w:rsid w:val="00554DA2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9B"/>
    <w:rsid w:val="00555D9B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7A3"/>
    <w:rsid w:val="00557D90"/>
    <w:rsid w:val="00557E7F"/>
    <w:rsid w:val="00557F7B"/>
    <w:rsid w:val="00560811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574"/>
    <w:rsid w:val="0056287B"/>
    <w:rsid w:val="00562DF9"/>
    <w:rsid w:val="00562E2C"/>
    <w:rsid w:val="005635F6"/>
    <w:rsid w:val="0056361D"/>
    <w:rsid w:val="0056385A"/>
    <w:rsid w:val="005638E4"/>
    <w:rsid w:val="005639ED"/>
    <w:rsid w:val="00563FA4"/>
    <w:rsid w:val="0056400F"/>
    <w:rsid w:val="00564224"/>
    <w:rsid w:val="00564637"/>
    <w:rsid w:val="00564715"/>
    <w:rsid w:val="00564BDC"/>
    <w:rsid w:val="00564C4B"/>
    <w:rsid w:val="00564EC4"/>
    <w:rsid w:val="00565028"/>
    <w:rsid w:val="00565339"/>
    <w:rsid w:val="005654CB"/>
    <w:rsid w:val="0056556E"/>
    <w:rsid w:val="00565AE7"/>
    <w:rsid w:val="00566312"/>
    <w:rsid w:val="0056638A"/>
    <w:rsid w:val="00566501"/>
    <w:rsid w:val="00566900"/>
    <w:rsid w:val="00566A9D"/>
    <w:rsid w:val="00566C1E"/>
    <w:rsid w:val="00566DDD"/>
    <w:rsid w:val="00566E09"/>
    <w:rsid w:val="005671FF"/>
    <w:rsid w:val="0056731F"/>
    <w:rsid w:val="00567AEC"/>
    <w:rsid w:val="00567C74"/>
    <w:rsid w:val="00567D43"/>
    <w:rsid w:val="005700C0"/>
    <w:rsid w:val="00570305"/>
    <w:rsid w:val="005706B0"/>
    <w:rsid w:val="00570D99"/>
    <w:rsid w:val="00570F7E"/>
    <w:rsid w:val="005710AC"/>
    <w:rsid w:val="00571109"/>
    <w:rsid w:val="005713DF"/>
    <w:rsid w:val="005715FD"/>
    <w:rsid w:val="00571B35"/>
    <w:rsid w:val="00571D3C"/>
    <w:rsid w:val="0057207A"/>
    <w:rsid w:val="005722EF"/>
    <w:rsid w:val="00572400"/>
    <w:rsid w:val="005726BD"/>
    <w:rsid w:val="00572847"/>
    <w:rsid w:val="00572873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4FEC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AD3"/>
    <w:rsid w:val="00577C80"/>
    <w:rsid w:val="00577EA3"/>
    <w:rsid w:val="00580817"/>
    <w:rsid w:val="00580BE1"/>
    <w:rsid w:val="0058104D"/>
    <w:rsid w:val="005810C4"/>
    <w:rsid w:val="00581101"/>
    <w:rsid w:val="00581146"/>
    <w:rsid w:val="0058133A"/>
    <w:rsid w:val="005814E3"/>
    <w:rsid w:val="00581D18"/>
    <w:rsid w:val="00581DD3"/>
    <w:rsid w:val="00582073"/>
    <w:rsid w:val="00582119"/>
    <w:rsid w:val="005821C2"/>
    <w:rsid w:val="00582648"/>
    <w:rsid w:val="0058292C"/>
    <w:rsid w:val="00582AC7"/>
    <w:rsid w:val="00582B0E"/>
    <w:rsid w:val="00582B49"/>
    <w:rsid w:val="00582E96"/>
    <w:rsid w:val="005834F1"/>
    <w:rsid w:val="00583805"/>
    <w:rsid w:val="005838F6"/>
    <w:rsid w:val="00583FCD"/>
    <w:rsid w:val="0058425C"/>
    <w:rsid w:val="005844A0"/>
    <w:rsid w:val="00584652"/>
    <w:rsid w:val="005846CC"/>
    <w:rsid w:val="00584D36"/>
    <w:rsid w:val="0058568F"/>
    <w:rsid w:val="0058584F"/>
    <w:rsid w:val="00585909"/>
    <w:rsid w:val="00585919"/>
    <w:rsid w:val="0058593A"/>
    <w:rsid w:val="005859E1"/>
    <w:rsid w:val="005859ED"/>
    <w:rsid w:val="00585DC6"/>
    <w:rsid w:val="00585F0F"/>
    <w:rsid w:val="00585F59"/>
    <w:rsid w:val="0058636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24"/>
    <w:rsid w:val="0059047E"/>
    <w:rsid w:val="00590670"/>
    <w:rsid w:val="005906F7"/>
    <w:rsid w:val="00590723"/>
    <w:rsid w:val="00590ABB"/>
    <w:rsid w:val="00591100"/>
    <w:rsid w:val="005912C8"/>
    <w:rsid w:val="005913B9"/>
    <w:rsid w:val="00591453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213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4FD1"/>
    <w:rsid w:val="0059534F"/>
    <w:rsid w:val="00595361"/>
    <w:rsid w:val="0059541A"/>
    <w:rsid w:val="00595579"/>
    <w:rsid w:val="0059561C"/>
    <w:rsid w:val="0059564B"/>
    <w:rsid w:val="00595AFF"/>
    <w:rsid w:val="00595CA1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8E2"/>
    <w:rsid w:val="005979D0"/>
    <w:rsid w:val="00597CE1"/>
    <w:rsid w:val="00597E0E"/>
    <w:rsid w:val="00597E35"/>
    <w:rsid w:val="00597F76"/>
    <w:rsid w:val="005A03B4"/>
    <w:rsid w:val="005A03F4"/>
    <w:rsid w:val="005A05B0"/>
    <w:rsid w:val="005A0A3A"/>
    <w:rsid w:val="005A0C0F"/>
    <w:rsid w:val="005A0D69"/>
    <w:rsid w:val="005A108E"/>
    <w:rsid w:val="005A111B"/>
    <w:rsid w:val="005A116D"/>
    <w:rsid w:val="005A1394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1C7"/>
    <w:rsid w:val="005A331E"/>
    <w:rsid w:val="005A3337"/>
    <w:rsid w:val="005A3380"/>
    <w:rsid w:val="005A3517"/>
    <w:rsid w:val="005A362F"/>
    <w:rsid w:val="005A36CB"/>
    <w:rsid w:val="005A3B76"/>
    <w:rsid w:val="005A3C79"/>
    <w:rsid w:val="005A40E4"/>
    <w:rsid w:val="005A43AC"/>
    <w:rsid w:val="005A4C9C"/>
    <w:rsid w:val="005A54C1"/>
    <w:rsid w:val="005A56A7"/>
    <w:rsid w:val="005A5F88"/>
    <w:rsid w:val="005A5FEB"/>
    <w:rsid w:val="005A6064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A79B9"/>
    <w:rsid w:val="005A7A0A"/>
    <w:rsid w:val="005A7F42"/>
    <w:rsid w:val="005B026C"/>
    <w:rsid w:val="005B02EA"/>
    <w:rsid w:val="005B0C3A"/>
    <w:rsid w:val="005B1142"/>
    <w:rsid w:val="005B1385"/>
    <w:rsid w:val="005B13F4"/>
    <w:rsid w:val="005B1943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80C"/>
    <w:rsid w:val="005B3B7E"/>
    <w:rsid w:val="005B3CB8"/>
    <w:rsid w:val="005B40E8"/>
    <w:rsid w:val="005B42BB"/>
    <w:rsid w:val="005B4AB2"/>
    <w:rsid w:val="005B4B82"/>
    <w:rsid w:val="005B514F"/>
    <w:rsid w:val="005B528F"/>
    <w:rsid w:val="005B52D9"/>
    <w:rsid w:val="005B5571"/>
    <w:rsid w:val="005B5846"/>
    <w:rsid w:val="005B609F"/>
    <w:rsid w:val="005B6670"/>
    <w:rsid w:val="005B680C"/>
    <w:rsid w:val="005B6ACD"/>
    <w:rsid w:val="005B6AF5"/>
    <w:rsid w:val="005B70AD"/>
    <w:rsid w:val="005B716B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6EF"/>
    <w:rsid w:val="005C17B7"/>
    <w:rsid w:val="005C1B81"/>
    <w:rsid w:val="005C1D96"/>
    <w:rsid w:val="005C1EB3"/>
    <w:rsid w:val="005C2028"/>
    <w:rsid w:val="005C224B"/>
    <w:rsid w:val="005C276F"/>
    <w:rsid w:val="005C29FA"/>
    <w:rsid w:val="005C2BF6"/>
    <w:rsid w:val="005C2F7C"/>
    <w:rsid w:val="005C309E"/>
    <w:rsid w:val="005C30F4"/>
    <w:rsid w:val="005C3303"/>
    <w:rsid w:val="005C3958"/>
    <w:rsid w:val="005C3B82"/>
    <w:rsid w:val="005C3B98"/>
    <w:rsid w:val="005C44FF"/>
    <w:rsid w:val="005C45B6"/>
    <w:rsid w:val="005C4BDB"/>
    <w:rsid w:val="005C55EB"/>
    <w:rsid w:val="005C5651"/>
    <w:rsid w:val="005C57DD"/>
    <w:rsid w:val="005C585C"/>
    <w:rsid w:val="005C587F"/>
    <w:rsid w:val="005C5D0E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AA"/>
    <w:rsid w:val="005C7BD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BD0"/>
    <w:rsid w:val="005D0D66"/>
    <w:rsid w:val="005D0E80"/>
    <w:rsid w:val="005D14A3"/>
    <w:rsid w:val="005D14EE"/>
    <w:rsid w:val="005D1818"/>
    <w:rsid w:val="005D21C5"/>
    <w:rsid w:val="005D22D0"/>
    <w:rsid w:val="005D2373"/>
    <w:rsid w:val="005D266C"/>
    <w:rsid w:val="005D2681"/>
    <w:rsid w:val="005D26A0"/>
    <w:rsid w:val="005D2B3B"/>
    <w:rsid w:val="005D30D4"/>
    <w:rsid w:val="005D311C"/>
    <w:rsid w:val="005D3203"/>
    <w:rsid w:val="005D33A8"/>
    <w:rsid w:val="005D35A6"/>
    <w:rsid w:val="005D395D"/>
    <w:rsid w:val="005D398B"/>
    <w:rsid w:val="005D3DFC"/>
    <w:rsid w:val="005D3E00"/>
    <w:rsid w:val="005D3E24"/>
    <w:rsid w:val="005D3E9B"/>
    <w:rsid w:val="005D404F"/>
    <w:rsid w:val="005D4190"/>
    <w:rsid w:val="005D444E"/>
    <w:rsid w:val="005D456B"/>
    <w:rsid w:val="005D459F"/>
    <w:rsid w:val="005D4814"/>
    <w:rsid w:val="005D4A16"/>
    <w:rsid w:val="005D4A2F"/>
    <w:rsid w:val="005D4B4E"/>
    <w:rsid w:val="005D4B64"/>
    <w:rsid w:val="005D4FCC"/>
    <w:rsid w:val="005D5236"/>
    <w:rsid w:val="005D52B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6F9"/>
    <w:rsid w:val="005D6A18"/>
    <w:rsid w:val="005D6AB5"/>
    <w:rsid w:val="005D6CE0"/>
    <w:rsid w:val="005D710D"/>
    <w:rsid w:val="005D753B"/>
    <w:rsid w:val="005D7812"/>
    <w:rsid w:val="005D7B5F"/>
    <w:rsid w:val="005E0418"/>
    <w:rsid w:val="005E04DE"/>
    <w:rsid w:val="005E0572"/>
    <w:rsid w:val="005E065A"/>
    <w:rsid w:val="005E0687"/>
    <w:rsid w:val="005E0B6A"/>
    <w:rsid w:val="005E0BCC"/>
    <w:rsid w:val="005E0D13"/>
    <w:rsid w:val="005E0FEA"/>
    <w:rsid w:val="005E10FB"/>
    <w:rsid w:val="005E11F8"/>
    <w:rsid w:val="005E1A6E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3E24"/>
    <w:rsid w:val="005E3E5C"/>
    <w:rsid w:val="005E409E"/>
    <w:rsid w:val="005E4294"/>
    <w:rsid w:val="005E4477"/>
    <w:rsid w:val="005E4851"/>
    <w:rsid w:val="005E4C53"/>
    <w:rsid w:val="005E5A78"/>
    <w:rsid w:val="005E5BAB"/>
    <w:rsid w:val="005E5DEF"/>
    <w:rsid w:val="005E5E66"/>
    <w:rsid w:val="005E5F62"/>
    <w:rsid w:val="005E603D"/>
    <w:rsid w:val="005E622E"/>
    <w:rsid w:val="005E630A"/>
    <w:rsid w:val="005E63FA"/>
    <w:rsid w:val="005E63FB"/>
    <w:rsid w:val="005E6C3A"/>
    <w:rsid w:val="005E6C89"/>
    <w:rsid w:val="005E72CC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6E8"/>
    <w:rsid w:val="005F291D"/>
    <w:rsid w:val="005F2FDF"/>
    <w:rsid w:val="005F3018"/>
    <w:rsid w:val="005F3A48"/>
    <w:rsid w:val="005F3C72"/>
    <w:rsid w:val="005F4425"/>
    <w:rsid w:val="005F4482"/>
    <w:rsid w:val="005F45F7"/>
    <w:rsid w:val="005F4CE3"/>
    <w:rsid w:val="005F51FD"/>
    <w:rsid w:val="005F5321"/>
    <w:rsid w:val="005F5858"/>
    <w:rsid w:val="005F5B2A"/>
    <w:rsid w:val="005F5B77"/>
    <w:rsid w:val="005F6019"/>
    <w:rsid w:val="005F60A1"/>
    <w:rsid w:val="005F6417"/>
    <w:rsid w:val="005F6440"/>
    <w:rsid w:val="005F65EC"/>
    <w:rsid w:val="005F68B1"/>
    <w:rsid w:val="005F68BF"/>
    <w:rsid w:val="005F68C9"/>
    <w:rsid w:val="005F7488"/>
    <w:rsid w:val="005F796B"/>
    <w:rsid w:val="005F7BAA"/>
    <w:rsid w:val="005F7D8C"/>
    <w:rsid w:val="005F7DAF"/>
    <w:rsid w:val="005F7EB8"/>
    <w:rsid w:val="006003FB"/>
    <w:rsid w:val="00600519"/>
    <w:rsid w:val="00600DFA"/>
    <w:rsid w:val="00600F36"/>
    <w:rsid w:val="00601077"/>
    <w:rsid w:val="00601217"/>
    <w:rsid w:val="00601629"/>
    <w:rsid w:val="00601A56"/>
    <w:rsid w:val="006021E5"/>
    <w:rsid w:val="00602341"/>
    <w:rsid w:val="00602668"/>
    <w:rsid w:val="006026FE"/>
    <w:rsid w:val="0060297E"/>
    <w:rsid w:val="00602EF3"/>
    <w:rsid w:val="00603031"/>
    <w:rsid w:val="006030B9"/>
    <w:rsid w:val="006038B1"/>
    <w:rsid w:val="00603A71"/>
    <w:rsid w:val="00603C2B"/>
    <w:rsid w:val="00603E0B"/>
    <w:rsid w:val="00604176"/>
    <w:rsid w:val="00604481"/>
    <w:rsid w:val="0060456A"/>
    <w:rsid w:val="006045B2"/>
    <w:rsid w:val="006045D1"/>
    <w:rsid w:val="0060498C"/>
    <w:rsid w:val="00605274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7CA"/>
    <w:rsid w:val="0060780C"/>
    <w:rsid w:val="00607821"/>
    <w:rsid w:val="00607C07"/>
    <w:rsid w:val="00607DCC"/>
    <w:rsid w:val="00607ED7"/>
    <w:rsid w:val="0061095E"/>
    <w:rsid w:val="006111DF"/>
    <w:rsid w:val="0061150E"/>
    <w:rsid w:val="0061166A"/>
    <w:rsid w:val="006116C7"/>
    <w:rsid w:val="00611771"/>
    <w:rsid w:val="00611A2C"/>
    <w:rsid w:val="00611AD1"/>
    <w:rsid w:val="00611BD0"/>
    <w:rsid w:val="00611D47"/>
    <w:rsid w:val="00611EBD"/>
    <w:rsid w:val="00612225"/>
    <w:rsid w:val="006129BC"/>
    <w:rsid w:val="00612A89"/>
    <w:rsid w:val="0061362D"/>
    <w:rsid w:val="006141FA"/>
    <w:rsid w:val="006143E2"/>
    <w:rsid w:val="006145E0"/>
    <w:rsid w:val="00614867"/>
    <w:rsid w:val="00614989"/>
    <w:rsid w:val="006153C0"/>
    <w:rsid w:val="006157BE"/>
    <w:rsid w:val="00615904"/>
    <w:rsid w:val="00615A76"/>
    <w:rsid w:val="00615D95"/>
    <w:rsid w:val="00616223"/>
    <w:rsid w:val="006166B5"/>
    <w:rsid w:val="0061679E"/>
    <w:rsid w:val="00616868"/>
    <w:rsid w:val="00616A80"/>
    <w:rsid w:val="00616B57"/>
    <w:rsid w:val="00616E81"/>
    <w:rsid w:val="00617024"/>
    <w:rsid w:val="0061736C"/>
    <w:rsid w:val="0061764E"/>
    <w:rsid w:val="0061766C"/>
    <w:rsid w:val="00617769"/>
    <w:rsid w:val="00617941"/>
    <w:rsid w:val="00617969"/>
    <w:rsid w:val="00617E3F"/>
    <w:rsid w:val="0062006E"/>
    <w:rsid w:val="00620291"/>
    <w:rsid w:val="0062045E"/>
    <w:rsid w:val="006206D7"/>
    <w:rsid w:val="0062097D"/>
    <w:rsid w:val="00620AB1"/>
    <w:rsid w:val="00620C78"/>
    <w:rsid w:val="00620D53"/>
    <w:rsid w:val="00620F1F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1ED9"/>
    <w:rsid w:val="00622187"/>
    <w:rsid w:val="0062227E"/>
    <w:rsid w:val="00622280"/>
    <w:rsid w:val="006224AE"/>
    <w:rsid w:val="006225E9"/>
    <w:rsid w:val="00622AFB"/>
    <w:rsid w:val="00622B77"/>
    <w:rsid w:val="00622F51"/>
    <w:rsid w:val="006230D6"/>
    <w:rsid w:val="00623576"/>
    <w:rsid w:val="00623665"/>
    <w:rsid w:val="006237F1"/>
    <w:rsid w:val="006238C0"/>
    <w:rsid w:val="006238E0"/>
    <w:rsid w:val="00623BD0"/>
    <w:rsid w:val="00623E29"/>
    <w:rsid w:val="00623EE2"/>
    <w:rsid w:val="0062429C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27D62"/>
    <w:rsid w:val="0063000B"/>
    <w:rsid w:val="00630121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B5B"/>
    <w:rsid w:val="00631C83"/>
    <w:rsid w:val="00631DC1"/>
    <w:rsid w:val="00631F7B"/>
    <w:rsid w:val="00631FB6"/>
    <w:rsid w:val="00631FFA"/>
    <w:rsid w:val="00632664"/>
    <w:rsid w:val="00632BD5"/>
    <w:rsid w:val="00632C79"/>
    <w:rsid w:val="00632DA8"/>
    <w:rsid w:val="0063306E"/>
    <w:rsid w:val="0063343F"/>
    <w:rsid w:val="00633662"/>
    <w:rsid w:val="006336AB"/>
    <w:rsid w:val="006337AA"/>
    <w:rsid w:val="00633896"/>
    <w:rsid w:val="00633939"/>
    <w:rsid w:val="00633EBD"/>
    <w:rsid w:val="00633F7B"/>
    <w:rsid w:val="006345D4"/>
    <w:rsid w:val="00634747"/>
    <w:rsid w:val="00634791"/>
    <w:rsid w:val="0063495A"/>
    <w:rsid w:val="00634B8C"/>
    <w:rsid w:val="00634F32"/>
    <w:rsid w:val="00635005"/>
    <w:rsid w:val="0063524D"/>
    <w:rsid w:val="006352A5"/>
    <w:rsid w:val="006353EE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E4C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7F"/>
    <w:rsid w:val="00640C44"/>
    <w:rsid w:val="00640FB8"/>
    <w:rsid w:val="0064117E"/>
    <w:rsid w:val="006411D3"/>
    <w:rsid w:val="006415A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870"/>
    <w:rsid w:val="00642C4A"/>
    <w:rsid w:val="00642D08"/>
    <w:rsid w:val="006436E3"/>
    <w:rsid w:val="00643C69"/>
    <w:rsid w:val="006442A9"/>
    <w:rsid w:val="006442D7"/>
    <w:rsid w:val="00644496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4B9"/>
    <w:rsid w:val="00646543"/>
    <w:rsid w:val="0064654B"/>
    <w:rsid w:val="00646720"/>
    <w:rsid w:val="00646803"/>
    <w:rsid w:val="006472B4"/>
    <w:rsid w:val="00647824"/>
    <w:rsid w:val="00647B78"/>
    <w:rsid w:val="00647BB9"/>
    <w:rsid w:val="00647F88"/>
    <w:rsid w:val="006501DB"/>
    <w:rsid w:val="00650262"/>
    <w:rsid w:val="006505E2"/>
    <w:rsid w:val="0065091F"/>
    <w:rsid w:val="00650970"/>
    <w:rsid w:val="00650A34"/>
    <w:rsid w:val="00650C97"/>
    <w:rsid w:val="00650EE6"/>
    <w:rsid w:val="0065113A"/>
    <w:rsid w:val="006512EF"/>
    <w:rsid w:val="006513BD"/>
    <w:rsid w:val="0065182E"/>
    <w:rsid w:val="00651ACE"/>
    <w:rsid w:val="00651E20"/>
    <w:rsid w:val="006521AB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BB2"/>
    <w:rsid w:val="00653BCB"/>
    <w:rsid w:val="006540EF"/>
    <w:rsid w:val="0065414E"/>
    <w:rsid w:val="00654171"/>
    <w:rsid w:val="00654382"/>
    <w:rsid w:val="006544C4"/>
    <w:rsid w:val="00654623"/>
    <w:rsid w:val="00654725"/>
    <w:rsid w:val="006547D2"/>
    <w:rsid w:val="00654F8A"/>
    <w:rsid w:val="0065526A"/>
    <w:rsid w:val="006556E5"/>
    <w:rsid w:val="00655BED"/>
    <w:rsid w:val="00655C8E"/>
    <w:rsid w:val="00655E1C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6DDF"/>
    <w:rsid w:val="00656DFF"/>
    <w:rsid w:val="00656E3F"/>
    <w:rsid w:val="00657112"/>
    <w:rsid w:val="006573A6"/>
    <w:rsid w:val="0065790E"/>
    <w:rsid w:val="00657944"/>
    <w:rsid w:val="00657AE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20F"/>
    <w:rsid w:val="006635D2"/>
    <w:rsid w:val="00663688"/>
    <w:rsid w:val="00663BD1"/>
    <w:rsid w:val="00663C71"/>
    <w:rsid w:val="00664107"/>
    <w:rsid w:val="0066441E"/>
    <w:rsid w:val="00664431"/>
    <w:rsid w:val="006645A8"/>
    <w:rsid w:val="0066466C"/>
    <w:rsid w:val="0066488E"/>
    <w:rsid w:val="00664927"/>
    <w:rsid w:val="006649DF"/>
    <w:rsid w:val="00665B29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A5F"/>
    <w:rsid w:val="00667C69"/>
    <w:rsid w:val="0067051A"/>
    <w:rsid w:val="0067070C"/>
    <w:rsid w:val="00670CBE"/>
    <w:rsid w:val="00670DAA"/>
    <w:rsid w:val="00670DE7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B1B"/>
    <w:rsid w:val="00672D16"/>
    <w:rsid w:val="00672D95"/>
    <w:rsid w:val="00672DEA"/>
    <w:rsid w:val="00672E26"/>
    <w:rsid w:val="006732BE"/>
    <w:rsid w:val="006733BF"/>
    <w:rsid w:val="00673787"/>
    <w:rsid w:val="006738D9"/>
    <w:rsid w:val="00673CC3"/>
    <w:rsid w:val="00673DF1"/>
    <w:rsid w:val="00673EEA"/>
    <w:rsid w:val="00674346"/>
    <w:rsid w:val="0067437E"/>
    <w:rsid w:val="00674527"/>
    <w:rsid w:val="00674696"/>
    <w:rsid w:val="006747BC"/>
    <w:rsid w:val="00674F7F"/>
    <w:rsid w:val="006756A6"/>
    <w:rsid w:val="006757DB"/>
    <w:rsid w:val="00675ADC"/>
    <w:rsid w:val="00675BE0"/>
    <w:rsid w:val="00675C04"/>
    <w:rsid w:val="00675FB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A18"/>
    <w:rsid w:val="00680C6B"/>
    <w:rsid w:val="0068162E"/>
    <w:rsid w:val="00681A18"/>
    <w:rsid w:val="00681A43"/>
    <w:rsid w:val="00682079"/>
    <w:rsid w:val="00682599"/>
    <w:rsid w:val="0068259C"/>
    <w:rsid w:val="006825D0"/>
    <w:rsid w:val="00683446"/>
    <w:rsid w:val="00683487"/>
    <w:rsid w:val="00683558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93E"/>
    <w:rsid w:val="00685A45"/>
    <w:rsid w:val="00685AF0"/>
    <w:rsid w:val="00686131"/>
    <w:rsid w:val="00686143"/>
    <w:rsid w:val="006862AD"/>
    <w:rsid w:val="006866D4"/>
    <w:rsid w:val="00686CB8"/>
    <w:rsid w:val="00687386"/>
    <w:rsid w:val="00687445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0986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2E25"/>
    <w:rsid w:val="0069309A"/>
    <w:rsid w:val="006934DA"/>
    <w:rsid w:val="006935FD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B27"/>
    <w:rsid w:val="00694C2C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75B2"/>
    <w:rsid w:val="00697CE0"/>
    <w:rsid w:val="00697E69"/>
    <w:rsid w:val="00697F55"/>
    <w:rsid w:val="00697FE1"/>
    <w:rsid w:val="006A0159"/>
    <w:rsid w:val="006A01BF"/>
    <w:rsid w:val="006A01E0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632"/>
    <w:rsid w:val="006A2676"/>
    <w:rsid w:val="006A2B72"/>
    <w:rsid w:val="006A2BE6"/>
    <w:rsid w:val="006A2FB2"/>
    <w:rsid w:val="006A35BC"/>
    <w:rsid w:val="006A3935"/>
    <w:rsid w:val="006A395C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C90"/>
    <w:rsid w:val="006A5DB2"/>
    <w:rsid w:val="006A5DC9"/>
    <w:rsid w:val="006A5E03"/>
    <w:rsid w:val="006A5F21"/>
    <w:rsid w:val="006A61C4"/>
    <w:rsid w:val="006A61FF"/>
    <w:rsid w:val="006A6541"/>
    <w:rsid w:val="006A6848"/>
    <w:rsid w:val="006A6C46"/>
    <w:rsid w:val="006A6EDD"/>
    <w:rsid w:val="006A6F55"/>
    <w:rsid w:val="006A7567"/>
    <w:rsid w:val="006A7814"/>
    <w:rsid w:val="006A7866"/>
    <w:rsid w:val="006A78BC"/>
    <w:rsid w:val="006A7DA8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1576"/>
    <w:rsid w:val="006B15A3"/>
    <w:rsid w:val="006B15F1"/>
    <w:rsid w:val="006B1706"/>
    <w:rsid w:val="006B1880"/>
    <w:rsid w:val="006B1C25"/>
    <w:rsid w:val="006B1C95"/>
    <w:rsid w:val="006B1CE7"/>
    <w:rsid w:val="006B1EFB"/>
    <w:rsid w:val="006B2005"/>
    <w:rsid w:val="006B20BD"/>
    <w:rsid w:val="006B23A5"/>
    <w:rsid w:val="006B282A"/>
    <w:rsid w:val="006B2A60"/>
    <w:rsid w:val="006B30A7"/>
    <w:rsid w:val="006B32A3"/>
    <w:rsid w:val="006B32BD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8E4"/>
    <w:rsid w:val="006B5927"/>
    <w:rsid w:val="006B5AB1"/>
    <w:rsid w:val="006B5B2E"/>
    <w:rsid w:val="006B607F"/>
    <w:rsid w:val="006B61BE"/>
    <w:rsid w:val="006B73A5"/>
    <w:rsid w:val="006B7548"/>
    <w:rsid w:val="006B7866"/>
    <w:rsid w:val="006B7934"/>
    <w:rsid w:val="006B79ED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4CB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3FFE"/>
    <w:rsid w:val="006C402A"/>
    <w:rsid w:val="006C4E7B"/>
    <w:rsid w:val="006C543A"/>
    <w:rsid w:val="006C559F"/>
    <w:rsid w:val="006C5622"/>
    <w:rsid w:val="006C564E"/>
    <w:rsid w:val="006C5668"/>
    <w:rsid w:val="006C58B7"/>
    <w:rsid w:val="006C5E63"/>
    <w:rsid w:val="006C61F1"/>
    <w:rsid w:val="006C624F"/>
    <w:rsid w:val="006C667E"/>
    <w:rsid w:val="006C67FB"/>
    <w:rsid w:val="006C698C"/>
    <w:rsid w:val="006C69B5"/>
    <w:rsid w:val="006C6A42"/>
    <w:rsid w:val="006C6B8C"/>
    <w:rsid w:val="006C6D05"/>
    <w:rsid w:val="006C75ED"/>
    <w:rsid w:val="006C78A0"/>
    <w:rsid w:val="006D09A6"/>
    <w:rsid w:val="006D0BF6"/>
    <w:rsid w:val="006D0E2F"/>
    <w:rsid w:val="006D0FC4"/>
    <w:rsid w:val="006D11EE"/>
    <w:rsid w:val="006D17C0"/>
    <w:rsid w:val="006D1974"/>
    <w:rsid w:val="006D2E62"/>
    <w:rsid w:val="006D3580"/>
    <w:rsid w:val="006D3928"/>
    <w:rsid w:val="006D3967"/>
    <w:rsid w:val="006D3BAA"/>
    <w:rsid w:val="006D3F15"/>
    <w:rsid w:val="006D41EA"/>
    <w:rsid w:val="006D4746"/>
    <w:rsid w:val="006D4BB2"/>
    <w:rsid w:val="006D4D4F"/>
    <w:rsid w:val="006D503E"/>
    <w:rsid w:val="006D5472"/>
    <w:rsid w:val="006D555A"/>
    <w:rsid w:val="006D5809"/>
    <w:rsid w:val="006D589A"/>
    <w:rsid w:val="006D5F06"/>
    <w:rsid w:val="006D6485"/>
    <w:rsid w:val="006D64B9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A6B"/>
    <w:rsid w:val="006E0D54"/>
    <w:rsid w:val="006E0EDF"/>
    <w:rsid w:val="006E1375"/>
    <w:rsid w:val="006E13B7"/>
    <w:rsid w:val="006E1425"/>
    <w:rsid w:val="006E14BF"/>
    <w:rsid w:val="006E19C3"/>
    <w:rsid w:val="006E2148"/>
    <w:rsid w:val="006E21F1"/>
    <w:rsid w:val="006E2771"/>
    <w:rsid w:val="006E2828"/>
    <w:rsid w:val="006E2AAA"/>
    <w:rsid w:val="006E2E31"/>
    <w:rsid w:val="006E30C4"/>
    <w:rsid w:val="006E33E2"/>
    <w:rsid w:val="006E3847"/>
    <w:rsid w:val="006E38B5"/>
    <w:rsid w:val="006E3BD7"/>
    <w:rsid w:val="006E3D73"/>
    <w:rsid w:val="006E4032"/>
    <w:rsid w:val="006E4142"/>
    <w:rsid w:val="006E48D6"/>
    <w:rsid w:val="006E4A02"/>
    <w:rsid w:val="006E4B15"/>
    <w:rsid w:val="006E50D0"/>
    <w:rsid w:val="006E5151"/>
    <w:rsid w:val="006E521A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54D"/>
    <w:rsid w:val="006F177D"/>
    <w:rsid w:val="006F18A0"/>
    <w:rsid w:val="006F1E2D"/>
    <w:rsid w:val="006F20D7"/>
    <w:rsid w:val="006F21A7"/>
    <w:rsid w:val="006F23EC"/>
    <w:rsid w:val="006F242F"/>
    <w:rsid w:val="006F2481"/>
    <w:rsid w:val="006F2679"/>
    <w:rsid w:val="006F28FF"/>
    <w:rsid w:val="006F292D"/>
    <w:rsid w:val="006F2D38"/>
    <w:rsid w:val="006F3196"/>
    <w:rsid w:val="006F3767"/>
    <w:rsid w:val="006F3A9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E75"/>
    <w:rsid w:val="006F6055"/>
    <w:rsid w:val="006F629F"/>
    <w:rsid w:val="006F671E"/>
    <w:rsid w:val="006F6B93"/>
    <w:rsid w:val="006F6D3D"/>
    <w:rsid w:val="006F7276"/>
    <w:rsid w:val="006F7489"/>
    <w:rsid w:val="006F793C"/>
    <w:rsid w:val="006F7BAE"/>
    <w:rsid w:val="006F7E54"/>
    <w:rsid w:val="006F7FB3"/>
    <w:rsid w:val="00700254"/>
    <w:rsid w:val="00700291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60A"/>
    <w:rsid w:val="0070360F"/>
    <w:rsid w:val="007037C1"/>
    <w:rsid w:val="00703C7C"/>
    <w:rsid w:val="00704018"/>
    <w:rsid w:val="0070422F"/>
    <w:rsid w:val="00704424"/>
    <w:rsid w:val="00704549"/>
    <w:rsid w:val="007045E0"/>
    <w:rsid w:val="007046DE"/>
    <w:rsid w:val="00704F00"/>
    <w:rsid w:val="0070512A"/>
    <w:rsid w:val="0070516C"/>
    <w:rsid w:val="0070523E"/>
    <w:rsid w:val="007052A4"/>
    <w:rsid w:val="007053EC"/>
    <w:rsid w:val="00705745"/>
    <w:rsid w:val="00705794"/>
    <w:rsid w:val="0070581E"/>
    <w:rsid w:val="00705B10"/>
    <w:rsid w:val="00705D6D"/>
    <w:rsid w:val="00705F38"/>
    <w:rsid w:val="00705FAA"/>
    <w:rsid w:val="007062AA"/>
    <w:rsid w:val="007063FD"/>
    <w:rsid w:val="007065FB"/>
    <w:rsid w:val="00706A29"/>
    <w:rsid w:val="007073CC"/>
    <w:rsid w:val="00707618"/>
    <w:rsid w:val="007078C8"/>
    <w:rsid w:val="00707A3D"/>
    <w:rsid w:val="00707AB7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74"/>
    <w:rsid w:val="007113E9"/>
    <w:rsid w:val="0071157D"/>
    <w:rsid w:val="00711629"/>
    <w:rsid w:val="007116D8"/>
    <w:rsid w:val="00711756"/>
    <w:rsid w:val="00711839"/>
    <w:rsid w:val="00711A6D"/>
    <w:rsid w:val="007121C9"/>
    <w:rsid w:val="00712617"/>
    <w:rsid w:val="00712656"/>
    <w:rsid w:val="00712901"/>
    <w:rsid w:val="00712A06"/>
    <w:rsid w:val="00712A2E"/>
    <w:rsid w:val="00712AA4"/>
    <w:rsid w:val="00713091"/>
    <w:rsid w:val="00713174"/>
    <w:rsid w:val="007132DB"/>
    <w:rsid w:val="00713311"/>
    <w:rsid w:val="0071350B"/>
    <w:rsid w:val="007136B9"/>
    <w:rsid w:val="007138D8"/>
    <w:rsid w:val="0071399C"/>
    <w:rsid w:val="00713A79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899"/>
    <w:rsid w:val="00721AAA"/>
    <w:rsid w:val="00721EA3"/>
    <w:rsid w:val="00722815"/>
    <w:rsid w:val="007228A3"/>
    <w:rsid w:val="00722D4E"/>
    <w:rsid w:val="00723457"/>
    <w:rsid w:val="00723797"/>
    <w:rsid w:val="00723939"/>
    <w:rsid w:val="0072437E"/>
    <w:rsid w:val="00724410"/>
    <w:rsid w:val="007245B0"/>
    <w:rsid w:val="007245EE"/>
    <w:rsid w:val="00724734"/>
    <w:rsid w:val="0072498A"/>
    <w:rsid w:val="00724B91"/>
    <w:rsid w:val="00724CA1"/>
    <w:rsid w:val="00724DBE"/>
    <w:rsid w:val="0072500A"/>
    <w:rsid w:val="007258EB"/>
    <w:rsid w:val="00725B05"/>
    <w:rsid w:val="00726442"/>
    <w:rsid w:val="007268EA"/>
    <w:rsid w:val="00726FCC"/>
    <w:rsid w:val="007270DD"/>
    <w:rsid w:val="007274F0"/>
    <w:rsid w:val="007275F4"/>
    <w:rsid w:val="00727835"/>
    <w:rsid w:val="00727E43"/>
    <w:rsid w:val="0073012A"/>
    <w:rsid w:val="007305FE"/>
    <w:rsid w:val="00730858"/>
    <w:rsid w:val="00730BB6"/>
    <w:rsid w:val="00730DAA"/>
    <w:rsid w:val="007312FF"/>
    <w:rsid w:val="007315E6"/>
    <w:rsid w:val="00731A10"/>
    <w:rsid w:val="00731C63"/>
    <w:rsid w:val="00731C81"/>
    <w:rsid w:val="00731F19"/>
    <w:rsid w:val="0073216C"/>
    <w:rsid w:val="00732BA5"/>
    <w:rsid w:val="00733149"/>
    <w:rsid w:val="00733774"/>
    <w:rsid w:val="007337A2"/>
    <w:rsid w:val="00733AA4"/>
    <w:rsid w:val="00733AF7"/>
    <w:rsid w:val="00733E57"/>
    <w:rsid w:val="0073448F"/>
    <w:rsid w:val="00734490"/>
    <w:rsid w:val="0073452C"/>
    <w:rsid w:val="007346B9"/>
    <w:rsid w:val="007347DB"/>
    <w:rsid w:val="007357B5"/>
    <w:rsid w:val="0073592F"/>
    <w:rsid w:val="00735A35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2F8"/>
    <w:rsid w:val="0073755C"/>
    <w:rsid w:val="00737C38"/>
    <w:rsid w:val="00737E1E"/>
    <w:rsid w:val="00737E5F"/>
    <w:rsid w:val="00737EA8"/>
    <w:rsid w:val="0074014C"/>
    <w:rsid w:val="007401BC"/>
    <w:rsid w:val="0074051F"/>
    <w:rsid w:val="00740BA8"/>
    <w:rsid w:val="00741197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A6B"/>
    <w:rsid w:val="0074407D"/>
    <w:rsid w:val="0074414E"/>
    <w:rsid w:val="00744506"/>
    <w:rsid w:val="007448EB"/>
    <w:rsid w:val="0074491C"/>
    <w:rsid w:val="00744A4F"/>
    <w:rsid w:val="007450D7"/>
    <w:rsid w:val="007453E9"/>
    <w:rsid w:val="007456E2"/>
    <w:rsid w:val="007457C4"/>
    <w:rsid w:val="007458BB"/>
    <w:rsid w:val="00745BA8"/>
    <w:rsid w:val="00745CB1"/>
    <w:rsid w:val="007460B2"/>
    <w:rsid w:val="00746176"/>
    <w:rsid w:val="007461FC"/>
    <w:rsid w:val="007462AE"/>
    <w:rsid w:val="007465E3"/>
    <w:rsid w:val="00746621"/>
    <w:rsid w:val="0074694C"/>
    <w:rsid w:val="00746B24"/>
    <w:rsid w:val="00746C54"/>
    <w:rsid w:val="00746FC6"/>
    <w:rsid w:val="00747068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4E6"/>
    <w:rsid w:val="0075283F"/>
    <w:rsid w:val="007528C0"/>
    <w:rsid w:val="00752964"/>
    <w:rsid w:val="00752B6E"/>
    <w:rsid w:val="0075311D"/>
    <w:rsid w:val="00753675"/>
    <w:rsid w:val="0075378E"/>
    <w:rsid w:val="007539A0"/>
    <w:rsid w:val="00753AAF"/>
    <w:rsid w:val="00753CBD"/>
    <w:rsid w:val="00753CBF"/>
    <w:rsid w:val="00753D72"/>
    <w:rsid w:val="00753D82"/>
    <w:rsid w:val="00753F2B"/>
    <w:rsid w:val="007540DD"/>
    <w:rsid w:val="0075421E"/>
    <w:rsid w:val="007545E4"/>
    <w:rsid w:val="007546FE"/>
    <w:rsid w:val="0075475E"/>
    <w:rsid w:val="007548C7"/>
    <w:rsid w:val="00754BA1"/>
    <w:rsid w:val="00754D8D"/>
    <w:rsid w:val="00754F77"/>
    <w:rsid w:val="0075506C"/>
    <w:rsid w:val="00755363"/>
    <w:rsid w:val="007555CF"/>
    <w:rsid w:val="00755847"/>
    <w:rsid w:val="00755E57"/>
    <w:rsid w:val="00755EDA"/>
    <w:rsid w:val="007564A3"/>
    <w:rsid w:val="007566E4"/>
    <w:rsid w:val="0075680D"/>
    <w:rsid w:val="0075683D"/>
    <w:rsid w:val="00756C1B"/>
    <w:rsid w:val="00756D1E"/>
    <w:rsid w:val="0075720C"/>
    <w:rsid w:val="0075757A"/>
    <w:rsid w:val="00757832"/>
    <w:rsid w:val="007579DE"/>
    <w:rsid w:val="00757B20"/>
    <w:rsid w:val="00757CFC"/>
    <w:rsid w:val="00757D13"/>
    <w:rsid w:val="00757E50"/>
    <w:rsid w:val="00757F2B"/>
    <w:rsid w:val="007601FA"/>
    <w:rsid w:val="0076038E"/>
    <w:rsid w:val="00760991"/>
    <w:rsid w:val="0076108A"/>
    <w:rsid w:val="007610C2"/>
    <w:rsid w:val="007613CE"/>
    <w:rsid w:val="007616CC"/>
    <w:rsid w:val="00761D27"/>
    <w:rsid w:val="00761D56"/>
    <w:rsid w:val="00762363"/>
    <w:rsid w:val="00762772"/>
    <w:rsid w:val="007627A7"/>
    <w:rsid w:val="00762823"/>
    <w:rsid w:val="00762D7E"/>
    <w:rsid w:val="00762E35"/>
    <w:rsid w:val="00763047"/>
    <w:rsid w:val="0076305E"/>
    <w:rsid w:val="007631BA"/>
    <w:rsid w:val="007633A6"/>
    <w:rsid w:val="00763860"/>
    <w:rsid w:val="00763AED"/>
    <w:rsid w:val="00763D9A"/>
    <w:rsid w:val="0076477C"/>
    <w:rsid w:val="00764B3B"/>
    <w:rsid w:val="00764C3C"/>
    <w:rsid w:val="00764F67"/>
    <w:rsid w:val="0076522C"/>
    <w:rsid w:val="007657F0"/>
    <w:rsid w:val="0076597E"/>
    <w:rsid w:val="00765AC2"/>
    <w:rsid w:val="00765AF6"/>
    <w:rsid w:val="00765D29"/>
    <w:rsid w:val="007663BC"/>
    <w:rsid w:val="00766800"/>
    <w:rsid w:val="00767484"/>
    <w:rsid w:val="0076784C"/>
    <w:rsid w:val="00770123"/>
    <w:rsid w:val="007701C1"/>
    <w:rsid w:val="00770389"/>
    <w:rsid w:val="007709E2"/>
    <w:rsid w:val="00770CED"/>
    <w:rsid w:val="00770D9A"/>
    <w:rsid w:val="00771120"/>
    <w:rsid w:val="0077115F"/>
    <w:rsid w:val="0077129A"/>
    <w:rsid w:val="00771698"/>
    <w:rsid w:val="0077238B"/>
    <w:rsid w:val="007723D7"/>
    <w:rsid w:val="007727DF"/>
    <w:rsid w:val="00772924"/>
    <w:rsid w:val="00772A09"/>
    <w:rsid w:val="00772F06"/>
    <w:rsid w:val="0077307F"/>
    <w:rsid w:val="007730CB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4ECF"/>
    <w:rsid w:val="007751D0"/>
    <w:rsid w:val="0077551F"/>
    <w:rsid w:val="0077576C"/>
    <w:rsid w:val="007757C2"/>
    <w:rsid w:val="007759CF"/>
    <w:rsid w:val="00775ACB"/>
    <w:rsid w:val="00775BD4"/>
    <w:rsid w:val="00775BDE"/>
    <w:rsid w:val="00775C3A"/>
    <w:rsid w:val="0077618A"/>
    <w:rsid w:val="007767AD"/>
    <w:rsid w:val="00776D04"/>
    <w:rsid w:val="00776E42"/>
    <w:rsid w:val="007770BA"/>
    <w:rsid w:val="007770E9"/>
    <w:rsid w:val="00777A72"/>
    <w:rsid w:val="007802DA"/>
    <w:rsid w:val="007802F7"/>
    <w:rsid w:val="007806F9"/>
    <w:rsid w:val="00780C48"/>
    <w:rsid w:val="00780D22"/>
    <w:rsid w:val="00780D4C"/>
    <w:rsid w:val="00781410"/>
    <w:rsid w:val="00781436"/>
    <w:rsid w:val="00781588"/>
    <w:rsid w:val="007815AC"/>
    <w:rsid w:val="0078177D"/>
    <w:rsid w:val="00781AE9"/>
    <w:rsid w:val="00782007"/>
    <w:rsid w:val="007821BF"/>
    <w:rsid w:val="007822B1"/>
    <w:rsid w:val="007825D2"/>
    <w:rsid w:val="0078271A"/>
    <w:rsid w:val="00782724"/>
    <w:rsid w:val="00782908"/>
    <w:rsid w:val="00782A4C"/>
    <w:rsid w:val="00782BE5"/>
    <w:rsid w:val="00782C34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D03"/>
    <w:rsid w:val="00783D48"/>
    <w:rsid w:val="007840AE"/>
    <w:rsid w:val="007845F4"/>
    <w:rsid w:val="0078485E"/>
    <w:rsid w:val="00784C4C"/>
    <w:rsid w:val="007851CF"/>
    <w:rsid w:val="007853EE"/>
    <w:rsid w:val="007853FE"/>
    <w:rsid w:val="007854BF"/>
    <w:rsid w:val="00785A3C"/>
    <w:rsid w:val="00785A79"/>
    <w:rsid w:val="00785BD9"/>
    <w:rsid w:val="00785E66"/>
    <w:rsid w:val="0078606C"/>
    <w:rsid w:val="00786072"/>
    <w:rsid w:val="00786084"/>
    <w:rsid w:val="00786908"/>
    <w:rsid w:val="007869ED"/>
    <w:rsid w:val="00786E24"/>
    <w:rsid w:val="00787094"/>
    <w:rsid w:val="007873DC"/>
    <w:rsid w:val="00787606"/>
    <w:rsid w:val="00787620"/>
    <w:rsid w:val="007876E6"/>
    <w:rsid w:val="00787CCE"/>
    <w:rsid w:val="00790376"/>
    <w:rsid w:val="007903E7"/>
    <w:rsid w:val="00790713"/>
    <w:rsid w:val="007907E1"/>
    <w:rsid w:val="007908B3"/>
    <w:rsid w:val="00790A19"/>
    <w:rsid w:val="00790CE0"/>
    <w:rsid w:val="00790DA1"/>
    <w:rsid w:val="00790F26"/>
    <w:rsid w:val="007913BF"/>
    <w:rsid w:val="00791545"/>
    <w:rsid w:val="00791569"/>
    <w:rsid w:val="007919D3"/>
    <w:rsid w:val="00791A84"/>
    <w:rsid w:val="00791BE1"/>
    <w:rsid w:val="00792026"/>
    <w:rsid w:val="00792073"/>
    <w:rsid w:val="007921C7"/>
    <w:rsid w:val="00792969"/>
    <w:rsid w:val="00792E6F"/>
    <w:rsid w:val="00793000"/>
    <w:rsid w:val="00793712"/>
    <w:rsid w:val="007942E2"/>
    <w:rsid w:val="00794731"/>
    <w:rsid w:val="007949A6"/>
    <w:rsid w:val="007949B0"/>
    <w:rsid w:val="00794C3D"/>
    <w:rsid w:val="00794C9A"/>
    <w:rsid w:val="00794DC6"/>
    <w:rsid w:val="007951D3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BBC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99B"/>
    <w:rsid w:val="007A2A9A"/>
    <w:rsid w:val="007A2C42"/>
    <w:rsid w:val="007A2CF0"/>
    <w:rsid w:val="007A2DC4"/>
    <w:rsid w:val="007A2DC6"/>
    <w:rsid w:val="007A305C"/>
    <w:rsid w:val="007A3095"/>
    <w:rsid w:val="007A312C"/>
    <w:rsid w:val="007A3221"/>
    <w:rsid w:val="007A36BA"/>
    <w:rsid w:val="007A36D4"/>
    <w:rsid w:val="007A36EA"/>
    <w:rsid w:val="007A38AE"/>
    <w:rsid w:val="007A3AB3"/>
    <w:rsid w:val="007A3AC5"/>
    <w:rsid w:val="007A42DD"/>
    <w:rsid w:val="007A4400"/>
    <w:rsid w:val="007A4A4A"/>
    <w:rsid w:val="007A4EEF"/>
    <w:rsid w:val="007A5178"/>
    <w:rsid w:val="007A528B"/>
    <w:rsid w:val="007A5588"/>
    <w:rsid w:val="007A59D7"/>
    <w:rsid w:val="007A5E1A"/>
    <w:rsid w:val="007A5E58"/>
    <w:rsid w:val="007A5E9F"/>
    <w:rsid w:val="007A6087"/>
    <w:rsid w:val="007A6649"/>
    <w:rsid w:val="007A6743"/>
    <w:rsid w:val="007A6910"/>
    <w:rsid w:val="007A699D"/>
    <w:rsid w:val="007A6AE3"/>
    <w:rsid w:val="007A6BDC"/>
    <w:rsid w:val="007A70DA"/>
    <w:rsid w:val="007A7147"/>
    <w:rsid w:val="007A7586"/>
    <w:rsid w:val="007A7B50"/>
    <w:rsid w:val="007A7CF6"/>
    <w:rsid w:val="007A7E94"/>
    <w:rsid w:val="007B014C"/>
    <w:rsid w:val="007B021B"/>
    <w:rsid w:val="007B0733"/>
    <w:rsid w:val="007B07F6"/>
    <w:rsid w:val="007B0C66"/>
    <w:rsid w:val="007B0CAD"/>
    <w:rsid w:val="007B1382"/>
    <w:rsid w:val="007B1432"/>
    <w:rsid w:val="007B19A6"/>
    <w:rsid w:val="007B1A61"/>
    <w:rsid w:val="007B22DB"/>
    <w:rsid w:val="007B2477"/>
    <w:rsid w:val="007B2DD7"/>
    <w:rsid w:val="007B3202"/>
    <w:rsid w:val="007B34A8"/>
    <w:rsid w:val="007B3678"/>
    <w:rsid w:val="007B3796"/>
    <w:rsid w:val="007B3B4B"/>
    <w:rsid w:val="007B443F"/>
    <w:rsid w:val="007B48F1"/>
    <w:rsid w:val="007B4FDD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588"/>
    <w:rsid w:val="007C1622"/>
    <w:rsid w:val="007C1675"/>
    <w:rsid w:val="007C1C54"/>
    <w:rsid w:val="007C2315"/>
    <w:rsid w:val="007C2471"/>
    <w:rsid w:val="007C25C5"/>
    <w:rsid w:val="007C2673"/>
    <w:rsid w:val="007C2A20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847"/>
    <w:rsid w:val="007C3A5E"/>
    <w:rsid w:val="007C3D5A"/>
    <w:rsid w:val="007C4250"/>
    <w:rsid w:val="007C44B6"/>
    <w:rsid w:val="007C4888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D62"/>
    <w:rsid w:val="007C6DCF"/>
    <w:rsid w:val="007C6FDB"/>
    <w:rsid w:val="007C70EB"/>
    <w:rsid w:val="007C7304"/>
    <w:rsid w:val="007C76EB"/>
    <w:rsid w:val="007C7740"/>
    <w:rsid w:val="007C7B78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1AD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98E"/>
    <w:rsid w:val="007D4B6C"/>
    <w:rsid w:val="007D4E83"/>
    <w:rsid w:val="007D4FF7"/>
    <w:rsid w:val="007D53DA"/>
    <w:rsid w:val="007D5528"/>
    <w:rsid w:val="007D568E"/>
    <w:rsid w:val="007D5A1C"/>
    <w:rsid w:val="007D5B05"/>
    <w:rsid w:val="007D5B71"/>
    <w:rsid w:val="007D5C95"/>
    <w:rsid w:val="007D5E11"/>
    <w:rsid w:val="007D5F6E"/>
    <w:rsid w:val="007D6490"/>
    <w:rsid w:val="007D6C58"/>
    <w:rsid w:val="007D6C72"/>
    <w:rsid w:val="007D6C96"/>
    <w:rsid w:val="007D7555"/>
    <w:rsid w:val="007D7770"/>
    <w:rsid w:val="007D77FF"/>
    <w:rsid w:val="007D795C"/>
    <w:rsid w:val="007D7C1F"/>
    <w:rsid w:val="007D7C42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D1B"/>
    <w:rsid w:val="007E0E45"/>
    <w:rsid w:val="007E12DD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C1"/>
    <w:rsid w:val="007E36DB"/>
    <w:rsid w:val="007E3BD5"/>
    <w:rsid w:val="007E3E14"/>
    <w:rsid w:val="007E3F3C"/>
    <w:rsid w:val="007E44CD"/>
    <w:rsid w:val="007E4B18"/>
    <w:rsid w:val="007E4DF8"/>
    <w:rsid w:val="007E4E96"/>
    <w:rsid w:val="007E501C"/>
    <w:rsid w:val="007E5068"/>
    <w:rsid w:val="007E5125"/>
    <w:rsid w:val="007E536F"/>
    <w:rsid w:val="007E5F20"/>
    <w:rsid w:val="007E5F6C"/>
    <w:rsid w:val="007E6C80"/>
    <w:rsid w:val="007E6F55"/>
    <w:rsid w:val="007E6F59"/>
    <w:rsid w:val="007E6F5A"/>
    <w:rsid w:val="007E700E"/>
    <w:rsid w:val="007E70A3"/>
    <w:rsid w:val="007E70DD"/>
    <w:rsid w:val="007E74D7"/>
    <w:rsid w:val="007E7548"/>
    <w:rsid w:val="007E7911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07FE"/>
    <w:rsid w:val="007F1022"/>
    <w:rsid w:val="007F1514"/>
    <w:rsid w:val="007F1A23"/>
    <w:rsid w:val="007F1BA0"/>
    <w:rsid w:val="007F1CF9"/>
    <w:rsid w:val="007F1D19"/>
    <w:rsid w:val="007F20E7"/>
    <w:rsid w:val="007F212C"/>
    <w:rsid w:val="007F2297"/>
    <w:rsid w:val="007F25FC"/>
    <w:rsid w:val="007F26AC"/>
    <w:rsid w:val="007F2826"/>
    <w:rsid w:val="007F28A2"/>
    <w:rsid w:val="007F2EFE"/>
    <w:rsid w:val="007F3261"/>
    <w:rsid w:val="007F33C6"/>
    <w:rsid w:val="007F3A06"/>
    <w:rsid w:val="007F3B95"/>
    <w:rsid w:val="007F3EAE"/>
    <w:rsid w:val="007F40E6"/>
    <w:rsid w:val="007F42AA"/>
    <w:rsid w:val="007F475F"/>
    <w:rsid w:val="007F4A20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0F2"/>
    <w:rsid w:val="007F7833"/>
    <w:rsid w:val="007F794B"/>
    <w:rsid w:val="007F7C85"/>
    <w:rsid w:val="007F7E7E"/>
    <w:rsid w:val="007F7EEA"/>
    <w:rsid w:val="008002C6"/>
    <w:rsid w:val="008002FE"/>
    <w:rsid w:val="008003CC"/>
    <w:rsid w:val="00800605"/>
    <w:rsid w:val="008006B0"/>
    <w:rsid w:val="00800916"/>
    <w:rsid w:val="008009D4"/>
    <w:rsid w:val="00800CBE"/>
    <w:rsid w:val="008018E6"/>
    <w:rsid w:val="008019F4"/>
    <w:rsid w:val="00801EBA"/>
    <w:rsid w:val="008020EE"/>
    <w:rsid w:val="008025B8"/>
    <w:rsid w:val="0080280E"/>
    <w:rsid w:val="00802B05"/>
    <w:rsid w:val="00802F10"/>
    <w:rsid w:val="00803340"/>
    <w:rsid w:val="0080373C"/>
    <w:rsid w:val="008043C0"/>
    <w:rsid w:val="00804532"/>
    <w:rsid w:val="00804546"/>
    <w:rsid w:val="0080462A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75"/>
    <w:rsid w:val="008053C3"/>
    <w:rsid w:val="008055F2"/>
    <w:rsid w:val="00805758"/>
    <w:rsid w:val="00805849"/>
    <w:rsid w:val="00805A72"/>
    <w:rsid w:val="00805A7D"/>
    <w:rsid w:val="00805AD3"/>
    <w:rsid w:val="00805AF5"/>
    <w:rsid w:val="00805D52"/>
    <w:rsid w:val="00805D57"/>
    <w:rsid w:val="00805F28"/>
    <w:rsid w:val="00805F3E"/>
    <w:rsid w:val="0080616C"/>
    <w:rsid w:val="00806663"/>
    <w:rsid w:val="0080672F"/>
    <w:rsid w:val="008067B5"/>
    <w:rsid w:val="00806C82"/>
    <w:rsid w:val="00806EF6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0E09"/>
    <w:rsid w:val="00811525"/>
    <w:rsid w:val="00811652"/>
    <w:rsid w:val="00811A6E"/>
    <w:rsid w:val="00811A6F"/>
    <w:rsid w:val="0081222B"/>
    <w:rsid w:val="00812833"/>
    <w:rsid w:val="008132CF"/>
    <w:rsid w:val="00813410"/>
    <w:rsid w:val="00813630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AC4"/>
    <w:rsid w:val="00816B1F"/>
    <w:rsid w:val="00817221"/>
    <w:rsid w:val="00817D69"/>
    <w:rsid w:val="00817DC2"/>
    <w:rsid w:val="00820034"/>
    <w:rsid w:val="008201AF"/>
    <w:rsid w:val="00820504"/>
    <w:rsid w:val="00820547"/>
    <w:rsid w:val="0082082E"/>
    <w:rsid w:val="00820BA5"/>
    <w:rsid w:val="00820CC4"/>
    <w:rsid w:val="00820FEB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07D"/>
    <w:rsid w:val="008255E7"/>
    <w:rsid w:val="0082568D"/>
    <w:rsid w:val="00825C00"/>
    <w:rsid w:val="0082600C"/>
    <w:rsid w:val="008260A3"/>
    <w:rsid w:val="008261C0"/>
    <w:rsid w:val="00826237"/>
    <w:rsid w:val="00826404"/>
    <w:rsid w:val="00826673"/>
    <w:rsid w:val="00826A58"/>
    <w:rsid w:val="00826CBE"/>
    <w:rsid w:val="00826D06"/>
    <w:rsid w:val="00826D66"/>
    <w:rsid w:val="00826ED6"/>
    <w:rsid w:val="008274E1"/>
    <w:rsid w:val="0082753A"/>
    <w:rsid w:val="008303DB"/>
    <w:rsid w:val="008304D5"/>
    <w:rsid w:val="00830573"/>
    <w:rsid w:val="00830999"/>
    <w:rsid w:val="00830A29"/>
    <w:rsid w:val="00830B51"/>
    <w:rsid w:val="00830F9E"/>
    <w:rsid w:val="008311FB"/>
    <w:rsid w:val="008316D8"/>
    <w:rsid w:val="00831742"/>
    <w:rsid w:val="00831961"/>
    <w:rsid w:val="00831972"/>
    <w:rsid w:val="00831A4B"/>
    <w:rsid w:val="00831EBE"/>
    <w:rsid w:val="0083253D"/>
    <w:rsid w:val="00832DA7"/>
    <w:rsid w:val="00833069"/>
    <w:rsid w:val="008330D4"/>
    <w:rsid w:val="00833210"/>
    <w:rsid w:val="00833345"/>
    <w:rsid w:val="00833508"/>
    <w:rsid w:val="00833534"/>
    <w:rsid w:val="008335F9"/>
    <w:rsid w:val="0083398E"/>
    <w:rsid w:val="008339B1"/>
    <w:rsid w:val="00833BFC"/>
    <w:rsid w:val="008340D5"/>
    <w:rsid w:val="00834161"/>
    <w:rsid w:val="008341F8"/>
    <w:rsid w:val="00834208"/>
    <w:rsid w:val="00834824"/>
    <w:rsid w:val="00834E99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70C"/>
    <w:rsid w:val="008418C8"/>
    <w:rsid w:val="00841F0A"/>
    <w:rsid w:val="00841F6F"/>
    <w:rsid w:val="008420B2"/>
    <w:rsid w:val="0084213F"/>
    <w:rsid w:val="008423BB"/>
    <w:rsid w:val="00842CAB"/>
    <w:rsid w:val="00842F09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9D"/>
    <w:rsid w:val="00845DD0"/>
    <w:rsid w:val="00845F77"/>
    <w:rsid w:val="00845FA1"/>
    <w:rsid w:val="008460C8"/>
    <w:rsid w:val="0084634A"/>
    <w:rsid w:val="0084698B"/>
    <w:rsid w:val="00847041"/>
    <w:rsid w:val="00847210"/>
    <w:rsid w:val="008474EB"/>
    <w:rsid w:val="00847F2A"/>
    <w:rsid w:val="00847FF8"/>
    <w:rsid w:val="0085007D"/>
    <w:rsid w:val="008501BC"/>
    <w:rsid w:val="00850270"/>
    <w:rsid w:val="00850AB6"/>
    <w:rsid w:val="00850DBE"/>
    <w:rsid w:val="00850E20"/>
    <w:rsid w:val="00850FAB"/>
    <w:rsid w:val="00850FF4"/>
    <w:rsid w:val="00851F37"/>
    <w:rsid w:val="008521BC"/>
    <w:rsid w:val="008525D4"/>
    <w:rsid w:val="008526F1"/>
    <w:rsid w:val="008529ED"/>
    <w:rsid w:val="00852C76"/>
    <w:rsid w:val="00852C90"/>
    <w:rsid w:val="00852CF2"/>
    <w:rsid w:val="00852E4B"/>
    <w:rsid w:val="00852F4B"/>
    <w:rsid w:val="008530A1"/>
    <w:rsid w:val="008530A7"/>
    <w:rsid w:val="0085357D"/>
    <w:rsid w:val="008535EF"/>
    <w:rsid w:val="008541EB"/>
    <w:rsid w:val="00854A23"/>
    <w:rsid w:val="008550A3"/>
    <w:rsid w:val="0085541B"/>
    <w:rsid w:val="0085551E"/>
    <w:rsid w:val="00855585"/>
    <w:rsid w:val="00855760"/>
    <w:rsid w:val="00855B1F"/>
    <w:rsid w:val="00855D18"/>
    <w:rsid w:val="00855DC7"/>
    <w:rsid w:val="00855DE8"/>
    <w:rsid w:val="008563AF"/>
    <w:rsid w:val="008564E6"/>
    <w:rsid w:val="0085659B"/>
    <w:rsid w:val="008569F3"/>
    <w:rsid w:val="00856E24"/>
    <w:rsid w:val="00856E3C"/>
    <w:rsid w:val="00856FCB"/>
    <w:rsid w:val="0085719E"/>
    <w:rsid w:val="008576A5"/>
    <w:rsid w:val="00857EBB"/>
    <w:rsid w:val="00860293"/>
    <w:rsid w:val="00860357"/>
    <w:rsid w:val="008603CE"/>
    <w:rsid w:val="00860A02"/>
    <w:rsid w:val="00860AD4"/>
    <w:rsid w:val="00860B4E"/>
    <w:rsid w:val="00860D0A"/>
    <w:rsid w:val="00860E3E"/>
    <w:rsid w:val="00860E6B"/>
    <w:rsid w:val="0086122A"/>
    <w:rsid w:val="00861302"/>
    <w:rsid w:val="00861A7E"/>
    <w:rsid w:val="00861AE3"/>
    <w:rsid w:val="00861D58"/>
    <w:rsid w:val="00861EEA"/>
    <w:rsid w:val="008620D2"/>
    <w:rsid w:val="00862175"/>
    <w:rsid w:val="008623F9"/>
    <w:rsid w:val="0086249B"/>
    <w:rsid w:val="00862963"/>
    <w:rsid w:val="00862CC9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0AE"/>
    <w:rsid w:val="00866764"/>
    <w:rsid w:val="00866CC4"/>
    <w:rsid w:val="00866CDC"/>
    <w:rsid w:val="00866F33"/>
    <w:rsid w:val="0086700D"/>
    <w:rsid w:val="0086705C"/>
    <w:rsid w:val="00867A06"/>
    <w:rsid w:val="00867ABC"/>
    <w:rsid w:val="00867C0C"/>
    <w:rsid w:val="0087006E"/>
    <w:rsid w:val="00870877"/>
    <w:rsid w:val="008709C8"/>
    <w:rsid w:val="00870AA3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31F"/>
    <w:rsid w:val="008726C7"/>
    <w:rsid w:val="00872748"/>
    <w:rsid w:val="008727D2"/>
    <w:rsid w:val="00873391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26"/>
    <w:rsid w:val="00875154"/>
    <w:rsid w:val="0087517C"/>
    <w:rsid w:val="00875412"/>
    <w:rsid w:val="0087583E"/>
    <w:rsid w:val="008761F0"/>
    <w:rsid w:val="008763DF"/>
    <w:rsid w:val="00876A62"/>
    <w:rsid w:val="00876AED"/>
    <w:rsid w:val="00876B2C"/>
    <w:rsid w:val="00876C45"/>
    <w:rsid w:val="00876D71"/>
    <w:rsid w:val="008770BA"/>
    <w:rsid w:val="008770BE"/>
    <w:rsid w:val="0087713D"/>
    <w:rsid w:val="0087734C"/>
    <w:rsid w:val="008777B7"/>
    <w:rsid w:val="008777C9"/>
    <w:rsid w:val="008777CA"/>
    <w:rsid w:val="00877B8A"/>
    <w:rsid w:val="0088040E"/>
    <w:rsid w:val="00880682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211A"/>
    <w:rsid w:val="008821E9"/>
    <w:rsid w:val="00882246"/>
    <w:rsid w:val="0088267E"/>
    <w:rsid w:val="00882BE8"/>
    <w:rsid w:val="0088310D"/>
    <w:rsid w:val="0088314D"/>
    <w:rsid w:val="008837C3"/>
    <w:rsid w:val="00883C44"/>
    <w:rsid w:val="00883EFD"/>
    <w:rsid w:val="00884249"/>
    <w:rsid w:val="0088434B"/>
    <w:rsid w:val="0088439B"/>
    <w:rsid w:val="008843CE"/>
    <w:rsid w:val="008848CD"/>
    <w:rsid w:val="00884AC3"/>
    <w:rsid w:val="008851D8"/>
    <w:rsid w:val="00885252"/>
    <w:rsid w:val="00885257"/>
    <w:rsid w:val="008857B7"/>
    <w:rsid w:val="008859F5"/>
    <w:rsid w:val="00885A1C"/>
    <w:rsid w:val="00885AB6"/>
    <w:rsid w:val="00885BD6"/>
    <w:rsid w:val="00885C53"/>
    <w:rsid w:val="0088636B"/>
    <w:rsid w:val="008863C8"/>
    <w:rsid w:val="00886A54"/>
    <w:rsid w:val="00886B2F"/>
    <w:rsid w:val="00886FB3"/>
    <w:rsid w:val="00887314"/>
    <w:rsid w:val="00887534"/>
    <w:rsid w:val="008875E4"/>
    <w:rsid w:val="0088768F"/>
    <w:rsid w:val="00887BD3"/>
    <w:rsid w:val="00887BE4"/>
    <w:rsid w:val="00887F24"/>
    <w:rsid w:val="00887F63"/>
    <w:rsid w:val="0089007D"/>
    <w:rsid w:val="0089017E"/>
    <w:rsid w:val="00890346"/>
    <w:rsid w:val="0089037D"/>
    <w:rsid w:val="00890590"/>
    <w:rsid w:val="00890A96"/>
    <w:rsid w:val="00890BAB"/>
    <w:rsid w:val="00890BAC"/>
    <w:rsid w:val="00890C5A"/>
    <w:rsid w:val="00890D55"/>
    <w:rsid w:val="00890FD8"/>
    <w:rsid w:val="0089109E"/>
    <w:rsid w:val="00891852"/>
    <w:rsid w:val="00891A7C"/>
    <w:rsid w:val="0089203F"/>
    <w:rsid w:val="00892211"/>
    <w:rsid w:val="0089236D"/>
    <w:rsid w:val="008925B0"/>
    <w:rsid w:val="0089281C"/>
    <w:rsid w:val="00892AD8"/>
    <w:rsid w:val="00892F5A"/>
    <w:rsid w:val="00892FFA"/>
    <w:rsid w:val="0089324F"/>
    <w:rsid w:val="00893279"/>
    <w:rsid w:val="0089327C"/>
    <w:rsid w:val="008932A3"/>
    <w:rsid w:val="00893567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669"/>
    <w:rsid w:val="008956A3"/>
    <w:rsid w:val="00895941"/>
    <w:rsid w:val="00895B63"/>
    <w:rsid w:val="00895D33"/>
    <w:rsid w:val="0089604F"/>
    <w:rsid w:val="00896091"/>
    <w:rsid w:val="008963C1"/>
    <w:rsid w:val="00896514"/>
    <w:rsid w:val="008967A1"/>
    <w:rsid w:val="008969AC"/>
    <w:rsid w:val="008969FC"/>
    <w:rsid w:val="00896A0F"/>
    <w:rsid w:val="00896B30"/>
    <w:rsid w:val="00896B36"/>
    <w:rsid w:val="00896C07"/>
    <w:rsid w:val="00896D16"/>
    <w:rsid w:val="00896E33"/>
    <w:rsid w:val="008976CD"/>
    <w:rsid w:val="00897763"/>
    <w:rsid w:val="00897B4E"/>
    <w:rsid w:val="00897BD9"/>
    <w:rsid w:val="00897E94"/>
    <w:rsid w:val="008A0A3F"/>
    <w:rsid w:val="008A0CAC"/>
    <w:rsid w:val="008A0D82"/>
    <w:rsid w:val="008A0D98"/>
    <w:rsid w:val="008A0E64"/>
    <w:rsid w:val="008A1099"/>
    <w:rsid w:val="008A1391"/>
    <w:rsid w:val="008A1467"/>
    <w:rsid w:val="008A1992"/>
    <w:rsid w:val="008A19AF"/>
    <w:rsid w:val="008A1E4D"/>
    <w:rsid w:val="008A1F92"/>
    <w:rsid w:val="008A23B3"/>
    <w:rsid w:val="008A3064"/>
    <w:rsid w:val="008A3566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BFD"/>
    <w:rsid w:val="008A6C7A"/>
    <w:rsid w:val="008A70BC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2F8F"/>
    <w:rsid w:val="008B301C"/>
    <w:rsid w:val="008B325D"/>
    <w:rsid w:val="008B3594"/>
    <w:rsid w:val="008B3994"/>
    <w:rsid w:val="008B3A29"/>
    <w:rsid w:val="008B3DEA"/>
    <w:rsid w:val="008B403D"/>
    <w:rsid w:val="008B40A5"/>
    <w:rsid w:val="008B430F"/>
    <w:rsid w:val="008B44C5"/>
    <w:rsid w:val="008B4507"/>
    <w:rsid w:val="008B451D"/>
    <w:rsid w:val="008B4598"/>
    <w:rsid w:val="008B48D0"/>
    <w:rsid w:val="008B4B10"/>
    <w:rsid w:val="008B4BF4"/>
    <w:rsid w:val="008B4CF9"/>
    <w:rsid w:val="008B55C2"/>
    <w:rsid w:val="008B5A7D"/>
    <w:rsid w:val="008B5B52"/>
    <w:rsid w:val="008B5D29"/>
    <w:rsid w:val="008B5EF6"/>
    <w:rsid w:val="008B601A"/>
    <w:rsid w:val="008B63EC"/>
    <w:rsid w:val="008B650D"/>
    <w:rsid w:val="008B65E2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0C58"/>
    <w:rsid w:val="008C1067"/>
    <w:rsid w:val="008C17F5"/>
    <w:rsid w:val="008C1934"/>
    <w:rsid w:val="008C19F4"/>
    <w:rsid w:val="008C1A1D"/>
    <w:rsid w:val="008C1A35"/>
    <w:rsid w:val="008C1A92"/>
    <w:rsid w:val="008C1D76"/>
    <w:rsid w:val="008C1DE8"/>
    <w:rsid w:val="008C1E6F"/>
    <w:rsid w:val="008C2264"/>
    <w:rsid w:val="008C2548"/>
    <w:rsid w:val="008C25C5"/>
    <w:rsid w:val="008C2892"/>
    <w:rsid w:val="008C2AF0"/>
    <w:rsid w:val="008C314B"/>
    <w:rsid w:val="008C32E1"/>
    <w:rsid w:val="008C34C0"/>
    <w:rsid w:val="008C3C61"/>
    <w:rsid w:val="008C41DA"/>
    <w:rsid w:val="008C4240"/>
    <w:rsid w:val="008C4391"/>
    <w:rsid w:val="008C4E47"/>
    <w:rsid w:val="008C4FE1"/>
    <w:rsid w:val="008C5099"/>
    <w:rsid w:val="008C539A"/>
    <w:rsid w:val="008C5585"/>
    <w:rsid w:val="008C5A8D"/>
    <w:rsid w:val="008C5A98"/>
    <w:rsid w:val="008C5CCE"/>
    <w:rsid w:val="008C5CEC"/>
    <w:rsid w:val="008C6105"/>
    <w:rsid w:val="008C65C0"/>
    <w:rsid w:val="008C6868"/>
    <w:rsid w:val="008C694D"/>
    <w:rsid w:val="008C7306"/>
    <w:rsid w:val="008C7C91"/>
    <w:rsid w:val="008C7DAD"/>
    <w:rsid w:val="008C7F69"/>
    <w:rsid w:val="008D07E2"/>
    <w:rsid w:val="008D0A34"/>
    <w:rsid w:val="008D0AAE"/>
    <w:rsid w:val="008D0B3E"/>
    <w:rsid w:val="008D0F60"/>
    <w:rsid w:val="008D1401"/>
    <w:rsid w:val="008D1433"/>
    <w:rsid w:val="008D1452"/>
    <w:rsid w:val="008D14AF"/>
    <w:rsid w:val="008D14DF"/>
    <w:rsid w:val="008D18F9"/>
    <w:rsid w:val="008D1B13"/>
    <w:rsid w:val="008D1FD1"/>
    <w:rsid w:val="008D23AB"/>
    <w:rsid w:val="008D24EA"/>
    <w:rsid w:val="008D27A8"/>
    <w:rsid w:val="008D289C"/>
    <w:rsid w:val="008D29FC"/>
    <w:rsid w:val="008D2A4E"/>
    <w:rsid w:val="008D2A6E"/>
    <w:rsid w:val="008D2C38"/>
    <w:rsid w:val="008D318D"/>
    <w:rsid w:val="008D3285"/>
    <w:rsid w:val="008D3456"/>
    <w:rsid w:val="008D3480"/>
    <w:rsid w:val="008D3B91"/>
    <w:rsid w:val="008D3B9A"/>
    <w:rsid w:val="008D3FE8"/>
    <w:rsid w:val="008D40BC"/>
    <w:rsid w:val="008D42B2"/>
    <w:rsid w:val="008D42FA"/>
    <w:rsid w:val="008D4C0C"/>
    <w:rsid w:val="008D529A"/>
    <w:rsid w:val="008D54A2"/>
    <w:rsid w:val="008D5940"/>
    <w:rsid w:val="008D5D3E"/>
    <w:rsid w:val="008D5EFE"/>
    <w:rsid w:val="008D5FB8"/>
    <w:rsid w:val="008D6328"/>
    <w:rsid w:val="008D6415"/>
    <w:rsid w:val="008D65EA"/>
    <w:rsid w:val="008D681E"/>
    <w:rsid w:val="008D68E6"/>
    <w:rsid w:val="008D6C4F"/>
    <w:rsid w:val="008D6FBB"/>
    <w:rsid w:val="008D70EF"/>
    <w:rsid w:val="008D718E"/>
    <w:rsid w:val="008D72FF"/>
    <w:rsid w:val="008D737C"/>
    <w:rsid w:val="008D7839"/>
    <w:rsid w:val="008D7A23"/>
    <w:rsid w:val="008E0291"/>
    <w:rsid w:val="008E036A"/>
    <w:rsid w:val="008E0843"/>
    <w:rsid w:val="008E09EE"/>
    <w:rsid w:val="008E0E4B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5E2"/>
    <w:rsid w:val="008E37B2"/>
    <w:rsid w:val="008E3D06"/>
    <w:rsid w:val="008E3D3E"/>
    <w:rsid w:val="008E409E"/>
    <w:rsid w:val="008E4153"/>
    <w:rsid w:val="008E4376"/>
    <w:rsid w:val="008E4B8A"/>
    <w:rsid w:val="008E4E88"/>
    <w:rsid w:val="008E511D"/>
    <w:rsid w:val="008E514F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283"/>
    <w:rsid w:val="008E6641"/>
    <w:rsid w:val="008E68CA"/>
    <w:rsid w:val="008E69FE"/>
    <w:rsid w:val="008E7081"/>
    <w:rsid w:val="008E7206"/>
    <w:rsid w:val="008E737F"/>
    <w:rsid w:val="008E7458"/>
    <w:rsid w:val="008E74DC"/>
    <w:rsid w:val="008E76EA"/>
    <w:rsid w:val="008E79E6"/>
    <w:rsid w:val="008F02C6"/>
    <w:rsid w:val="008F030F"/>
    <w:rsid w:val="008F0E00"/>
    <w:rsid w:val="008F10EE"/>
    <w:rsid w:val="008F174E"/>
    <w:rsid w:val="008F1BC8"/>
    <w:rsid w:val="008F1C27"/>
    <w:rsid w:val="008F1DEF"/>
    <w:rsid w:val="008F1F55"/>
    <w:rsid w:val="008F20E2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493E"/>
    <w:rsid w:val="008F5124"/>
    <w:rsid w:val="008F54A6"/>
    <w:rsid w:val="008F562F"/>
    <w:rsid w:val="008F56BA"/>
    <w:rsid w:val="008F5746"/>
    <w:rsid w:val="008F58DC"/>
    <w:rsid w:val="008F59E7"/>
    <w:rsid w:val="008F5D4B"/>
    <w:rsid w:val="008F610C"/>
    <w:rsid w:val="008F62B7"/>
    <w:rsid w:val="008F6C96"/>
    <w:rsid w:val="008F6DC0"/>
    <w:rsid w:val="008F7229"/>
    <w:rsid w:val="008F726F"/>
    <w:rsid w:val="008F746A"/>
    <w:rsid w:val="008F771C"/>
    <w:rsid w:val="008F779F"/>
    <w:rsid w:val="008F7AA0"/>
    <w:rsid w:val="008F7D42"/>
    <w:rsid w:val="008F7D76"/>
    <w:rsid w:val="0090019B"/>
    <w:rsid w:val="00900335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D34"/>
    <w:rsid w:val="00902E1E"/>
    <w:rsid w:val="00902E2C"/>
    <w:rsid w:val="00903216"/>
    <w:rsid w:val="009032F7"/>
    <w:rsid w:val="00903739"/>
    <w:rsid w:val="009039D9"/>
    <w:rsid w:val="00903CFA"/>
    <w:rsid w:val="0090415B"/>
    <w:rsid w:val="0090421F"/>
    <w:rsid w:val="009045D3"/>
    <w:rsid w:val="00904772"/>
    <w:rsid w:val="009047B1"/>
    <w:rsid w:val="0090494A"/>
    <w:rsid w:val="00904D7E"/>
    <w:rsid w:val="00904DE6"/>
    <w:rsid w:val="00904E5D"/>
    <w:rsid w:val="009052ED"/>
    <w:rsid w:val="00905401"/>
    <w:rsid w:val="00905548"/>
    <w:rsid w:val="00905B74"/>
    <w:rsid w:val="00905BD2"/>
    <w:rsid w:val="00905E18"/>
    <w:rsid w:val="00905E5C"/>
    <w:rsid w:val="009061C7"/>
    <w:rsid w:val="009062AE"/>
    <w:rsid w:val="009063FF"/>
    <w:rsid w:val="00906676"/>
    <w:rsid w:val="00906949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7E"/>
    <w:rsid w:val="009106A1"/>
    <w:rsid w:val="009106DE"/>
    <w:rsid w:val="009108EA"/>
    <w:rsid w:val="00910E6D"/>
    <w:rsid w:val="009112CD"/>
    <w:rsid w:val="00911334"/>
    <w:rsid w:val="0091172D"/>
    <w:rsid w:val="00911FFA"/>
    <w:rsid w:val="0091221C"/>
    <w:rsid w:val="0091269A"/>
    <w:rsid w:val="0091282A"/>
    <w:rsid w:val="0091283B"/>
    <w:rsid w:val="00912C73"/>
    <w:rsid w:val="00912C9F"/>
    <w:rsid w:val="00913041"/>
    <w:rsid w:val="009131C7"/>
    <w:rsid w:val="009135AD"/>
    <w:rsid w:val="009135F9"/>
    <w:rsid w:val="00913981"/>
    <w:rsid w:val="009139A5"/>
    <w:rsid w:val="00913C08"/>
    <w:rsid w:val="00913DBF"/>
    <w:rsid w:val="00913DE1"/>
    <w:rsid w:val="009143AA"/>
    <w:rsid w:val="00914546"/>
    <w:rsid w:val="0091505A"/>
    <w:rsid w:val="00915317"/>
    <w:rsid w:val="009157CA"/>
    <w:rsid w:val="00915E71"/>
    <w:rsid w:val="00916AF3"/>
    <w:rsid w:val="00917122"/>
    <w:rsid w:val="009172D9"/>
    <w:rsid w:val="009173CF"/>
    <w:rsid w:val="00917C7D"/>
    <w:rsid w:val="00917E7E"/>
    <w:rsid w:val="00920234"/>
    <w:rsid w:val="0092026E"/>
    <w:rsid w:val="00920659"/>
    <w:rsid w:val="009208C9"/>
    <w:rsid w:val="0092096A"/>
    <w:rsid w:val="00920BC9"/>
    <w:rsid w:val="00920ECE"/>
    <w:rsid w:val="00920EE6"/>
    <w:rsid w:val="009210ED"/>
    <w:rsid w:val="0092129F"/>
    <w:rsid w:val="009213AB"/>
    <w:rsid w:val="009214AF"/>
    <w:rsid w:val="0092162F"/>
    <w:rsid w:val="00921AAF"/>
    <w:rsid w:val="00921B99"/>
    <w:rsid w:val="0092256D"/>
    <w:rsid w:val="0092257F"/>
    <w:rsid w:val="00922AF6"/>
    <w:rsid w:val="00922D61"/>
    <w:rsid w:val="00923374"/>
    <w:rsid w:val="00923435"/>
    <w:rsid w:val="00923545"/>
    <w:rsid w:val="00923578"/>
    <w:rsid w:val="00923845"/>
    <w:rsid w:val="00923965"/>
    <w:rsid w:val="00923AA6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8E"/>
    <w:rsid w:val="009250B9"/>
    <w:rsid w:val="009254A2"/>
    <w:rsid w:val="00925B71"/>
    <w:rsid w:val="00925C5C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4CD"/>
    <w:rsid w:val="00927D0D"/>
    <w:rsid w:val="00927F4D"/>
    <w:rsid w:val="00927F6A"/>
    <w:rsid w:val="009300D5"/>
    <w:rsid w:val="00930B46"/>
    <w:rsid w:val="00930C1C"/>
    <w:rsid w:val="00930DA5"/>
    <w:rsid w:val="00930E9F"/>
    <w:rsid w:val="0093175E"/>
    <w:rsid w:val="00931A66"/>
    <w:rsid w:val="00931CEC"/>
    <w:rsid w:val="00931E57"/>
    <w:rsid w:val="0093203D"/>
    <w:rsid w:val="00932065"/>
    <w:rsid w:val="00932552"/>
    <w:rsid w:val="00932586"/>
    <w:rsid w:val="0093258B"/>
    <w:rsid w:val="009325D7"/>
    <w:rsid w:val="00932B5E"/>
    <w:rsid w:val="00932D7C"/>
    <w:rsid w:val="00933330"/>
    <w:rsid w:val="009335EE"/>
    <w:rsid w:val="009337B2"/>
    <w:rsid w:val="00933ABA"/>
    <w:rsid w:val="00933D6B"/>
    <w:rsid w:val="00933E0E"/>
    <w:rsid w:val="00934037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F58"/>
    <w:rsid w:val="00935026"/>
    <w:rsid w:val="00935209"/>
    <w:rsid w:val="0093541E"/>
    <w:rsid w:val="00935874"/>
    <w:rsid w:val="00935E14"/>
    <w:rsid w:val="00936030"/>
    <w:rsid w:val="009360C5"/>
    <w:rsid w:val="00936758"/>
    <w:rsid w:val="00936B1B"/>
    <w:rsid w:val="00936B33"/>
    <w:rsid w:val="00936FCB"/>
    <w:rsid w:val="00937335"/>
    <w:rsid w:val="0093734D"/>
    <w:rsid w:val="0093759A"/>
    <w:rsid w:val="00937C76"/>
    <w:rsid w:val="00937E0C"/>
    <w:rsid w:val="00937E17"/>
    <w:rsid w:val="009402D5"/>
    <w:rsid w:val="0094044C"/>
    <w:rsid w:val="0094098C"/>
    <w:rsid w:val="00940D18"/>
    <w:rsid w:val="00940EB6"/>
    <w:rsid w:val="00941032"/>
    <w:rsid w:val="009413A0"/>
    <w:rsid w:val="00941405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2EF3"/>
    <w:rsid w:val="0094306F"/>
    <w:rsid w:val="00943190"/>
    <w:rsid w:val="009433B1"/>
    <w:rsid w:val="009438B9"/>
    <w:rsid w:val="00943B6A"/>
    <w:rsid w:val="00943D3F"/>
    <w:rsid w:val="0094427A"/>
    <w:rsid w:val="00944382"/>
    <w:rsid w:val="009443C1"/>
    <w:rsid w:val="009444CE"/>
    <w:rsid w:val="009445BB"/>
    <w:rsid w:val="00944DE7"/>
    <w:rsid w:val="00944E32"/>
    <w:rsid w:val="00944F25"/>
    <w:rsid w:val="009451B1"/>
    <w:rsid w:val="009451D8"/>
    <w:rsid w:val="009452C4"/>
    <w:rsid w:val="00945B19"/>
    <w:rsid w:val="00945D83"/>
    <w:rsid w:val="00945E3A"/>
    <w:rsid w:val="0094645D"/>
    <w:rsid w:val="00946545"/>
    <w:rsid w:val="009469A1"/>
    <w:rsid w:val="00946CBE"/>
    <w:rsid w:val="00946CC6"/>
    <w:rsid w:val="00946D8F"/>
    <w:rsid w:val="00946FC7"/>
    <w:rsid w:val="00947554"/>
    <w:rsid w:val="0094777A"/>
    <w:rsid w:val="00950004"/>
    <w:rsid w:val="00950091"/>
    <w:rsid w:val="009500F5"/>
    <w:rsid w:val="009505DC"/>
    <w:rsid w:val="009506A9"/>
    <w:rsid w:val="00950807"/>
    <w:rsid w:val="00950B8D"/>
    <w:rsid w:val="00950DA7"/>
    <w:rsid w:val="00951225"/>
    <w:rsid w:val="0095143F"/>
    <w:rsid w:val="009517B1"/>
    <w:rsid w:val="0095193A"/>
    <w:rsid w:val="009523AE"/>
    <w:rsid w:val="00953220"/>
    <w:rsid w:val="00953251"/>
    <w:rsid w:val="0095327A"/>
    <w:rsid w:val="009534CA"/>
    <w:rsid w:val="00953A0A"/>
    <w:rsid w:val="00953F5F"/>
    <w:rsid w:val="009546D1"/>
    <w:rsid w:val="00954D08"/>
    <w:rsid w:val="00954D4C"/>
    <w:rsid w:val="00955052"/>
    <w:rsid w:val="009550CA"/>
    <w:rsid w:val="009552A9"/>
    <w:rsid w:val="009556CA"/>
    <w:rsid w:val="009557DB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BF5"/>
    <w:rsid w:val="009602A5"/>
    <w:rsid w:val="009602B5"/>
    <w:rsid w:val="009605F3"/>
    <w:rsid w:val="009606C8"/>
    <w:rsid w:val="009606F6"/>
    <w:rsid w:val="009607C4"/>
    <w:rsid w:val="009608A1"/>
    <w:rsid w:val="00960936"/>
    <w:rsid w:val="00960FA3"/>
    <w:rsid w:val="009610AD"/>
    <w:rsid w:val="0096147C"/>
    <w:rsid w:val="009614A1"/>
    <w:rsid w:val="00961D43"/>
    <w:rsid w:val="0096207F"/>
    <w:rsid w:val="0096220E"/>
    <w:rsid w:val="0096262E"/>
    <w:rsid w:val="00962693"/>
    <w:rsid w:val="00962974"/>
    <w:rsid w:val="00963239"/>
    <w:rsid w:val="009633EC"/>
    <w:rsid w:val="0096357F"/>
    <w:rsid w:val="0096367F"/>
    <w:rsid w:val="00963BC8"/>
    <w:rsid w:val="00963E9A"/>
    <w:rsid w:val="0096403B"/>
    <w:rsid w:val="009642AD"/>
    <w:rsid w:val="00964323"/>
    <w:rsid w:val="00964333"/>
    <w:rsid w:val="009645B7"/>
    <w:rsid w:val="00964619"/>
    <w:rsid w:val="00964763"/>
    <w:rsid w:val="0096483E"/>
    <w:rsid w:val="00964EA8"/>
    <w:rsid w:val="0096501C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6DF"/>
    <w:rsid w:val="00966ACB"/>
    <w:rsid w:val="00966E79"/>
    <w:rsid w:val="00967440"/>
    <w:rsid w:val="00967441"/>
    <w:rsid w:val="00967663"/>
    <w:rsid w:val="00967B46"/>
    <w:rsid w:val="00967DB0"/>
    <w:rsid w:val="0097005E"/>
    <w:rsid w:val="009703DC"/>
    <w:rsid w:val="00970B24"/>
    <w:rsid w:val="00970B58"/>
    <w:rsid w:val="00970EE6"/>
    <w:rsid w:val="00971336"/>
    <w:rsid w:val="009714A0"/>
    <w:rsid w:val="00971B6C"/>
    <w:rsid w:val="00972079"/>
    <w:rsid w:val="0097210F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60C"/>
    <w:rsid w:val="00975801"/>
    <w:rsid w:val="0097594D"/>
    <w:rsid w:val="00975B2F"/>
    <w:rsid w:val="00975D82"/>
    <w:rsid w:val="009762B1"/>
    <w:rsid w:val="0097631B"/>
    <w:rsid w:val="0097683D"/>
    <w:rsid w:val="009769AA"/>
    <w:rsid w:val="00976CC4"/>
    <w:rsid w:val="00976FB9"/>
    <w:rsid w:val="00977116"/>
    <w:rsid w:val="0097730F"/>
    <w:rsid w:val="009775D9"/>
    <w:rsid w:val="009777CB"/>
    <w:rsid w:val="00977C58"/>
    <w:rsid w:val="00977FAD"/>
    <w:rsid w:val="00980118"/>
    <w:rsid w:val="00980131"/>
    <w:rsid w:val="00980336"/>
    <w:rsid w:val="00980415"/>
    <w:rsid w:val="0098084A"/>
    <w:rsid w:val="0098134A"/>
    <w:rsid w:val="00981610"/>
    <w:rsid w:val="0098177D"/>
    <w:rsid w:val="00981926"/>
    <w:rsid w:val="00981AD1"/>
    <w:rsid w:val="00981CDC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37F"/>
    <w:rsid w:val="00983449"/>
    <w:rsid w:val="00983464"/>
    <w:rsid w:val="00983893"/>
    <w:rsid w:val="009838EB"/>
    <w:rsid w:val="00983DC2"/>
    <w:rsid w:val="00983F94"/>
    <w:rsid w:val="009840E2"/>
    <w:rsid w:val="009840E3"/>
    <w:rsid w:val="00984209"/>
    <w:rsid w:val="009844D5"/>
    <w:rsid w:val="009846FC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87FFB"/>
    <w:rsid w:val="0099016B"/>
    <w:rsid w:val="00990917"/>
    <w:rsid w:val="0099095C"/>
    <w:rsid w:val="00990D3F"/>
    <w:rsid w:val="00990EF3"/>
    <w:rsid w:val="00991588"/>
    <w:rsid w:val="0099164B"/>
    <w:rsid w:val="009916FB"/>
    <w:rsid w:val="00991D37"/>
    <w:rsid w:val="00991FA3"/>
    <w:rsid w:val="009920AD"/>
    <w:rsid w:val="009922AB"/>
    <w:rsid w:val="009927E6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54"/>
    <w:rsid w:val="009960B3"/>
    <w:rsid w:val="00996258"/>
    <w:rsid w:val="009967B3"/>
    <w:rsid w:val="009967D8"/>
    <w:rsid w:val="00996FD2"/>
    <w:rsid w:val="009972C5"/>
    <w:rsid w:val="00997A32"/>
    <w:rsid w:val="00997A9A"/>
    <w:rsid w:val="00997EC6"/>
    <w:rsid w:val="00997FEE"/>
    <w:rsid w:val="009A036C"/>
    <w:rsid w:val="009A042A"/>
    <w:rsid w:val="009A055C"/>
    <w:rsid w:val="009A06DD"/>
    <w:rsid w:val="009A0784"/>
    <w:rsid w:val="009A0879"/>
    <w:rsid w:val="009A14F5"/>
    <w:rsid w:val="009A1A1B"/>
    <w:rsid w:val="009A1C8C"/>
    <w:rsid w:val="009A1CF0"/>
    <w:rsid w:val="009A1DBB"/>
    <w:rsid w:val="009A1F55"/>
    <w:rsid w:val="009A1FC5"/>
    <w:rsid w:val="009A2494"/>
    <w:rsid w:val="009A263F"/>
    <w:rsid w:val="009A2C2A"/>
    <w:rsid w:val="009A361F"/>
    <w:rsid w:val="009A3774"/>
    <w:rsid w:val="009A3A33"/>
    <w:rsid w:val="009A3EEB"/>
    <w:rsid w:val="009A40AD"/>
    <w:rsid w:val="009A4315"/>
    <w:rsid w:val="009A4668"/>
    <w:rsid w:val="009A4827"/>
    <w:rsid w:val="009A4A32"/>
    <w:rsid w:val="009A523F"/>
    <w:rsid w:val="009A52A8"/>
    <w:rsid w:val="009A5619"/>
    <w:rsid w:val="009A5708"/>
    <w:rsid w:val="009A58EA"/>
    <w:rsid w:val="009A595B"/>
    <w:rsid w:val="009A5C8E"/>
    <w:rsid w:val="009A5E68"/>
    <w:rsid w:val="009A6090"/>
    <w:rsid w:val="009A62B3"/>
    <w:rsid w:val="009A64A6"/>
    <w:rsid w:val="009A78DD"/>
    <w:rsid w:val="009A7996"/>
    <w:rsid w:val="009A7B9D"/>
    <w:rsid w:val="009A7BCC"/>
    <w:rsid w:val="009A7E07"/>
    <w:rsid w:val="009B019E"/>
    <w:rsid w:val="009B0277"/>
    <w:rsid w:val="009B04A1"/>
    <w:rsid w:val="009B09E1"/>
    <w:rsid w:val="009B0B65"/>
    <w:rsid w:val="009B0D7B"/>
    <w:rsid w:val="009B1183"/>
    <w:rsid w:val="009B1296"/>
    <w:rsid w:val="009B1656"/>
    <w:rsid w:val="009B1B07"/>
    <w:rsid w:val="009B21EF"/>
    <w:rsid w:val="009B28CD"/>
    <w:rsid w:val="009B2961"/>
    <w:rsid w:val="009B2963"/>
    <w:rsid w:val="009B2A08"/>
    <w:rsid w:val="009B2AD7"/>
    <w:rsid w:val="009B2E40"/>
    <w:rsid w:val="009B342E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DE"/>
    <w:rsid w:val="009B4CAE"/>
    <w:rsid w:val="009B4D7E"/>
    <w:rsid w:val="009B4DAF"/>
    <w:rsid w:val="009B5120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6950"/>
    <w:rsid w:val="009B7316"/>
    <w:rsid w:val="009B77F1"/>
    <w:rsid w:val="009B7997"/>
    <w:rsid w:val="009B7A5E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2093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284"/>
    <w:rsid w:val="009C46F0"/>
    <w:rsid w:val="009C47CC"/>
    <w:rsid w:val="009C48E5"/>
    <w:rsid w:val="009C4E43"/>
    <w:rsid w:val="009C4E87"/>
    <w:rsid w:val="009C4FB9"/>
    <w:rsid w:val="009C5086"/>
    <w:rsid w:val="009C50A6"/>
    <w:rsid w:val="009C5408"/>
    <w:rsid w:val="009C5502"/>
    <w:rsid w:val="009C5860"/>
    <w:rsid w:val="009C5B9A"/>
    <w:rsid w:val="009C5C48"/>
    <w:rsid w:val="009C5F2B"/>
    <w:rsid w:val="009C61ED"/>
    <w:rsid w:val="009C6260"/>
    <w:rsid w:val="009C627A"/>
    <w:rsid w:val="009C63AF"/>
    <w:rsid w:val="009C6680"/>
    <w:rsid w:val="009C6918"/>
    <w:rsid w:val="009C6A2B"/>
    <w:rsid w:val="009C6A58"/>
    <w:rsid w:val="009C6AFB"/>
    <w:rsid w:val="009C6D4B"/>
    <w:rsid w:val="009C7105"/>
    <w:rsid w:val="009C72CB"/>
    <w:rsid w:val="009C7C5E"/>
    <w:rsid w:val="009C7DBB"/>
    <w:rsid w:val="009C7DE0"/>
    <w:rsid w:val="009D00E5"/>
    <w:rsid w:val="009D0359"/>
    <w:rsid w:val="009D0A2F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710"/>
    <w:rsid w:val="009D2778"/>
    <w:rsid w:val="009D2E6C"/>
    <w:rsid w:val="009D2EE5"/>
    <w:rsid w:val="009D2F84"/>
    <w:rsid w:val="009D2FFC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541"/>
    <w:rsid w:val="009D46D9"/>
    <w:rsid w:val="009D4D81"/>
    <w:rsid w:val="009D4ECA"/>
    <w:rsid w:val="009D4ECB"/>
    <w:rsid w:val="009D5095"/>
    <w:rsid w:val="009D532D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356"/>
    <w:rsid w:val="009D7462"/>
    <w:rsid w:val="009D7603"/>
    <w:rsid w:val="009D7F25"/>
    <w:rsid w:val="009E0232"/>
    <w:rsid w:val="009E034D"/>
    <w:rsid w:val="009E0AE1"/>
    <w:rsid w:val="009E0C5A"/>
    <w:rsid w:val="009E0E7C"/>
    <w:rsid w:val="009E14D5"/>
    <w:rsid w:val="009E167E"/>
    <w:rsid w:val="009E16DA"/>
    <w:rsid w:val="009E1713"/>
    <w:rsid w:val="009E1C71"/>
    <w:rsid w:val="009E1EF5"/>
    <w:rsid w:val="009E20D1"/>
    <w:rsid w:val="009E230B"/>
    <w:rsid w:val="009E2680"/>
    <w:rsid w:val="009E2938"/>
    <w:rsid w:val="009E296A"/>
    <w:rsid w:val="009E2B2E"/>
    <w:rsid w:val="009E30FE"/>
    <w:rsid w:val="009E320A"/>
    <w:rsid w:val="009E3416"/>
    <w:rsid w:val="009E3495"/>
    <w:rsid w:val="009E396A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AED"/>
    <w:rsid w:val="009E7B4F"/>
    <w:rsid w:val="009E7E56"/>
    <w:rsid w:val="009E7ED7"/>
    <w:rsid w:val="009F06D5"/>
    <w:rsid w:val="009F097C"/>
    <w:rsid w:val="009F09F3"/>
    <w:rsid w:val="009F0AF8"/>
    <w:rsid w:val="009F0B2C"/>
    <w:rsid w:val="009F0BDC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174A"/>
    <w:rsid w:val="009F233F"/>
    <w:rsid w:val="009F245F"/>
    <w:rsid w:val="009F255D"/>
    <w:rsid w:val="009F2A85"/>
    <w:rsid w:val="009F2A91"/>
    <w:rsid w:val="009F2CBF"/>
    <w:rsid w:val="009F32E6"/>
    <w:rsid w:val="009F3336"/>
    <w:rsid w:val="009F355A"/>
    <w:rsid w:val="009F38D7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391"/>
    <w:rsid w:val="009F66EB"/>
    <w:rsid w:val="009F6B4B"/>
    <w:rsid w:val="009F6DB7"/>
    <w:rsid w:val="009F6F79"/>
    <w:rsid w:val="009F741F"/>
    <w:rsid w:val="009F74DB"/>
    <w:rsid w:val="009F75D1"/>
    <w:rsid w:val="009F7AD4"/>
    <w:rsid w:val="009F7C38"/>
    <w:rsid w:val="009F7E5C"/>
    <w:rsid w:val="009F7F6C"/>
    <w:rsid w:val="00A00635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130"/>
    <w:rsid w:val="00A04300"/>
    <w:rsid w:val="00A0467D"/>
    <w:rsid w:val="00A04A53"/>
    <w:rsid w:val="00A04A6F"/>
    <w:rsid w:val="00A04ACE"/>
    <w:rsid w:val="00A04E3A"/>
    <w:rsid w:val="00A04E56"/>
    <w:rsid w:val="00A04E88"/>
    <w:rsid w:val="00A05306"/>
    <w:rsid w:val="00A05B73"/>
    <w:rsid w:val="00A060A5"/>
    <w:rsid w:val="00A06387"/>
    <w:rsid w:val="00A06562"/>
    <w:rsid w:val="00A067E7"/>
    <w:rsid w:val="00A06A3F"/>
    <w:rsid w:val="00A06DA7"/>
    <w:rsid w:val="00A07477"/>
    <w:rsid w:val="00A077C3"/>
    <w:rsid w:val="00A079D8"/>
    <w:rsid w:val="00A07A0D"/>
    <w:rsid w:val="00A07B72"/>
    <w:rsid w:val="00A07D4E"/>
    <w:rsid w:val="00A07ED5"/>
    <w:rsid w:val="00A07F09"/>
    <w:rsid w:val="00A10186"/>
    <w:rsid w:val="00A10368"/>
    <w:rsid w:val="00A10A84"/>
    <w:rsid w:val="00A10C01"/>
    <w:rsid w:val="00A10D4A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44E"/>
    <w:rsid w:val="00A14793"/>
    <w:rsid w:val="00A1482A"/>
    <w:rsid w:val="00A14911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6279"/>
    <w:rsid w:val="00A162A4"/>
    <w:rsid w:val="00A16515"/>
    <w:rsid w:val="00A1693B"/>
    <w:rsid w:val="00A16D6C"/>
    <w:rsid w:val="00A170B3"/>
    <w:rsid w:val="00A1734B"/>
    <w:rsid w:val="00A173EB"/>
    <w:rsid w:val="00A1748F"/>
    <w:rsid w:val="00A179FD"/>
    <w:rsid w:val="00A17C9D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1"/>
    <w:rsid w:val="00A21E13"/>
    <w:rsid w:val="00A21ED4"/>
    <w:rsid w:val="00A222D9"/>
    <w:rsid w:val="00A225FF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4F1A"/>
    <w:rsid w:val="00A25002"/>
    <w:rsid w:val="00A2504B"/>
    <w:rsid w:val="00A25440"/>
    <w:rsid w:val="00A255E9"/>
    <w:rsid w:val="00A25B35"/>
    <w:rsid w:val="00A25DB9"/>
    <w:rsid w:val="00A260CA"/>
    <w:rsid w:val="00A26801"/>
    <w:rsid w:val="00A26C8D"/>
    <w:rsid w:val="00A27251"/>
    <w:rsid w:val="00A2741C"/>
    <w:rsid w:val="00A30376"/>
    <w:rsid w:val="00A303B8"/>
    <w:rsid w:val="00A3068E"/>
    <w:rsid w:val="00A307E5"/>
    <w:rsid w:val="00A30D08"/>
    <w:rsid w:val="00A30DC7"/>
    <w:rsid w:val="00A30F26"/>
    <w:rsid w:val="00A30FBA"/>
    <w:rsid w:val="00A312EE"/>
    <w:rsid w:val="00A31A29"/>
    <w:rsid w:val="00A31E9F"/>
    <w:rsid w:val="00A31FCB"/>
    <w:rsid w:val="00A32DF1"/>
    <w:rsid w:val="00A33A67"/>
    <w:rsid w:val="00A33A6C"/>
    <w:rsid w:val="00A33DD4"/>
    <w:rsid w:val="00A33F09"/>
    <w:rsid w:val="00A33F46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98A"/>
    <w:rsid w:val="00A35A2E"/>
    <w:rsid w:val="00A35C63"/>
    <w:rsid w:val="00A35EDA"/>
    <w:rsid w:val="00A35FCE"/>
    <w:rsid w:val="00A36E44"/>
    <w:rsid w:val="00A37080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934"/>
    <w:rsid w:val="00A40BEC"/>
    <w:rsid w:val="00A41434"/>
    <w:rsid w:val="00A416DF"/>
    <w:rsid w:val="00A417E1"/>
    <w:rsid w:val="00A4181E"/>
    <w:rsid w:val="00A41859"/>
    <w:rsid w:val="00A4188A"/>
    <w:rsid w:val="00A419E6"/>
    <w:rsid w:val="00A41C62"/>
    <w:rsid w:val="00A41C7F"/>
    <w:rsid w:val="00A41D85"/>
    <w:rsid w:val="00A421C5"/>
    <w:rsid w:val="00A421E3"/>
    <w:rsid w:val="00A42240"/>
    <w:rsid w:val="00A42430"/>
    <w:rsid w:val="00A42471"/>
    <w:rsid w:val="00A42977"/>
    <w:rsid w:val="00A429A6"/>
    <w:rsid w:val="00A42E54"/>
    <w:rsid w:val="00A4338D"/>
    <w:rsid w:val="00A438A7"/>
    <w:rsid w:val="00A43D32"/>
    <w:rsid w:val="00A44019"/>
    <w:rsid w:val="00A4404F"/>
    <w:rsid w:val="00A4418A"/>
    <w:rsid w:val="00A442B9"/>
    <w:rsid w:val="00A4440C"/>
    <w:rsid w:val="00A44430"/>
    <w:rsid w:val="00A448F4"/>
    <w:rsid w:val="00A44D00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B2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184"/>
    <w:rsid w:val="00A52463"/>
    <w:rsid w:val="00A524BD"/>
    <w:rsid w:val="00A52562"/>
    <w:rsid w:val="00A530B8"/>
    <w:rsid w:val="00A5325A"/>
    <w:rsid w:val="00A533CE"/>
    <w:rsid w:val="00A53483"/>
    <w:rsid w:val="00A534E9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B4B"/>
    <w:rsid w:val="00A54F9E"/>
    <w:rsid w:val="00A55358"/>
    <w:rsid w:val="00A556F2"/>
    <w:rsid w:val="00A55DF1"/>
    <w:rsid w:val="00A55E79"/>
    <w:rsid w:val="00A56138"/>
    <w:rsid w:val="00A56212"/>
    <w:rsid w:val="00A566D3"/>
    <w:rsid w:val="00A56885"/>
    <w:rsid w:val="00A569CE"/>
    <w:rsid w:val="00A57065"/>
    <w:rsid w:val="00A5759B"/>
    <w:rsid w:val="00A575AF"/>
    <w:rsid w:val="00A57678"/>
    <w:rsid w:val="00A577B8"/>
    <w:rsid w:val="00A57AA0"/>
    <w:rsid w:val="00A57CBD"/>
    <w:rsid w:val="00A57FF3"/>
    <w:rsid w:val="00A60055"/>
    <w:rsid w:val="00A60612"/>
    <w:rsid w:val="00A608A2"/>
    <w:rsid w:val="00A6096F"/>
    <w:rsid w:val="00A60AB4"/>
    <w:rsid w:val="00A60AFA"/>
    <w:rsid w:val="00A60C21"/>
    <w:rsid w:val="00A60CC4"/>
    <w:rsid w:val="00A60CD6"/>
    <w:rsid w:val="00A60D1C"/>
    <w:rsid w:val="00A60DDA"/>
    <w:rsid w:val="00A611DD"/>
    <w:rsid w:val="00A61228"/>
    <w:rsid w:val="00A61283"/>
    <w:rsid w:val="00A614E1"/>
    <w:rsid w:val="00A615FA"/>
    <w:rsid w:val="00A6163C"/>
    <w:rsid w:val="00A61968"/>
    <w:rsid w:val="00A61D12"/>
    <w:rsid w:val="00A620B2"/>
    <w:rsid w:val="00A620D1"/>
    <w:rsid w:val="00A6221F"/>
    <w:rsid w:val="00A62A49"/>
    <w:rsid w:val="00A62AAB"/>
    <w:rsid w:val="00A62AED"/>
    <w:rsid w:val="00A62C97"/>
    <w:rsid w:val="00A633B1"/>
    <w:rsid w:val="00A63488"/>
    <w:rsid w:val="00A63663"/>
    <w:rsid w:val="00A6369A"/>
    <w:rsid w:val="00A63759"/>
    <w:rsid w:val="00A6380B"/>
    <w:rsid w:val="00A63B27"/>
    <w:rsid w:val="00A63ED8"/>
    <w:rsid w:val="00A640C2"/>
    <w:rsid w:val="00A642F5"/>
    <w:rsid w:val="00A643A0"/>
    <w:rsid w:val="00A643D6"/>
    <w:rsid w:val="00A6457B"/>
    <w:rsid w:val="00A6461A"/>
    <w:rsid w:val="00A64810"/>
    <w:rsid w:val="00A64978"/>
    <w:rsid w:val="00A64D1A"/>
    <w:rsid w:val="00A6572A"/>
    <w:rsid w:val="00A65BA3"/>
    <w:rsid w:val="00A65E40"/>
    <w:rsid w:val="00A66176"/>
    <w:rsid w:val="00A66184"/>
    <w:rsid w:val="00A661F9"/>
    <w:rsid w:val="00A6698C"/>
    <w:rsid w:val="00A66F2C"/>
    <w:rsid w:val="00A674A5"/>
    <w:rsid w:val="00A6780A"/>
    <w:rsid w:val="00A67B1B"/>
    <w:rsid w:val="00A67CE5"/>
    <w:rsid w:val="00A67D2C"/>
    <w:rsid w:val="00A67F7B"/>
    <w:rsid w:val="00A704E6"/>
    <w:rsid w:val="00A7050D"/>
    <w:rsid w:val="00A705C4"/>
    <w:rsid w:val="00A7082C"/>
    <w:rsid w:val="00A70A1A"/>
    <w:rsid w:val="00A70AF7"/>
    <w:rsid w:val="00A70BD9"/>
    <w:rsid w:val="00A70D17"/>
    <w:rsid w:val="00A70DB5"/>
    <w:rsid w:val="00A70E02"/>
    <w:rsid w:val="00A70E4D"/>
    <w:rsid w:val="00A70F95"/>
    <w:rsid w:val="00A71526"/>
    <w:rsid w:val="00A715DA"/>
    <w:rsid w:val="00A71912"/>
    <w:rsid w:val="00A71A7D"/>
    <w:rsid w:val="00A71DC6"/>
    <w:rsid w:val="00A71F82"/>
    <w:rsid w:val="00A72125"/>
    <w:rsid w:val="00A721FA"/>
    <w:rsid w:val="00A72429"/>
    <w:rsid w:val="00A72571"/>
    <w:rsid w:val="00A7268B"/>
    <w:rsid w:val="00A72A07"/>
    <w:rsid w:val="00A72B50"/>
    <w:rsid w:val="00A72F0E"/>
    <w:rsid w:val="00A73241"/>
    <w:rsid w:val="00A73516"/>
    <w:rsid w:val="00A735AB"/>
    <w:rsid w:val="00A73664"/>
    <w:rsid w:val="00A738FD"/>
    <w:rsid w:val="00A73B25"/>
    <w:rsid w:val="00A73C67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5A43"/>
    <w:rsid w:val="00A75BA0"/>
    <w:rsid w:val="00A76212"/>
    <w:rsid w:val="00A76295"/>
    <w:rsid w:val="00A764F7"/>
    <w:rsid w:val="00A76AA2"/>
    <w:rsid w:val="00A7710D"/>
    <w:rsid w:val="00A77409"/>
    <w:rsid w:val="00A774B7"/>
    <w:rsid w:val="00A77519"/>
    <w:rsid w:val="00A7755B"/>
    <w:rsid w:val="00A7780F"/>
    <w:rsid w:val="00A77C78"/>
    <w:rsid w:val="00A77E8C"/>
    <w:rsid w:val="00A8054F"/>
    <w:rsid w:val="00A805DE"/>
    <w:rsid w:val="00A80679"/>
    <w:rsid w:val="00A80C9C"/>
    <w:rsid w:val="00A81008"/>
    <w:rsid w:val="00A810D9"/>
    <w:rsid w:val="00A812F1"/>
    <w:rsid w:val="00A81397"/>
    <w:rsid w:val="00A816AD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5F6F"/>
    <w:rsid w:val="00A86594"/>
    <w:rsid w:val="00A86642"/>
    <w:rsid w:val="00A86BD2"/>
    <w:rsid w:val="00A86EA1"/>
    <w:rsid w:val="00A87298"/>
    <w:rsid w:val="00A87B6C"/>
    <w:rsid w:val="00A87FD0"/>
    <w:rsid w:val="00A9008F"/>
    <w:rsid w:val="00A9046E"/>
    <w:rsid w:val="00A9052E"/>
    <w:rsid w:val="00A907DB"/>
    <w:rsid w:val="00A907F4"/>
    <w:rsid w:val="00A90D1F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32"/>
    <w:rsid w:val="00A92665"/>
    <w:rsid w:val="00A9272D"/>
    <w:rsid w:val="00A927F4"/>
    <w:rsid w:val="00A92863"/>
    <w:rsid w:val="00A92D6D"/>
    <w:rsid w:val="00A92FD9"/>
    <w:rsid w:val="00A93080"/>
    <w:rsid w:val="00A93217"/>
    <w:rsid w:val="00A9351D"/>
    <w:rsid w:val="00A939D6"/>
    <w:rsid w:val="00A93CA9"/>
    <w:rsid w:val="00A94263"/>
    <w:rsid w:val="00A94296"/>
    <w:rsid w:val="00A9476D"/>
    <w:rsid w:val="00A94868"/>
    <w:rsid w:val="00A94A73"/>
    <w:rsid w:val="00A9503D"/>
    <w:rsid w:val="00A95169"/>
    <w:rsid w:val="00A95224"/>
    <w:rsid w:val="00A953A1"/>
    <w:rsid w:val="00A95780"/>
    <w:rsid w:val="00A95EB7"/>
    <w:rsid w:val="00A9699D"/>
    <w:rsid w:val="00A96AEB"/>
    <w:rsid w:val="00A97060"/>
    <w:rsid w:val="00A97256"/>
    <w:rsid w:val="00A977CA"/>
    <w:rsid w:val="00AA0276"/>
    <w:rsid w:val="00AA035B"/>
    <w:rsid w:val="00AA03A2"/>
    <w:rsid w:val="00AA04F4"/>
    <w:rsid w:val="00AA0B70"/>
    <w:rsid w:val="00AA0C95"/>
    <w:rsid w:val="00AA0D22"/>
    <w:rsid w:val="00AA0FE2"/>
    <w:rsid w:val="00AA14AF"/>
    <w:rsid w:val="00AA16B3"/>
    <w:rsid w:val="00AA1EED"/>
    <w:rsid w:val="00AA2566"/>
    <w:rsid w:val="00AA26E2"/>
    <w:rsid w:val="00AA2AD2"/>
    <w:rsid w:val="00AA303B"/>
    <w:rsid w:val="00AA30EA"/>
    <w:rsid w:val="00AA3741"/>
    <w:rsid w:val="00AA3A5A"/>
    <w:rsid w:val="00AA3B2B"/>
    <w:rsid w:val="00AA3E84"/>
    <w:rsid w:val="00AA4030"/>
    <w:rsid w:val="00AA420A"/>
    <w:rsid w:val="00AA4377"/>
    <w:rsid w:val="00AA4C8A"/>
    <w:rsid w:val="00AA539C"/>
    <w:rsid w:val="00AA57C1"/>
    <w:rsid w:val="00AA59D6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D05"/>
    <w:rsid w:val="00AB005B"/>
    <w:rsid w:val="00AB0413"/>
    <w:rsid w:val="00AB0468"/>
    <w:rsid w:val="00AB102E"/>
    <w:rsid w:val="00AB12CE"/>
    <w:rsid w:val="00AB155E"/>
    <w:rsid w:val="00AB162B"/>
    <w:rsid w:val="00AB18D4"/>
    <w:rsid w:val="00AB1E41"/>
    <w:rsid w:val="00AB1FA4"/>
    <w:rsid w:val="00AB20F0"/>
    <w:rsid w:val="00AB214F"/>
    <w:rsid w:val="00AB2706"/>
    <w:rsid w:val="00AB275E"/>
    <w:rsid w:val="00AB27AF"/>
    <w:rsid w:val="00AB2DFD"/>
    <w:rsid w:val="00AB2EDB"/>
    <w:rsid w:val="00AB31F5"/>
    <w:rsid w:val="00AB333B"/>
    <w:rsid w:val="00AB3E15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821"/>
    <w:rsid w:val="00AB5CAE"/>
    <w:rsid w:val="00AB5FAC"/>
    <w:rsid w:val="00AB6081"/>
    <w:rsid w:val="00AB60C0"/>
    <w:rsid w:val="00AB68AE"/>
    <w:rsid w:val="00AB69BF"/>
    <w:rsid w:val="00AB6B57"/>
    <w:rsid w:val="00AB6F2A"/>
    <w:rsid w:val="00AB71AC"/>
    <w:rsid w:val="00AB750B"/>
    <w:rsid w:val="00AB780D"/>
    <w:rsid w:val="00AB78F2"/>
    <w:rsid w:val="00AB7FD4"/>
    <w:rsid w:val="00AC0071"/>
    <w:rsid w:val="00AC01AD"/>
    <w:rsid w:val="00AC034C"/>
    <w:rsid w:val="00AC0440"/>
    <w:rsid w:val="00AC057F"/>
    <w:rsid w:val="00AC1340"/>
    <w:rsid w:val="00AC1F02"/>
    <w:rsid w:val="00AC2038"/>
    <w:rsid w:val="00AC2278"/>
    <w:rsid w:val="00AC29AC"/>
    <w:rsid w:val="00AC33AC"/>
    <w:rsid w:val="00AC354F"/>
    <w:rsid w:val="00AC35E3"/>
    <w:rsid w:val="00AC3740"/>
    <w:rsid w:val="00AC4088"/>
    <w:rsid w:val="00AC40B5"/>
    <w:rsid w:val="00AC41C3"/>
    <w:rsid w:val="00AC4407"/>
    <w:rsid w:val="00AC44CB"/>
    <w:rsid w:val="00AC4951"/>
    <w:rsid w:val="00AC4992"/>
    <w:rsid w:val="00AC4D96"/>
    <w:rsid w:val="00AC4EA7"/>
    <w:rsid w:val="00AC50FC"/>
    <w:rsid w:val="00AC51FB"/>
    <w:rsid w:val="00AC557A"/>
    <w:rsid w:val="00AC59C6"/>
    <w:rsid w:val="00AC5B97"/>
    <w:rsid w:val="00AC5D35"/>
    <w:rsid w:val="00AC64E4"/>
    <w:rsid w:val="00AC6961"/>
    <w:rsid w:val="00AC697A"/>
    <w:rsid w:val="00AC6AAB"/>
    <w:rsid w:val="00AC6CB6"/>
    <w:rsid w:val="00AC6E73"/>
    <w:rsid w:val="00AC6E93"/>
    <w:rsid w:val="00AC7037"/>
    <w:rsid w:val="00AC75C5"/>
    <w:rsid w:val="00AC77CB"/>
    <w:rsid w:val="00AC77DA"/>
    <w:rsid w:val="00AC7968"/>
    <w:rsid w:val="00AC79BF"/>
    <w:rsid w:val="00AC7DA8"/>
    <w:rsid w:val="00AC7DE4"/>
    <w:rsid w:val="00AC7E05"/>
    <w:rsid w:val="00AD057D"/>
    <w:rsid w:val="00AD0639"/>
    <w:rsid w:val="00AD06AC"/>
    <w:rsid w:val="00AD0D42"/>
    <w:rsid w:val="00AD0F73"/>
    <w:rsid w:val="00AD1016"/>
    <w:rsid w:val="00AD14AF"/>
    <w:rsid w:val="00AD159E"/>
    <w:rsid w:val="00AD1A97"/>
    <w:rsid w:val="00AD1AC6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6FD"/>
    <w:rsid w:val="00AD375B"/>
    <w:rsid w:val="00AD3C7B"/>
    <w:rsid w:val="00AD3CF8"/>
    <w:rsid w:val="00AD4625"/>
    <w:rsid w:val="00AD4EC0"/>
    <w:rsid w:val="00AD4FC9"/>
    <w:rsid w:val="00AD56BF"/>
    <w:rsid w:val="00AD5AC8"/>
    <w:rsid w:val="00AD5BBB"/>
    <w:rsid w:val="00AD5C01"/>
    <w:rsid w:val="00AD5E66"/>
    <w:rsid w:val="00AD64C2"/>
    <w:rsid w:val="00AD6E6D"/>
    <w:rsid w:val="00AD6FE5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0C2"/>
    <w:rsid w:val="00AE1106"/>
    <w:rsid w:val="00AE13D1"/>
    <w:rsid w:val="00AE1CF1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D2E"/>
    <w:rsid w:val="00AE4DD9"/>
    <w:rsid w:val="00AE4FA8"/>
    <w:rsid w:val="00AE50E2"/>
    <w:rsid w:val="00AE5250"/>
    <w:rsid w:val="00AE52AD"/>
    <w:rsid w:val="00AE53BC"/>
    <w:rsid w:val="00AE545E"/>
    <w:rsid w:val="00AE55CE"/>
    <w:rsid w:val="00AE5638"/>
    <w:rsid w:val="00AE57CF"/>
    <w:rsid w:val="00AE59D5"/>
    <w:rsid w:val="00AE61EF"/>
    <w:rsid w:val="00AE68FA"/>
    <w:rsid w:val="00AE6BF5"/>
    <w:rsid w:val="00AE6C1C"/>
    <w:rsid w:val="00AE75C8"/>
    <w:rsid w:val="00AE7931"/>
    <w:rsid w:val="00AE7E96"/>
    <w:rsid w:val="00AE7FC4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41F"/>
    <w:rsid w:val="00AF27F2"/>
    <w:rsid w:val="00AF2857"/>
    <w:rsid w:val="00AF28E2"/>
    <w:rsid w:val="00AF2C4A"/>
    <w:rsid w:val="00AF3095"/>
    <w:rsid w:val="00AF359A"/>
    <w:rsid w:val="00AF35B4"/>
    <w:rsid w:val="00AF38FA"/>
    <w:rsid w:val="00AF3CD5"/>
    <w:rsid w:val="00AF3F36"/>
    <w:rsid w:val="00AF4208"/>
    <w:rsid w:val="00AF44E2"/>
    <w:rsid w:val="00AF4786"/>
    <w:rsid w:val="00AF48DA"/>
    <w:rsid w:val="00AF49CF"/>
    <w:rsid w:val="00AF4A73"/>
    <w:rsid w:val="00AF4C4F"/>
    <w:rsid w:val="00AF5507"/>
    <w:rsid w:val="00AF5949"/>
    <w:rsid w:val="00AF5BC2"/>
    <w:rsid w:val="00AF5BE6"/>
    <w:rsid w:val="00AF5EBD"/>
    <w:rsid w:val="00AF62BE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47E"/>
    <w:rsid w:val="00AF75B0"/>
    <w:rsid w:val="00AF76B5"/>
    <w:rsid w:val="00B001A0"/>
    <w:rsid w:val="00B0023B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1FA6"/>
    <w:rsid w:val="00B027D0"/>
    <w:rsid w:val="00B028FF"/>
    <w:rsid w:val="00B02F82"/>
    <w:rsid w:val="00B03340"/>
    <w:rsid w:val="00B034AE"/>
    <w:rsid w:val="00B03512"/>
    <w:rsid w:val="00B03562"/>
    <w:rsid w:val="00B036A6"/>
    <w:rsid w:val="00B04978"/>
    <w:rsid w:val="00B04EBB"/>
    <w:rsid w:val="00B04FE9"/>
    <w:rsid w:val="00B05158"/>
    <w:rsid w:val="00B05277"/>
    <w:rsid w:val="00B053C8"/>
    <w:rsid w:val="00B0596E"/>
    <w:rsid w:val="00B05B79"/>
    <w:rsid w:val="00B05CA0"/>
    <w:rsid w:val="00B05ECE"/>
    <w:rsid w:val="00B06067"/>
    <w:rsid w:val="00B061E2"/>
    <w:rsid w:val="00B0639D"/>
    <w:rsid w:val="00B067BA"/>
    <w:rsid w:val="00B06FF2"/>
    <w:rsid w:val="00B07088"/>
    <w:rsid w:val="00B072A3"/>
    <w:rsid w:val="00B07399"/>
    <w:rsid w:val="00B07C37"/>
    <w:rsid w:val="00B07D24"/>
    <w:rsid w:val="00B07D90"/>
    <w:rsid w:val="00B07E61"/>
    <w:rsid w:val="00B10BE0"/>
    <w:rsid w:val="00B10D00"/>
    <w:rsid w:val="00B10DDF"/>
    <w:rsid w:val="00B10E7F"/>
    <w:rsid w:val="00B11089"/>
    <w:rsid w:val="00B112E7"/>
    <w:rsid w:val="00B115EB"/>
    <w:rsid w:val="00B11885"/>
    <w:rsid w:val="00B11A56"/>
    <w:rsid w:val="00B11D79"/>
    <w:rsid w:val="00B11EA5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D45"/>
    <w:rsid w:val="00B13E8A"/>
    <w:rsid w:val="00B141DE"/>
    <w:rsid w:val="00B1476C"/>
    <w:rsid w:val="00B14B52"/>
    <w:rsid w:val="00B150B3"/>
    <w:rsid w:val="00B1530C"/>
    <w:rsid w:val="00B1538C"/>
    <w:rsid w:val="00B15471"/>
    <w:rsid w:val="00B15506"/>
    <w:rsid w:val="00B157B8"/>
    <w:rsid w:val="00B1640F"/>
    <w:rsid w:val="00B16678"/>
    <w:rsid w:val="00B16938"/>
    <w:rsid w:val="00B1698D"/>
    <w:rsid w:val="00B169DC"/>
    <w:rsid w:val="00B16ABE"/>
    <w:rsid w:val="00B16F06"/>
    <w:rsid w:val="00B17553"/>
    <w:rsid w:val="00B1777F"/>
    <w:rsid w:val="00B17885"/>
    <w:rsid w:val="00B17B51"/>
    <w:rsid w:val="00B17F7E"/>
    <w:rsid w:val="00B20133"/>
    <w:rsid w:val="00B206E4"/>
    <w:rsid w:val="00B20D28"/>
    <w:rsid w:val="00B20DA9"/>
    <w:rsid w:val="00B2135B"/>
    <w:rsid w:val="00B213B8"/>
    <w:rsid w:val="00B218BC"/>
    <w:rsid w:val="00B218BD"/>
    <w:rsid w:val="00B218E4"/>
    <w:rsid w:val="00B21942"/>
    <w:rsid w:val="00B21B05"/>
    <w:rsid w:val="00B21B99"/>
    <w:rsid w:val="00B21C87"/>
    <w:rsid w:val="00B21E12"/>
    <w:rsid w:val="00B21E31"/>
    <w:rsid w:val="00B220B4"/>
    <w:rsid w:val="00B2260A"/>
    <w:rsid w:val="00B22803"/>
    <w:rsid w:val="00B22925"/>
    <w:rsid w:val="00B229F6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F1B"/>
    <w:rsid w:val="00B241F7"/>
    <w:rsid w:val="00B242F6"/>
    <w:rsid w:val="00B244B2"/>
    <w:rsid w:val="00B24922"/>
    <w:rsid w:val="00B249DB"/>
    <w:rsid w:val="00B24C2E"/>
    <w:rsid w:val="00B24C35"/>
    <w:rsid w:val="00B2528A"/>
    <w:rsid w:val="00B25660"/>
    <w:rsid w:val="00B257A8"/>
    <w:rsid w:val="00B25819"/>
    <w:rsid w:val="00B2586F"/>
    <w:rsid w:val="00B25996"/>
    <w:rsid w:val="00B25B2A"/>
    <w:rsid w:val="00B25B66"/>
    <w:rsid w:val="00B25CF9"/>
    <w:rsid w:val="00B25E14"/>
    <w:rsid w:val="00B2617F"/>
    <w:rsid w:val="00B26E93"/>
    <w:rsid w:val="00B273FF"/>
    <w:rsid w:val="00B2749A"/>
    <w:rsid w:val="00B278C8"/>
    <w:rsid w:val="00B27F7F"/>
    <w:rsid w:val="00B301E1"/>
    <w:rsid w:val="00B30326"/>
    <w:rsid w:val="00B3069B"/>
    <w:rsid w:val="00B30898"/>
    <w:rsid w:val="00B30AFD"/>
    <w:rsid w:val="00B30C4A"/>
    <w:rsid w:val="00B314A8"/>
    <w:rsid w:val="00B31528"/>
    <w:rsid w:val="00B31541"/>
    <w:rsid w:val="00B31CC1"/>
    <w:rsid w:val="00B31E3B"/>
    <w:rsid w:val="00B31FC8"/>
    <w:rsid w:val="00B3200D"/>
    <w:rsid w:val="00B32186"/>
    <w:rsid w:val="00B32634"/>
    <w:rsid w:val="00B328C2"/>
    <w:rsid w:val="00B328C5"/>
    <w:rsid w:val="00B33132"/>
    <w:rsid w:val="00B33517"/>
    <w:rsid w:val="00B33693"/>
    <w:rsid w:val="00B337C9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27"/>
    <w:rsid w:val="00B35AAF"/>
    <w:rsid w:val="00B35D18"/>
    <w:rsid w:val="00B35E9E"/>
    <w:rsid w:val="00B35FCC"/>
    <w:rsid w:val="00B3608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771"/>
    <w:rsid w:val="00B407B9"/>
    <w:rsid w:val="00B40861"/>
    <w:rsid w:val="00B408D9"/>
    <w:rsid w:val="00B412D4"/>
    <w:rsid w:val="00B41AA7"/>
    <w:rsid w:val="00B41E0D"/>
    <w:rsid w:val="00B41F20"/>
    <w:rsid w:val="00B42434"/>
    <w:rsid w:val="00B42755"/>
    <w:rsid w:val="00B42793"/>
    <w:rsid w:val="00B430E3"/>
    <w:rsid w:val="00B4348A"/>
    <w:rsid w:val="00B4386C"/>
    <w:rsid w:val="00B43B1F"/>
    <w:rsid w:val="00B43D08"/>
    <w:rsid w:val="00B44193"/>
    <w:rsid w:val="00B443C9"/>
    <w:rsid w:val="00B44670"/>
    <w:rsid w:val="00B4467D"/>
    <w:rsid w:val="00B44C45"/>
    <w:rsid w:val="00B458FC"/>
    <w:rsid w:val="00B45B6C"/>
    <w:rsid w:val="00B45BF2"/>
    <w:rsid w:val="00B46119"/>
    <w:rsid w:val="00B4622F"/>
    <w:rsid w:val="00B4628A"/>
    <w:rsid w:val="00B4660D"/>
    <w:rsid w:val="00B4690B"/>
    <w:rsid w:val="00B46D01"/>
    <w:rsid w:val="00B46D46"/>
    <w:rsid w:val="00B46EE4"/>
    <w:rsid w:val="00B47265"/>
    <w:rsid w:val="00B4752D"/>
    <w:rsid w:val="00B47A00"/>
    <w:rsid w:val="00B501EB"/>
    <w:rsid w:val="00B50515"/>
    <w:rsid w:val="00B509D8"/>
    <w:rsid w:val="00B50A9A"/>
    <w:rsid w:val="00B50CD1"/>
    <w:rsid w:val="00B50D10"/>
    <w:rsid w:val="00B51542"/>
    <w:rsid w:val="00B517D8"/>
    <w:rsid w:val="00B5191F"/>
    <w:rsid w:val="00B519B0"/>
    <w:rsid w:val="00B51FDC"/>
    <w:rsid w:val="00B52184"/>
    <w:rsid w:val="00B52234"/>
    <w:rsid w:val="00B5260B"/>
    <w:rsid w:val="00B528A6"/>
    <w:rsid w:val="00B52AC9"/>
    <w:rsid w:val="00B52B0A"/>
    <w:rsid w:val="00B52CFC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5D4"/>
    <w:rsid w:val="00B54BF8"/>
    <w:rsid w:val="00B5517A"/>
    <w:rsid w:val="00B55246"/>
    <w:rsid w:val="00B55531"/>
    <w:rsid w:val="00B557CA"/>
    <w:rsid w:val="00B55826"/>
    <w:rsid w:val="00B55930"/>
    <w:rsid w:val="00B567FA"/>
    <w:rsid w:val="00B56B35"/>
    <w:rsid w:val="00B5704D"/>
    <w:rsid w:val="00B570BF"/>
    <w:rsid w:val="00B57218"/>
    <w:rsid w:val="00B57306"/>
    <w:rsid w:val="00B57410"/>
    <w:rsid w:val="00B57594"/>
    <w:rsid w:val="00B57636"/>
    <w:rsid w:val="00B5776D"/>
    <w:rsid w:val="00B5783C"/>
    <w:rsid w:val="00B578D4"/>
    <w:rsid w:val="00B57A35"/>
    <w:rsid w:val="00B57BC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3CC"/>
    <w:rsid w:val="00B616EB"/>
    <w:rsid w:val="00B61FE3"/>
    <w:rsid w:val="00B6207B"/>
    <w:rsid w:val="00B6207C"/>
    <w:rsid w:val="00B620BC"/>
    <w:rsid w:val="00B621C8"/>
    <w:rsid w:val="00B622E5"/>
    <w:rsid w:val="00B6247B"/>
    <w:rsid w:val="00B624A5"/>
    <w:rsid w:val="00B62CC5"/>
    <w:rsid w:val="00B62D7C"/>
    <w:rsid w:val="00B63082"/>
    <w:rsid w:val="00B6311E"/>
    <w:rsid w:val="00B63161"/>
    <w:rsid w:val="00B6334F"/>
    <w:rsid w:val="00B63498"/>
    <w:rsid w:val="00B63901"/>
    <w:rsid w:val="00B63F80"/>
    <w:rsid w:val="00B64439"/>
    <w:rsid w:val="00B649B7"/>
    <w:rsid w:val="00B64DFF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507"/>
    <w:rsid w:val="00B67661"/>
    <w:rsid w:val="00B677ED"/>
    <w:rsid w:val="00B67ADC"/>
    <w:rsid w:val="00B67B0D"/>
    <w:rsid w:val="00B70354"/>
    <w:rsid w:val="00B70375"/>
    <w:rsid w:val="00B70ABF"/>
    <w:rsid w:val="00B7101D"/>
    <w:rsid w:val="00B710C3"/>
    <w:rsid w:val="00B710FD"/>
    <w:rsid w:val="00B7130B"/>
    <w:rsid w:val="00B71323"/>
    <w:rsid w:val="00B71468"/>
    <w:rsid w:val="00B716B6"/>
    <w:rsid w:val="00B71C38"/>
    <w:rsid w:val="00B71D2E"/>
    <w:rsid w:val="00B71F07"/>
    <w:rsid w:val="00B72BA8"/>
    <w:rsid w:val="00B72F2A"/>
    <w:rsid w:val="00B73059"/>
    <w:rsid w:val="00B7309A"/>
    <w:rsid w:val="00B7387D"/>
    <w:rsid w:val="00B739C9"/>
    <w:rsid w:val="00B73DF3"/>
    <w:rsid w:val="00B73EF3"/>
    <w:rsid w:val="00B74362"/>
    <w:rsid w:val="00B74831"/>
    <w:rsid w:val="00B74AAA"/>
    <w:rsid w:val="00B74CEC"/>
    <w:rsid w:val="00B74E95"/>
    <w:rsid w:val="00B74F60"/>
    <w:rsid w:val="00B7550C"/>
    <w:rsid w:val="00B75736"/>
    <w:rsid w:val="00B758AB"/>
    <w:rsid w:val="00B75903"/>
    <w:rsid w:val="00B75B4E"/>
    <w:rsid w:val="00B75C52"/>
    <w:rsid w:val="00B75D3C"/>
    <w:rsid w:val="00B75DA7"/>
    <w:rsid w:val="00B75EB5"/>
    <w:rsid w:val="00B75EEB"/>
    <w:rsid w:val="00B75FF3"/>
    <w:rsid w:val="00B761F0"/>
    <w:rsid w:val="00B762EF"/>
    <w:rsid w:val="00B76551"/>
    <w:rsid w:val="00B765FE"/>
    <w:rsid w:val="00B7668F"/>
    <w:rsid w:val="00B76A6E"/>
    <w:rsid w:val="00B77A62"/>
    <w:rsid w:val="00B77B88"/>
    <w:rsid w:val="00B8067B"/>
    <w:rsid w:val="00B8071E"/>
    <w:rsid w:val="00B80880"/>
    <w:rsid w:val="00B80BE5"/>
    <w:rsid w:val="00B8131E"/>
    <w:rsid w:val="00B81941"/>
    <w:rsid w:val="00B81C40"/>
    <w:rsid w:val="00B81CDE"/>
    <w:rsid w:val="00B81F01"/>
    <w:rsid w:val="00B82126"/>
    <w:rsid w:val="00B82279"/>
    <w:rsid w:val="00B822A2"/>
    <w:rsid w:val="00B82662"/>
    <w:rsid w:val="00B826B4"/>
    <w:rsid w:val="00B826BE"/>
    <w:rsid w:val="00B826D7"/>
    <w:rsid w:val="00B82706"/>
    <w:rsid w:val="00B827D0"/>
    <w:rsid w:val="00B82EBA"/>
    <w:rsid w:val="00B836D0"/>
    <w:rsid w:val="00B839D2"/>
    <w:rsid w:val="00B83A87"/>
    <w:rsid w:val="00B83AD6"/>
    <w:rsid w:val="00B83B48"/>
    <w:rsid w:val="00B83F77"/>
    <w:rsid w:val="00B84336"/>
    <w:rsid w:val="00B843B9"/>
    <w:rsid w:val="00B849B8"/>
    <w:rsid w:val="00B84A17"/>
    <w:rsid w:val="00B84D54"/>
    <w:rsid w:val="00B8516F"/>
    <w:rsid w:val="00B853A6"/>
    <w:rsid w:val="00B85BB2"/>
    <w:rsid w:val="00B85D08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87F5E"/>
    <w:rsid w:val="00B907F5"/>
    <w:rsid w:val="00B90F48"/>
    <w:rsid w:val="00B90FA1"/>
    <w:rsid w:val="00B91121"/>
    <w:rsid w:val="00B91279"/>
    <w:rsid w:val="00B9138B"/>
    <w:rsid w:val="00B913E8"/>
    <w:rsid w:val="00B9157D"/>
    <w:rsid w:val="00B916A7"/>
    <w:rsid w:val="00B918CE"/>
    <w:rsid w:val="00B91D0C"/>
    <w:rsid w:val="00B9218F"/>
    <w:rsid w:val="00B9219C"/>
    <w:rsid w:val="00B925A2"/>
    <w:rsid w:val="00B925E7"/>
    <w:rsid w:val="00B927EA"/>
    <w:rsid w:val="00B92E4A"/>
    <w:rsid w:val="00B93095"/>
    <w:rsid w:val="00B9361D"/>
    <w:rsid w:val="00B939E9"/>
    <w:rsid w:val="00B93DAF"/>
    <w:rsid w:val="00B93FD1"/>
    <w:rsid w:val="00B9417C"/>
    <w:rsid w:val="00B944C7"/>
    <w:rsid w:val="00B946DE"/>
    <w:rsid w:val="00B94879"/>
    <w:rsid w:val="00B94D01"/>
    <w:rsid w:val="00B94E2E"/>
    <w:rsid w:val="00B953C4"/>
    <w:rsid w:val="00B95509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29"/>
    <w:rsid w:val="00B96F64"/>
    <w:rsid w:val="00B96FE8"/>
    <w:rsid w:val="00B97573"/>
    <w:rsid w:val="00B9774A"/>
    <w:rsid w:val="00B97C33"/>
    <w:rsid w:val="00B97D0F"/>
    <w:rsid w:val="00B97D6D"/>
    <w:rsid w:val="00B97DE9"/>
    <w:rsid w:val="00BA01D8"/>
    <w:rsid w:val="00BA0603"/>
    <w:rsid w:val="00BA08FE"/>
    <w:rsid w:val="00BA0933"/>
    <w:rsid w:val="00BA0A15"/>
    <w:rsid w:val="00BA0A6F"/>
    <w:rsid w:val="00BA0B9E"/>
    <w:rsid w:val="00BA10C3"/>
    <w:rsid w:val="00BA1522"/>
    <w:rsid w:val="00BA1572"/>
    <w:rsid w:val="00BA16F2"/>
    <w:rsid w:val="00BA18D6"/>
    <w:rsid w:val="00BA1BB7"/>
    <w:rsid w:val="00BA1E2C"/>
    <w:rsid w:val="00BA2529"/>
    <w:rsid w:val="00BA295C"/>
    <w:rsid w:val="00BA2A7F"/>
    <w:rsid w:val="00BA2E04"/>
    <w:rsid w:val="00BA367A"/>
    <w:rsid w:val="00BA3748"/>
    <w:rsid w:val="00BA374D"/>
    <w:rsid w:val="00BA3D0E"/>
    <w:rsid w:val="00BA4402"/>
    <w:rsid w:val="00BA45EC"/>
    <w:rsid w:val="00BA470F"/>
    <w:rsid w:val="00BA49A4"/>
    <w:rsid w:val="00BA4D76"/>
    <w:rsid w:val="00BA52FB"/>
    <w:rsid w:val="00BA568D"/>
    <w:rsid w:val="00BA5736"/>
    <w:rsid w:val="00BA590E"/>
    <w:rsid w:val="00BA5A1F"/>
    <w:rsid w:val="00BA5AFE"/>
    <w:rsid w:val="00BA5F32"/>
    <w:rsid w:val="00BA64DA"/>
    <w:rsid w:val="00BA66FA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0A36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2A55"/>
    <w:rsid w:val="00BB30FE"/>
    <w:rsid w:val="00BB326E"/>
    <w:rsid w:val="00BB3332"/>
    <w:rsid w:val="00BB3808"/>
    <w:rsid w:val="00BB3CDD"/>
    <w:rsid w:val="00BB3D19"/>
    <w:rsid w:val="00BB3DF0"/>
    <w:rsid w:val="00BB3E9F"/>
    <w:rsid w:val="00BB3F02"/>
    <w:rsid w:val="00BB3FB8"/>
    <w:rsid w:val="00BB4006"/>
    <w:rsid w:val="00BB409A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37E"/>
    <w:rsid w:val="00BB5398"/>
    <w:rsid w:val="00BB53E6"/>
    <w:rsid w:val="00BB56BF"/>
    <w:rsid w:val="00BB5D47"/>
    <w:rsid w:val="00BB5D96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5A4"/>
    <w:rsid w:val="00BB7BC6"/>
    <w:rsid w:val="00BB7EDD"/>
    <w:rsid w:val="00BC0216"/>
    <w:rsid w:val="00BC02AB"/>
    <w:rsid w:val="00BC0470"/>
    <w:rsid w:val="00BC0C6B"/>
    <w:rsid w:val="00BC172A"/>
    <w:rsid w:val="00BC1A44"/>
    <w:rsid w:val="00BC1B6D"/>
    <w:rsid w:val="00BC1BFA"/>
    <w:rsid w:val="00BC1D18"/>
    <w:rsid w:val="00BC2067"/>
    <w:rsid w:val="00BC2613"/>
    <w:rsid w:val="00BC2BEE"/>
    <w:rsid w:val="00BC2E8F"/>
    <w:rsid w:val="00BC2F77"/>
    <w:rsid w:val="00BC3010"/>
    <w:rsid w:val="00BC3146"/>
    <w:rsid w:val="00BC3807"/>
    <w:rsid w:val="00BC3B8E"/>
    <w:rsid w:val="00BC3E06"/>
    <w:rsid w:val="00BC3F55"/>
    <w:rsid w:val="00BC4079"/>
    <w:rsid w:val="00BC40A0"/>
    <w:rsid w:val="00BC4645"/>
    <w:rsid w:val="00BC4909"/>
    <w:rsid w:val="00BC4A18"/>
    <w:rsid w:val="00BC4A72"/>
    <w:rsid w:val="00BC54AA"/>
    <w:rsid w:val="00BC587F"/>
    <w:rsid w:val="00BC5B04"/>
    <w:rsid w:val="00BC5B45"/>
    <w:rsid w:val="00BC5CC3"/>
    <w:rsid w:val="00BC5DEA"/>
    <w:rsid w:val="00BC5F04"/>
    <w:rsid w:val="00BC6233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66B"/>
    <w:rsid w:val="00BD069E"/>
    <w:rsid w:val="00BD09B6"/>
    <w:rsid w:val="00BD0B3A"/>
    <w:rsid w:val="00BD1652"/>
    <w:rsid w:val="00BD16DB"/>
    <w:rsid w:val="00BD18CC"/>
    <w:rsid w:val="00BD1A92"/>
    <w:rsid w:val="00BD24BD"/>
    <w:rsid w:val="00BD2709"/>
    <w:rsid w:val="00BD2738"/>
    <w:rsid w:val="00BD273C"/>
    <w:rsid w:val="00BD2867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8A5"/>
    <w:rsid w:val="00BD4C19"/>
    <w:rsid w:val="00BD4D29"/>
    <w:rsid w:val="00BD4E15"/>
    <w:rsid w:val="00BD51BA"/>
    <w:rsid w:val="00BD5783"/>
    <w:rsid w:val="00BD57B3"/>
    <w:rsid w:val="00BD57EB"/>
    <w:rsid w:val="00BD5ACC"/>
    <w:rsid w:val="00BD639E"/>
    <w:rsid w:val="00BD646F"/>
    <w:rsid w:val="00BD6519"/>
    <w:rsid w:val="00BD69DC"/>
    <w:rsid w:val="00BD69EA"/>
    <w:rsid w:val="00BD6A96"/>
    <w:rsid w:val="00BD6AE6"/>
    <w:rsid w:val="00BD76AF"/>
    <w:rsid w:val="00BD7948"/>
    <w:rsid w:val="00BD79A7"/>
    <w:rsid w:val="00BD7C1D"/>
    <w:rsid w:val="00BD7E8C"/>
    <w:rsid w:val="00BE0663"/>
    <w:rsid w:val="00BE0678"/>
    <w:rsid w:val="00BE0715"/>
    <w:rsid w:val="00BE0C0B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2D1B"/>
    <w:rsid w:val="00BE2E37"/>
    <w:rsid w:val="00BE346B"/>
    <w:rsid w:val="00BE397C"/>
    <w:rsid w:val="00BE3BE2"/>
    <w:rsid w:val="00BE3CC3"/>
    <w:rsid w:val="00BE3D1D"/>
    <w:rsid w:val="00BE3FC0"/>
    <w:rsid w:val="00BE4351"/>
    <w:rsid w:val="00BE4411"/>
    <w:rsid w:val="00BE4B3F"/>
    <w:rsid w:val="00BE4C71"/>
    <w:rsid w:val="00BE4E5A"/>
    <w:rsid w:val="00BE4ECF"/>
    <w:rsid w:val="00BE5094"/>
    <w:rsid w:val="00BE5216"/>
    <w:rsid w:val="00BE54ED"/>
    <w:rsid w:val="00BE56D2"/>
    <w:rsid w:val="00BE5975"/>
    <w:rsid w:val="00BE5E32"/>
    <w:rsid w:val="00BE69F5"/>
    <w:rsid w:val="00BE6AE1"/>
    <w:rsid w:val="00BE6BAF"/>
    <w:rsid w:val="00BE6D1C"/>
    <w:rsid w:val="00BE73BE"/>
    <w:rsid w:val="00BE7662"/>
    <w:rsid w:val="00BE7732"/>
    <w:rsid w:val="00BE7915"/>
    <w:rsid w:val="00BE7A33"/>
    <w:rsid w:val="00BE7C1C"/>
    <w:rsid w:val="00BF03C2"/>
    <w:rsid w:val="00BF045D"/>
    <w:rsid w:val="00BF068D"/>
    <w:rsid w:val="00BF07BB"/>
    <w:rsid w:val="00BF0895"/>
    <w:rsid w:val="00BF0EC3"/>
    <w:rsid w:val="00BF12AA"/>
    <w:rsid w:val="00BF13E9"/>
    <w:rsid w:val="00BF1764"/>
    <w:rsid w:val="00BF188D"/>
    <w:rsid w:val="00BF1B92"/>
    <w:rsid w:val="00BF1C8F"/>
    <w:rsid w:val="00BF1DD5"/>
    <w:rsid w:val="00BF23AA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30A"/>
    <w:rsid w:val="00BF4471"/>
    <w:rsid w:val="00BF4857"/>
    <w:rsid w:val="00BF4978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BF790A"/>
    <w:rsid w:val="00BF7E56"/>
    <w:rsid w:val="00C00133"/>
    <w:rsid w:val="00C004AD"/>
    <w:rsid w:val="00C0050D"/>
    <w:rsid w:val="00C00986"/>
    <w:rsid w:val="00C00BB2"/>
    <w:rsid w:val="00C00E0F"/>
    <w:rsid w:val="00C011AC"/>
    <w:rsid w:val="00C014F2"/>
    <w:rsid w:val="00C018AE"/>
    <w:rsid w:val="00C0199B"/>
    <w:rsid w:val="00C01CD9"/>
    <w:rsid w:val="00C01D0E"/>
    <w:rsid w:val="00C01EAB"/>
    <w:rsid w:val="00C02007"/>
    <w:rsid w:val="00C022BE"/>
    <w:rsid w:val="00C026AE"/>
    <w:rsid w:val="00C02D6B"/>
    <w:rsid w:val="00C02ED5"/>
    <w:rsid w:val="00C02F98"/>
    <w:rsid w:val="00C030F3"/>
    <w:rsid w:val="00C03519"/>
    <w:rsid w:val="00C03811"/>
    <w:rsid w:val="00C03A66"/>
    <w:rsid w:val="00C03C46"/>
    <w:rsid w:val="00C03D1B"/>
    <w:rsid w:val="00C03F0B"/>
    <w:rsid w:val="00C04230"/>
    <w:rsid w:val="00C04828"/>
    <w:rsid w:val="00C0485C"/>
    <w:rsid w:val="00C04C4B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5CF"/>
    <w:rsid w:val="00C07601"/>
    <w:rsid w:val="00C0778C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9E5"/>
    <w:rsid w:val="00C13AA3"/>
    <w:rsid w:val="00C13B2F"/>
    <w:rsid w:val="00C13BB5"/>
    <w:rsid w:val="00C13DD1"/>
    <w:rsid w:val="00C1403B"/>
    <w:rsid w:val="00C14338"/>
    <w:rsid w:val="00C148E4"/>
    <w:rsid w:val="00C14928"/>
    <w:rsid w:val="00C1516A"/>
    <w:rsid w:val="00C15697"/>
    <w:rsid w:val="00C15C72"/>
    <w:rsid w:val="00C16154"/>
    <w:rsid w:val="00C16393"/>
    <w:rsid w:val="00C164AA"/>
    <w:rsid w:val="00C16769"/>
    <w:rsid w:val="00C16E58"/>
    <w:rsid w:val="00C16F71"/>
    <w:rsid w:val="00C17594"/>
    <w:rsid w:val="00C17D45"/>
    <w:rsid w:val="00C20272"/>
    <w:rsid w:val="00C2035D"/>
    <w:rsid w:val="00C2053B"/>
    <w:rsid w:val="00C20783"/>
    <w:rsid w:val="00C20816"/>
    <w:rsid w:val="00C20A08"/>
    <w:rsid w:val="00C20AC7"/>
    <w:rsid w:val="00C20FA2"/>
    <w:rsid w:val="00C21027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2F1E"/>
    <w:rsid w:val="00C23100"/>
    <w:rsid w:val="00C23239"/>
    <w:rsid w:val="00C23596"/>
    <w:rsid w:val="00C23667"/>
    <w:rsid w:val="00C238AD"/>
    <w:rsid w:val="00C23C4B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410"/>
    <w:rsid w:val="00C25717"/>
    <w:rsid w:val="00C25AFC"/>
    <w:rsid w:val="00C25D2D"/>
    <w:rsid w:val="00C25E30"/>
    <w:rsid w:val="00C25F06"/>
    <w:rsid w:val="00C262EB"/>
    <w:rsid w:val="00C263D7"/>
    <w:rsid w:val="00C26846"/>
    <w:rsid w:val="00C268DB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30518"/>
    <w:rsid w:val="00C30714"/>
    <w:rsid w:val="00C30A81"/>
    <w:rsid w:val="00C30B77"/>
    <w:rsid w:val="00C30EEC"/>
    <w:rsid w:val="00C30F3C"/>
    <w:rsid w:val="00C32230"/>
    <w:rsid w:val="00C324CE"/>
    <w:rsid w:val="00C3288A"/>
    <w:rsid w:val="00C329EC"/>
    <w:rsid w:val="00C32A19"/>
    <w:rsid w:val="00C334A2"/>
    <w:rsid w:val="00C339A5"/>
    <w:rsid w:val="00C339F8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97D"/>
    <w:rsid w:val="00C35B01"/>
    <w:rsid w:val="00C35DB3"/>
    <w:rsid w:val="00C36017"/>
    <w:rsid w:val="00C361C8"/>
    <w:rsid w:val="00C36385"/>
    <w:rsid w:val="00C3653C"/>
    <w:rsid w:val="00C36619"/>
    <w:rsid w:val="00C366D3"/>
    <w:rsid w:val="00C3678B"/>
    <w:rsid w:val="00C3681B"/>
    <w:rsid w:val="00C36881"/>
    <w:rsid w:val="00C36CBF"/>
    <w:rsid w:val="00C36D29"/>
    <w:rsid w:val="00C36E51"/>
    <w:rsid w:val="00C3765C"/>
    <w:rsid w:val="00C3769B"/>
    <w:rsid w:val="00C377C6"/>
    <w:rsid w:val="00C37B5E"/>
    <w:rsid w:val="00C37C54"/>
    <w:rsid w:val="00C37ED6"/>
    <w:rsid w:val="00C40040"/>
    <w:rsid w:val="00C40767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CEF"/>
    <w:rsid w:val="00C42EF5"/>
    <w:rsid w:val="00C4302F"/>
    <w:rsid w:val="00C43041"/>
    <w:rsid w:val="00C430FB"/>
    <w:rsid w:val="00C4385D"/>
    <w:rsid w:val="00C43C71"/>
    <w:rsid w:val="00C43FEF"/>
    <w:rsid w:val="00C44170"/>
    <w:rsid w:val="00C4445A"/>
    <w:rsid w:val="00C4470E"/>
    <w:rsid w:val="00C44779"/>
    <w:rsid w:val="00C4495D"/>
    <w:rsid w:val="00C455D1"/>
    <w:rsid w:val="00C45E9D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163"/>
    <w:rsid w:val="00C50642"/>
    <w:rsid w:val="00C508C4"/>
    <w:rsid w:val="00C509DB"/>
    <w:rsid w:val="00C509F9"/>
    <w:rsid w:val="00C50B57"/>
    <w:rsid w:val="00C50C64"/>
    <w:rsid w:val="00C512C5"/>
    <w:rsid w:val="00C51805"/>
    <w:rsid w:val="00C51A76"/>
    <w:rsid w:val="00C51DDE"/>
    <w:rsid w:val="00C51E6A"/>
    <w:rsid w:val="00C51E8D"/>
    <w:rsid w:val="00C51FF4"/>
    <w:rsid w:val="00C523F8"/>
    <w:rsid w:val="00C5245C"/>
    <w:rsid w:val="00C52EC6"/>
    <w:rsid w:val="00C52ECB"/>
    <w:rsid w:val="00C530A1"/>
    <w:rsid w:val="00C530F0"/>
    <w:rsid w:val="00C53869"/>
    <w:rsid w:val="00C539DB"/>
    <w:rsid w:val="00C539FC"/>
    <w:rsid w:val="00C53E77"/>
    <w:rsid w:val="00C53FE6"/>
    <w:rsid w:val="00C53FFF"/>
    <w:rsid w:val="00C54544"/>
    <w:rsid w:val="00C5468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344"/>
    <w:rsid w:val="00C56907"/>
    <w:rsid w:val="00C569A7"/>
    <w:rsid w:val="00C56AA3"/>
    <w:rsid w:val="00C56C33"/>
    <w:rsid w:val="00C56E09"/>
    <w:rsid w:val="00C56E69"/>
    <w:rsid w:val="00C57741"/>
    <w:rsid w:val="00C577F6"/>
    <w:rsid w:val="00C57879"/>
    <w:rsid w:val="00C57A30"/>
    <w:rsid w:val="00C57ACA"/>
    <w:rsid w:val="00C57B8C"/>
    <w:rsid w:val="00C57F45"/>
    <w:rsid w:val="00C603C0"/>
    <w:rsid w:val="00C60719"/>
    <w:rsid w:val="00C6074B"/>
    <w:rsid w:val="00C6085E"/>
    <w:rsid w:val="00C60BDA"/>
    <w:rsid w:val="00C60F60"/>
    <w:rsid w:val="00C612FD"/>
    <w:rsid w:val="00C6141D"/>
    <w:rsid w:val="00C61426"/>
    <w:rsid w:val="00C61571"/>
    <w:rsid w:val="00C61816"/>
    <w:rsid w:val="00C618EC"/>
    <w:rsid w:val="00C61D62"/>
    <w:rsid w:val="00C623AC"/>
    <w:rsid w:val="00C62A7E"/>
    <w:rsid w:val="00C62B38"/>
    <w:rsid w:val="00C62BD0"/>
    <w:rsid w:val="00C62C41"/>
    <w:rsid w:val="00C62F8A"/>
    <w:rsid w:val="00C6329F"/>
    <w:rsid w:val="00C632D6"/>
    <w:rsid w:val="00C633A4"/>
    <w:rsid w:val="00C63E07"/>
    <w:rsid w:val="00C64306"/>
    <w:rsid w:val="00C64595"/>
    <w:rsid w:val="00C64F0F"/>
    <w:rsid w:val="00C65028"/>
    <w:rsid w:val="00C6561C"/>
    <w:rsid w:val="00C656BF"/>
    <w:rsid w:val="00C658E7"/>
    <w:rsid w:val="00C65941"/>
    <w:rsid w:val="00C65ACF"/>
    <w:rsid w:val="00C65E8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D5E"/>
    <w:rsid w:val="00C70FA3"/>
    <w:rsid w:val="00C70FF6"/>
    <w:rsid w:val="00C710E4"/>
    <w:rsid w:val="00C7120B"/>
    <w:rsid w:val="00C71215"/>
    <w:rsid w:val="00C71643"/>
    <w:rsid w:val="00C7184D"/>
    <w:rsid w:val="00C718CD"/>
    <w:rsid w:val="00C718EF"/>
    <w:rsid w:val="00C71949"/>
    <w:rsid w:val="00C71D44"/>
    <w:rsid w:val="00C71E1D"/>
    <w:rsid w:val="00C7211B"/>
    <w:rsid w:val="00C72371"/>
    <w:rsid w:val="00C723AB"/>
    <w:rsid w:val="00C72491"/>
    <w:rsid w:val="00C729DF"/>
    <w:rsid w:val="00C72AF3"/>
    <w:rsid w:val="00C72C6A"/>
    <w:rsid w:val="00C7305F"/>
    <w:rsid w:val="00C731E8"/>
    <w:rsid w:val="00C733F8"/>
    <w:rsid w:val="00C73A83"/>
    <w:rsid w:val="00C73F55"/>
    <w:rsid w:val="00C7405A"/>
    <w:rsid w:val="00C740C9"/>
    <w:rsid w:val="00C742EF"/>
    <w:rsid w:val="00C7468C"/>
    <w:rsid w:val="00C747B1"/>
    <w:rsid w:val="00C74C5F"/>
    <w:rsid w:val="00C74E12"/>
    <w:rsid w:val="00C74E32"/>
    <w:rsid w:val="00C74F33"/>
    <w:rsid w:val="00C74FE8"/>
    <w:rsid w:val="00C75196"/>
    <w:rsid w:val="00C75308"/>
    <w:rsid w:val="00C75325"/>
    <w:rsid w:val="00C75760"/>
    <w:rsid w:val="00C75E13"/>
    <w:rsid w:val="00C76292"/>
    <w:rsid w:val="00C7634B"/>
    <w:rsid w:val="00C76624"/>
    <w:rsid w:val="00C7681A"/>
    <w:rsid w:val="00C76929"/>
    <w:rsid w:val="00C76982"/>
    <w:rsid w:val="00C76989"/>
    <w:rsid w:val="00C76B46"/>
    <w:rsid w:val="00C7704B"/>
    <w:rsid w:val="00C7748E"/>
    <w:rsid w:val="00C77637"/>
    <w:rsid w:val="00C77641"/>
    <w:rsid w:val="00C8000A"/>
    <w:rsid w:val="00C801BA"/>
    <w:rsid w:val="00C8066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4F8"/>
    <w:rsid w:val="00C82849"/>
    <w:rsid w:val="00C83006"/>
    <w:rsid w:val="00C8343A"/>
    <w:rsid w:val="00C8388E"/>
    <w:rsid w:val="00C83988"/>
    <w:rsid w:val="00C839A9"/>
    <w:rsid w:val="00C839D0"/>
    <w:rsid w:val="00C83C0C"/>
    <w:rsid w:val="00C83D1E"/>
    <w:rsid w:val="00C84569"/>
    <w:rsid w:val="00C84673"/>
    <w:rsid w:val="00C84753"/>
    <w:rsid w:val="00C8565F"/>
    <w:rsid w:val="00C85E32"/>
    <w:rsid w:val="00C85ECB"/>
    <w:rsid w:val="00C85FA3"/>
    <w:rsid w:val="00C85FC6"/>
    <w:rsid w:val="00C8614D"/>
    <w:rsid w:val="00C86C4D"/>
    <w:rsid w:val="00C86D76"/>
    <w:rsid w:val="00C8701A"/>
    <w:rsid w:val="00C87053"/>
    <w:rsid w:val="00C8707B"/>
    <w:rsid w:val="00C870DE"/>
    <w:rsid w:val="00C87108"/>
    <w:rsid w:val="00C874C4"/>
    <w:rsid w:val="00C878FC"/>
    <w:rsid w:val="00C8795F"/>
    <w:rsid w:val="00C8797F"/>
    <w:rsid w:val="00C879E8"/>
    <w:rsid w:val="00C87AAA"/>
    <w:rsid w:val="00C87B96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1CEA"/>
    <w:rsid w:val="00C92481"/>
    <w:rsid w:val="00C924E8"/>
    <w:rsid w:val="00C92822"/>
    <w:rsid w:val="00C92A0A"/>
    <w:rsid w:val="00C92DFA"/>
    <w:rsid w:val="00C92FDC"/>
    <w:rsid w:val="00C934E7"/>
    <w:rsid w:val="00C93F16"/>
    <w:rsid w:val="00C942A9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949"/>
    <w:rsid w:val="00C95AC7"/>
    <w:rsid w:val="00C95D82"/>
    <w:rsid w:val="00C95E4A"/>
    <w:rsid w:val="00C96246"/>
    <w:rsid w:val="00C96253"/>
    <w:rsid w:val="00C9729D"/>
    <w:rsid w:val="00C972A8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DE3"/>
    <w:rsid w:val="00CA2FC4"/>
    <w:rsid w:val="00CA2FD9"/>
    <w:rsid w:val="00CA3481"/>
    <w:rsid w:val="00CA359D"/>
    <w:rsid w:val="00CA3B0A"/>
    <w:rsid w:val="00CA3BA0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EF9"/>
    <w:rsid w:val="00CA5F2A"/>
    <w:rsid w:val="00CA614C"/>
    <w:rsid w:val="00CA6646"/>
    <w:rsid w:val="00CA6812"/>
    <w:rsid w:val="00CA701C"/>
    <w:rsid w:val="00CA71D2"/>
    <w:rsid w:val="00CA72C7"/>
    <w:rsid w:val="00CA74F5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1DA7"/>
    <w:rsid w:val="00CB23BC"/>
    <w:rsid w:val="00CB243F"/>
    <w:rsid w:val="00CB25AF"/>
    <w:rsid w:val="00CB27CA"/>
    <w:rsid w:val="00CB2A0A"/>
    <w:rsid w:val="00CB2A22"/>
    <w:rsid w:val="00CB2C2A"/>
    <w:rsid w:val="00CB2DC4"/>
    <w:rsid w:val="00CB2E40"/>
    <w:rsid w:val="00CB3005"/>
    <w:rsid w:val="00CB31A1"/>
    <w:rsid w:val="00CB33C6"/>
    <w:rsid w:val="00CB3479"/>
    <w:rsid w:val="00CB43E2"/>
    <w:rsid w:val="00CB4497"/>
    <w:rsid w:val="00CB4CC9"/>
    <w:rsid w:val="00CB540F"/>
    <w:rsid w:val="00CB574C"/>
    <w:rsid w:val="00CB585B"/>
    <w:rsid w:val="00CB5889"/>
    <w:rsid w:val="00CB6028"/>
    <w:rsid w:val="00CB64B2"/>
    <w:rsid w:val="00CB6557"/>
    <w:rsid w:val="00CB67C4"/>
    <w:rsid w:val="00CB6872"/>
    <w:rsid w:val="00CB69DF"/>
    <w:rsid w:val="00CB6AC1"/>
    <w:rsid w:val="00CB6AD0"/>
    <w:rsid w:val="00CB6C16"/>
    <w:rsid w:val="00CB758D"/>
    <w:rsid w:val="00CB7820"/>
    <w:rsid w:val="00CB79A3"/>
    <w:rsid w:val="00CB7A21"/>
    <w:rsid w:val="00CB7D7A"/>
    <w:rsid w:val="00CB7EAF"/>
    <w:rsid w:val="00CC0561"/>
    <w:rsid w:val="00CC0CCE"/>
    <w:rsid w:val="00CC0D5A"/>
    <w:rsid w:val="00CC140D"/>
    <w:rsid w:val="00CC153D"/>
    <w:rsid w:val="00CC170D"/>
    <w:rsid w:val="00CC17E7"/>
    <w:rsid w:val="00CC1A05"/>
    <w:rsid w:val="00CC1A16"/>
    <w:rsid w:val="00CC1A5D"/>
    <w:rsid w:val="00CC20C2"/>
    <w:rsid w:val="00CC21DE"/>
    <w:rsid w:val="00CC2C66"/>
    <w:rsid w:val="00CC2EBB"/>
    <w:rsid w:val="00CC30D6"/>
    <w:rsid w:val="00CC3136"/>
    <w:rsid w:val="00CC314B"/>
    <w:rsid w:val="00CC316B"/>
    <w:rsid w:val="00CC3392"/>
    <w:rsid w:val="00CC3410"/>
    <w:rsid w:val="00CC36F8"/>
    <w:rsid w:val="00CC404F"/>
    <w:rsid w:val="00CC40F2"/>
    <w:rsid w:val="00CC5022"/>
    <w:rsid w:val="00CC5122"/>
    <w:rsid w:val="00CC51A7"/>
    <w:rsid w:val="00CC5235"/>
    <w:rsid w:val="00CC548F"/>
    <w:rsid w:val="00CC582F"/>
    <w:rsid w:val="00CC5E25"/>
    <w:rsid w:val="00CC5F5D"/>
    <w:rsid w:val="00CC61F5"/>
    <w:rsid w:val="00CC62AE"/>
    <w:rsid w:val="00CC63AF"/>
    <w:rsid w:val="00CC68D9"/>
    <w:rsid w:val="00CC6BE3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63"/>
    <w:rsid w:val="00CD089B"/>
    <w:rsid w:val="00CD0A31"/>
    <w:rsid w:val="00CD1456"/>
    <w:rsid w:val="00CD1574"/>
    <w:rsid w:val="00CD2068"/>
    <w:rsid w:val="00CD22F4"/>
    <w:rsid w:val="00CD2753"/>
    <w:rsid w:val="00CD2956"/>
    <w:rsid w:val="00CD2C0D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DFD"/>
    <w:rsid w:val="00CD3ECF"/>
    <w:rsid w:val="00CD40F2"/>
    <w:rsid w:val="00CD4811"/>
    <w:rsid w:val="00CD525F"/>
    <w:rsid w:val="00CD56BE"/>
    <w:rsid w:val="00CD56E9"/>
    <w:rsid w:val="00CD6315"/>
    <w:rsid w:val="00CD6334"/>
    <w:rsid w:val="00CD6377"/>
    <w:rsid w:val="00CD661D"/>
    <w:rsid w:val="00CD67EF"/>
    <w:rsid w:val="00CD6CC6"/>
    <w:rsid w:val="00CD74E3"/>
    <w:rsid w:val="00CD76F3"/>
    <w:rsid w:val="00CD79F0"/>
    <w:rsid w:val="00CD7A5E"/>
    <w:rsid w:val="00CD7C1E"/>
    <w:rsid w:val="00CD7E95"/>
    <w:rsid w:val="00CE0362"/>
    <w:rsid w:val="00CE096A"/>
    <w:rsid w:val="00CE0C1F"/>
    <w:rsid w:val="00CE0C27"/>
    <w:rsid w:val="00CE0CDB"/>
    <w:rsid w:val="00CE0D90"/>
    <w:rsid w:val="00CE122A"/>
    <w:rsid w:val="00CE12A1"/>
    <w:rsid w:val="00CE1573"/>
    <w:rsid w:val="00CE19CB"/>
    <w:rsid w:val="00CE1B99"/>
    <w:rsid w:val="00CE1BD8"/>
    <w:rsid w:val="00CE1DC1"/>
    <w:rsid w:val="00CE1F0A"/>
    <w:rsid w:val="00CE2048"/>
    <w:rsid w:val="00CE231F"/>
    <w:rsid w:val="00CE23BB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40A7"/>
    <w:rsid w:val="00CE423F"/>
    <w:rsid w:val="00CE42B4"/>
    <w:rsid w:val="00CE42EC"/>
    <w:rsid w:val="00CE4336"/>
    <w:rsid w:val="00CE4E2F"/>
    <w:rsid w:val="00CE4F36"/>
    <w:rsid w:val="00CE59D0"/>
    <w:rsid w:val="00CE5B00"/>
    <w:rsid w:val="00CE5C64"/>
    <w:rsid w:val="00CE5C9D"/>
    <w:rsid w:val="00CE605D"/>
    <w:rsid w:val="00CE64A2"/>
    <w:rsid w:val="00CE67B7"/>
    <w:rsid w:val="00CE6CEF"/>
    <w:rsid w:val="00CE7076"/>
    <w:rsid w:val="00CE719E"/>
    <w:rsid w:val="00CE73B0"/>
    <w:rsid w:val="00CE749A"/>
    <w:rsid w:val="00CE7503"/>
    <w:rsid w:val="00CE7506"/>
    <w:rsid w:val="00CE79FF"/>
    <w:rsid w:val="00CE7F18"/>
    <w:rsid w:val="00CF05BF"/>
    <w:rsid w:val="00CF0917"/>
    <w:rsid w:val="00CF0B94"/>
    <w:rsid w:val="00CF10EC"/>
    <w:rsid w:val="00CF114D"/>
    <w:rsid w:val="00CF13B8"/>
    <w:rsid w:val="00CF18F7"/>
    <w:rsid w:val="00CF1A8F"/>
    <w:rsid w:val="00CF1DAB"/>
    <w:rsid w:val="00CF21D0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E33"/>
    <w:rsid w:val="00CF4F6D"/>
    <w:rsid w:val="00CF5018"/>
    <w:rsid w:val="00CF517F"/>
    <w:rsid w:val="00CF5334"/>
    <w:rsid w:val="00CF5793"/>
    <w:rsid w:val="00CF5C0D"/>
    <w:rsid w:val="00CF654A"/>
    <w:rsid w:val="00CF675C"/>
    <w:rsid w:val="00CF6BD8"/>
    <w:rsid w:val="00CF6E3B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D004F1"/>
    <w:rsid w:val="00D006EC"/>
    <w:rsid w:val="00D008A2"/>
    <w:rsid w:val="00D00A2E"/>
    <w:rsid w:val="00D00AA9"/>
    <w:rsid w:val="00D00C27"/>
    <w:rsid w:val="00D012AD"/>
    <w:rsid w:val="00D014BF"/>
    <w:rsid w:val="00D017C5"/>
    <w:rsid w:val="00D01932"/>
    <w:rsid w:val="00D01974"/>
    <w:rsid w:val="00D01AF9"/>
    <w:rsid w:val="00D01B4D"/>
    <w:rsid w:val="00D01E94"/>
    <w:rsid w:val="00D01F22"/>
    <w:rsid w:val="00D01F7C"/>
    <w:rsid w:val="00D022C8"/>
    <w:rsid w:val="00D0263C"/>
    <w:rsid w:val="00D027DA"/>
    <w:rsid w:val="00D02B67"/>
    <w:rsid w:val="00D032EF"/>
    <w:rsid w:val="00D03424"/>
    <w:rsid w:val="00D03825"/>
    <w:rsid w:val="00D03C9C"/>
    <w:rsid w:val="00D03F52"/>
    <w:rsid w:val="00D04296"/>
    <w:rsid w:val="00D044BD"/>
    <w:rsid w:val="00D0479F"/>
    <w:rsid w:val="00D048F6"/>
    <w:rsid w:val="00D049C9"/>
    <w:rsid w:val="00D05427"/>
    <w:rsid w:val="00D05C50"/>
    <w:rsid w:val="00D05D55"/>
    <w:rsid w:val="00D05EFE"/>
    <w:rsid w:val="00D064EB"/>
    <w:rsid w:val="00D06502"/>
    <w:rsid w:val="00D0654D"/>
    <w:rsid w:val="00D066BF"/>
    <w:rsid w:val="00D06720"/>
    <w:rsid w:val="00D0683E"/>
    <w:rsid w:val="00D06950"/>
    <w:rsid w:val="00D069CC"/>
    <w:rsid w:val="00D06C01"/>
    <w:rsid w:val="00D06D97"/>
    <w:rsid w:val="00D06FE9"/>
    <w:rsid w:val="00D0786D"/>
    <w:rsid w:val="00D07B7B"/>
    <w:rsid w:val="00D07C17"/>
    <w:rsid w:val="00D101B0"/>
    <w:rsid w:val="00D1065E"/>
    <w:rsid w:val="00D10D04"/>
    <w:rsid w:val="00D112BB"/>
    <w:rsid w:val="00D1138F"/>
    <w:rsid w:val="00D11790"/>
    <w:rsid w:val="00D11890"/>
    <w:rsid w:val="00D11BF8"/>
    <w:rsid w:val="00D11D6D"/>
    <w:rsid w:val="00D1202B"/>
    <w:rsid w:val="00D12076"/>
    <w:rsid w:val="00D12207"/>
    <w:rsid w:val="00D124F0"/>
    <w:rsid w:val="00D12638"/>
    <w:rsid w:val="00D12B2D"/>
    <w:rsid w:val="00D12BF1"/>
    <w:rsid w:val="00D136E1"/>
    <w:rsid w:val="00D13B24"/>
    <w:rsid w:val="00D1418C"/>
    <w:rsid w:val="00D147DB"/>
    <w:rsid w:val="00D1482A"/>
    <w:rsid w:val="00D14907"/>
    <w:rsid w:val="00D14A1B"/>
    <w:rsid w:val="00D14B5A"/>
    <w:rsid w:val="00D14B78"/>
    <w:rsid w:val="00D14D3F"/>
    <w:rsid w:val="00D15006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2C1"/>
    <w:rsid w:val="00D16809"/>
    <w:rsid w:val="00D16924"/>
    <w:rsid w:val="00D16D26"/>
    <w:rsid w:val="00D16EEB"/>
    <w:rsid w:val="00D17494"/>
    <w:rsid w:val="00D17863"/>
    <w:rsid w:val="00D17899"/>
    <w:rsid w:val="00D17B42"/>
    <w:rsid w:val="00D17D19"/>
    <w:rsid w:val="00D20099"/>
    <w:rsid w:val="00D2014A"/>
    <w:rsid w:val="00D2016B"/>
    <w:rsid w:val="00D211AB"/>
    <w:rsid w:val="00D2142F"/>
    <w:rsid w:val="00D21736"/>
    <w:rsid w:val="00D2197F"/>
    <w:rsid w:val="00D21D1E"/>
    <w:rsid w:val="00D21E10"/>
    <w:rsid w:val="00D2215C"/>
    <w:rsid w:val="00D225FF"/>
    <w:rsid w:val="00D227A2"/>
    <w:rsid w:val="00D22ADA"/>
    <w:rsid w:val="00D22C95"/>
    <w:rsid w:val="00D22EC4"/>
    <w:rsid w:val="00D234EC"/>
    <w:rsid w:val="00D234FF"/>
    <w:rsid w:val="00D236CE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5EE4"/>
    <w:rsid w:val="00D26069"/>
    <w:rsid w:val="00D264DF"/>
    <w:rsid w:val="00D265F6"/>
    <w:rsid w:val="00D2660B"/>
    <w:rsid w:val="00D26AA1"/>
    <w:rsid w:val="00D26E04"/>
    <w:rsid w:val="00D26EA9"/>
    <w:rsid w:val="00D2740D"/>
    <w:rsid w:val="00D27486"/>
    <w:rsid w:val="00D276C0"/>
    <w:rsid w:val="00D27715"/>
    <w:rsid w:val="00D27A5D"/>
    <w:rsid w:val="00D27B69"/>
    <w:rsid w:val="00D27D17"/>
    <w:rsid w:val="00D27D27"/>
    <w:rsid w:val="00D3016C"/>
    <w:rsid w:val="00D30C1E"/>
    <w:rsid w:val="00D30C66"/>
    <w:rsid w:val="00D30DA5"/>
    <w:rsid w:val="00D30E82"/>
    <w:rsid w:val="00D30F5D"/>
    <w:rsid w:val="00D310CB"/>
    <w:rsid w:val="00D3135A"/>
    <w:rsid w:val="00D3162D"/>
    <w:rsid w:val="00D31659"/>
    <w:rsid w:val="00D316DD"/>
    <w:rsid w:val="00D31890"/>
    <w:rsid w:val="00D31ED2"/>
    <w:rsid w:val="00D31F84"/>
    <w:rsid w:val="00D32694"/>
    <w:rsid w:val="00D327F6"/>
    <w:rsid w:val="00D333A3"/>
    <w:rsid w:val="00D33456"/>
    <w:rsid w:val="00D337FD"/>
    <w:rsid w:val="00D33C9E"/>
    <w:rsid w:val="00D3402A"/>
    <w:rsid w:val="00D3416D"/>
    <w:rsid w:val="00D341E4"/>
    <w:rsid w:val="00D347FD"/>
    <w:rsid w:val="00D34EFF"/>
    <w:rsid w:val="00D3529D"/>
    <w:rsid w:val="00D35311"/>
    <w:rsid w:val="00D3598A"/>
    <w:rsid w:val="00D3612E"/>
    <w:rsid w:val="00D36786"/>
    <w:rsid w:val="00D367E0"/>
    <w:rsid w:val="00D3694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0"/>
    <w:rsid w:val="00D4168B"/>
    <w:rsid w:val="00D416D6"/>
    <w:rsid w:val="00D4187A"/>
    <w:rsid w:val="00D41DCB"/>
    <w:rsid w:val="00D42073"/>
    <w:rsid w:val="00D42256"/>
    <w:rsid w:val="00D42C6D"/>
    <w:rsid w:val="00D42EAC"/>
    <w:rsid w:val="00D42EC5"/>
    <w:rsid w:val="00D43029"/>
    <w:rsid w:val="00D43418"/>
    <w:rsid w:val="00D43702"/>
    <w:rsid w:val="00D43741"/>
    <w:rsid w:val="00D439E1"/>
    <w:rsid w:val="00D44283"/>
    <w:rsid w:val="00D443CE"/>
    <w:rsid w:val="00D4452E"/>
    <w:rsid w:val="00D44719"/>
    <w:rsid w:val="00D448B5"/>
    <w:rsid w:val="00D44C34"/>
    <w:rsid w:val="00D45054"/>
    <w:rsid w:val="00D45120"/>
    <w:rsid w:val="00D45398"/>
    <w:rsid w:val="00D457B5"/>
    <w:rsid w:val="00D45AF9"/>
    <w:rsid w:val="00D45C21"/>
    <w:rsid w:val="00D45C39"/>
    <w:rsid w:val="00D46241"/>
    <w:rsid w:val="00D4633A"/>
    <w:rsid w:val="00D46538"/>
    <w:rsid w:val="00D46733"/>
    <w:rsid w:val="00D46C03"/>
    <w:rsid w:val="00D46D45"/>
    <w:rsid w:val="00D47018"/>
    <w:rsid w:val="00D47395"/>
    <w:rsid w:val="00D47532"/>
    <w:rsid w:val="00D47623"/>
    <w:rsid w:val="00D47DA9"/>
    <w:rsid w:val="00D47F9B"/>
    <w:rsid w:val="00D500E7"/>
    <w:rsid w:val="00D504BD"/>
    <w:rsid w:val="00D509F0"/>
    <w:rsid w:val="00D50ACC"/>
    <w:rsid w:val="00D50ED4"/>
    <w:rsid w:val="00D50F07"/>
    <w:rsid w:val="00D5113D"/>
    <w:rsid w:val="00D5122A"/>
    <w:rsid w:val="00D513E9"/>
    <w:rsid w:val="00D515F8"/>
    <w:rsid w:val="00D51A9B"/>
    <w:rsid w:val="00D51BD6"/>
    <w:rsid w:val="00D51DB2"/>
    <w:rsid w:val="00D52033"/>
    <w:rsid w:val="00D5206D"/>
    <w:rsid w:val="00D5227A"/>
    <w:rsid w:val="00D52449"/>
    <w:rsid w:val="00D52601"/>
    <w:rsid w:val="00D527C0"/>
    <w:rsid w:val="00D527EA"/>
    <w:rsid w:val="00D528F0"/>
    <w:rsid w:val="00D52BF1"/>
    <w:rsid w:val="00D52E82"/>
    <w:rsid w:val="00D52F4E"/>
    <w:rsid w:val="00D531E9"/>
    <w:rsid w:val="00D5326B"/>
    <w:rsid w:val="00D5329C"/>
    <w:rsid w:val="00D537DA"/>
    <w:rsid w:val="00D53890"/>
    <w:rsid w:val="00D53CBB"/>
    <w:rsid w:val="00D53D2D"/>
    <w:rsid w:val="00D53D8E"/>
    <w:rsid w:val="00D53DFA"/>
    <w:rsid w:val="00D53F6D"/>
    <w:rsid w:val="00D5431E"/>
    <w:rsid w:val="00D543DB"/>
    <w:rsid w:val="00D5444F"/>
    <w:rsid w:val="00D54A2E"/>
    <w:rsid w:val="00D54A5F"/>
    <w:rsid w:val="00D54CF8"/>
    <w:rsid w:val="00D55027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F89"/>
    <w:rsid w:val="00D571DD"/>
    <w:rsid w:val="00D573B0"/>
    <w:rsid w:val="00D57651"/>
    <w:rsid w:val="00D57B23"/>
    <w:rsid w:val="00D57B7F"/>
    <w:rsid w:val="00D57D96"/>
    <w:rsid w:val="00D601F6"/>
    <w:rsid w:val="00D60216"/>
    <w:rsid w:val="00D60257"/>
    <w:rsid w:val="00D6029F"/>
    <w:rsid w:val="00D60326"/>
    <w:rsid w:val="00D604DB"/>
    <w:rsid w:val="00D607A2"/>
    <w:rsid w:val="00D6093E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BB7"/>
    <w:rsid w:val="00D62BD3"/>
    <w:rsid w:val="00D62CAD"/>
    <w:rsid w:val="00D62E51"/>
    <w:rsid w:val="00D63014"/>
    <w:rsid w:val="00D63232"/>
    <w:rsid w:val="00D63337"/>
    <w:rsid w:val="00D6361B"/>
    <w:rsid w:val="00D636EA"/>
    <w:rsid w:val="00D63765"/>
    <w:rsid w:val="00D63A64"/>
    <w:rsid w:val="00D6433A"/>
    <w:rsid w:val="00D64C1E"/>
    <w:rsid w:val="00D64C92"/>
    <w:rsid w:val="00D64D6D"/>
    <w:rsid w:val="00D6525C"/>
    <w:rsid w:val="00D656D4"/>
    <w:rsid w:val="00D65BC7"/>
    <w:rsid w:val="00D65C16"/>
    <w:rsid w:val="00D660EE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39B"/>
    <w:rsid w:val="00D70433"/>
    <w:rsid w:val="00D7048B"/>
    <w:rsid w:val="00D709E7"/>
    <w:rsid w:val="00D70CEF"/>
    <w:rsid w:val="00D71290"/>
    <w:rsid w:val="00D71312"/>
    <w:rsid w:val="00D7151E"/>
    <w:rsid w:val="00D717CC"/>
    <w:rsid w:val="00D718EA"/>
    <w:rsid w:val="00D71956"/>
    <w:rsid w:val="00D71F85"/>
    <w:rsid w:val="00D720B4"/>
    <w:rsid w:val="00D72856"/>
    <w:rsid w:val="00D729DB"/>
    <w:rsid w:val="00D72B54"/>
    <w:rsid w:val="00D72F69"/>
    <w:rsid w:val="00D73081"/>
    <w:rsid w:val="00D730C1"/>
    <w:rsid w:val="00D736C2"/>
    <w:rsid w:val="00D73A4C"/>
    <w:rsid w:val="00D73B2B"/>
    <w:rsid w:val="00D73B40"/>
    <w:rsid w:val="00D73B81"/>
    <w:rsid w:val="00D74142"/>
    <w:rsid w:val="00D745BE"/>
    <w:rsid w:val="00D7469D"/>
    <w:rsid w:val="00D748FF"/>
    <w:rsid w:val="00D74C5A"/>
    <w:rsid w:val="00D74C6A"/>
    <w:rsid w:val="00D7505F"/>
    <w:rsid w:val="00D756AE"/>
    <w:rsid w:val="00D75C14"/>
    <w:rsid w:val="00D75CAA"/>
    <w:rsid w:val="00D75E88"/>
    <w:rsid w:val="00D7608E"/>
    <w:rsid w:val="00D761BB"/>
    <w:rsid w:val="00D76893"/>
    <w:rsid w:val="00D76F41"/>
    <w:rsid w:val="00D7709C"/>
    <w:rsid w:val="00D7767D"/>
    <w:rsid w:val="00D777DE"/>
    <w:rsid w:val="00D7780C"/>
    <w:rsid w:val="00D77928"/>
    <w:rsid w:val="00D77B86"/>
    <w:rsid w:val="00D77BAC"/>
    <w:rsid w:val="00D800F2"/>
    <w:rsid w:val="00D803A0"/>
    <w:rsid w:val="00D8055C"/>
    <w:rsid w:val="00D80AF7"/>
    <w:rsid w:val="00D80B71"/>
    <w:rsid w:val="00D80BE0"/>
    <w:rsid w:val="00D81546"/>
    <w:rsid w:val="00D815D8"/>
    <w:rsid w:val="00D819C7"/>
    <w:rsid w:val="00D81A61"/>
    <w:rsid w:val="00D82183"/>
    <w:rsid w:val="00D82901"/>
    <w:rsid w:val="00D8335A"/>
    <w:rsid w:val="00D838F2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4BD4"/>
    <w:rsid w:val="00D84C0C"/>
    <w:rsid w:val="00D85113"/>
    <w:rsid w:val="00D85D58"/>
    <w:rsid w:val="00D860A1"/>
    <w:rsid w:val="00D860F6"/>
    <w:rsid w:val="00D86505"/>
    <w:rsid w:val="00D86559"/>
    <w:rsid w:val="00D8658B"/>
    <w:rsid w:val="00D86795"/>
    <w:rsid w:val="00D86DA5"/>
    <w:rsid w:val="00D87678"/>
    <w:rsid w:val="00D87BC3"/>
    <w:rsid w:val="00D900A2"/>
    <w:rsid w:val="00D902DC"/>
    <w:rsid w:val="00D90337"/>
    <w:rsid w:val="00D905D9"/>
    <w:rsid w:val="00D90821"/>
    <w:rsid w:val="00D9083F"/>
    <w:rsid w:val="00D90CA0"/>
    <w:rsid w:val="00D910B8"/>
    <w:rsid w:val="00D9143F"/>
    <w:rsid w:val="00D916F6"/>
    <w:rsid w:val="00D918FF"/>
    <w:rsid w:val="00D919A2"/>
    <w:rsid w:val="00D91F31"/>
    <w:rsid w:val="00D921A7"/>
    <w:rsid w:val="00D921F4"/>
    <w:rsid w:val="00D92B37"/>
    <w:rsid w:val="00D92DC6"/>
    <w:rsid w:val="00D92F92"/>
    <w:rsid w:val="00D93009"/>
    <w:rsid w:val="00D93565"/>
    <w:rsid w:val="00D935AF"/>
    <w:rsid w:val="00D9383F"/>
    <w:rsid w:val="00D938E2"/>
    <w:rsid w:val="00D93C4E"/>
    <w:rsid w:val="00D9444A"/>
    <w:rsid w:val="00D9458E"/>
    <w:rsid w:val="00D945C1"/>
    <w:rsid w:val="00D9472C"/>
    <w:rsid w:val="00D94A8D"/>
    <w:rsid w:val="00D9532C"/>
    <w:rsid w:val="00D9583E"/>
    <w:rsid w:val="00D958C4"/>
    <w:rsid w:val="00D95A70"/>
    <w:rsid w:val="00D96131"/>
    <w:rsid w:val="00D9636A"/>
    <w:rsid w:val="00D9696F"/>
    <w:rsid w:val="00D96BB7"/>
    <w:rsid w:val="00D96C24"/>
    <w:rsid w:val="00D96F9B"/>
    <w:rsid w:val="00D97068"/>
    <w:rsid w:val="00D9722E"/>
    <w:rsid w:val="00D972D0"/>
    <w:rsid w:val="00D9746E"/>
    <w:rsid w:val="00D977C2"/>
    <w:rsid w:val="00D978B2"/>
    <w:rsid w:val="00D97932"/>
    <w:rsid w:val="00D97F18"/>
    <w:rsid w:val="00D97F19"/>
    <w:rsid w:val="00DA0567"/>
    <w:rsid w:val="00DA07F4"/>
    <w:rsid w:val="00DA0A21"/>
    <w:rsid w:val="00DA0C33"/>
    <w:rsid w:val="00DA0C6C"/>
    <w:rsid w:val="00DA0DBE"/>
    <w:rsid w:val="00DA0F6E"/>
    <w:rsid w:val="00DA110D"/>
    <w:rsid w:val="00DA1183"/>
    <w:rsid w:val="00DA12BD"/>
    <w:rsid w:val="00DA168A"/>
    <w:rsid w:val="00DA171F"/>
    <w:rsid w:val="00DA18EB"/>
    <w:rsid w:val="00DA22CC"/>
    <w:rsid w:val="00DA2390"/>
    <w:rsid w:val="00DA2566"/>
    <w:rsid w:val="00DA25D4"/>
    <w:rsid w:val="00DA2AA5"/>
    <w:rsid w:val="00DA2EBD"/>
    <w:rsid w:val="00DA322C"/>
    <w:rsid w:val="00DA3253"/>
    <w:rsid w:val="00DA3263"/>
    <w:rsid w:val="00DA3416"/>
    <w:rsid w:val="00DA37D2"/>
    <w:rsid w:val="00DA38E8"/>
    <w:rsid w:val="00DA39A0"/>
    <w:rsid w:val="00DA3B35"/>
    <w:rsid w:val="00DA3D92"/>
    <w:rsid w:val="00DA47DB"/>
    <w:rsid w:val="00DA499A"/>
    <w:rsid w:val="00DA4ACB"/>
    <w:rsid w:val="00DA4BE9"/>
    <w:rsid w:val="00DA4CD0"/>
    <w:rsid w:val="00DA4DB7"/>
    <w:rsid w:val="00DA4EA7"/>
    <w:rsid w:val="00DA500F"/>
    <w:rsid w:val="00DA51C2"/>
    <w:rsid w:val="00DA5575"/>
    <w:rsid w:val="00DA591B"/>
    <w:rsid w:val="00DA5D3B"/>
    <w:rsid w:val="00DA5EC8"/>
    <w:rsid w:val="00DA5F9F"/>
    <w:rsid w:val="00DA640E"/>
    <w:rsid w:val="00DA648D"/>
    <w:rsid w:val="00DA6E13"/>
    <w:rsid w:val="00DA7033"/>
    <w:rsid w:val="00DA79F5"/>
    <w:rsid w:val="00DA7E61"/>
    <w:rsid w:val="00DA7ED2"/>
    <w:rsid w:val="00DA7FFA"/>
    <w:rsid w:val="00DB0289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31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5D71"/>
    <w:rsid w:val="00DB64D6"/>
    <w:rsid w:val="00DB68D0"/>
    <w:rsid w:val="00DB6990"/>
    <w:rsid w:val="00DB6BD3"/>
    <w:rsid w:val="00DB6C37"/>
    <w:rsid w:val="00DB6CF9"/>
    <w:rsid w:val="00DB6D15"/>
    <w:rsid w:val="00DB6D9F"/>
    <w:rsid w:val="00DB70B4"/>
    <w:rsid w:val="00DB739D"/>
    <w:rsid w:val="00DB77C2"/>
    <w:rsid w:val="00DB7A62"/>
    <w:rsid w:val="00DB7A74"/>
    <w:rsid w:val="00DC003D"/>
    <w:rsid w:val="00DC0A7A"/>
    <w:rsid w:val="00DC0AF1"/>
    <w:rsid w:val="00DC0C53"/>
    <w:rsid w:val="00DC0C95"/>
    <w:rsid w:val="00DC10FA"/>
    <w:rsid w:val="00DC113E"/>
    <w:rsid w:val="00DC1491"/>
    <w:rsid w:val="00DC14BC"/>
    <w:rsid w:val="00DC1D44"/>
    <w:rsid w:val="00DC1D85"/>
    <w:rsid w:val="00DC1E7B"/>
    <w:rsid w:val="00DC22CF"/>
    <w:rsid w:val="00DC2342"/>
    <w:rsid w:val="00DC2345"/>
    <w:rsid w:val="00DC24D6"/>
    <w:rsid w:val="00DC26B3"/>
    <w:rsid w:val="00DC279F"/>
    <w:rsid w:val="00DC2A14"/>
    <w:rsid w:val="00DC2A5F"/>
    <w:rsid w:val="00DC2D75"/>
    <w:rsid w:val="00DC2EAA"/>
    <w:rsid w:val="00DC392B"/>
    <w:rsid w:val="00DC3A5F"/>
    <w:rsid w:val="00DC3A8F"/>
    <w:rsid w:val="00DC3D0A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86"/>
    <w:rsid w:val="00DC713F"/>
    <w:rsid w:val="00DC7211"/>
    <w:rsid w:val="00DC7573"/>
    <w:rsid w:val="00DC7C8A"/>
    <w:rsid w:val="00DC7EB4"/>
    <w:rsid w:val="00DC7FCE"/>
    <w:rsid w:val="00DD0388"/>
    <w:rsid w:val="00DD04DE"/>
    <w:rsid w:val="00DD05D0"/>
    <w:rsid w:val="00DD083D"/>
    <w:rsid w:val="00DD08F3"/>
    <w:rsid w:val="00DD0EC6"/>
    <w:rsid w:val="00DD1102"/>
    <w:rsid w:val="00DD11EC"/>
    <w:rsid w:val="00DD13A3"/>
    <w:rsid w:val="00DD1718"/>
    <w:rsid w:val="00DD17B9"/>
    <w:rsid w:val="00DD17D3"/>
    <w:rsid w:val="00DD1AE5"/>
    <w:rsid w:val="00DD1BDE"/>
    <w:rsid w:val="00DD1FDB"/>
    <w:rsid w:val="00DD205F"/>
    <w:rsid w:val="00DD25DB"/>
    <w:rsid w:val="00DD26A9"/>
    <w:rsid w:val="00DD2769"/>
    <w:rsid w:val="00DD27D1"/>
    <w:rsid w:val="00DD28F9"/>
    <w:rsid w:val="00DD29BF"/>
    <w:rsid w:val="00DD2C5F"/>
    <w:rsid w:val="00DD2D57"/>
    <w:rsid w:val="00DD2EC4"/>
    <w:rsid w:val="00DD30A7"/>
    <w:rsid w:val="00DD3521"/>
    <w:rsid w:val="00DD361D"/>
    <w:rsid w:val="00DD4277"/>
    <w:rsid w:val="00DD44FB"/>
    <w:rsid w:val="00DD4876"/>
    <w:rsid w:val="00DD4A70"/>
    <w:rsid w:val="00DD4BAC"/>
    <w:rsid w:val="00DD4E1C"/>
    <w:rsid w:val="00DD4F3C"/>
    <w:rsid w:val="00DD514E"/>
    <w:rsid w:val="00DD51C3"/>
    <w:rsid w:val="00DD54E7"/>
    <w:rsid w:val="00DD586D"/>
    <w:rsid w:val="00DD5C71"/>
    <w:rsid w:val="00DD611A"/>
    <w:rsid w:val="00DD6174"/>
    <w:rsid w:val="00DD6190"/>
    <w:rsid w:val="00DD629E"/>
    <w:rsid w:val="00DD6E91"/>
    <w:rsid w:val="00DD6E95"/>
    <w:rsid w:val="00DD708A"/>
    <w:rsid w:val="00DD77D1"/>
    <w:rsid w:val="00DD7951"/>
    <w:rsid w:val="00DD7C78"/>
    <w:rsid w:val="00DD7CA6"/>
    <w:rsid w:val="00DD7D30"/>
    <w:rsid w:val="00DD7F9F"/>
    <w:rsid w:val="00DD7FF4"/>
    <w:rsid w:val="00DD7FFE"/>
    <w:rsid w:val="00DE01F2"/>
    <w:rsid w:val="00DE02EE"/>
    <w:rsid w:val="00DE0570"/>
    <w:rsid w:val="00DE0759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A67"/>
    <w:rsid w:val="00DE2F16"/>
    <w:rsid w:val="00DE3B03"/>
    <w:rsid w:val="00DE3D17"/>
    <w:rsid w:val="00DE3E57"/>
    <w:rsid w:val="00DE40A3"/>
    <w:rsid w:val="00DE417A"/>
    <w:rsid w:val="00DE41E7"/>
    <w:rsid w:val="00DE4265"/>
    <w:rsid w:val="00DE42DD"/>
    <w:rsid w:val="00DE453D"/>
    <w:rsid w:val="00DE47DC"/>
    <w:rsid w:val="00DE4865"/>
    <w:rsid w:val="00DE4B7B"/>
    <w:rsid w:val="00DE4BFB"/>
    <w:rsid w:val="00DE54EB"/>
    <w:rsid w:val="00DE57E5"/>
    <w:rsid w:val="00DE58CB"/>
    <w:rsid w:val="00DE6038"/>
    <w:rsid w:val="00DE60AA"/>
    <w:rsid w:val="00DE60D5"/>
    <w:rsid w:val="00DE60D6"/>
    <w:rsid w:val="00DE612A"/>
    <w:rsid w:val="00DE6275"/>
    <w:rsid w:val="00DE673A"/>
    <w:rsid w:val="00DE67CA"/>
    <w:rsid w:val="00DE6CBF"/>
    <w:rsid w:val="00DE70D4"/>
    <w:rsid w:val="00DE75FE"/>
    <w:rsid w:val="00DE763E"/>
    <w:rsid w:val="00DE76FA"/>
    <w:rsid w:val="00DE78B8"/>
    <w:rsid w:val="00DE795F"/>
    <w:rsid w:val="00DE7C21"/>
    <w:rsid w:val="00DE7C79"/>
    <w:rsid w:val="00DE7CD1"/>
    <w:rsid w:val="00DE7F72"/>
    <w:rsid w:val="00DF000C"/>
    <w:rsid w:val="00DF041F"/>
    <w:rsid w:val="00DF0752"/>
    <w:rsid w:val="00DF0959"/>
    <w:rsid w:val="00DF0D26"/>
    <w:rsid w:val="00DF1036"/>
    <w:rsid w:val="00DF1822"/>
    <w:rsid w:val="00DF1E50"/>
    <w:rsid w:val="00DF20B8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32F"/>
    <w:rsid w:val="00DF4418"/>
    <w:rsid w:val="00DF4528"/>
    <w:rsid w:val="00DF472D"/>
    <w:rsid w:val="00DF4906"/>
    <w:rsid w:val="00DF4AC9"/>
    <w:rsid w:val="00DF4DB3"/>
    <w:rsid w:val="00DF4E71"/>
    <w:rsid w:val="00DF4FAB"/>
    <w:rsid w:val="00DF5245"/>
    <w:rsid w:val="00DF53CA"/>
    <w:rsid w:val="00DF54FC"/>
    <w:rsid w:val="00DF5983"/>
    <w:rsid w:val="00DF5E6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712D"/>
    <w:rsid w:val="00DF7453"/>
    <w:rsid w:val="00DF763A"/>
    <w:rsid w:val="00DF7797"/>
    <w:rsid w:val="00DF7A38"/>
    <w:rsid w:val="00DF7CB3"/>
    <w:rsid w:val="00DF7D21"/>
    <w:rsid w:val="00DF7D5C"/>
    <w:rsid w:val="00DF7F1C"/>
    <w:rsid w:val="00E0048F"/>
    <w:rsid w:val="00E00497"/>
    <w:rsid w:val="00E00626"/>
    <w:rsid w:val="00E006ED"/>
    <w:rsid w:val="00E00880"/>
    <w:rsid w:val="00E009D8"/>
    <w:rsid w:val="00E00CB7"/>
    <w:rsid w:val="00E00D33"/>
    <w:rsid w:val="00E01101"/>
    <w:rsid w:val="00E0166B"/>
    <w:rsid w:val="00E01716"/>
    <w:rsid w:val="00E01F41"/>
    <w:rsid w:val="00E01F56"/>
    <w:rsid w:val="00E01FD6"/>
    <w:rsid w:val="00E023B6"/>
    <w:rsid w:val="00E0255A"/>
    <w:rsid w:val="00E0266B"/>
    <w:rsid w:val="00E026DF"/>
    <w:rsid w:val="00E026E5"/>
    <w:rsid w:val="00E02828"/>
    <w:rsid w:val="00E02E55"/>
    <w:rsid w:val="00E02EDF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C11"/>
    <w:rsid w:val="00E05D82"/>
    <w:rsid w:val="00E06031"/>
    <w:rsid w:val="00E0673A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FAD"/>
    <w:rsid w:val="00E10079"/>
    <w:rsid w:val="00E102DF"/>
    <w:rsid w:val="00E10353"/>
    <w:rsid w:val="00E10861"/>
    <w:rsid w:val="00E10A7F"/>
    <w:rsid w:val="00E11086"/>
    <w:rsid w:val="00E11301"/>
    <w:rsid w:val="00E1162E"/>
    <w:rsid w:val="00E11735"/>
    <w:rsid w:val="00E11A66"/>
    <w:rsid w:val="00E11B07"/>
    <w:rsid w:val="00E11DCB"/>
    <w:rsid w:val="00E12267"/>
    <w:rsid w:val="00E123FB"/>
    <w:rsid w:val="00E12811"/>
    <w:rsid w:val="00E12874"/>
    <w:rsid w:val="00E12910"/>
    <w:rsid w:val="00E12B07"/>
    <w:rsid w:val="00E12BF9"/>
    <w:rsid w:val="00E12FAD"/>
    <w:rsid w:val="00E1318F"/>
    <w:rsid w:val="00E13345"/>
    <w:rsid w:val="00E13966"/>
    <w:rsid w:val="00E14652"/>
    <w:rsid w:val="00E14829"/>
    <w:rsid w:val="00E148DE"/>
    <w:rsid w:val="00E14DBE"/>
    <w:rsid w:val="00E14FDC"/>
    <w:rsid w:val="00E15374"/>
    <w:rsid w:val="00E155DA"/>
    <w:rsid w:val="00E15A00"/>
    <w:rsid w:val="00E15BA9"/>
    <w:rsid w:val="00E15CE4"/>
    <w:rsid w:val="00E15D35"/>
    <w:rsid w:val="00E1608D"/>
    <w:rsid w:val="00E16257"/>
    <w:rsid w:val="00E16BFD"/>
    <w:rsid w:val="00E16CAA"/>
    <w:rsid w:val="00E16D1C"/>
    <w:rsid w:val="00E1704D"/>
    <w:rsid w:val="00E170DB"/>
    <w:rsid w:val="00E17909"/>
    <w:rsid w:val="00E179FE"/>
    <w:rsid w:val="00E17D05"/>
    <w:rsid w:val="00E2020E"/>
    <w:rsid w:val="00E20221"/>
    <w:rsid w:val="00E203DD"/>
    <w:rsid w:val="00E205CF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FD"/>
    <w:rsid w:val="00E230ED"/>
    <w:rsid w:val="00E236F2"/>
    <w:rsid w:val="00E237DC"/>
    <w:rsid w:val="00E239B6"/>
    <w:rsid w:val="00E239E8"/>
    <w:rsid w:val="00E23C8F"/>
    <w:rsid w:val="00E240B4"/>
    <w:rsid w:val="00E24162"/>
    <w:rsid w:val="00E244FA"/>
    <w:rsid w:val="00E24595"/>
    <w:rsid w:val="00E246D6"/>
    <w:rsid w:val="00E246F5"/>
    <w:rsid w:val="00E2487A"/>
    <w:rsid w:val="00E24A1B"/>
    <w:rsid w:val="00E24AB6"/>
    <w:rsid w:val="00E24EED"/>
    <w:rsid w:val="00E250F1"/>
    <w:rsid w:val="00E253F7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84D"/>
    <w:rsid w:val="00E26A44"/>
    <w:rsid w:val="00E26B65"/>
    <w:rsid w:val="00E27334"/>
    <w:rsid w:val="00E2786E"/>
    <w:rsid w:val="00E27B10"/>
    <w:rsid w:val="00E27B36"/>
    <w:rsid w:val="00E30050"/>
    <w:rsid w:val="00E30691"/>
    <w:rsid w:val="00E306D8"/>
    <w:rsid w:val="00E30764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842"/>
    <w:rsid w:val="00E34FA3"/>
    <w:rsid w:val="00E3529C"/>
    <w:rsid w:val="00E353B3"/>
    <w:rsid w:val="00E35735"/>
    <w:rsid w:val="00E357AF"/>
    <w:rsid w:val="00E35936"/>
    <w:rsid w:val="00E35C13"/>
    <w:rsid w:val="00E35CBD"/>
    <w:rsid w:val="00E35FF4"/>
    <w:rsid w:val="00E360D6"/>
    <w:rsid w:val="00E36869"/>
    <w:rsid w:val="00E36C29"/>
    <w:rsid w:val="00E36DB1"/>
    <w:rsid w:val="00E37054"/>
    <w:rsid w:val="00E371F8"/>
    <w:rsid w:val="00E376E9"/>
    <w:rsid w:val="00E3784F"/>
    <w:rsid w:val="00E37993"/>
    <w:rsid w:val="00E379A6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1CE7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9B0"/>
    <w:rsid w:val="00E44C4E"/>
    <w:rsid w:val="00E44D1B"/>
    <w:rsid w:val="00E44DAA"/>
    <w:rsid w:val="00E44E17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BB"/>
    <w:rsid w:val="00E46B4A"/>
    <w:rsid w:val="00E46BC7"/>
    <w:rsid w:val="00E46DBA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88C"/>
    <w:rsid w:val="00E50ABD"/>
    <w:rsid w:val="00E51446"/>
    <w:rsid w:val="00E518C8"/>
    <w:rsid w:val="00E51C79"/>
    <w:rsid w:val="00E51DA4"/>
    <w:rsid w:val="00E51ED5"/>
    <w:rsid w:val="00E5207F"/>
    <w:rsid w:val="00E52390"/>
    <w:rsid w:val="00E52522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FCE"/>
    <w:rsid w:val="00E5434F"/>
    <w:rsid w:val="00E545C4"/>
    <w:rsid w:val="00E5472B"/>
    <w:rsid w:val="00E5527D"/>
    <w:rsid w:val="00E55310"/>
    <w:rsid w:val="00E55636"/>
    <w:rsid w:val="00E55F86"/>
    <w:rsid w:val="00E563D0"/>
    <w:rsid w:val="00E56506"/>
    <w:rsid w:val="00E5672A"/>
    <w:rsid w:val="00E56771"/>
    <w:rsid w:val="00E56D06"/>
    <w:rsid w:val="00E56FA5"/>
    <w:rsid w:val="00E57009"/>
    <w:rsid w:val="00E571AD"/>
    <w:rsid w:val="00E60115"/>
    <w:rsid w:val="00E6029F"/>
    <w:rsid w:val="00E603FD"/>
    <w:rsid w:val="00E60407"/>
    <w:rsid w:val="00E609E9"/>
    <w:rsid w:val="00E60A26"/>
    <w:rsid w:val="00E60B13"/>
    <w:rsid w:val="00E60D79"/>
    <w:rsid w:val="00E60DF5"/>
    <w:rsid w:val="00E6118F"/>
    <w:rsid w:val="00E611B0"/>
    <w:rsid w:val="00E61600"/>
    <w:rsid w:val="00E61848"/>
    <w:rsid w:val="00E6189E"/>
    <w:rsid w:val="00E618BE"/>
    <w:rsid w:val="00E61C6A"/>
    <w:rsid w:val="00E61FA7"/>
    <w:rsid w:val="00E62547"/>
    <w:rsid w:val="00E629B2"/>
    <w:rsid w:val="00E62E4D"/>
    <w:rsid w:val="00E62FF8"/>
    <w:rsid w:val="00E63C31"/>
    <w:rsid w:val="00E63DB1"/>
    <w:rsid w:val="00E64045"/>
    <w:rsid w:val="00E64359"/>
    <w:rsid w:val="00E64606"/>
    <w:rsid w:val="00E6490D"/>
    <w:rsid w:val="00E6498D"/>
    <w:rsid w:val="00E64E06"/>
    <w:rsid w:val="00E6542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28E"/>
    <w:rsid w:val="00E713E8"/>
    <w:rsid w:val="00E7141C"/>
    <w:rsid w:val="00E7155F"/>
    <w:rsid w:val="00E71720"/>
    <w:rsid w:val="00E71CEC"/>
    <w:rsid w:val="00E71ECA"/>
    <w:rsid w:val="00E7201D"/>
    <w:rsid w:val="00E725B9"/>
    <w:rsid w:val="00E72635"/>
    <w:rsid w:val="00E726B1"/>
    <w:rsid w:val="00E72957"/>
    <w:rsid w:val="00E729A2"/>
    <w:rsid w:val="00E72A40"/>
    <w:rsid w:val="00E73026"/>
    <w:rsid w:val="00E733A4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E95"/>
    <w:rsid w:val="00E74FB4"/>
    <w:rsid w:val="00E75211"/>
    <w:rsid w:val="00E752EE"/>
    <w:rsid w:val="00E754A7"/>
    <w:rsid w:val="00E75631"/>
    <w:rsid w:val="00E76673"/>
    <w:rsid w:val="00E766A2"/>
    <w:rsid w:val="00E76A6B"/>
    <w:rsid w:val="00E770D6"/>
    <w:rsid w:val="00E772C0"/>
    <w:rsid w:val="00E77419"/>
    <w:rsid w:val="00E77944"/>
    <w:rsid w:val="00E77BF2"/>
    <w:rsid w:val="00E77C6F"/>
    <w:rsid w:val="00E77D3D"/>
    <w:rsid w:val="00E8030E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5F0"/>
    <w:rsid w:val="00E82662"/>
    <w:rsid w:val="00E8274D"/>
    <w:rsid w:val="00E829FA"/>
    <w:rsid w:val="00E82C02"/>
    <w:rsid w:val="00E82C2D"/>
    <w:rsid w:val="00E82D18"/>
    <w:rsid w:val="00E82D57"/>
    <w:rsid w:val="00E82DF9"/>
    <w:rsid w:val="00E8338A"/>
    <w:rsid w:val="00E83570"/>
    <w:rsid w:val="00E83601"/>
    <w:rsid w:val="00E83906"/>
    <w:rsid w:val="00E840A5"/>
    <w:rsid w:val="00E8415D"/>
    <w:rsid w:val="00E8419C"/>
    <w:rsid w:val="00E84729"/>
    <w:rsid w:val="00E847A7"/>
    <w:rsid w:val="00E84921"/>
    <w:rsid w:val="00E84B19"/>
    <w:rsid w:val="00E84B70"/>
    <w:rsid w:val="00E84CFB"/>
    <w:rsid w:val="00E852A4"/>
    <w:rsid w:val="00E85575"/>
    <w:rsid w:val="00E855C9"/>
    <w:rsid w:val="00E85B24"/>
    <w:rsid w:val="00E85C7A"/>
    <w:rsid w:val="00E85DB9"/>
    <w:rsid w:val="00E85DE6"/>
    <w:rsid w:val="00E85E24"/>
    <w:rsid w:val="00E85F61"/>
    <w:rsid w:val="00E860BB"/>
    <w:rsid w:val="00E862FE"/>
    <w:rsid w:val="00E870C5"/>
    <w:rsid w:val="00E87116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D9"/>
    <w:rsid w:val="00E90AC1"/>
    <w:rsid w:val="00E90B95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3BD4"/>
    <w:rsid w:val="00E945AA"/>
    <w:rsid w:val="00E94714"/>
    <w:rsid w:val="00E948C7"/>
    <w:rsid w:val="00E9496C"/>
    <w:rsid w:val="00E94BB0"/>
    <w:rsid w:val="00E95BBC"/>
    <w:rsid w:val="00E95D4A"/>
    <w:rsid w:val="00E95E0B"/>
    <w:rsid w:val="00E9600E"/>
    <w:rsid w:val="00E960F1"/>
    <w:rsid w:val="00E96333"/>
    <w:rsid w:val="00E96886"/>
    <w:rsid w:val="00E968D0"/>
    <w:rsid w:val="00E96953"/>
    <w:rsid w:val="00E96C5F"/>
    <w:rsid w:val="00E96D60"/>
    <w:rsid w:val="00E96EF8"/>
    <w:rsid w:val="00E9710C"/>
    <w:rsid w:val="00E9723B"/>
    <w:rsid w:val="00EA031A"/>
    <w:rsid w:val="00EA06F4"/>
    <w:rsid w:val="00EA0A1A"/>
    <w:rsid w:val="00EA0B2E"/>
    <w:rsid w:val="00EA0C2A"/>
    <w:rsid w:val="00EA0CA2"/>
    <w:rsid w:val="00EA0E4E"/>
    <w:rsid w:val="00EA133B"/>
    <w:rsid w:val="00EA16DB"/>
    <w:rsid w:val="00EA1A1D"/>
    <w:rsid w:val="00EA1BB7"/>
    <w:rsid w:val="00EA1EE5"/>
    <w:rsid w:val="00EA1F6D"/>
    <w:rsid w:val="00EA224A"/>
    <w:rsid w:val="00EA296C"/>
    <w:rsid w:val="00EA29FC"/>
    <w:rsid w:val="00EA2C5F"/>
    <w:rsid w:val="00EA2D9A"/>
    <w:rsid w:val="00EA2FC7"/>
    <w:rsid w:val="00EA3BA6"/>
    <w:rsid w:val="00EA3EDD"/>
    <w:rsid w:val="00EA46A1"/>
    <w:rsid w:val="00EA4A6F"/>
    <w:rsid w:val="00EA4BCB"/>
    <w:rsid w:val="00EA4C2E"/>
    <w:rsid w:val="00EA4CD8"/>
    <w:rsid w:val="00EA5941"/>
    <w:rsid w:val="00EA5C7A"/>
    <w:rsid w:val="00EA5E99"/>
    <w:rsid w:val="00EA5F11"/>
    <w:rsid w:val="00EA61A7"/>
    <w:rsid w:val="00EA6287"/>
    <w:rsid w:val="00EA65B2"/>
    <w:rsid w:val="00EA6A0F"/>
    <w:rsid w:val="00EA6C8B"/>
    <w:rsid w:val="00EA71D2"/>
    <w:rsid w:val="00EA76CA"/>
    <w:rsid w:val="00EA7790"/>
    <w:rsid w:val="00EA7823"/>
    <w:rsid w:val="00EA7D9B"/>
    <w:rsid w:val="00EB0508"/>
    <w:rsid w:val="00EB0F90"/>
    <w:rsid w:val="00EB111B"/>
    <w:rsid w:val="00EB1148"/>
    <w:rsid w:val="00EB1294"/>
    <w:rsid w:val="00EB14FF"/>
    <w:rsid w:val="00EB1942"/>
    <w:rsid w:val="00EB202B"/>
    <w:rsid w:val="00EB221B"/>
    <w:rsid w:val="00EB225E"/>
    <w:rsid w:val="00EB25D5"/>
    <w:rsid w:val="00EB2699"/>
    <w:rsid w:val="00EB280C"/>
    <w:rsid w:val="00EB2AB4"/>
    <w:rsid w:val="00EB2C50"/>
    <w:rsid w:val="00EB2E90"/>
    <w:rsid w:val="00EB2F60"/>
    <w:rsid w:val="00EB378C"/>
    <w:rsid w:val="00EB3885"/>
    <w:rsid w:val="00EB3F04"/>
    <w:rsid w:val="00EB4003"/>
    <w:rsid w:val="00EB4206"/>
    <w:rsid w:val="00EB4976"/>
    <w:rsid w:val="00EB4FDC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C2A"/>
    <w:rsid w:val="00EB6FB7"/>
    <w:rsid w:val="00EB7053"/>
    <w:rsid w:val="00EB723E"/>
    <w:rsid w:val="00EB762A"/>
    <w:rsid w:val="00EB794E"/>
    <w:rsid w:val="00EB7B57"/>
    <w:rsid w:val="00EB7F9A"/>
    <w:rsid w:val="00EC03E5"/>
    <w:rsid w:val="00EC0A85"/>
    <w:rsid w:val="00EC0DDB"/>
    <w:rsid w:val="00EC1012"/>
    <w:rsid w:val="00EC1132"/>
    <w:rsid w:val="00EC1252"/>
    <w:rsid w:val="00EC1F7E"/>
    <w:rsid w:val="00EC2585"/>
    <w:rsid w:val="00EC2D2E"/>
    <w:rsid w:val="00EC2E42"/>
    <w:rsid w:val="00EC3540"/>
    <w:rsid w:val="00EC3710"/>
    <w:rsid w:val="00EC37D6"/>
    <w:rsid w:val="00EC3801"/>
    <w:rsid w:val="00EC3EDB"/>
    <w:rsid w:val="00EC4090"/>
    <w:rsid w:val="00EC4194"/>
    <w:rsid w:val="00EC45D1"/>
    <w:rsid w:val="00EC46DA"/>
    <w:rsid w:val="00EC474F"/>
    <w:rsid w:val="00EC4B73"/>
    <w:rsid w:val="00EC4E1D"/>
    <w:rsid w:val="00EC4F65"/>
    <w:rsid w:val="00EC56A1"/>
    <w:rsid w:val="00EC5AD5"/>
    <w:rsid w:val="00EC61B4"/>
    <w:rsid w:val="00EC6374"/>
    <w:rsid w:val="00EC6910"/>
    <w:rsid w:val="00EC6E9A"/>
    <w:rsid w:val="00EC6F97"/>
    <w:rsid w:val="00EC76D1"/>
    <w:rsid w:val="00EC793E"/>
    <w:rsid w:val="00EC7B6A"/>
    <w:rsid w:val="00EC7C52"/>
    <w:rsid w:val="00ED0270"/>
    <w:rsid w:val="00ED047D"/>
    <w:rsid w:val="00ED06E8"/>
    <w:rsid w:val="00ED0757"/>
    <w:rsid w:val="00ED07D4"/>
    <w:rsid w:val="00ED0874"/>
    <w:rsid w:val="00ED0B88"/>
    <w:rsid w:val="00ED11EC"/>
    <w:rsid w:val="00ED1413"/>
    <w:rsid w:val="00ED1530"/>
    <w:rsid w:val="00ED1DC4"/>
    <w:rsid w:val="00ED1DD2"/>
    <w:rsid w:val="00ED1F33"/>
    <w:rsid w:val="00ED240A"/>
    <w:rsid w:val="00ED26E4"/>
    <w:rsid w:val="00ED29F8"/>
    <w:rsid w:val="00ED32B8"/>
    <w:rsid w:val="00ED3526"/>
    <w:rsid w:val="00ED3A6D"/>
    <w:rsid w:val="00ED3E38"/>
    <w:rsid w:val="00ED3FEF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D5"/>
    <w:rsid w:val="00ED6902"/>
    <w:rsid w:val="00ED6959"/>
    <w:rsid w:val="00ED69F5"/>
    <w:rsid w:val="00ED6DD6"/>
    <w:rsid w:val="00ED6FB9"/>
    <w:rsid w:val="00ED708F"/>
    <w:rsid w:val="00ED709F"/>
    <w:rsid w:val="00ED737B"/>
    <w:rsid w:val="00ED73FD"/>
    <w:rsid w:val="00ED77BF"/>
    <w:rsid w:val="00ED7A53"/>
    <w:rsid w:val="00EE0439"/>
    <w:rsid w:val="00EE0803"/>
    <w:rsid w:val="00EE0A0F"/>
    <w:rsid w:val="00EE0F9B"/>
    <w:rsid w:val="00EE11BD"/>
    <w:rsid w:val="00EE12B0"/>
    <w:rsid w:val="00EE149A"/>
    <w:rsid w:val="00EE1506"/>
    <w:rsid w:val="00EE1519"/>
    <w:rsid w:val="00EE1929"/>
    <w:rsid w:val="00EE1DBA"/>
    <w:rsid w:val="00EE1F7A"/>
    <w:rsid w:val="00EE2250"/>
    <w:rsid w:val="00EE2318"/>
    <w:rsid w:val="00EE2440"/>
    <w:rsid w:val="00EE260B"/>
    <w:rsid w:val="00EE2AAF"/>
    <w:rsid w:val="00EE2B7E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6B70"/>
    <w:rsid w:val="00EE6E4C"/>
    <w:rsid w:val="00EE7408"/>
    <w:rsid w:val="00EE7634"/>
    <w:rsid w:val="00EE78DF"/>
    <w:rsid w:val="00EE7C45"/>
    <w:rsid w:val="00EE7D16"/>
    <w:rsid w:val="00EF0186"/>
    <w:rsid w:val="00EF02ED"/>
    <w:rsid w:val="00EF078C"/>
    <w:rsid w:val="00EF08EB"/>
    <w:rsid w:val="00EF09B1"/>
    <w:rsid w:val="00EF0D5E"/>
    <w:rsid w:val="00EF0F29"/>
    <w:rsid w:val="00EF180A"/>
    <w:rsid w:val="00EF1C13"/>
    <w:rsid w:val="00EF21D0"/>
    <w:rsid w:val="00EF27FB"/>
    <w:rsid w:val="00EF2B08"/>
    <w:rsid w:val="00EF2BD8"/>
    <w:rsid w:val="00EF2D75"/>
    <w:rsid w:val="00EF2EE1"/>
    <w:rsid w:val="00EF32D6"/>
    <w:rsid w:val="00EF381F"/>
    <w:rsid w:val="00EF38D8"/>
    <w:rsid w:val="00EF394C"/>
    <w:rsid w:val="00EF3ABF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15F"/>
    <w:rsid w:val="00EF5527"/>
    <w:rsid w:val="00EF5E66"/>
    <w:rsid w:val="00EF5F28"/>
    <w:rsid w:val="00EF606B"/>
    <w:rsid w:val="00EF6184"/>
    <w:rsid w:val="00EF6559"/>
    <w:rsid w:val="00EF6807"/>
    <w:rsid w:val="00EF6A3C"/>
    <w:rsid w:val="00EF6B06"/>
    <w:rsid w:val="00EF6BAD"/>
    <w:rsid w:val="00EF6BB4"/>
    <w:rsid w:val="00EF7054"/>
    <w:rsid w:val="00EF7237"/>
    <w:rsid w:val="00EF733A"/>
    <w:rsid w:val="00EF77AC"/>
    <w:rsid w:val="00EF79F2"/>
    <w:rsid w:val="00EF7E1F"/>
    <w:rsid w:val="00EF7E22"/>
    <w:rsid w:val="00F005A3"/>
    <w:rsid w:val="00F00856"/>
    <w:rsid w:val="00F00B76"/>
    <w:rsid w:val="00F00D32"/>
    <w:rsid w:val="00F00E22"/>
    <w:rsid w:val="00F010FF"/>
    <w:rsid w:val="00F01149"/>
    <w:rsid w:val="00F01195"/>
    <w:rsid w:val="00F011CC"/>
    <w:rsid w:val="00F019CE"/>
    <w:rsid w:val="00F01DFF"/>
    <w:rsid w:val="00F01FE2"/>
    <w:rsid w:val="00F021FD"/>
    <w:rsid w:val="00F0233D"/>
    <w:rsid w:val="00F028CB"/>
    <w:rsid w:val="00F02A57"/>
    <w:rsid w:val="00F02A97"/>
    <w:rsid w:val="00F02DDC"/>
    <w:rsid w:val="00F0351D"/>
    <w:rsid w:val="00F036CD"/>
    <w:rsid w:val="00F039BE"/>
    <w:rsid w:val="00F03B1B"/>
    <w:rsid w:val="00F04B2C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129"/>
    <w:rsid w:val="00F1129A"/>
    <w:rsid w:val="00F114BD"/>
    <w:rsid w:val="00F11BDC"/>
    <w:rsid w:val="00F11D53"/>
    <w:rsid w:val="00F11E08"/>
    <w:rsid w:val="00F11E21"/>
    <w:rsid w:val="00F11E9B"/>
    <w:rsid w:val="00F11FB2"/>
    <w:rsid w:val="00F1219A"/>
    <w:rsid w:val="00F12595"/>
    <w:rsid w:val="00F12B45"/>
    <w:rsid w:val="00F12E04"/>
    <w:rsid w:val="00F1322B"/>
    <w:rsid w:val="00F132FB"/>
    <w:rsid w:val="00F134CD"/>
    <w:rsid w:val="00F13B6D"/>
    <w:rsid w:val="00F14B58"/>
    <w:rsid w:val="00F1520F"/>
    <w:rsid w:val="00F152BE"/>
    <w:rsid w:val="00F157DF"/>
    <w:rsid w:val="00F15AC7"/>
    <w:rsid w:val="00F16081"/>
    <w:rsid w:val="00F161B9"/>
    <w:rsid w:val="00F1628A"/>
    <w:rsid w:val="00F16600"/>
    <w:rsid w:val="00F16701"/>
    <w:rsid w:val="00F16832"/>
    <w:rsid w:val="00F169AA"/>
    <w:rsid w:val="00F16D0B"/>
    <w:rsid w:val="00F16EE7"/>
    <w:rsid w:val="00F16FDD"/>
    <w:rsid w:val="00F17282"/>
    <w:rsid w:val="00F17838"/>
    <w:rsid w:val="00F179F7"/>
    <w:rsid w:val="00F17C10"/>
    <w:rsid w:val="00F2008F"/>
    <w:rsid w:val="00F200E4"/>
    <w:rsid w:val="00F20124"/>
    <w:rsid w:val="00F202AB"/>
    <w:rsid w:val="00F2067B"/>
    <w:rsid w:val="00F20CC0"/>
    <w:rsid w:val="00F20E60"/>
    <w:rsid w:val="00F20FD3"/>
    <w:rsid w:val="00F215AC"/>
    <w:rsid w:val="00F22A0C"/>
    <w:rsid w:val="00F22B16"/>
    <w:rsid w:val="00F22C88"/>
    <w:rsid w:val="00F2368A"/>
    <w:rsid w:val="00F2395E"/>
    <w:rsid w:val="00F239F5"/>
    <w:rsid w:val="00F23C31"/>
    <w:rsid w:val="00F23C5D"/>
    <w:rsid w:val="00F23EC3"/>
    <w:rsid w:val="00F2433C"/>
    <w:rsid w:val="00F244A1"/>
    <w:rsid w:val="00F245FE"/>
    <w:rsid w:val="00F24936"/>
    <w:rsid w:val="00F2498E"/>
    <w:rsid w:val="00F24B57"/>
    <w:rsid w:val="00F24BAF"/>
    <w:rsid w:val="00F24E53"/>
    <w:rsid w:val="00F2519C"/>
    <w:rsid w:val="00F252A6"/>
    <w:rsid w:val="00F253A9"/>
    <w:rsid w:val="00F255C7"/>
    <w:rsid w:val="00F2585A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ECE"/>
    <w:rsid w:val="00F2705C"/>
    <w:rsid w:val="00F2720C"/>
    <w:rsid w:val="00F27236"/>
    <w:rsid w:val="00F2779C"/>
    <w:rsid w:val="00F278FF"/>
    <w:rsid w:val="00F27CF2"/>
    <w:rsid w:val="00F3007B"/>
    <w:rsid w:val="00F30186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C09"/>
    <w:rsid w:val="00F32DA5"/>
    <w:rsid w:val="00F33534"/>
    <w:rsid w:val="00F336F8"/>
    <w:rsid w:val="00F3373C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7DA"/>
    <w:rsid w:val="00F358BB"/>
    <w:rsid w:val="00F3593E"/>
    <w:rsid w:val="00F35A5C"/>
    <w:rsid w:val="00F35F3C"/>
    <w:rsid w:val="00F360B8"/>
    <w:rsid w:val="00F3639C"/>
    <w:rsid w:val="00F3654C"/>
    <w:rsid w:val="00F36875"/>
    <w:rsid w:val="00F36A53"/>
    <w:rsid w:val="00F36A5A"/>
    <w:rsid w:val="00F36EDC"/>
    <w:rsid w:val="00F37360"/>
    <w:rsid w:val="00F37388"/>
    <w:rsid w:val="00F375C5"/>
    <w:rsid w:val="00F377A5"/>
    <w:rsid w:val="00F37A16"/>
    <w:rsid w:val="00F37BE1"/>
    <w:rsid w:val="00F37D12"/>
    <w:rsid w:val="00F37D57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8D6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CBA"/>
    <w:rsid w:val="00F43EF4"/>
    <w:rsid w:val="00F43F69"/>
    <w:rsid w:val="00F446B1"/>
    <w:rsid w:val="00F4472A"/>
    <w:rsid w:val="00F44854"/>
    <w:rsid w:val="00F44C82"/>
    <w:rsid w:val="00F45295"/>
    <w:rsid w:val="00F452FB"/>
    <w:rsid w:val="00F454DD"/>
    <w:rsid w:val="00F45870"/>
    <w:rsid w:val="00F45C6C"/>
    <w:rsid w:val="00F45D89"/>
    <w:rsid w:val="00F45F06"/>
    <w:rsid w:val="00F46373"/>
    <w:rsid w:val="00F46BD4"/>
    <w:rsid w:val="00F46D8A"/>
    <w:rsid w:val="00F470E1"/>
    <w:rsid w:val="00F475B8"/>
    <w:rsid w:val="00F476B6"/>
    <w:rsid w:val="00F479DE"/>
    <w:rsid w:val="00F47BD6"/>
    <w:rsid w:val="00F47C71"/>
    <w:rsid w:val="00F47CD0"/>
    <w:rsid w:val="00F47CF5"/>
    <w:rsid w:val="00F50020"/>
    <w:rsid w:val="00F50490"/>
    <w:rsid w:val="00F507DF"/>
    <w:rsid w:val="00F50A51"/>
    <w:rsid w:val="00F50B8E"/>
    <w:rsid w:val="00F511EA"/>
    <w:rsid w:val="00F51224"/>
    <w:rsid w:val="00F5141E"/>
    <w:rsid w:val="00F5158A"/>
    <w:rsid w:val="00F516F0"/>
    <w:rsid w:val="00F51808"/>
    <w:rsid w:val="00F51DB0"/>
    <w:rsid w:val="00F5206C"/>
    <w:rsid w:val="00F527E7"/>
    <w:rsid w:val="00F529D5"/>
    <w:rsid w:val="00F52A95"/>
    <w:rsid w:val="00F52DDC"/>
    <w:rsid w:val="00F53061"/>
    <w:rsid w:val="00F5337B"/>
    <w:rsid w:val="00F53402"/>
    <w:rsid w:val="00F53413"/>
    <w:rsid w:val="00F5341D"/>
    <w:rsid w:val="00F53866"/>
    <w:rsid w:val="00F53BF0"/>
    <w:rsid w:val="00F54172"/>
    <w:rsid w:val="00F542E2"/>
    <w:rsid w:val="00F5439A"/>
    <w:rsid w:val="00F545FF"/>
    <w:rsid w:val="00F54738"/>
    <w:rsid w:val="00F54756"/>
    <w:rsid w:val="00F547B3"/>
    <w:rsid w:val="00F54B2B"/>
    <w:rsid w:val="00F54C03"/>
    <w:rsid w:val="00F555EA"/>
    <w:rsid w:val="00F558A1"/>
    <w:rsid w:val="00F55E22"/>
    <w:rsid w:val="00F55EC1"/>
    <w:rsid w:val="00F55F1E"/>
    <w:rsid w:val="00F560DE"/>
    <w:rsid w:val="00F56270"/>
    <w:rsid w:val="00F562CA"/>
    <w:rsid w:val="00F56361"/>
    <w:rsid w:val="00F567DF"/>
    <w:rsid w:val="00F56A39"/>
    <w:rsid w:val="00F56ADF"/>
    <w:rsid w:val="00F5710A"/>
    <w:rsid w:val="00F57738"/>
    <w:rsid w:val="00F577AD"/>
    <w:rsid w:val="00F57A3C"/>
    <w:rsid w:val="00F603A3"/>
    <w:rsid w:val="00F607D3"/>
    <w:rsid w:val="00F60ACD"/>
    <w:rsid w:val="00F60E84"/>
    <w:rsid w:val="00F6106D"/>
    <w:rsid w:val="00F611A2"/>
    <w:rsid w:val="00F611AD"/>
    <w:rsid w:val="00F611D9"/>
    <w:rsid w:val="00F61716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5D7"/>
    <w:rsid w:val="00F635F7"/>
    <w:rsid w:val="00F63623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A"/>
    <w:rsid w:val="00F715E1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558"/>
    <w:rsid w:val="00F73663"/>
    <w:rsid w:val="00F73BF8"/>
    <w:rsid w:val="00F73C2C"/>
    <w:rsid w:val="00F73F72"/>
    <w:rsid w:val="00F74050"/>
    <w:rsid w:val="00F7413C"/>
    <w:rsid w:val="00F749DA"/>
    <w:rsid w:val="00F74DDF"/>
    <w:rsid w:val="00F750EC"/>
    <w:rsid w:val="00F752C2"/>
    <w:rsid w:val="00F753D1"/>
    <w:rsid w:val="00F75524"/>
    <w:rsid w:val="00F7571B"/>
    <w:rsid w:val="00F75821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36"/>
    <w:rsid w:val="00F772BA"/>
    <w:rsid w:val="00F7776B"/>
    <w:rsid w:val="00F779D3"/>
    <w:rsid w:val="00F801EA"/>
    <w:rsid w:val="00F8034D"/>
    <w:rsid w:val="00F80482"/>
    <w:rsid w:val="00F805EA"/>
    <w:rsid w:val="00F8089A"/>
    <w:rsid w:val="00F81043"/>
    <w:rsid w:val="00F81103"/>
    <w:rsid w:val="00F81324"/>
    <w:rsid w:val="00F814FF"/>
    <w:rsid w:val="00F81786"/>
    <w:rsid w:val="00F81A20"/>
    <w:rsid w:val="00F81B26"/>
    <w:rsid w:val="00F8211A"/>
    <w:rsid w:val="00F82277"/>
    <w:rsid w:val="00F82934"/>
    <w:rsid w:val="00F829A7"/>
    <w:rsid w:val="00F82C0A"/>
    <w:rsid w:val="00F82C28"/>
    <w:rsid w:val="00F82DF1"/>
    <w:rsid w:val="00F82E8A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7C6"/>
    <w:rsid w:val="00F868EB"/>
    <w:rsid w:val="00F86989"/>
    <w:rsid w:val="00F86A3B"/>
    <w:rsid w:val="00F86F6E"/>
    <w:rsid w:val="00F86FE3"/>
    <w:rsid w:val="00F87498"/>
    <w:rsid w:val="00F87859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41E"/>
    <w:rsid w:val="00F92525"/>
    <w:rsid w:val="00F925A0"/>
    <w:rsid w:val="00F92A69"/>
    <w:rsid w:val="00F93163"/>
    <w:rsid w:val="00F9394C"/>
    <w:rsid w:val="00F93B54"/>
    <w:rsid w:val="00F93C3B"/>
    <w:rsid w:val="00F93E79"/>
    <w:rsid w:val="00F93EF3"/>
    <w:rsid w:val="00F94220"/>
    <w:rsid w:val="00F94333"/>
    <w:rsid w:val="00F9440B"/>
    <w:rsid w:val="00F94826"/>
    <w:rsid w:val="00F94D3D"/>
    <w:rsid w:val="00F94EB4"/>
    <w:rsid w:val="00F94FAF"/>
    <w:rsid w:val="00F951E8"/>
    <w:rsid w:val="00F95219"/>
    <w:rsid w:val="00F95292"/>
    <w:rsid w:val="00F95536"/>
    <w:rsid w:val="00F958F2"/>
    <w:rsid w:val="00F95B21"/>
    <w:rsid w:val="00F9641D"/>
    <w:rsid w:val="00F96482"/>
    <w:rsid w:val="00F96730"/>
    <w:rsid w:val="00F967E4"/>
    <w:rsid w:val="00F96CC5"/>
    <w:rsid w:val="00F96EB8"/>
    <w:rsid w:val="00FA00B1"/>
    <w:rsid w:val="00FA00E8"/>
    <w:rsid w:val="00FA023D"/>
    <w:rsid w:val="00FA044A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101"/>
    <w:rsid w:val="00FA3417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BE4"/>
    <w:rsid w:val="00FA6F47"/>
    <w:rsid w:val="00FA72DA"/>
    <w:rsid w:val="00FA72F5"/>
    <w:rsid w:val="00FA760D"/>
    <w:rsid w:val="00FA77A2"/>
    <w:rsid w:val="00FA7B3A"/>
    <w:rsid w:val="00FB02DD"/>
    <w:rsid w:val="00FB098E"/>
    <w:rsid w:val="00FB0C22"/>
    <w:rsid w:val="00FB10CA"/>
    <w:rsid w:val="00FB123D"/>
    <w:rsid w:val="00FB1BEA"/>
    <w:rsid w:val="00FB1F30"/>
    <w:rsid w:val="00FB2021"/>
    <w:rsid w:val="00FB203E"/>
    <w:rsid w:val="00FB2360"/>
    <w:rsid w:val="00FB288E"/>
    <w:rsid w:val="00FB3112"/>
    <w:rsid w:val="00FB32EA"/>
    <w:rsid w:val="00FB3358"/>
    <w:rsid w:val="00FB3565"/>
    <w:rsid w:val="00FB3CBB"/>
    <w:rsid w:val="00FB4008"/>
    <w:rsid w:val="00FB4756"/>
    <w:rsid w:val="00FB4C09"/>
    <w:rsid w:val="00FB5195"/>
    <w:rsid w:val="00FB5242"/>
    <w:rsid w:val="00FB5359"/>
    <w:rsid w:val="00FB547D"/>
    <w:rsid w:val="00FB5814"/>
    <w:rsid w:val="00FB5A40"/>
    <w:rsid w:val="00FB5FAA"/>
    <w:rsid w:val="00FB64A3"/>
    <w:rsid w:val="00FB660A"/>
    <w:rsid w:val="00FB6796"/>
    <w:rsid w:val="00FB6AA9"/>
    <w:rsid w:val="00FB6BB6"/>
    <w:rsid w:val="00FB718E"/>
    <w:rsid w:val="00FB73B8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0F7F"/>
    <w:rsid w:val="00FC128C"/>
    <w:rsid w:val="00FC129A"/>
    <w:rsid w:val="00FC142F"/>
    <w:rsid w:val="00FC20FB"/>
    <w:rsid w:val="00FC21E3"/>
    <w:rsid w:val="00FC2610"/>
    <w:rsid w:val="00FC2840"/>
    <w:rsid w:val="00FC2DAF"/>
    <w:rsid w:val="00FC3059"/>
    <w:rsid w:val="00FC3080"/>
    <w:rsid w:val="00FC31AD"/>
    <w:rsid w:val="00FC3EA4"/>
    <w:rsid w:val="00FC404D"/>
    <w:rsid w:val="00FC412D"/>
    <w:rsid w:val="00FC4434"/>
    <w:rsid w:val="00FC4766"/>
    <w:rsid w:val="00FC49E3"/>
    <w:rsid w:val="00FC4D67"/>
    <w:rsid w:val="00FC4E4D"/>
    <w:rsid w:val="00FC5090"/>
    <w:rsid w:val="00FC551D"/>
    <w:rsid w:val="00FC58DC"/>
    <w:rsid w:val="00FC6125"/>
    <w:rsid w:val="00FC615A"/>
    <w:rsid w:val="00FC6282"/>
    <w:rsid w:val="00FC64BB"/>
    <w:rsid w:val="00FC64ED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93"/>
    <w:rsid w:val="00FC7DED"/>
    <w:rsid w:val="00FC7F3E"/>
    <w:rsid w:val="00FD0049"/>
    <w:rsid w:val="00FD074C"/>
    <w:rsid w:val="00FD0B8A"/>
    <w:rsid w:val="00FD0BEB"/>
    <w:rsid w:val="00FD0D8F"/>
    <w:rsid w:val="00FD1103"/>
    <w:rsid w:val="00FD1457"/>
    <w:rsid w:val="00FD16AD"/>
    <w:rsid w:val="00FD1B1F"/>
    <w:rsid w:val="00FD1E7A"/>
    <w:rsid w:val="00FD1F1C"/>
    <w:rsid w:val="00FD1F38"/>
    <w:rsid w:val="00FD2235"/>
    <w:rsid w:val="00FD252F"/>
    <w:rsid w:val="00FD2703"/>
    <w:rsid w:val="00FD273F"/>
    <w:rsid w:val="00FD29E4"/>
    <w:rsid w:val="00FD2B92"/>
    <w:rsid w:val="00FD2D6E"/>
    <w:rsid w:val="00FD2E0E"/>
    <w:rsid w:val="00FD33A0"/>
    <w:rsid w:val="00FD3487"/>
    <w:rsid w:val="00FD364A"/>
    <w:rsid w:val="00FD3A43"/>
    <w:rsid w:val="00FD3D87"/>
    <w:rsid w:val="00FD3F21"/>
    <w:rsid w:val="00FD4C3E"/>
    <w:rsid w:val="00FD4D44"/>
    <w:rsid w:val="00FD5654"/>
    <w:rsid w:val="00FD5835"/>
    <w:rsid w:val="00FD5C7D"/>
    <w:rsid w:val="00FD5D60"/>
    <w:rsid w:val="00FD5E13"/>
    <w:rsid w:val="00FD5F60"/>
    <w:rsid w:val="00FD612B"/>
    <w:rsid w:val="00FD64F1"/>
    <w:rsid w:val="00FD6573"/>
    <w:rsid w:val="00FD671C"/>
    <w:rsid w:val="00FD68E7"/>
    <w:rsid w:val="00FD6A3F"/>
    <w:rsid w:val="00FD6D56"/>
    <w:rsid w:val="00FD71DD"/>
    <w:rsid w:val="00FD71EE"/>
    <w:rsid w:val="00FD725C"/>
    <w:rsid w:val="00FD72B2"/>
    <w:rsid w:val="00FD7711"/>
    <w:rsid w:val="00FD7909"/>
    <w:rsid w:val="00FD7A4B"/>
    <w:rsid w:val="00FD7F8C"/>
    <w:rsid w:val="00FE0258"/>
    <w:rsid w:val="00FE0313"/>
    <w:rsid w:val="00FE072E"/>
    <w:rsid w:val="00FE07B4"/>
    <w:rsid w:val="00FE0824"/>
    <w:rsid w:val="00FE0959"/>
    <w:rsid w:val="00FE0A76"/>
    <w:rsid w:val="00FE0CB7"/>
    <w:rsid w:val="00FE0EFA"/>
    <w:rsid w:val="00FE1058"/>
    <w:rsid w:val="00FE107C"/>
    <w:rsid w:val="00FE1131"/>
    <w:rsid w:val="00FE1870"/>
    <w:rsid w:val="00FE1A48"/>
    <w:rsid w:val="00FE1BC6"/>
    <w:rsid w:val="00FE1C22"/>
    <w:rsid w:val="00FE1F39"/>
    <w:rsid w:val="00FE20C0"/>
    <w:rsid w:val="00FE24C4"/>
    <w:rsid w:val="00FE260F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8"/>
    <w:rsid w:val="00FE359F"/>
    <w:rsid w:val="00FE3705"/>
    <w:rsid w:val="00FE37AD"/>
    <w:rsid w:val="00FE388D"/>
    <w:rsid w:val="00FE3A09"/>
    <w:rsid w:val="00FE3EA8"/>
    <w:rsid w:val="00FE4224"/>
    <w:rsid w:val="00FE482E"/>
    <w:rsid w:val="00FE4933"/>
    <w:rsid w:val="00FE4BF6"/>
    <w:rsid w:val="00FE4C60"/>
    <w:rsid w:val="00FE4CE8"/>
    <w:rsid w:val="00FE4D05"/>
    <w:rsid w:val="00FE4D9C"/>
    <w:rsid w:val="00FE4EFC"/>
    <w:rsid w:val="00FE53B2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7031"/>
    <w:rsid w:val="00FE7405"/>
    <w:rsid w:val="00FE74F1"/>
    <w:rsid w:val="00FE7677"/>
    <w:rsid w:val="00FE77E3"/>
    <w:rsid w:val="00FE78CB"/>
    <w:rsid w:val="00FE7B36"/>
    <w:rsid w:val="00FE7D61"/>
    <w:rsid w:val="00FE7DB4"/>
    <w:rsid w:val="00FE7E7C"/>
    <w:rsid w:val="00FE7FF0"/>
    <w:rsid w:val="00FF00D8"/>
    <w:rsid w:val="00FF0340"/>
    <w:rsid w:val="00FF04FC"/>
    <w:rsid w:val="00FF0501"/>
    <w:rsid w:val="00FF0578"/>
    <w:rsid w:val="00FF0802"/>
    <w:rsid w:val="00FF092C"/>
    <w:rsid w:val="00FF0AEF"/>
    <w:rsid w:val="00FF0BB5"/>
    <w:rsid w:val="00FF0BBD"/>
    <w:rsid w:val="00FF103A"/>
    <w:rsid w:val="00FF1261"/>
    <w:rsid w:val="00FF16E4"/>
    <w:rsid w:val="00FF1755"/>
    <w:rsid w:val="00FF1890"/>
    <w:rsid w:val="00FF1EEC"/>
    <w:rsid w:val="00FF1F5A"/>
    <w:rsid w:val="00FF215D"/>
    <w:rsid w:val="00FF2436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6E7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F1E"/>
    <w:rsid w:val="00FF615B"/>
    <w:rsid w:val="00FF6185"/>
    <w:rsid w:val="00FF65A1"/>
    <w:rsid w:val="00FF6626"/>
    <w:rsid w:val="00FF6C13"/>
    <w:rsid w:val="00FF757C"/>
    <w:rsid w:val="00FF7604"/>
    <w:rsid w:val="00FF7748"/>
    <w:rsid w:val="00FF7811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B9A0D085-05C5-4DF6-BEED-ADB41BB4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355D6-76C7-46A6-A27F-A6351F25E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1887</TotalTime>
  <Pages>3</Pages>
  <Words>418</Words>
  <Characters>1630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Kornsiri, Chongaksorn</cp:lastModifiedBy>
  <cp:revision>1957</cp:revision>
  <cp:lastPrinted>2024-07-27T02:29:00Z</cp:lastPrinted>
  <dcterms:created xsi:type="dcterms:W3CDTF">2022-05-14T11:36:00Z</dcterms:created>
  <dcterms:modified xsi:type="dcterms:W3CDTF">2024-08-08T02:44:00Z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