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6D30E" w14:textId="1451465A" w:rsidR="002A157F" w:rsidRPr="00CB72A3" w:rsidRDefault="00BF5C37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52"/>
          <w:szCs w:val="52"/>
        </w:rPr>
      </w:pPr>
      <w:r w:rsidRPr="00CB72A3">
        <w:rPr>
          <w:rFonts w:asciiTheme="majorBidi" w:hAnsiTheme="majorBidi" w:cstheme="majorBidi"/>
          <w:sz w:val="52"/>
          <w:szCs w:val="52"/>
          <w:cs/>
        </w:rPr>
        <w:t>บริษัท เบอร์ล่า คาร์บอน (ไทยแลนด์) จำกัด (มหาชน)</w:t>
      </w:r>
      <w:r w:rsidR="002A157F" w:rsidRPr="00CB72A3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425EB5" w:rsidRPr="00CB72A3">
        <w:rPr>
          <w:rFonts w:asciiTheme="majorBidi" w:hAnsiTheme="majorBidi" w:cstheme="majorBidi"/>
          <w:sz w:val="52"/>
          <w:szCs w:val="52"/>
          <w:cs/>
        </w:rPr>
        <w:br/>
      </w:r>
      <w:r w:rsidR="002A157F" w:rsidRPr="00CB72A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5ABBDE4" w14:textId="77777777" w:rsidR="002A157F" w:rsidRPr="00CB72A3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8A0ACC5" w14:textId="77777777" w:rsidR="008F16F0" w:rsidRPr="00CB72A3" w:rsidRDefault="008F16F0" w:rsidP="008F16F0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9256B8" w:rsidRPr="00CB72A3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CB72A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710CC58" w14:textId="0CF58E8F" w:rsidR="008F16F0" w:rsidRPr="00CB72A3" w:rsidRDefault="008F16F0" w:rsidP="008F16F0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A47F52">
        <w:rPr>
          <w:rFonts w:ascii="Angsana New" w:hAnsi="Angsana New"/>
          <w:sz w:val="32"/>
          <w:szCs w:val="32"/>
        </w:rPr>
        <w:t xml:space="preserve">30 </w:t>
      </w:r>
      <w:r w:rsidR="00A47F52">
        <w:rPr>
          <w:rFonts w:ascii="Angsana New" w:hAnsi="Angsana New" w:hint="cs"/>
          <w:sz w:val="32"/>
          <w:szCs w:val="32"/>
          <w:cs/>
        </w:rPr>
        <w:t>มิถุนายน</w:t>
      </w:r>
      <w:r w:rsidR="00A47F52">
        <w:rPr>
          <w:rFonts w:ascii="Angsana New" w:hAnsi="Angsana New"/>
          <w:sz w:val="32"/>
          <w:szCs w:val="32"/>
        </w:rPr>
        <w:t xml:space="preserve"> </w:t>
      </w:r>
      <w:r w:rsidR="004A24EA" w:rsidRPr="00CB72A3">
        <w:rPr>
          <w:rFonts w:asciiTheme="majorBidi" w:hAnsiTheme="majorBidi" w:cstheme="majorBidi"/>
          <w:sz w:val="32"/>
          <w:szCs w:val="32"/>
        </w:rPr>
        <w:t>25</w:t>
      </w:r>
      <w:r w:rsidR="009F00E5" w:rsidRPr="00CB72A3">
        <w:rPr>
          <w:rFonts w:asciiTheme="majorBidi" w:hAnsiTheme="majorBidi" w:cstheme="majorBidi"/>
          <w:sz w:val="32"/>
          <w:szCs w:val="32"/>
        </w:rPr>
        <w:t>6</w:t>
      </w:r>
      <w:r w:rsidR="00A47F52">
        <w:rPr>
          <w:rFonts w:asciiTheme="majorBidi" w:hAnsiTheme="majorBidi" w:cstheme="majorBidi"/>
          <w:sz w:val="32"/>
          <w:szCs w:val="32"/>
        </w:rPr>
        <w:t>7</w:t>
      </w:r>
    </w:p>
    <w:p w14:paraId="0A7C3074" w14:textId="77777777" w:rsidR="008F16F0" w:rsidRPr="00CB72A3" w:rsidRDefault="008F16F0" w:rsidP="008F16F0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95B7581" w14:textId="77777777" w:rsidR="008F16F0" w:rsidRPr="00CB72A3" w:rsidRDefault="009256B8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B72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4B7CBE1" w14:textId="77777777" w:rsidR="008F16F0" w:rsidRPr="00CB72A3" w:rsidRDefault="008F16F0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A152D70" w14:textId="77777777" w:rsidR="002A157F" w:rsidRPr="00CB72A3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97CEC17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Ref46730557"/>
      <w:bookmarkEnd w:id="0"/>
    </w:p>
    <w:p w14:paraId="287A165C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EB87F64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  <w:sectPr w:rsidR="002A157F" w:rsidRPr="00CB72A3" w:rsidSect="009F628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36FC1378" w14:textId="77777777" w:rsidR="00A0297E" w:rsidRPr="00CB72A3" w:rsidRDefault="00A0297E" w:rsidP="00CB2F46">
      <w:pPr>
        <w:tabs>
          <w:tab w:val="left" w:pos="8640"/>
        </w:tabs>
        <w:spacing w:line="14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F83AB0C" w14:textId="77777777" w:rsidR="002A157F" w:rsidRPr="00CB72A3" w:rsidRDefault="002A157F" w:rsidP="00CB2F46">
      <w:pPr>
        <w:tabs>
          <w:tab w:val="left" w:pos="8640"/>
        </w:tabs>
        <w:spacing w:line="14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945DDFF" w14:textId="77777777" w:rsidR="004F340D" w:rsidRPr="00CB72A3" w:rsidRDefault="004F340D" w:rsidP="00CB2F46">
      <w:pPr>
        <w:tabs>
          <w:tab w:val="left" w:pos="8640"/>
        </w:tabs>
        <w:spacing w:line="14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5B1C075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CB72A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B146C1" w:rsidRPr="00CB72A3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9256B8" w:rsidRPr="00CB72A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B146C1" w:rsidRPr="00CB72A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</w:t>
      </w:r>
      <w:r w:rsidRPr="00CB72A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F312989" w14:textId="77777777" w:rsidR="002A157F" w:rsidRPr="00CB72A3" w:rsidRDefault="002A157F" w:rsidP="002A157F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C134F3A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BF5C37" w:rsidRPr="00CB72A3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เบอร์ล่า คาร์บอน (ไทยแลนด์) จำกัด (มหาชน)</w:t>
      </w:r>
    </w:p>
    <w:p w14:paraId="1BD331A0" w14:textId="77777777" w:rsidR="00933E67" w:rsidRPr="00CB72A3" w:rsidRDefault="00933E67" w:rsidP="002A157F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0237A87" w14:textId="290E121A" w:rsidR="00554990" w:rsidRPr="00CB72A3" w:rsidRDefault="00554990" w:rsidP="00554990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891CFA"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891CFA"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="00891CFA"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891CFA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="00FA1FD9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FA1FD9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891CFA"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สามเดือนสิ้นสุดวันที่ </w:t>
      </w:r>
      <w:r w:rsidR="00891CFA"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891CFA"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="00891CFA"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891CFA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และหมายเหตุประกอบงบการเงินแบบย่อ (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ข้อมูลทางการเงินระหว่างกาล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”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ของบริษัท เบอร์ล่า คาร์บอน (ไทยแลนด์) จำกัด (มหาชน) และบริษัทย่อย และของเฉพาะบริษัท เบอร์ล่า คาร์บอน (ไทยแลนด์)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 34 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เรื่อง</w:t>
      </w:r>
      <w:r w:rsidR="00607A3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รดังกล่าวจากผลการ</w:t>
      </w:r>
      <w:r w:rsidR="00FA1FD9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สอบทานของข้าพเจ้า</w:t>
      </w:r>
    </w:p>
    <w:p w14:paraId="3C2057BF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FD317E6" w14:textId="77777777" w:rsidR="00CB2F46" w:rsidRPr="00CB72A3" w:rsidRDefault="00CB2F46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2048A068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D3E850F" w14:textId="0D8DE033" w:rsidR="00CB2F46" w:rsidRPr="00CB72A3" w:rsidRDefault="00CB2F46" w:rsidP="00CB2F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2410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="00FA1FD9"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ผู้สอบบัญชีรับอนุญาตของกิจการ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2834AAC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01D46122" w14:textId="77777777" w:rsidR="00B63F4D" w:rsidRPr="00CB72A3" w:rsidRDefault="00B63F4D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B9F151E" w14:textId="77777777" w:rsidR="00B63F4D" w:rsidRPr="00CB72A3" w:rsidRDefault="00B63F4D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A147A6" w14:textId="77777777" w:rsidR="009F6286" w:rsidRPr="00CB72A3" w:rsidRDefault="009F6286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9F6286" w:rsidRPr="00CB72A3" w:rsidSect="009F6286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5466672" w14:textId="77777777" w:rsidR="006D30E5" w:rsidRPr="00CB72A3" w:rsidRDefault="006D30E5" w:rsidP="006D30E5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8D4CD39" w14:textId="77777777" w:rsidR="006D30E5" w:rsidRPr="00CB72A3" w:rsidRDefault="006D30E5" w:rsidP="005A3CD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1EB2F" w14:textId="4E0EC745" w:rsidR="00CB2F46" w:rsidRPr="00CB72A3" w:rsidRDefault="005E39BD" w:rsidP="005A3CD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A24EA"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ECD07A9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A9C3264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81C5D3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91DBEA6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F35DF4C" w14:textId="54986219" w:rsidR="00CE62CF" w:rsidRPr="006B78AA" w:rsidRDefault="00CE62CF" w:rsidP="00CE6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B78AA">
        <w:rPr>
          <w:rFonts w:ascii="Angsana New" w:hAnsi="Angsana New"/>
          <w:sz w:val="30"/>
          <w:szCs w:val="30"/>
        </w:rPr>
        <w:t>(</w:t>
      </w:r>
      <w:r w:rsidR="00204A71" w:rsidRPr="00204A71">
        <w:rPr>
          <w:rFonts w:ascii="Angsana New" w:hAnsi="Angsana New"/>
          <w:sz w:val="30"/>
          <w:szCs w:val="30"/>
          <w:cs/>
        </w:rPr>
        <w:t>ธีรวัฒน์ วิทยาภาเลิศ</w:t>
      </w:r>
      <w:r w:rsidRPr="006B78AA">
        <w:rPr>
          <w:rFonts w:ascii="Angsana New" w:hAnsi="Angsana New"/>
          <w:sz w:val="30"/>
          <w:szCs w:val="30"/>
        </w:rPr>
        <w:t>)</w:t>
      </w:r>
    </w:p>
    <w:p w14:paraId="24D00708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BAA7DE5" w14:textId="00A333D5" w:rsidR="00CB2F46" w:rsidRPr="00CB72A3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CE62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4A71" w:rsidRPr="00204A71">
        <w:rPr>
          <w:rFonts w:ascii="Angsana New" w:hAnsi="Angsana New"/>
          <w:sz w:val="30"/>
          <w:szCs w:val="30"/>
        </w:rPr>
        <w:t>11464</w:t>
      </w:r>
    </w:p>
    <w:p w14:paraId="3095E207" w14:textId="77777777" w:rsidR="009F6286" w:rsidRPr="00CB72A3" w:rsidRDefault="009F628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6A0090" w14:textId="1527BD4D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A4545F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E32E0CE" w14:textId="0D03A207" w:rsidR="00E45D63" w:rsidRPr="00F22109" w:rsidRDefault="00523164" w:rsidP="00E45D63">
      <w:pPr>
        <w:pStyle w:val="IndexHeading1"/>
        <w:spacing w:after="0" w:line="240" w:lineRule="atLeast"/>
        <w:ind w:left="1080" w:hanging="108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EF07B8">
        <w:rPr>
          <w:rFonts w:ascii="Angsana New" w:hAnsi="Angsana New"/>
          <w:b w:val="0"/>
          <w:bCs/>
          <w:sz w:val="30"/>
          <w:szCs w:val="30"/>
          <w:lang w:val="en-US" w:bidi="th-TH"/>
        </w:rPr>
        <w:t>1</w:t>
      </w:r>
      <w:r w:rsidR="00EF07B8" w:rsidRPr="00EF07B8">
        <w:rPr>
          <w:rFonts w:ascii="Angsana New" w:hAnsi="Angsana New"/>
          <w:b w:val="0"/>
          <w:bCs/>
          <w:sz w:val="30"/>
          <w:szCs w:val="30"/>
          <w:lang w:val="en-US" w:bidi="th-TH"/>
        </w:rPr>
        <w:t>3</w:t>
      </w:r>
      <w:r w:rsidR="00891CFA" w:rsidRPr="00EF07B8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891CFA" w:rsidRPr="00EF07B8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สิงหาคม </w:t>
      </w:r>
      <w:r w:rsidR="00E45D63" w:rsidRPr="00EF07B8">
        <w:rPr>
          <w:rFonts w:ascii="Angsana New" w:hAnsi="Angsana New"/>
          <w:b w:val="0"/>
          <w:bCs/>
          <w:sz w:val="30"/>
          <w:szCs w:val="30"/>
          <w:lang w:val="en-US" w:bidi="th-TH"/>
        </w:rPr>
        <w:t>2567</w:t>
      </w:r>
    </w:p>
    <w:p w14:paraId="44BAEA7C" w14:textId="77777777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8C3394F" w14:textId="77777777" w:rsidR="00B32AE5" w:rsidRPr="00CB72A3" w:rsidRDefault="00B32AE5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headerReference w:type="even" r:id="rId21"/>
      <w:headerReference w:type="default" r:id="rId22"/>
      <w:headerReference w:type="first" r:id="rId2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34A0E" w14:textId="77777777" w:rsidR="008E7D41" w:rsidRDefault="008E7D41">
      <w:r>
        <w:separator/>
      </w:r>
    </w:p>
  </w:endnote>
  <w:endnote w:type="continuationSeparator" w:id="0">
    <w:p w14:paraId="407C8862" w14:textId="77777777" w:rsidR="008E7D41" w:rsidRDefault="008E7D41">
      <w:r>
        <w:continuationSeparator/>
      </w:r>
    </w:p>
  </w:endnote>
  <w:endnote w:type="continuationNotice" w:id="1">
    <w:p w14:paraId="6F334AD6" w14:textId="77777777" w:rsidR="002501C5" w:rsidRDefault="002501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616E" w14:textId="77777777" w:rsidR="000029B5" w:rsidRDefault="000029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BF99" w14:textId="77777777" w:rsidR="000029B5" w:rsidRDefault="000029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738A2" w14:textId="77777777" w:rsidR="000029B5" w:rsidRDefault="000029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8DD25" w14:textId="77777777" w:rsidR="001E5287" w:rsidRPr="00371CAC" w:rsidRDefault="001E528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F4316" w14:textId="77777777" w:rsidR="009F6286" w:rsidRDefault="009F62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F1D12" w14:textId="77777777" w:rsidR="008E7D41" w:rsidRDefault="008E7D41">
      <w:r>
        <w:separator/>
      </w:r>
    </w:p>
  </w:footnote>
  <w:footnote w:type="continuationSeparator" w:id="0">
    <w:p w14:paraId="6D2B2645" w14:textId="77777777" w:rsidR="008E7D41" w:rsidRDefault="008E7D41">
      <w:r>
        <w:continuationSeparator/>
      </w:r>
    </w:p>
  </w:footnote>
  <w:footnote w:type="continuationNotice" w:id="1">
    <w:p w14:paraId="71B7136D" w14:textId="77777777" w:rsidR="002501C5" w:rsidRDefault="002501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5A86" w14:textId="77777777" w:rsidR="000029B5" w:rsidRDefault="000029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2D81" w14:textId="77777777" w:rsidR="001E5287" w:rsidRPr="00DE778F" w:rsidRDefault="001E5287" w:rsidP="00DE778F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1B569ABD" w14:textId="7D037D07" w:rsidR="001E5287" w:rsidRPr="00DE778F" w:rsidRDefault="001E5287" w:rsidP="00DE778F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09E05E5F" w14:textId="7F911A7B" w:rsidR="00DE778F" w:rsidRPr="00DE778F" w:rsidRDefault="00DE778F" w:rsidP="00DE778F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7CB1D4D2" w14:textId="4D3E6B1C" w:rsidR="00DE778F" w:rsidRPr="00DE778F" w:rsidRDefault="00DE778F" w:rsidP="00DE778F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6E9FDD85" w14:textId="06023B0B" w:rsidR="00DE778F" w:rsidRDefault="00DE778F" w:rsidP="00DE778F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00F258DC" w14:textId="77777777" w:rsidR="000029B5" w:rsidRPr="00DE778F" w:rsidRDefault="000029B5" w:rsidP="00DE778F">
    <w:pPr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BD37" w14:textId="77777777" w:rsidR="000029B5" w:rsidRDefault="000029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0D6E" w14:textId="77777777" w:rsidR="001E5287" w:rsidRDefault="001E528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83461" w14:textId="77777777" w:rsidR="001E5287" w:rsidRDefault="001E528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  <w:p w14:paraId="7DEE28E1" w14:textId="77777777" w:rsidR="001E5287" w:rsidRDefault="001E5287"/>
  <w:p w14:paraId="34A3300F" w14:textId="77777777" w:rsidR="001E5287" w:rsidRDefault="001E5287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2F2B" w14:textId="0BF9DBAE" w:rsidR="001E5287" w:rsidRPr="00DE778F" w:rsidRDefault="001E5287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B6D68A6" w14:textId="7F5451E3" w:rsidR="00DE778F" w:rsidRPr="00DE778F" w:rsidRDefault="00DE778F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D66A66" w14:textId="1CBCAB7D" w:rsidR="00DE778F" w:rsidRPr="00DE778F" w:rsidRDefault="00DE778F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D0BAB7C" w14:textId="13BE7C0E" w:rsidR="00DE778F" w:rsidRPr="00DE778F" w:rsidRDefault="00DE778F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DA9EDEB" w14:textId="4B191920" w:rsidR="00DE778F" w:rsidRPr="00DE778F" w:rsidRDefault="00DE778F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CE5C8C7" w14:textId="36544034" w:rsidR="00DE778F" w:rsidRPr="00DE778F" w:rsidRDefault="00DE778F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2FD06C" w14:textId="1A5BAEA8" w:rsidR="00DE778F" w:rsidRPr="00DE778F" w:rsidRDefault="00DE778F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481A54" w14:textId="77777777" w:rsidR="00DE778F" w:rsidRDefault="00DE778F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B10AE0" w14:textId="77777777" w:rsidR="000029B5" w:rsidRDefault="000029B5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5FB4E2" w14:textId="77777777" w:rsidR="000029B5" w:rsidRPr="00DE778F" w:rsidRDefault="000029B5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D95A" w14:textId="77777777" w:rsidR="001E5287" w:rsidRDefault="001E528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854E" w14:textId="77777777" w:rsidR="001E5287" w:rsidRPr="00E425EA" w:rsidRDefault="001E5287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  <w:p w14:paraId="5613A40E" w14:textId="77777777" w:rsidR="00E425EA" w:rsidRPr="00E425EA" w:rsidRDefault="00E425EA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  <w:p w14:paraId="1BB06540" w14:textId="77777777" w:rsidR="00E425EA" w:rsidRPr="00E425EA" w:rsidRDefault="00E425EA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  <w:p w14:paraId="17F6F616" w14:textId="77777777" w:rsidR="00E425EA" w:rsidRPr="00E425EA" w:rsidRDefault="00E425EA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DA9F" w14:textId="77777777" w:rsidR="001E5287" w:rsidRDefault="001E5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9B5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3EA1"/>
    <w:rsid w:val="002340D0"/>
    <w:rsid w:val="0023412E"/>
    <w:rsid w:val="002350E6"/>
    <w:rsid w:val="00235A49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1F6C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660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984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5EA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66A3A-966D-4568-A0D4-4A6CD4667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244</TotalTime>
  <Pages>3</Pages>
  <Words>410</Words>
  <Characters>1613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138</cp:revision>
  <cp:lastPrinted>2023-02-07T13:16:00Z</cp:lastPrinted>
  <dcterms:created xsi:type="dcterms:W3CDTF">2024-01-30T03:06:00Z</dcterms:created>
  <dcterms:modified xsi:type="dcterms:W3CDTF">2024-08-09T06:51:00Z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