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5A63" w14:textId="77777777" w:rsidR="003E6A5C" w:rsidRPr="00CB72A3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B72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CB72A3" w:rsidRDefault="002917E2" w:rsidP="00B4233A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CB72A3" w:rsidRDefault="003E6A5C" w:rsidP="00B4233A">
      <w:pPr>
        <w:pStyle w:val="IndexHeading1"/>
        <w:spacing w:after="0" w:line="240" w:lineRule="auto"/>
        <w:ind w:left="1080" w:hanging="1080"/>
        <w:rPr>
          <w:rFonts w:asciiTheme="majorBidi" w:hAnsiTheme="majorBidi" w:cstheme="majorBidi"/>
          <w:b w:val="0"/>
          <w:bCs/>
          <w:sz w:val="6"/>
          <w:szCs w:val="6"/>
          <w:lang w:bidi="th-TH"/>
        </w:rPr>
      </w:pPr>
    </w:p>
    <w:p w14:paraId="42A767DF" w14:textId="77777777" w:rsidR="001876D1" w:rsidRPr="00CB72A3" w:rsidRDefault="001876D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A043B0" w:rsidRPr="00CB72A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Pr="00CB72A3" w:rsidRDefault="007A5E9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CB72A3" w:rsidRDefault="009B5E5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A22604" w:rsidRPr="00CB72A3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CB72A3" w:rsidRDefault="005E1EFC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CB72A3" w:rsidRDefault="00C91C33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EC3994" w:rsidRPr="00CB72A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4D7421D1" w14:textId="2784D86F" w:rsidR="00666660" w:rsidRDefault="0066666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1466BBCF" w14:textId="77777777" w:rsidR="00204A71" w:rsidRDefault="00204A71" w:rsidP="00204A71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43FC366" w14:textId="77777777" w:rsidR="00204A71" w:rsidRPr="00E70BCC" w:rsidRDefault="00204A71" w:rsidP="00204A71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170" w:hanging="117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0C285BD2" w14:textId="4690A356" w:rsidR="00316034" w:rsidRPr="00CB72A3" w:rsidRDefault="00316034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</w:t>
      </w:r>
      <w:r w:rsidR="00204A71">
        <w:rPr>
          <w:rFonts w:asciiTheme="majorBidi" w:hAnsiTheme="majorBidi" w:cstheme="majorBidi" w:hint="cs"/>
          <w:sz w:val="30"/>
          <w:szCs w:val="30"/>
          <w:cs/>
          <w:lang w:bidi="th-TH"/>
        </w:rPr>
        <w:t>หตุการณ์ภายหลังรอบระยะเวลารายงาน</w:t>
      </w:r>
    </w:p>
    <w:p w14:paraId="70939A0D" w14:textId="77777777" w:rsidR="00E6637C" w:rsidRPr="00CB72A3" w:rsidRDefault="00E6637C" w:rsidP="00B4233A">
      <w:pPr>
        <w:pStyle w:val="index"/>
        <w:tabs>
          <w:tab w:val="clear" w:pos="1134"/>
        </w:tabs>
        <w:spacing w:after="0" w:line="400" w:lineRule="exact"/>
        <w:ind w:left="1080" w:firstLine="0"/>
        <w:rPr>
          <w:rFonts w:asciiTheme="majorBidi" w:hAnsiTheme="majorBidi" w:cstheme="majorBidi"/>
          <w:sz w:val="30"/>
          <w:szCs w:val="30"/>
          <w:lang w:bidi="th-TH"/>
        </w:rPr>
      </w:pPr>
    </w:p>
    <w:p w14:paraId="5AFB133E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 w:rsidRPr="00CB72A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1E2AFB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4AFC1" w14:textId="68509479" w:rsidR="00C85C47" w:rsidRDefault="00A570EC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14C8" w:rsidRPr="00CB72A3">
        <w:rPr>
          <w:rFonts w:asciiTheme="majorBidi" w:hAnsiTheme="majorBidi" w:cstheme="majorBidi"/>
          <w:sz w:val="30"/>
          <w:szCs w:val="30"/>
          <w:cs/>
        </w:rPr>
        <w:t>ระหว่างกาลนี้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7D77F6" w:rsidRPr="00CB72A3">
        <w:rPr>
          <w:rFonts w:asciiTheme="majorBidi" w:hAnsiTheme="majorBidi" w:cstheme="majorBidi"/>
          <w:sz w:val="30"/>
          <w:szCs w:val="30"/>
          <w:cs/>
        </w:rPr>
        <w:t>คณะ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3160AC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3164">
        <w:rPr>
          <w:rFonts w:ascii="Angsana New" w:hAnsi="Angsana New"/>
          <w:sz w:val="30"/>
          <w:szCs w:val="30"/>
        </w:rPr>
        <w:t>1</w:t>
      </w:r>
      <w:r w:rsidR="00EF07B8">
        <w:rPr>
          <w:rFonts w:ascii="Angsana New" w:hAnsi="Angsana New"/>
          <w:sz w:val="30"/>
          <w:szCs w:val="30"/>
        </w:rPr>
        <w:t>3</w:t>
      </w:r>
      <w:r w:rsidR="00891CFA" w:rsidRPr="00BC267D">
        <w:rPr>
          <w:rFonts w:ascii="Angsana New" w:hAnsi="Angsana New"/>
          <w:sz w:val="30"/>
          <w:szCs w:val="30"/>
        </w:rPr>
        <w:t xml:space="preserve"> </w:t>
      </w:r>
      <w:r w:rsidR="00891CFA" w:rsidRPr="00BC267D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F14DD" w:rsidRPr="00BC267D">
        <w:rPr>
          <w:rFonts w:ascii="Angsana New" w:hAnsi="Angsana New"/>
          <w:sz w:val="30"/>
          <w:szCs w:val="30"/>
        </w:rPr>
        <w:t>256</w:t>
      </w:r>
      <w:r w:rsidR="009F14DD">
        <w:rPr>
          <w:rFonts w:ascii="Angsana New" w:hAnsi="Angsana New"/>
          <w:sz w:val="30"/>
          <w:szCs w:val="30"/>
        </w:rPr>
        <w:t>7</w:t>
      </w:r>
    </w:p>
    <w:p w14:paraId="0805011B" w14:textId="77777777" w:rsidR="00CD63A7" w:rsidRPr="00CB72A3" w:rsidRDefault="00CD63A7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CB72A3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527ED0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CB72A3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65740C" w:rsidRPr="00CB72A3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  <w:r w:rsidR="00E07E6F" w:rsidRPr="00CB72A3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CB72A3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D109F" w14:textId="2D471C51" w:rsidR="00842A87" w:rsidRPr="00CB72A3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B72A3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B72A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025190" w:rsidRPr="00CB72A3">
        <w:rPr>
          <w:rFonts w:asciiTheme="majorBidi" w:hAnsiTheme="majorBidi" w:cstheme="majorBidi"/>
          <w:sz w:val="30"/>
          <w:szCs w:val="30"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D0570">
        <w:rPr>
          <w:rFonts w:asciiTheme="majorBidi" w:hAnsiTheme="majorBidi" w:cstheme="majorBidi" w:hint="cs"/>
          <w:sz w:val="30"/>
          <w:szCs w:val="30"/>
          <w:cs/>
        </w:rPr>
        <w:t>ฯ</w:t>
      </w:r>
      <w:r w:rsidR="00807D39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5CE1" w:rsidRPr="00CB72A3">
        <w:rPr>
          <w:rFonts w:asciiTheme="majorBidi" w:hAnsiTheme="majorBidi" w:cstheme="majorBidi"/>
          <w:sz w:val="30"/>
          <w:szCs w:val="30"/>
          <w:cs/>
        </w:rPr>
        <w:t>โดย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 w:rsidRPr="00CB72A3">
        <w:rPr>
          <w:rFonts w:asciiTheme="majorBidi" w:hAnsiTheme="majorBidi" w:cstheme="majorBidi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</w:rPr>
        <w:t>31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A41B30" w:rsidRPr="00CB72A3">
        <w:rPr>
          <w:rFonts w:asciiTheme="majorBidi" w:hAnsiTheme="majorBidi" w:cstheme="majorBidi"/>
          <w:spacing w:val="-3"/>
          <w:sz w:val="30"/>
          <w:szCs w:val="30"/>
        </w:rPr>
        <w:t>256</w:t>
      </w:r>
      <w:r w:rsidR="00891CFA">
        <w:rPr>
          <w:rFonts w:asciiTheme="majorBidi" w:hAnsiTheme="majorBidi" w:cstheme="majorBidi"/>
          <w:spacing w:val="-3"/>
          <w:sz w:val="30"/>
          <w:szCs w:val="30"/>
        </w:rPr>
        <w:t>7</w:t>
      </w:r>
    </w:p>
    <w:p w14:paraId="24837583" w14:textId="77777777" w:rsidR="000C5CE1" w:rsidRPr="00CB72A3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3FDC95" w14:textId="17206B10" w:rsidR="009F2CB2" w:rsidRPr="00CB72A3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 w:rsidRPr="00CB72A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CB72A3">
        <w:rPr>
          <w:rFonts w:asciiTheme="majorBidi" w:hAnsiTheme="majorBidi" w:cstheme="majorBidi"/>
          <w:sz w:val="30"/>
          <w:szCs w:val="30"/>
          <w:cs/>
        </w:rPr>
        <w:t>และแหล่งข้อมูลสำคัญ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ที่ใช้ในการประมาณการที่อาจมี</w:t>
      </w:r>
      <w:r w:rsidRPr="00CB72A3">
        <w:rPr>
          <w:rFonts w:asciiTheme="majorBidi" w:hAnsiTheme="majorBidi" w:cstheme="majorBidi"/>
          <w:sz w:val="30"/>
          <w:szCs w:val="30"/>
          <w:cs/>
        </w:rPr>
        <w:t>ความไม่แน่นอน</w:t>
      </w:r>
      <w:r w:rsidR="00572AF8" w:rsidRPr="00CB72A3">
        <w:rPr>
          <w:rFonts w:asciiTheme="majorBidi" w:hAnsiTheme="majorBidi" w:cstheme="majorBidi"/>
          <w:sz w:val="30"/>
          <w:szCs w:val="30"/>
          <w:cs/>
        </w:rPr>
        <w:t>นั้นไม่แตกต่างจากที่ได้อธิบายไว้ใน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41B30" w:rsidRPr="00CB72A3">
        <w:rPr>
          <w:rFonts w:asciiTheme="majorBidi" w:hAnsiTheme="majorBidi" w:cstheme="majorBidi"/>
          <w:sz w:val="30"/>
          <w:szCs w:val="30"/>
        </w:rPr>
        <w:t>256</w:t>
      </w:r>
      <w:r w:rsidR="00891CFA">
        <w:rPr>
          <w:rFonts w:asciiTheme="majorBidi" w:hAnsiTheme="majorBidi" w:cstheme="majorBidi"/>
          <w:sz w:val="30"/>
          <w:szCs w:val="30"/>
        </w:rPr>
        <w:t>7</w:t>
      </w:r>
      <w:r w:rsidR="00FF7428" w:rsidRPr="00CB72A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000B65" w14:textId="77777777" w:rsidR="00025190" w:rsidRPr="00CB72A3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9B29B6" w14:textId="3EC2C4AE" w:rsidR="003E6A5C" w:rsidRPr="00CB72A3" w:rsidRDefault="005C3AAC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2</w:t>
      </w:r>
      <w:r w:rsidR="00B91DCD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9172C3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Pr="00CB72A3" w:rsidRDefault="008F16F0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080"/>
        <w:gridCol w:w="270"/>
        <w:gridCol w:w="1080"/>
        <w:gridCol w:w="270"/>
        <w:gridCol w:w="1053"/>
      </w:tblGrid>
      <w:tr w:rsidR="008F16F0" w:rsidRPr="00CB72A3" w14:paraId="5DE275EE" w14:textId="77777777" w:rsidTr="007139B7">
        <w:trPr>
          <w:cantSplit/>
          <w:trHeight w:hRule="exact" w:val="374"/>
          <w:tblHeader/>
        </w:trPr>
        <w:tc>
          <w:tcPr>
            <w:tcW w:w="4140" w:type="dxa"/>
          </w:tcPr>
          <w:p w14:paraId="28DC1AAE" w14:textId="77777777" w:rsidR="008F16F0" w:rsidRPr="00CB72A3" w:rsidRDefault="008272ED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1EF85BC1" w14:textId="77777777" w:rsidR="008F16F0" w:rsidRPr="00CB72A3" w:rsidRDefault="008F16F0" w:rsidP="00CB7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8E4CD16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C9C93E4" w14:textId="77777777" w:rsidR="008F16F0" w:rsidRPr="00CB72A3" w:rsidRDefault="008F16F0" w:rsidP="00CB7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CB72A3" w14:paraId="19D3DC4E" w14:textId="77777777" w:rsidTr="007139B7">
        <w:trPr>
          <w:cantSplit/>
          <w:trHeight w:hRule="exact" w:val="374"/>
          <w:tblHeader/>
        </w:trPr>
        <w:tc>
          <w:tcPr>
            <w:tcW w:w="4140" w:type="dxa"/>
          </w:tcPr>
          <w:p w14:paraId="53D31F13" w14:textId="2B6B24E8" w:rsidR="008F16F0" w:rsidRPr="00CB72A3" w:rsidRDefault="00233EA1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555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55558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25555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655C0028" w14:textId="27E6859B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7ED9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E7343DB" w14:textId="1032E18B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FF047E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C511B" w14:textId="168B40DE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A051E6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53" w:type="dxa"/>
          </w:tcPr>
          <w:p w14:paraId="3172BD45" w14:textId="0E9D1BA3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F16F0" w:rsidRPr="00CB72A3" w14:paraId="3D4FC3B2" w14:textId="77777777" w:rsidTr="007139B7">
        <w:trPr>
          <w:cantSplit/>
          <w:trHeight w:hRule="exact" w:val="374"/>
          <w:tblHeader/>
        </w:trPr>
        <w:tc>
          <w:tcPr>
            <w:tcW w:w="4140" w:type="dxa"/>
          </w:tcPr>
          <w:p w14:paraId="6FB766D0" w14:textId="77777777" w:rsidR="008F16F0" w:rsidRPr="00CB72A3" w:rsidRDefault="008F16F0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69F02887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CB72A3" w14:paraId="2B1F9D1C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81358C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941D7AE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C25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61A58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8BC5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CA52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9B01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E0619F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33EA1" w:rsidRPr="00CB72A3" w14:paraId="607A9E68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6DAF65D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92A3AA8" w14:textId="43642EF4" w:rsidR="00233EA1" w:rsidRPr="00CB72A3" w:rsidRDefault="00ED134D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134D">
              <w:rPr>
                <w:rFonts w:ascii="Angsana New" w:hAnsi="Angsana New"/>
                <w:sz w:val="30"/>
                <w:szCs w:val="30"/>
                <w:lang w:val="en-US"/>
              </w:rPr>
              <w:t>269,627</w:t>
            </w:r>
          </w:p>
        </w:tc>
        <w:tc>
          <w:tcPr>
            <w:tcW w:w="270" w:type="dxa"/>
          </w:tcPr>
          <w:p w14:paraId="74191605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6EB99A" w14:textId="5F9F4A79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222,031</w:t>
            </w:r>
          </w:p>
        </w:tc>
        <w:tc>
          <w:tcPr>
            <w:tcW w:w="270" w:type="dxa"/>
          </w:tcPr>
          <w:p w14:paraId="0FD2FF1F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ED9D0A" w14:textId="77777777" w:rsidR="00CE17F9" w:rsidRPr="00CE17F9" w:rsidRDefault="00CE17F9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17F9">
              <w:rPr>
                <w:rFonts w:ascii="Angsana New" w:hAnsi="Angsana New"/>
                <w:sz w:val="30"/>
                <w:szCs w:val="30"/>
                <w:lang w:val="en-US"/>
              </w:rPr>
              <w:t>269,627</w:t>
            </w:r>
          </w:p>
          <w:p w14:paraId="2C920841" w14:textId="43AE8AEF" w:rsidR="00233EA1" w:rsidRPr="00CB72A3" w:rsidRDefault="00CE17F9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E1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53693C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0FF90D29" w14:textId="7AEBDEF1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222,031</w:t>
            </w:r>
          </w:p>
        </w:tc>
      </w:tr>
      <w:tr w:rsidR="00233EA1" w:rsidRPr="00CB72A3" w14:paraId="61B8458B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4A85CCC" w14:textId="77777777" w:rsidR="00233EA1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ที่เรียก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>เก็บ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ไปยังบริษัทร่วม</w:t>
            </w:r>
          </w:p>
          <w:p w14:paraId="66D108FA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52562D" w14:textId="6D619DEE" w:rsidR="00233EA1" w:rsidRPr="00CB72A3" w:rsidRDefault="00CE17F9" w:rsidP="007139B7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C10A1C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ADC77C" w14:textId="7CF8FB04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32CACEDE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6EE701" w14:textId="5043622B" w:rsidR="00233EA1" w:rsidRPr="00CE17F9" w:rsidRDefault="00CE17F9" w:rsidP="007139B7">
            <w:pPr>
              <w:pStyle w:val="30"/>
              <w:tabs>
                <w:tab w:val="clear" w:pos="360"/>
                <w:tab w:val="clear" w:pos="720"/>
                <w:tab w:val="decimal" w:pos="6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A0C85D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193357B4" w14:textId="45D4C7A6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233EA1" w:rsidRPr="00CB72A3" w14:paraId="04EF4DA4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43E9103" w14:textId="20517314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4E253D" w14:textId="6FB8940A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7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F76676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22736B" w14:textId="1714324E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28C56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BEAF7D" w14:textId="7CDA98BF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86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5F05A1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4367ECAC" w14:textId="6922E35A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7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EA1" w:rsidRPr="00CB72A3" w14:paraId="35D8E6D3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6B82472B" w14:textId="7A78D938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7FF13E78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F6798D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A20F15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2971F2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05182B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57D1FDC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4C3C06AD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EA1" w:rsidRPr="00CB72A3" w14:paraId="25513967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5D1C0D88" w14:textId="678B9988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840154B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7D8D86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AB3F20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A16267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48D09A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E776CD9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2697B6EC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EA1" w:rsidRPr="00CB72A3" w14:paraId="1D6112B4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813EAB4" w14:textId="6BD64BE3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90" w:type="dxa"/>
          </w:tcPr>
          <w:p w14:paraId="6F1FBD66" w14:textId="60B5A790" w:rsidR="00233EA1" w:rsidRPr="00CB72A3" w:rsidRDefault="00412F5C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13,959</w:t>
            </w:r>
          </w:p>
        </w:tc>
        <w:tc>
          <w:tcPr>
            <w:tcW w:w="270" w:type="dxa"/>
          </w:tcPr>
          <w:p w14:paraId="2FB1F33B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CCFDF7" w14:textId="7DF1F909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9,848</w:t>
            </w:r>
          </w:p>
        </w:tc>
        <w:tc>
          <w:tcPr>
            <w:tcW w:w="270" w:type="dxa"/>
          </w:tcPr>
          <w:p w14:paraId="4B37DD46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309987" w14:textId="488F1DA0" w:rsidR="00233EA1" w:rsidRPr="00CB72A3" w:rsidRDefault="00412F5C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13,959</w:t>
            </w:r>
          </w:p>
        </w:tc>
        <w:tc>
          <w:tcPr>
            <w:tcW w:w="270" w:type="dxa"/>
          </w:tcPr>
          <w:p w14:paraId="187E9461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4B0F19E4" w14:textId="63FD3CBD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9,848</w:t>
            </w:r>
          </w:p>
        </w:tc>
      </w:tr>
      <w:tr w:rsidR="00233EA1" w:rsidRPr="00CB72A3" w14:paraId="14851CF6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01732D2" w14:textId="2BC4242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057B4F" w14:textId="1EABC5DC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583115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5FD2FC" w14:textId="3ED24CA8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DFE03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76AB94" w14:textId="24D3AAAA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DA13B96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1D77B5C6" w14:textId="6747093B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EA1" w:rsidRPr="00CB72A3" w14:paraId="275BE968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51B4CD67" w14:textId="2B3A1598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2038BF90" w14:textId="2A1E8D6D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19B44E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26E8A1" w14:textId="71246583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B74F98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752B4B" w14:textId="1C574768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D0ADB79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24929B48" w14:textId="5B5B1B26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33EA1" w:rsidRPr="00CB72A3" w14:paraId="079A2657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0C1602DE" w14:textId="7FE23638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90" w:type="dxa"/>
          </w:tcPr>
          <w:p w14:paraId="4378A815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D518A1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1E9AA7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FBB0F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57DF61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1572B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7119D8AC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EA1" w:rsidRPr="00CB72A3" w14:paraId="09E6A5B4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FBD81CA" w14:textId="16715D76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F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90" w:type="dxa"/>
          </w:tcPr>
          <w:p w14:paraId="64290656" w14:textId="78B1765B" w:rsidR="00233EA1" w:rsidRPr="00CB72A3" w:rsidRDefault="00412F5C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140,223</w:t>
            </w:r>
          </w:p>
        </w:tc>
        <w:tc>
          <w:tcPr>
            <w:tcW w:w="270" w:type="dxa"/>
          </w:tcPr>
          <w:p w14:paraId="14E4F6EC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E181DE" w14:textId="39D612EC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166,005</w:t>
            </w:r>
          </w:p>
        </w:tc>
        <w:tc>
          <w:tcPr>
            <w:tcW w:w="270" w:type="dxa"/>
          </w:tcPr>
          <w:p w14:paraId="1C3FFC17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6BB0C" w14:textId="6F0E04FE" w:rsidR="00233EA1" w:rsidRPr="00CB72A3" w:rsidRDefault="00412F5C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140,223</w:t>
            </w:r>
          </w:p>
        </w:tc>
        <w:tc>
          <w:tcPr>
            <w:tcW w:w="270" w:type="dxa"/>
          </w:tcPr>
          <w:p w14:paraId="46329A25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E504EAB" w14:textId="155A0E4C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166,005</w:t>
            </w:r>
          </w:p>
        </w:tc>
      </w:tr>
      <w:tr w:rsidR="00233EA1" w:rsidRPr="00CB72A3" w14:paraId="76A53052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06FAAFA" w14:textId="0957D77E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5639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เรียกเก็บไปยังกิจการที่เกี่ยวข้องกัน</w:t>
            </w:r>
          </w:p>
        </w:tc>
        <w:tc>
          <w:tcPr>
            <w:tcW w:w="990" w:type="dxa"/>
          </w:tcPr>
          <w:p w14:paraId="06FF28B1" w14:textId="7E933432" w:rsidR="00233EA1" w:rsidRPr="00CB72A3" w:rsidRDefault="00412F5C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13,682</w:t>
            </w:r>
          </w:p>
        </w:tc>
        <w:tc>
          <w:tcPr>
            <w:tcW w:w="270" w:type="dxa"/>
          </w:tcPr>
          <w:p w14:paraId="05C8C920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D8744C" w14:textId="0EB8B4EE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</w:t>
            </w:r>
            <w:r w:rsidR="00887B4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</w:tcPr>
          <w:p w14:paraId="44F22668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B8305D" w14:textId="037B8A3E" w:rsidR="00233EA1" w:rsidRPr="00CB72A3" w:rsidRDefault="00412F5C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13,682</w:t>
            </w:r>
          </w:p>
        </w:tc>
        <w:tc>
          <w:tcPr>
            <w:tcW w:w="270" w:type="dxa"/>
          </w:tcPr>
          <w:p w14:paraId="6D241C53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1D5F935E" w14:textId="65FC601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</w:t>
            </w:r>
            <w:r w:rsidR="00887B4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F56395" w:rsidRPr="00CB72A3" w14:paraId="036F5CBC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3A01F03" w14:textId="5A4BA5D6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ค่าใช้จ่ายเรียกเก็บไปยังกิจการที่เกี่ยวข้องกัน</w:t>
            </w:r>
          </w:p>
        </w:tc>
        <w:tc>
          <w:tcPr>
            <w:tcW w:w="990" w:type="dxa"/>
          </w:tcPr>
          <w:p w14:paraId="60D2A0B6" w14:textId="4340E400" w:rsidR="00F56395" w:rsidRPr="00412F5C" w:rsidRDefault="00F56395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</w:tcPr>
          <w:p w14:paraId="0B6C523E" w14:textId="77777777" w:rsidR="00F56395" w:rsidRPr="00CB72A3" w:rsidRDefault="00F56395" w:rsidP="00F56395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9BCC1F" w14:textId="64E8DC2D" w:rsidR="00F56395" w:rsidRDefault="00F56395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54F2928F" w14:textId="77777777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ED54DB" w14:textId="6F1BBD3F" w:rsidR="00F56395" w:rsidRPr="00412F5C" w:rsidRDefault="00F56395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</w:tcPr>
          <w:p w14:paraId="43DD5EC1" w14:textId="77777777" w:rsidR="00F56395" w:rsidRPr="00CB72A3" w:rsidRDefault="00F56395" w:rsidP="00F56395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1E88DC12" w14:textId="2E855AFB" w:rsidR="00F56395" w:rsidRDefault="00F56395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F56395" w:rsidRPr="00CB72A3" w14:paraId="67363ABE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A3BBC51" w14:textId="7E013FC7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20B43317" w14:textId="3DD5ACC6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1,698,299</w:t>
            </w:r>
          </w:p>
        </w:tc>
        <w:tc>
          <w:tcPr>
            <w:tcW w:w="270" w:type="dxa"/>
          </w:tcPr>
          <w:p w14:paraId="3C18ADA8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AD7A1" w14:textId="06265677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1,622,259</w:t>
            </w:r>
          </w:p>
        </w:tc>
        <w:tc>
          <w:tcPr>
            <w:tcW w:w="270" w:type="dxa"/>
          </w:tcPr>
          <w:p w14:paraId="15BF0DEA" w14:textId="77777777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575FD" w14:textId="6FD48967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1,698,299</w:t>
            </w:r>
          </w:p>
        </w:tc>
        <w:tc>
          <w:tcPr>
            <w:tcW w:w="270" w:type="dxa"/>
          </w:tcPr>
          <w:p w14:paraId="640C5CA6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4B422B" w14:textId="38D81012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1,622,259</w:t>
            </w:r>
          </w:p>
        </w:tc>
      </w:tr>
      <w:tr w:rsidR="00F56395" w:rsidRPr="00CB72A3" w14:paraId="27ABBF75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4E2C724C" w14:textId="13D94D48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เรียกเก็บจากกิจการที่เกี่ยวข้องกัน</w:t>
            </w:r>
          </w:p>
        </w:tc>
        <w:tc>
          <w:tcPr>
            <w:tcW w:w="990" w:type="dxa"/>
          </w:tcPr>
          <w:p w14:paraId="1A299F0F" w14:textId="3F1DA7C4" w:rsidR="00F56395" w:rsidRPr="00412F5C" w:rsidRDefault="00F56395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42,126</w:t>
            </w:r>
          </w:p>
        </w:tc>
        <w:tc>
          <w:tcPr>
            <w:tcW w:w="270" w:type="dxa"/>
          </w:tcPr>
          <w:p w14:paraId="49C7C6EF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996A" w14:textId="1BD43082" w:rsidR="00F56395" w:rsidRDefault="00F56395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6395">
              <w:rPr>
                <w:rFonts w:ascii="Angsana New" w:hAnsi="Angsana New"/>
                <w:sz w:val="30"/>
                <w:szCs w:val="30"/>
                <w:lang w:val="en-US"/>
              </w:rPr>
              <w:t>33,655</w:t>
            </w:r>
          </w:p>
        </w:tc>
        <w:tc>
          <w:tcPr>
            <w:tcW w:w="270" w:type="dxa"/>
          </w:tcPr>
          <w:p w14:paraId="5A354223" w14:textId="77777777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70F42" w14:textId="3254F5E8" w:rsidR="00F56395" w:rsidRPr="00412F5C" w:rsidRDefault="00F56395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42,126</w:t>
            </w:r>
          </w:p>
        </w:tc>
        <w:tc>
          <w:tcPr>
            <w:tcW w:w="270" w:type="dxa"/>
          </w:tcPr>
          <w:p w14:paraId="035128F4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B9CC12D" w14:textId="45499166" w:rsidR="00F56395" w:rsidRDefault="00F56395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6395">
              <w:rPr>
                <w:rFonts w:ascii="Angsana New" w:hAnsi="Angsana New"/>
                <w:sz w:val="30"/>
                <w:szCs w:val="30"/>
                <w:lang w:val="en-US"/>
              </w:rPr>
              <w:t>33,655</w:t>
            </w:r>
          </w:p>
        </w:tc>
      </w:tr>
      <w:tr w:rsidR="00F56395" w:rsidRPr="00CB72A3" w14:paraId="69C69666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26788409" w14:textId="61669682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990" w:type="dxa"/>
          </w:tcPr>
          <w:p w14:paraId="786E0E28" w14:textId="3D2D478B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5,564</w:t>
            </w:r>
          </w:p>
        </w:tc>
        <w:tc>
          <w:tcPr>
            <w:tcW w:w="270" w:type="dxa"/>
          </w:tcPr>
          <w:p w14:paraId="3121F9E9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7D3057" w14:textId="5E69EFB6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="Angsana New" w:hAnsi="Angsana New"/>
                <w:sz w:val="30"/>
                <w:szCs w:val="30"/>
                <w:lang w:val="en-US"/>
              </w:rPr>
              <w:t>3,606</w:t>
            </w:r>
          </w:p>
        </w:tc>
        <w:tc>
          <w:tcPr>
            <w:tcW w:w="270" w:type="dxa"/>
          </w:tcPr>
          <w:p w14:paraId="00B46B80" w14:textId="77777777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CC493" w14:textId="45508ADB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5,564</w:t>
            </w:r>
          </w:p>
        </w:tc>
        <w:tc>
          <w:tcPr>
            <w:tcW w:w="270" w:type="dxa"/>
          </w:tcPr>
          <w:p w14:paraId="475E0249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8A896A" w14:textId="6A2D705C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="Angsana New" w:hAnsi="Angsana New"/>
                <w:sz w:val="30"/>
                <w:szCs w:val="30"/>
                <w:lang w:val="en-US"/>
              </w:rPr>
              <w:t>3,606</w:t>
            </w:r>
          </w:p>
        </w:tc>
      </w:tr>
      <w:tr w:rsidR="00F56395" w:rsidRPr="00CB72A3" w14:paraId="42510300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0284C0AB" w14:textId="02AA887F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90" w:type="dxa"/>
          </w:tcPr>
          <w:p w14:paraId="39E00C08" w14:textId="70F9AB25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27,998</w:t>
            </w:r>
          </w:p>
        </w:tc>
        <w:tc>
          <w:tcPr>
            <w:tcW w:w="270" w:type="dxa"/>
          </w:tcPr>
          <w:p w14:paraId="633A5351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B350C" w14:textId="4ACFEADD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25,343</w:t>
            </w:r>
          </w:p>
        </w:tc>
        <w:tc>
          <w:tcPr>
            <w:tcW w:w="270" w:type="dxa"/>
          </w:tcPr>
          <w:p w14:paraId="104EF969" w14:textId="77777777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C2E1C6" w14:textId="377F84AE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27,998</w:t>
            </w:r>
          </w:p>
        </w:tc>
        <w:tc>
          <w:tcPr>
            <w:tcW w:w="270" w:type="dxa"/>
          </w:tcPr>
          <w:p w14:paraId="0F5C3E5A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D0B8DE" w14:textId="512C475F" w:rsidR="00F56395" w:rsidRPr="00CB72A3" w:rsidRDefault="00F56395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25,343</w:t>
            </w:r>
          </w:p>
        </w:tc>
      </w:tr>
    </w:tbl>
    <w:p w14:paraId="26B173B0" w14:textId="25D8F51E" w:rsidR="00A91D26" w:rsidRPr="00CB72A3" w:rsidRDefault="00A91D26" w:rsidP="0023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F0DA7C" w14:textId="1EE3CE3A" w:rsidR="00F4336B" w:rsidRPr="00CB72A3" w:rsidRDefault="003E6A5C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6C00A9" w:rsidRPr="00CB72A3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CB72A3">
        <w:rPr>
          <w:rFonts w:asciiTheme="majorBidi" w:hAnsiTheme="majorBidi" w:cstheme="majorBidi"/>
          <w:sz w:val="30"/>
          <w:szCs w:val="30"/>
        </w:rPr>
        <w:t xml:space="preserve"> </w:t>
      </w:r>
      <w:r w:rsidR="00233EA1" w:rsidRPr="004A24EA">
        <w:rPr>
          <w:rFonts w:ascii="Angsana New" w:hAnsi="Angsana New"/>
          <w:sz w:val="30"/>
          <w:szCs w:val="30"/>
        </w:rPr>
        <w:t>30</w:t>
      </w:r>
      <w:r w:rsidR="00233EA1" w:rsidRPr="00A41B30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A24EA" w:rsidRPr="00CB72A3">
        <w:rPr>
          <w:rFonts w:asciiTheme="majorBidi" w:hAnsiTheme="majorBidi" w:cstheme="majorBidi"/>
          <w:sz w:val="30"/>
          <w:szCs w:val="30"/>
        </w:rPr>
        <w:t>256</w:t>
      </w:r>
      <w:r w:rsidR="00233EA1">
        <w:rPr>
          <w:rFonts w:asciiTheme="majorBidi" w:hAnsiTheme="majorBidi" w:cstheme="majorBidi"/>
          <w:sz w:val="30"/>
          <w:szCs w:val="30"/>
        </w:rPr>
        <w:t>7</w:t>
      </w:r>
      <w:r w:rsidR="00A41B30" w:rsidRPr="00CB72A3">
        <w:rPr>
          <w:rFonts w:asciiTheme="majorBidi" w:hAnsiTheme="majorBidi" w:cstheme="majorBidi"/>
          <w:sz w:val="30"/>
          <w:szCs w:val="30"/>
        </w:rPr>
        <w:t xml:space="preserve"> 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F16F0" w:rsidRPr="00CB72A3">
        <w:rPr>
          <w:rFonts w:asciiTheme="majorBidi" w:hAnsiTheme="majorBidi" w:cstheme="majorBidi"/>
          <w:sz w:val="30"/>
          <w:szCs w:val="30"/>
        </w:rPr>
        <w:t>31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F16F0" w:rsidRPr="00CB72A3">
        <w:rPr>
          <w:rFonts w:asciiTheme="majorBidi" w:hAnsiTheme="majorBidi" w:cstheme="majorBidi"/>
          <w:sz w:val="30"/>
          <w:szCs w:val="30"/>
        </w:rPr>
        <w:t>25</w:t>
      </w:r>
      <w:r w:rsidR="004A24EA" w:rsidRPr="00CB72A3">
        <w:rPr>
          <w:rFonts w:asciiTheme="majorBidi" w:hAnsiTheme="majorBidi" w:cstheme="majorBidi"/>
          <w:sz w:val="30"/>
          <w:szCs w:val="30"/>
        </w:rPr>
        <w:t>6</w:t>
      </w:r>
      <w:r w:rsidR="00005418">
        <w:rPr>
          <w:rFonts w:asciiTheme="majorBidi" w:hAnsiTheme="majorBidi" w:cstheme="majorBidi"/>
          <w:sz w:val="30"/>
          <w:szCs w:val="30"/>
        </w:rPr>
        <w:t>7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FA9CD8" w14:textId="77777777" w:rsidR="00E03B6D" w:rsidRPr="00CB72A3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3"/>
        <w:gridCol w:w="268"/>
        <w:gridCol w:w="1077"/>
        <w:gridCol w:w="253"/>
        <w:gridCol w:w="1098"/>
      </w:tblGrid>
      <w:tr w:rsidR="00076626" w:rsidRPr="00CB72A3" w14:paraId="56417E35" w14:textId="77777777" w:rsidTr="007139B7">
        <w:trPr>
          <w:tblHeader/>
        </w:trPr>
        <w:tc>
          <w:tcPr>
            <w:tcW w:w="2206" w:type="pct"/>
          </w:tcPr>
          <w:p w14:paraId="045FBD20" w14:textId="77777777" w:rsidR="003E6A5C" w:rsidRPr="00CB72A3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14:paraId="28C3CD16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7A9F8F18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33EA1" w:rsidRPr="00CB72A3" w14:paraId="15389BEA" w14:textId="77777777" w:rsidTr="007139B7">
        <w:trPr>
          <w:tblHeader/>
        </w:trPr>
        <w:tc>
          <w:tcPr>
            <w:tcW w:w="2206" w:type="pct"/>
          </w:tcPr>
          <w:p w14:paraId="2993A613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056F32E" w14:textId="6EF49501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42BC021A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2019FA9D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14761131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" w:type="pct"/>
          </w:tcPr>
          <w:p w14:paraId="4149DED6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F69ED8" w14:textId="5558CC6E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33EA1" w:rsidRPr="00CB72A3" w14:paraId="4CEDFA1D" w14:textId="77777777" w:rsidTr="007139B7">
        <w:trPr>
          <w:tblHeader/>
        </w:trPr>
        <w:tc>
          <w:tcPr>
            <w:tcW w:w="2206" w:type="pct"/>
          </w:tcPr>
          <w:p w14:paraId="37C21283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B4CEF67" w14:textId="7262B228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418904A8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3C2F971D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32F22B23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15834E9D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8" w:type="pct"/>
          </w:tcPr>
          <w:p w14:paraId="7CF9ED58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134294" w14:textId="5DFE49FC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8F16F0" w:rsidRPr="00CB72A3" w14:paraId="1506075B" w14:textId="77777777" w:rsidTr="007139B7">
        <w:trPr>
          <w:tblHeader/>
        </w:trPr>
        <w:tc>
          <w:tcPr>
            <w:tcW w:w="2206" w:type="pct"/>
          </w:tcPr>
          <w:p w14:paraId="60A0F5E9" w14:textId="77777777" w:rsidR="008F16F0" w:rsidRPr="00CB72A3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8F16F0" w:rsidRPr="00CB72A3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CB72A3" w14:paraId="55CB10F0" w14:textId="77777777" w:rsidTr="007139B7">
        <w:tc>
          <w:tcPr>
            <w:tcW w:w="2206" w:type="pct"/>
          </w:tcPr>
          <w:p w14:paraId="2354DA58" w14:textId="77777777" w:rsidR="0093412B" w:rsidRPr="00CB72A3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93412B" w:rsidRPr="00CB72A3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77AFB" w:rsidRPr="00CB72A3" w14:paraId="4016BA97" w14:textId="77777777" w:rsidTr="007139B7">
        <w:tc>
          <w:tcPr>
            <w:tcW w:w="2206" w:type="pct"/>
          </w:tcPr>
          <w:p w14:paraId="6A5597CF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70ADCB1F" w14:textId="5D4CED54" w:rsidR="00177AFB" w:rsidRPr="00CB72A3" w:rsidRDefault="002A1AB2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97,198</w:t>
            </w:r>
          </w:p>
        </w:tc>
        <w:tc>
          <w:tcPr>
            <w:tcW w:w="147" w:type="pct"/>
            <w:vAlign w:val="bottom"/>
          </w:tcPr>
          <w:p w14:paraId="565645D1" w14:textId="77777777" w:rsidR="00177AFB" w:rsidRPr="00CB72A3" w:rsidRDefault="00177AFB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38C1BBB9" w:rsidR="00177AFB" w:rsidRPr="00CB72A3" w:rsidRDefault="00177AFB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46" w:type="pct"/>
            <w:vAlign w:val="bottom"/>
          </w:tcPr>
          <w:p w14:paraId="0124DBC6" w14:textId="77777777" w:rsidR="00177AFB" w:rsidRPr="00CB72A3" w:rsidRDefault="00177AFB" w:rsidP="00177AF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54579488" w:rsidR="00177AFB" w:rsidRPr="00CB72A3" w:rsidRDefault="002A1AB2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97,198</w:t>
            </w:r>
          </w:p>
        </w:tc>
        <w:tc>
          <w:tcPr>
            <w:tcW w:w="138" w:type="pct"/>
            <w:vAlign w:val="bottom"/>
          </w:tcPr>
          <w:p w14:paraId="4148BF56" w14:textId="77777777" w:rsidR="00177AFB" w:rsidRPr="00CB72A3" w:rsidRDefault="00177AFB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EE130B8" w14:textId="42C8157F" w:rsidR="00177AFB" w:rsidRPr="00CB72A3" w:rsidRDefault="00177AFB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83,120</w:t>
            </w:r>
          </w:p>
        </w:tc>
      </w:tr>
      <w:tr w:rsidR="002A1AB2" w:rsidRPr="00CB72A3" w14:paraId="453DE341" w14:textId="77777777" w:rsidTr="007139B7">
        <w:tc>
          <w:tcPr>
            <w:tcW w:w="2206" w:type="pct"/>
          </w:tcPr>
          <w:p w14:paraId="43BE5E6B" w14:textId="112FB5E5" w:rsidR="002A1AB2" w:rsidRPr="00CB72A3" w:rsidRDefault="002A1AB2" w:rsidP="002A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938F646" w14:textId="2506A19D" w:rsidR="002A1AB2" w:rsidRPr="00CB72A3" w:rsidRDefault="002A1AB2" w:rsidP="002A1AB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94CDF9B" w14:textId="77777777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B00AC" w14:textId="18A9907A" w:rsidR="002A1AB2" w:rsidRPr="00CB72A3" w:rsidRDefault="002A1AB2" w:rsidP="002A1AB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4DC58546" w14:textId="77777777" w:rsidR="002A1AB2" w:rsidRPr="00CB72A3" w:rsidRDefault="002A1AB2" w:rsidP="002A1AB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D96B083" w14:textId="12044045" w:rsidR="002A1AB2" w:rsidRPr="00CB72A3" w:rsidRDefault="002A1AB2" w:rsidP="002A1AB2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8FE6284" w14:textId="77777777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2161C06" w14:textId="032B1DF8" w:rsidR="002A1AB2" w:rsidRPr="00CB72A3" w:rsidRDefault="002A1AB2" w:rsidP="002A1AB2">
            <w:pPr>
              <w:pStyle w:val="a3"/>
              <w:tabs>
                <w:tab w:val="decimal" w:pos="630"/>
              </w:tabs>
              <w:ind w:left="-270" w:right="-108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1AB2" w:rsidRPr="00CB72A3" w14:paraId="79850B0E" w14:textId="77777777" w:rsidTr="007139B7">
        <w:tc>
          <w:tcPr>
            <w:tcW w:w="2206" w:type="pct"/>
          </w:tcPr>
          <w:p w14:paraId="2D8CB1F9" w14:textId="092029C7" w:rsidR="002A1AB2" w:rsidRPr="00CB72A3" w:rsidRDefault="002A1AB2" w:rsidP="002A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9946804" w14:textId="3CA1A7CA" w:rsidR="002A1AB2" w:rsidRPr="00211E05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97,198</w:t>
            </w:r>
          </w:p>
        </w:tc>
        <w:tc>
          <w:tcPr>
            <w:tcW w:w="147" w:type="pct"/>
          </w:tcPr>
          <w:p w14:paraId="1D67162B" w14:textId="77777777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A2E00" w14:textId="0CCFCF63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46" w:type="pct"/>
            <w:vAlign w:val="bottom"/>
          </w:tcPr>
          <w:p w14:paraId="655384EF" w14:textId="77777777" w:rsidR="002A1AB2" w:rsidRPr="00CB72A3" w:rsidRDefault="002A1AB2" w:rsidP="002A1AB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FBF98" w14:textId="72465530" w:rsidR="002A1AB2" w:rsidRPr="00E64E37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97,198</w:t>
            </w:r>
          </w:p>
        </w:tc>
        <w:tc>
          <w:tcPr>
            <w:tcW w:w="138" w:type="pct"/>
          </w:tcPr>
          <w:p w14:paraId="6D0608A0" w14:textId="77777777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B85DD3C" w14:textId="58A11195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83,120</w:t>
            </w:r>
          </w:p>
        </w:tc>
      </w:tr>
    </w:tbl>
    <w:p w14:paraId="09F8085F" w14:textId="77777777" w:rsidR="00B051DF" w:rsidRPr="00CB72A3" w:rsidRDefault="00B051DF">
      <w:pPr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3"/>
        <w:gridCol w:w="270"/>
        <w:gridCol w:w="1077"/>
        <w:gridCol w:w="253"/>
        <w:gridCol w:w="1096"/>
      </w:tblGrid>
      <w:tr w:rsidR="00B051DF" w:rsidRPr="00CB72A3" w14:paraId="2359C879" w14:textId="77777777" w:rsidTr="00CB72A3">
        <w:tc>
          <w:tcPr>
            <w:tcW w:w="2206" w:type="pct"/>
          </w:tcPr>
          <w:p w14:paraId="5A663F0E" w14:textId="1FD01937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1494CD3A" w14:textId="77777777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FD5D6DF" w14:textId="237C3D7E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1F8DF0C0" w14:textId="18377B27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</w:t>
            </w:r>
          </w:p>
        </w:tc>
      </w:tr>
      <w:tr w:rsidR="00233EA1" w:rsidRPr="00CB72A3" w14:paraId="3166783E" w14:textId="77777777" w:rsidTr="007139B7">
        <w:tc>
          <w:tcPr>
            <w:tcW w:w="2206" w:type="pct"/>
          </w:tcPr>
          <w:p w14:paraId="466C91D0" w14:textId="6F8E05AD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22B9D2" w14:textId="25BBE901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253F7E4A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FDC9DED" w14:textId="0E14DC4F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  <w:vAlign w:val="bottom"/>
          </w:tcPr>
          <w:p w14:paraId="1DA333B0" w14:textId="77777777" w:rsidR="00233EA1" w:rsidRPr="00CB72A3" w:rsidRDefault="00233EA1" w:rsidP="00233EA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902AF52" w14:textId="6A04C62A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" w:type="pct"/>
          </w:tcPr>
          <w:p w14:paraId="170CA21A" w14:textId="77777777" w:rsidR="00233EA1" w:rsidRPr="00CB72A3" w:rsidRDefault="00233EA1" w:rsidP="00233EA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AB37398" w14:textId="47FD25E8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33EA1" w:rsidRPr="00CB72A3" w14:paraId="6980278B" w14:textId="77777777" w:rsidTr="007139B7">
        <w:tc>
          <w:tcPr>
            <w:tcW w:w="2206" w:type="pct"/>
          </w:tcPr>
          <w:p w14:paraId="5FFE141E" w14:textId="29FCCDA9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156BC49" w14:textId="319F5E80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60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6781F9E2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05C4A3E" w14:textId="78034ACF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vAlign w:val="bottom"/>
          </w:tcPr>
          <w:p w14:paraId="6F98D8A7" w14:textId="77777777" w:rsidR="00233EA1" w:rsidRPr="00CB72A3" w:rsidRDefault="00233EA1" w:rsidP="00233EA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5BC7E59" w14:textId="12D65F13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6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8" w:type="pct"/>
          </w:tcPr>
          <w:p w14:paraId="3B47F1FA" w14:textId="77777777" w:rsidR="00233EA1" w:rsidRPr="00CB72A3" w:rsidRDefault="00233EA1" w:rsidP="00233EA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21ACEE6" w14:textId="2DC9103D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33EA1" w:rsidRPr="00CB72A3" w14:paraId="3A4C3FA9" w14:textId="77777777" w:rsidTr="00CB72A3">
        <w:tc>
          <w:tcPr>
            <w:tcW w:w="2206" w:type="pct"/>
          </w:tcPr>
          <w:p w14:paraId="38DB2861" w14:textId="0C06DAB0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294E4225" w14:textId="6AA03AD5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33EA1" w:rsidRPr="00CB72A3" w14:paraId="34A6D864" w14:textId="77777777" w:rsidTr="007139B7">
        <w:tc>
          <w:tcPr>
            <w:tcW w:w="2206" w:type="pct"/>
          </w:tcPr>
          <w:p w14:paraId="12F3289D" w14:textId="7DA8F6BF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8" w:type="pct"/>
          </w:tcPr>
          <w:p w14:paraId="1569DB9D" w14:textId="77777777" w:rsidR="00233EA1" w:rsidRPr="00CB72A3" w:rsidRDefault="00233EA1" w:rsidP="00233EA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91AE1F1" w14:textId="77777777" w:rsidR="00233EA1" w:rsidRPr="00CB72A3" w:rsidRDefault="00233EA1" w:rsidP="00233EA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75A8E1A" w14:textId="77777777" w:rsidR="00233EA1" w:rsidRPr="00CB72A3" w:rsidRDefault="00233EA1" w:rsidP="00233EA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80A5416" w14:textId="77777777" w:rsidR="00233EA1" w:rsidRPr="00CB72A3" w:rsidRDefault="00233EA1" w:rsidP="00233EA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F48A543" w14:textId="77777777" w:rsidR="00233EA1" w:rsidRPr="00CB72A3" w:rsidRDefault="00233EA1" w:rsidP="00233EA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0F8C9F1" w14:textId="77777777" w:rsidR="00233EA1" w:rsidRPr="00CB72A3" w:rsidRDefault="00233EA1" w:rsidP="00233EA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367EAC8" w14:textId="77777777" w:rsidR="00233EA1" w:rsidRPr="00CB72A3" w:rsidRDefault="00233EA1" w:rsidP="00233EA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1FD9" w:rsidRPr="00CB72A3" w14:paraId="4DC94790" w14:textId="77777777" w:rsidTr="007139B7">
        <w:tc>
          <w:tcPr>
            <w:tcW w:w="2206" w:type="pct"/>
          </w:tcPr>
          <w:p w14:paraId="7BF5A939" w14:textId="560EFD10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1A69EDD0" w14:textId="4E0971D3" w:rsidR="00FA1FD9" w:rsidRPr="00CB72A3" w:rsidRDefault="00FA1FD9" w:rsidP="007139B7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4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4,706</w:t>
            </w:r>
          </w:p>
        </w:tc>
        <w:tc>
          <w:tcPr>
            <w:tcW w:w="147" w:type="pct"/>
          </w:tcPr>
          <w:p w14:paraId="6CD51303" w14:textId="77777777" w:rsidR="00FA1FD9" w:rsidRPr="00CB72A3" w:rsidRDefault="00FA1FD9" w:rsidP="00FA1FD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5473ABF" w14:textId="1C0F3151" w:rsidR="00FA1FD9" w:rsidRPr="00CB72A3" w:rsidRDefault="00FA1FD9" w:rsidP="007139B7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47" w:type="pct"/>
            <w:vAlign w:val="bottom"/>
          </w:tcPr>
          <w:p w14:paraId="58A59783" w14:textId="77777777" w:rsidR="00FA1FD9" w:rsidRPr="00CB72A3" w:rsidRDefault="00FA1FD9" w:rsidP="00FA1FD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3B26C88" w14:textId="3E08FAE1" w:rsidR="00FA1FD9" w:rsidRPr="00CB72A3" w:rsidRDefault="00FA1FD9" w:rsidP="007139B7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4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4,706</w:t>
            </w:r>
          </w:p>
        </w:tc>
        <w:tc>
          <w:tcPr>
            <w:tcW w:w="138" w:type="pct"/>
          </w:tcPr>
          <w:p w14:paraId="4EFA857B" w14:textId="77777777" w:rsidR="00FA1FD9" w:rsidRPr="00CB72A3" w:rsidRDefault="00FA1FD9" w:rsidP="00FA1FD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BDFA4FC" w14:textId="387912F8" w:rsidR="00FA1FD9" w:rsidRPr="00CB72A3" w:rsidRDefault="00FA1FD9" w:rsidP="007139B7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</w:tr>
      <w:tr w:rsidR="00FA1FD9" w:rsidRPr="00CB72A3" w14:paraId="66E66CBB" w14:textId="77777777" w:rsidTr="007139B7">
        <w:tc>
          <w:tcPr>
            <w:tcW w:w="2206" w:type="pct"/>
          </w:tcPr>
          <w:p w14:paraId="2BF7009F" w14:textId="180F3C6F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DFAEE0" w14:textId="31B70ACF" w:rsidR="00FA1FD9" w:rsidRPr="00CB72A3" w:rsidRDefault="00FA1FD9" w:rsidP="007139B7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9449C6B" w14:textId="77777777" w:rsidR="00FA1FD9" w:rsidRPr="00CB72A3" w:rsidRDefault="00FA1FD9" w:rsidP="00FA1FD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3194ED" w14:textId="7304F037" w:rsidR="00FA1FD9" w:rsidRPr="00CB72A3" w:rsidRDefault="00FA1FD9" w:rsidP="00FA1FD9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12B430E" w14:textId="77777777" w:rsidR="00FA1FD9" w:rsidRPr="00CB72A3" w:rsidRDefault="00FA1FD9" w:rsidP="00FA1FD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3B84CB4" w14:textId="3DED5090" w:rsidR="00FA1FD9" w:rsidRPr="00CB72A3" w:rsidRDefault="00FA1FD9" w:rsidP="00FA1FD9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506335FC" w14:textId="77777777" w:rsidR="00FA1FD9" w:rsidRPr="00CB72A3" w:rsidRDefault="00FA1FD9" w:rsidP="00FA1FD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91ADEEA" w14:textId="10F2F251" w:rsidR="00FA1FD9" w:rsidRPr="00CB72A3" w:rsidRDefault="00FA1FD9" w:rsidP="00FA1FD9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1FD9" w:rsidRPr="00CB72A3" w14:paraId="40058D45" w14:textId="77777777" w:rsidTr="007139B7">
        <w:tc>
          <w:tcPr>
            <w:tcW w:w="2206" w:type="pct"/>
          </w:tcPr>
          <w:p w14:paraId="6E17CA49" w14:textId="1B8E3E33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1B83EDE" w14:textId="4272231C" w:rsidR="00FA1FD9" w:rsidRPr="00DA4BF3" w:rsidRDefault="00FA1FD9" w:rsidP="007139B7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42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4,706</w:t>
            </w:r>
          </w:p>
        </w:tc>
        <w:tc>
          <w:tcPr>
            <w:tcW w:w="147" w:type="pct"/>
          </w:tcPr>
          <w:p w14:paraId="3450974D" w14:textId="77777777" w:rsidR="00FA1FD9" w:rsidRPr="00CB72A3" w:rsidRDefault="00FA1FD9" w:rsidP="00FA1FD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2C937D9" w14:textId="19A31A58" w:rsidR="00FA1FD9" w:rsidRPr="00CB72A3" w:rsidRDefault="00FA1FD9" w:rsidP="00FA1FD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47" w:type="pct"/>
            <w:vAlign w:val="bottom"/>
          </w:tcPr>
          <w:p w14:paraId="4C702F43" w14:textId="77777777" w:rsidR="00FA1FD9" w:rsidRPr="00CB72A3" w:rsidRDefault="00FA1FD9" w:rsidP="00FA1FD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1F65C" w14:textId="14808489" w:rsidR="00FA1FD9" w:rsidRPr="00FA1FD9" w:rsidRDefault="00FA1FD9" w:rsidP="00FA1FD9">
            <w:pPr>
              <w:pStyle w:val="a3"/>
              <w:tabs>
                <w:tab w:val="decimal" w:pos="86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1F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4,706</w:t>
            </w:r>
          </w:p>
        </w:tc>
        <w:tc>
          <w:tcPr>
            <w:tcW w:w="138" w:type="pct"/>
          </w:tcPr>
          <w:p w14:paraId="3FE4D2CE" w14:textId="77777777" w:rsidR="00FA1FD9" w:rsidRPr="00CB72A3" w:rsidRDefault="00FA1FD9" w:rsidP="00FA1FD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8780932" w14:textId="5E76F7AA" w:rsidR="00FA1FD9" w:rsidRPr="00CB72A3" w:rsidRDefault="00FA1FD9" w:rsidP="00FA1FD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</w:tr>
      <w:tr w:rsidR="003D75FE" w:rsidRPr="00CB72A3" w14:paraId="60BF20A0" w14:textId="77777777" w:rsidTr="007139B7">
        <w:tc>
          <w:tcPr>
            <w:tcW w:w="2206" w:type="pct"/>
          </w:tcPr>
          <w:p w14:paraId="106AE90A" w14:textId="77777777" w:rsidR="003D75FE" w:rsidRPr="00CB72A3" w:rsidRDefault="003D75FE" w:rsidP="003D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pct"/>
          </w:tcPr>
          <w:p w14:paraId="707ADD0D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</w:tcPr>
          <w:p w14:paraId="347F334F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pct"/>
          </w:tcPr>
          <w:p w14:paraId="0EE033A5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A2A0188" w14:textId="77777777" w:rsidR="003D75FE" w:rsidRPr="00CB72A3" w:rsidRDefault="003D75FE" w:rsidP="003D75F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488987E9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</w:tcPr>
          <w:p w14:paraId="5F2FD6C0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7" w:type="pct"/>
          </w:tcPr>
          <w:p w14:paraId="494E6D2D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D75FE" w:rsidRPr="00CB72A3" w14:paraId="0C9F80DF" w14:textId="77777777" w:rsidTr="007139B7">
        <w:tc>
          <w:tcPr>
            <w:tcW w:w="2206" w:type="pct"/>
          </w:tcPr>
          <w:p w14:paraId="6CF19F97" w14:textId="77777777" w:rsidR="003D75FE" w:rsidRPr="00CB72A3" w:rsidRDefault="003D75FE" w:rsidP="003D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588" w:type="pct"/>
          </w:tcPr>
          <w:p w14:paraId="0C845E4B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D220F3B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EAF15D0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DE49C11" w14:textId="77777777" w:rsidR="003D75FE" w:rsidRPr="00CB72A3" w:rsidRDefault="003D75FE" w:rsidP="003D75F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43E0F1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1929D5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166B7A1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75FE" w:rsidRPr="00CB72A3" w14:paraId="363CA89C" w14:textId="77777777" w:rsidTr="007139B7">
        <w:tc>
          <w:tcPr>
            <w:tcW w:w="2206" w:type="pct"/>
          </w:tcPr>
          <w:p w14:paraId="5E1F9558" w14:textId="77777777" w:rsidR="003D75FE" w:rsidRPr="00CB72A3" w:rsidRDefault="003D75FE" w:rsidP="003D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7CB142DB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75ECF5C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B45C361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E653A9A" w14:textId="77777777" w:rsidR="003D75FE" w:rsidRPr="00CB72A3" w:rsidRDefault="003D75FE" w:rsidP="003D75F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860209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5C08CFCF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9192F69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75FE" w:rsidRPr="00CB72A3" w14:paraId="19E7C98D" w14:textId="77777777" w:rsidTr="007139B7">
        <w:tc>
          <w:tcPr>
            <w:tcW w:w="2206" w:type="pct"/>
          </w:tcPr>
          <w:p w14:paraId="501D3DDD" w14:textId="77777777" w:rsidR="003D75FE" w:rsidRPr="00CB72A3" w:rsidRDefault="003D75FE" w:rsidP="003D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88" w:type="pct"/>
          </w:tcPr>
          <w:p w14:paraId="0CDB3549" w14:textId="7B604E54" w:rsidR="003D75FE" w:rsidRPr="00CB72A3" w:rsidRDefault="002F6FC3" w:rsidP="007139B7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6,372,824</w:t>
            </w:r>
          </w:p>
        </w:tc>
        <w:tc>
          <w:tcPr>
            <w:tcW w:w="147" w:type="pct"/>
            <w:vAlign w:val="bottom"/>
          </w:tcPr>
          <w:p w14:paraId="5097D782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C337396" w14:textId="307ED38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47" w:type="pct"/>
          </w:tcPr>
          <w:p w14:paraId="0CE627C6" w14:textId="77777777" w:rsidR="003D75FE" w:rsidRPr="00CB72A3" w:rsidRDefault="003D75FE" w:rsidP="003D75F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908828" w14:textId="6BC91903" w:rsidR="003D75FE" w:rsidRPr="00CB72A3" w:rsidRDefault="002F6FC3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6,372,824</w:t>
            </w:r>
          </w:p>
        </w:tc>
        <w:tc>
          <w:tcPr>
            <w:tcW w:w="138" w:type="pct"/>
            <w:vAlign w:val="bottom"/>
          </w:tcPr>
          <w:p w14:paraId="67C44D55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0D797CF" w14:textId="4E489392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</w:tr>
      <w:tr w:rsidR="003D75FE" w:rsidRPr="00CB72A3" w14:paraId="06F26AAD" w14:textId="77777777" w:rsidTr="007139B7">
        <w:tc>
          <w:tcPr>
            <w:tcW w:w="2206" w:type="pct"/>
          </w:tcPr>
          <w:p w14:paraId="6C2BE8AF" w14:textId="77777777" w:rsidR="003D75FE" w:rsidRPr="00CB72A3" w:rsidRDefault="003D75FE" w:rsidP="003D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B8A5FD5" w14:textId="1E598A79" w:rsidR="003D75FE" w:rsidRPr="00CB72A3" w:rsidRDefault="002F6FC3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5,779,873</w:t>
            </w:r>
          </w:p>
        </w:tc>
        <w:tc>
          <w:tcPr>
            <w:tcW w:w="147" w:type="pct"/>
            <w:vAlign w:val="bottom"/>
          </w:tcPr>
          <w:p w14:paraId="368B5BB3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49BC78" w14:textId="0234F6E3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5,451,700</w:t>
            </w:r>
          </w:p>
        </w:tc>
        <w:tc>
          <w:tcPr>
            <w:tcW w:w="147" w:type="pct"/>
          </w:tcPr>
          <w:p w14:paraId="76D00448" w14:textId="77777777" w:rsidR="003D75FE" w:rsidRPr="00CB72A3" w:rsidRDefault="003D75FE" w:rsidP="003D75F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541434E" w14:textId="0D508E5F" w:rsidR="003D75FE" w:rsidRPr="00CB72A3" w:rsidRDefault="002F6FC3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5,779,873</w:t>
            </w:r>
          </w:p>
        </w:tc>
        <w:tc>
          <w:tcPr>
            <w:tcW w:w="138" w:type="pct"/>
            <w:vAlign w:val="bottom"/>
          </w:tcPr>
          <w:p w14:paraId="53BFD8A2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1E69BC4" w14:textId="57A55E01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5,451,700</w:t>
            </w:r>
          </w:p>
        </w:tc>
      </w:tr>
      <w:tr w:rsidR="003D75FE" w:rsidRPr="00CB72A3" w14:paraId="2BD2C5E2" w14:textId="77777777" w:rsidTr="007139B7">
        <w:tc>
          <w:tcPr>
            <w:tcW w:w="2206" w:type="pct"/>
          </w:tcPr>
          <w:p w14:paraId="687299FE" w14:textId="299783E5" w:rsidR="003D75FE" w:rsidRPr="00CB72A3" w:rsidRDefault="003D75FE" w:rsidP="003D7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F8A991E" w14:textId="0FCE7A1E" w:rsidR="003D75FE" w:rsidRPr="00CB72A3" w:rsidRDefault="002F6FC3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12,152,697</w:t>
            </w: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47" w:type="pct"/>
            <w:vAlign w:val="bottom"/>
          </w:tcPr>
          <w:p w14:paraId="5320C054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A7F4BB5" w14:textId="4C079363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47" w:type="pct"/>
          </w:tcPr>
          <w:p w14:paraId="70881586" w14:textId="77777777" w:rsidR="003D75FE" w:rsidRPr="00CB72A3" w:rsidRDefault="003D75FE" w:rsidP="003D75F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FAEAD6B" w14:textId="2F275223" w:rsidR="003D75FE" w:rsidRPr="00CB72A3" w:rsidRDefault="002F6FC3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12,152,697</w:t>
            </w: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38" w:type="pct"/>
            <w:vAlign w:val="bottom"/>
          </w:tcPr>
          <w:p w14:paraId="5B3F9F89" w14:textId="77777777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2D8376B" w14:textId="66130A2C" w:rsidR="003D75FE" w:rsidRPr="00CB72A3" w:rsidRDefault="003D75FE" w:rsidP="003D75F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11,758,011</w:t>
            </w:r>
          </w:p>
        </w:tc>
      </w:tr>
      <w:tr w:rsidR="002F6FC3" w:rsidRPr="00CB72A3" w14:paraId="12FDBC94" w14:textId="77777777" w:rsidTr="007139B7">
        <w:tc>
          <w:tcPr>
            <w:tcW w:w="2206" w:type="pct"/>
          </w:tcPr>
          <w:p w14:paraId="53F81794" w14:textId="34ABA9D4" w:rsidR="002F6FC3" w:rsidRPr="00CB72A3" w:rsidRDefault="002F6FC3" w:rsidP="002F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FAD71F6" w14:textId="1154B1FF" w:rsidR="002F6FC3" w:rsidRPr="00CB72A3" w:rsidRDefault="002F6FC3" w:rsidP="002F6FC3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6BF9EB77" w14:textId="77777777" w:rsidR="002F6FC3" w:rsidRPr="00CB72A3" w:rsidRDefault="002F6FC3" w:rsidP="002F6FC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CB333B" w14:textId="049146D3" w:rsidR="002F6FC3" w:rsidRPr="00CB72A3" w:rsidRDefault="002F6FC3" w:rsidP="002F6FC3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27795A24" w14:textId="77777777" w:rsidR="002F6FC3" w:rsidRPr="00CB72A3" w:rsidRDefault="002F6FC3" w:rsidP="002F6FC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583ECB8" w14:textId="3319FBA3" w:rsidR="002F6FC3" w:rsidRPr="00CB72A3" w:rsidRDefault="002F6FC3" w:rsidP="002F6FC3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611D4049" w14:textId="77777777" w:rsidR="002F6FC3" w:rsidRPr="00CB72A3" w:rsidRDefault="002F6FC3" w:rsidP="002F6FC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A380AA9" w14:textId="012E6B19" w:rsidR="002F6FC3" w:rsidRPr="00CB72A3" w:rsidRDefault="002F6FC3" w:rsidP="002F6FC3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F6FC3" w:rsidRPr="00CB72A3" w14:paraId="0832C37A" w14:textId="77777777" w:rsidTr="007139B7">
        <w:tc>
          <w:tcPr>
            <w:tcW w:w="2206" w:type="pct"/>
          </w:tcPr>
          <w:p w14:paraId="1CF3125E" w14:textId="77777777" w:rsidR="002F6FC3" w:rsidRPr="00CB72A3" w:rsidRDefault="002F6FC3" w:rsidP="002F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4146E5E" w14:textId="290252AC" w:rsidR="002F6FC3" w:rsidRPr="00211E05" w:rsidRDefault="002F6FC3" w:rsidP="002F6FC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12,152,697</w:t>
            </w: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47" w:type="pct"/>
            <w:vAlign w:val="bottom"/>
          </w:tcPr>
          <w:p w14:paraId="0EDAC8A8" w14:textId="77777777" w:rsidR="002F6FC3" w:rsidRPr="00CB72A3" w:rsidRDefault="002F6FC3" w:rsidP="002F6FC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508F36" w14:textId="2023B781" w:rsidR="002F6FC3" w:rsidRPr="00CB72A3" w:rsidRDefault="002F6FC3" w:rsidP="002F6FC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47" w:type="pct"/>
          </w:tcPr>
          <w:p w14:paraId="7F92F952" w14:textId="77777777" w:rsidR="002F6FC3" w:rsidRPr="00CB72A3" w:rsidRDefault="002F6FC3" w:rsidP="002F6FC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BA32" w14:textId="6820C002" w:rsidR="002F6FC3" w:rsidRPr="00CB72A3" w:rsidRDefault="002F6FC3" w:rsidP="002F6FC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12,152,697</w:t>
            </w:r>
            <w:r w:rsidRPr="002F6F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38" w:type="pct"/>
            <w:vAlign w:val="bottom"/>
          </w:tcPr>
          <w:p w14:paraId="26BAF04D" w14:textId="77777777" w:rsidR="002F6FC3" w:rsidRPr="00CB72A3" w:rsidRDefault="002F6FC3" w:rsidP="002F6FC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CA16F2B" w14:textId="69E89C11" w:rsidR="002F6FC3" w:rsidRPr="00CB72A3" w:rsidRDefault="002F6FC3" w:rsidP="002F6FC3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</w:tr>
    </w:tbl>
    <w:p w14:paraId="330AFC46" w14:textId="77777777" w:rsidR="007128D1" w:rsidRPr="00CB72A3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E4C15A" w14:textId="0EFD28AB" w:rsidR="008F16F0" w:rsidRPr="00CB72A3" w:rsidRDefault="008F16F0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รายการเคลื่อนไหวของเงินให้กู้ยืม</w:t>
      </w:r>
      <w:r w:rsidR="00C258D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ระยะยาว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แก่</w:t>
      </w:r>
      <w:r w:rsidR="00B4233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บริษัทร่วม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233EA1" w:rsidRPr="009D6C02">
        <w:rPr>
          <w:rFonts w:ascii="Angsana New" w:hAnsi="Angsana New" w:hint="cs"/>
          <w:spacing w:val="-2"/>
          <w:sz w:val="30"/>
          <w:szCs w:val="30"/>
          <w:cs/>
        </w:rPr>
        <w:t>สามเ</w:t>
      </w:r>
      <w:r w:rsidR="00233EA1"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233EA1" w:rsidRPr="009D6C02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233EA1" w:rsidRPr="009D6C02">
        <w:rPr>
          <w:rFonts w:ascii="Angsana New" w:hAnsi="Angsana New"/>
          <w:spacing w:val="-2"/>
          <w:sz w:val="30"/>
          <w:szCs w:val="30"/>
          <w:cs/>
        </w:rPr>
        <w:t xml:space="preserve"> มิถุนายน</w:t>
      </w:r>
      <w:r w:rsidR="00233EA1" w:rsidRPr="009D6C02">
        <w:rPr>
          <w:rFonts w:ascii="Angsana New" w:hAnsi="Angsana New"/>
          <w:spacing w:val="-2"/>
          <w:sz w:val="30"/>
          <w:szCs w:val="30"/>
        </w:rPr>
        <w:t xml:space="preserve"> </w:t>
      </w:r>
      <w:r w:rsidR="00A00620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25</w:t>
      </w:r>
      <w:r w:rsidR="007F1691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="00233EA1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="007F1691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53DB8398" w14:textId="77777777" w:rsidR="007128D1" w:rsidRPr="00CB72A3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440"/>
        <w:gridCol w:w="1710"/>
        <w:gridCol w:w="270"/>
        <w:gridCol w:w="1710"/>
      </w:tblGrid>
      <w:tr w:rsidR="00FA1FD9" w:rsidRPr="00CB72A3" w14:paraId="5486289D" w14:textId="77777777" w:rsidTr="007139B7">
        <w:trPr>
          <w:tblHeader/>
        </w:trPr>
        <w:tc>
          <w:tcPr>
            <w:tcW w:w="4050" w:type="dxa"/>
            <w:shd w:val="clear" w:color="auto" w:fill="FFFFFF" w:themeFill="background1"/>
          </w:tcPr>
          <w:p w14:paraId="04DA4143" w14:textId="77777777" w:rsidR="00FA1FD9" w:rsidRPr="00CB72A3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44065738" w14:textId="77777777" w:rsidR="00FA1FD9" w:rsidRPr="00CB72A3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690" w:type="dxa"/>
            <w:gridSpan w:val="3"/>
          </w:tcPr>
          <w:p w14:paraId="29343FF3" w14:textId="50EC1901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12E6" w:rsidRPr="00CB72A3" w14:paraId="44EA3D44" w14:textId="77777777" w:rsidTr="007139B7">
        <w:trPr>
          <w:tblHeader/>
        </w:trPr>
        <w:tc>
          <w:tcPr>
            <w:tcW w:w="4050" w:type="dxa"/>
          </w:tcPr>
          <w:p w14:paraId="39D0F8FC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20ECAF3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0BB33E" w14:textId="3AEAEF3A" w:rsidR="000212E6" w:rsidRPr="00CB72A3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E82391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EA96DE7" w14:textId="39607BEA" w:rsidR="000212E6" w:rsidRPr="00A9673E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051E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0212E6" w:rsidRPr="00CB72A3" w14:paraId="1DEA1478" w14:textId="77777777" w:rsidTr="007139B7">
        <w:tc>
          <w:tcPr>
            <w:tcW w:w="4050" w:type="dxa"/>
            <w:vAlign w:val="bottom"/>
          </w:tcPr>
          <w:p w14:paraId="693D2767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1D821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690" w:type="dxa"/>
            <w:gridSpan w:val="3"/>
          </w:tcPr>
          <w:p w14:paraId="0915A1BA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CB72A3" w14:paraId="08BCA289" w14:textId="77777777" w:rsidTr="007139B7">
        <w:tc>
          <w:tcPr>
            <w:tcW w:w="4050" w:type="dxa"/>
            <w:vAlign w:val="bottom"/>
          </w:tcPr>
          <w:p w14:paraId="38200667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FA269D8" w14:textId="77777777" w:rsidR="000212E6" w:rsidRPr="00CB72A3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SOFR</w:t>
            </w:r>
            <w:r w:rsidR="000212E6" w:rsidRPr="00CB72A3">
              <w:rPr>
                <w:rFonts w:asciiTheme="majorBidi" w:hAnsiTheme="majorBidi" w:cstheme="majorBidi"/>
                <w:sz w:val="30"/>
                <w:szCs w:val="30"/>
              </w:rPr>
              <w:t>+3.5</w:t>
            </w:r>
          </w:p>
        </w:tc>
        <w:tc>
          <w:tcPr>
            <w:tcW w:w="1710" w:type="dxa"/>
            <w:vAlign w:val="bottom"/>
          </w:tcPr>
          <w:p w14:paraId="54C367CC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1DF43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8F0B99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AFB" w:rsidRPr="00CB72A3" w14:paraId="41C29EE2" w14:textId="77777777" w:rsidTr="007139B7">
        <w:tc>
          <w:tcPr>
            <w:tcW w:w="4050" w:type="dxa"/>
            <w:vAlign w:val="bottom"/>
          </w:tcPr>
          <w:p w14:paraId="47B40CDA" w14:textId="77777777" w:rsidR="00177AFB" w:rsidRPr="00CB72A3" w:rsidRDefault="00177AFB" w:rsidP="70CC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F6F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F6FC3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440" w:type="dxa"/>
            <w:vAlign w:val="center"/>
          </w:tcPr>
          <w:p w14:paraId="615DF20B" w14:textId="77777777" w:rsidR="00177AFB" w:rsidRPr="00CB72A3" w:rsidRDefault="00177AFB" w:rsidP="00177AF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C1B6A95" w14:textId="4E24295A" w:rsidR="00177AFB" w:rsidRPr="00177AFB" w:rsidRDefault="00177AFB" w:rsidP="008F6973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270" w:type="dxa"/>
            <w:vAlign w:val="bottom"/>
          </w:tcPr>
          <w:p w14:paraId="72D4C71E" w14:textId="77777777" w:rsidR="00177AFB" w:rsidRPr="00177AFB" w:rsidRDefault="00177AFB" w:rsidP="00177AF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7E7C6CD" w14:textId="00A4027F" w:rsidR="00177AFB" w:rsidRPr="00177AFB" w:rsidRDefault="00177AFB" w:rsidP="008F6973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177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177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177AFB"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w:t>5,897,081</w:t>
            </w:r>
            <w:r w:rsidRPr="00177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</w:tr>
      <w:tr w:rsidR="007F1691" w:rsidRPr="00CB72A3" w14:paraId="32B4CF14" w14:textId="77777777" w:rsidTr="007139B7">
        <w:tc>
          <w:tcPr>
            <w:tcW w:w="4050" w:type="dxa"/>
            <w:vAlign w:val="bottom"/>
          </w:tcPr>
          <w:p w14:paraId="625619F8" w14:textId="77777777" w:rsidR="007F1691" w:rsidRPr="00CB72A3" w:rsidRDefault="007F1691" w:rsidP="007F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center"/>
          </w:tcPr>
          <w:p w14:paraId="1C2F1F14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C80FE4" w14:textId="5C3580DC" w:rsidR="007F1691" w:rsidRPr="00CB72A3" w:rsidRDefault="002F6FC3" w:rsidP="008F6973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66,513</w:t>
            </w:r>
          </w:p>
        </w:tc>
        <w:tc>
          <w:tcPr>
            <w:tcW w:w="270" w:type="dxa"/>
          </w:tcPr>
          <w:p w14:paraId="54167E8F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E0220E4" w14:textId="5DDB0672" w:rsidR="007F1691" w:rsidRPr="00CB72A3" w:rsidRDefault="00A9673E" w:rsidP="008F6973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96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257,768</w:t>
            </w:r>
          </w:p>
        </w:tc>
      </w:tr>
      <w:tr w:rsidR="007F1691" w:rsidRPr="00CB72A3" w14:paraId="1E602747" w14:textId="77777777" w:rsidTr="007139B7">
        <w:tc>
          <w:tcPr>
            <w:tcW w:w="4050" w:type="dxa"/>
            <w:vAlign w:val="bottom"/>
          </w:tcPr>
          <w:p w14:paraId="5D78FCAB" w14:textId="3D8C2F95" w:rsidR="007F1691" w:rsidRPr="00CB72A3" w:rsidRDefault="00233EA1" w:rsidP="007F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5821420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32794404" w:rsidR="007F1691" w:rsidRPr="00CB72A3" w:rsidRDefault="00A9673E" w:rsidP="008F6973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6,372,824</w:t>
            </w: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270" w:type="dxa"/>
          </w:tcPr>
          <w:p w14:paraId="51D8065B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024A4B35" w:rsidR="007F1691" w:rsidRPr="00CB72A3" w:rsidRDefault="00A9673E" w:rsidP="008F6973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6,154,849</w:t>
            </w: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</w:tr>
    </w:tbl>
    <w:p w14:paraId="07D0CFFE" w14:textId="77777777" w:rsidR="007128D1" w:rsidRPr="00CB72A3" w:rsidRDefault="007128D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B3E3AF4" w14:textId="77777777" w:rsidR="00CB72A3" w:rsidRDefault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9043F0E" w14:textId="46EA72AD" w:rsidR="00605116" w:rsidRPr="00CB72A3" w:rsidRDefault="00605116" w:rsidP="00CB7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14:paraId="6D47FC01" w14:textId="77777777" w:rsidR="007128D1" w:rsidRPr="00CB72A3" w:rsidRDefault="007128D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97354D" w14:textId="77777777" w:rsidR="006F0A0F" w:rsidRDefault="006F0A0F" w:rsidP="006F0A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Pr="003F1437">
        <w:rPr>
          <w:rFonts w:ascii="Angsana New" w:hAnsi="Angsana New"/>
          <w:spacing w:val="-4"/>
          <w:sz w:val="30"/>
          <w:szCs w:val="30"/>
        </w:rPr>
        <w:t>2559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</w:t>
      </w:r>
      <w:r>
        <w:rPr>
          <w:rFonts w:ascii="Angsana New" w:hAnsi="Angsana New"/>
          <w:spacing w:val="-4"/>
          <w:sz w:val="30"/>
          <w:szCs w:val="30"/>
        </w:rPr>
        <w:br/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 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Pr="003F1437">
        <w:rPr>
          <w:rFonts w:ascii="Angsana New" w:hAnsi="Angsana New"/>
          <w:spacing w:val="-4"/>
          <w:sz w:val="30"/>
          <w:szCs w:val="30"/>
        </w:rPr>
        <w:t>18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3F1437">
        <w:rPr>
          <w:rFonts w:ascii="Angsana New" w:hAnsi="Angsana New"/>
          <w:spacing w:val="-4"/>
          <w:sz w:val="30"/>
          <w:szCs w:val="30"/>
        </w:rPr>
        <w:t>2564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Pr="003F1437">
        <w:rPr>
          <w:rFonts w:ascii="Angsana New" w:hAnsi="Angsana New"/>
          <w:spacing w:val="-2"/>
          <w:sz w:val="30"/>
          <w:szCs w:val="30"/>
        </w:rPr>
        <w:t>2569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</w:t>
      </w:r>
      <w:r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ดอกเบี้ยอัตรา </w:t>
      </w:r>
      <w:r w:rsidRPr="003F1437">
        <w:rPr>
          <w:rFonts w:ascii="Angsana New" w:hAnsi="Angsana New"/>
          <w:spacing w:val="-2"/>
          <w:sz w:val="30"/>
          <w:szCs w:val="30"/>
        </w:rPr>
        <w:t xml:space="preserve">SOFR 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2"/>
          <w:sz w:val="30"/>
          <w:szCs w:val="30"/>
        </w:rPr>
        <w:t>3.5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 ณ</w:t>
      </w:r>
      <w:r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</w:t>
      </w:r>
      <w:r w:rsidRPr="00BD1731">
        <w:rPr>
          <w:rFonts w:ascii="Angsana New" w:hAnsi="Angsana New" w:hint="cs"/>
          <w:sz w:val="30"/>
          <w:szCs w:val="30"/>
          <w:cs/>
        </w:rPr>
        <w:t>ทุกเดือน</w:t>
      </w:r>
      <w:r>
        <w:rPr>
          <w:rFonts w:ascii="Angsana New" w:hAnsi="Angsana New" w:hint="cs"/>
          <w:sz w:val="30"/>
          <w:szCs w:val="30"/>
          <w:cs/>
        </w:rPr>
        <w:t xml:space="preserve"> และจะถูกชำระคืนพร้อมกับเงินกู้ยืม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>
        <w:rPr>
          <w:rFonts w:ascii="Angsana New" w:hAnsi="Angsana New"/>
          <w:sz w:val="30"/>
          <w:szCs w:val="30"/>
        </w:rPr>
        <w:t xml:space="preserve"> 2564</w:t>
      </w:r>
    </w:p>
    <w:p w14:paraId="583131DF" w14:textId="57BE47C2" w:rsidR="00E45401" w:rsidRPr="006F0A0F" w:rsidRDefault="00E4540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CB72A3" w14:paraId="3514DE2A" w14:textId="77777777" w:rsidTr="00E45401">
        <w:tc>
          <w:tcPr>
            <w:tcW w:w="2217" w:type="pct"/>
          </w:tcPr>
          <w:p w14:paraId="5F98F4F8" w14:textId="03A65C3A" w:rsidR="004A6425" w:rsidRPr="00CB72A3" w:rsidRDefault="001A3DF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CB72A3" w:rsidRDefault="00FE214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CB72A3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CB72A3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33EA1" w:rsidRPr="00CB72A3" w14:paraId="41B6FE76" w14:textId="77777777" w:rsidTr="00E45401">
        <w:trPr>
          <w:trHeight w:hRule="exact" w:val="389"/>
        </w:trPr>
        <w:tc>
          <w:tcPr>
            <w:tcW w:w="2217" w:type="pct"/>
          </w:tcPr>
          <w:p w14:paraId="7C9BBB6F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6A7C38BE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555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2E43056E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0174A76D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555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6A0774FA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1FEE18EC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33EA1" w:rsidRPr="00CB72A3" w14:paraId="1A1111A9" w14:textId="77777777" w:rsidTr="00E45401">
        <w:trPr>
          <w:trHeight w:hRule="exact" w:val="389"/>
        </w:trPr>
        <w:tc>
          <w:tcPr>
            <w:tcW w:w="2217" w:type="pct"/>
          </w:tcPr>
          <w:p w14:paraId="244CD59A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5645142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</w:tcPr>
          <w:p w14:paraId="6E1787ED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6288F6C3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3521496A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64CD33D5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7" w:type="pct"/>
          </w:tcPr>
          <w:p w14:paraId="7AC45621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52D8F54E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95A70" w:rsidRPr="00CB72A3" w14:paraId="5C7B0BB3" w14:textId="77777777" w:rsidTr="00E45401">
        <w:trPr>
          <w:trHeight w:hRule="exact" w:val="389"/>
        </w:trPr>
        <w:tc>
          <w:tcPr>
            <w:tcW w:w="2217" w:type="pct"/>
          </w:tcPr>
          <w:p w14:paraId="1BDF36CC" w14:textId="77777777" w:rsidR="00095A70" w:rsidRPr="00CB72A3" w:rsidRDefault="00095A7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CB72A3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93412B" w:rsidRPr="00CB72A3" w:rsidRDefault="0093412B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93412B" w:rsidRPr="00CB72A3" w:rsidRDefault="0093412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77AFB" w:rsidRPr="00CB72A3" w14:paraId="15007C09" w14:textId="77777777" w:rsidTr="001C1286">
        <w:tc>
          <w:tcPr>
            <w:tcW w:w="2217" w:type="pct"/>
          </w:tcPr>
          <w:p w14:paraId="25CE4ECA" w14:textId="43F99E7A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436018C7" w:rsidR="00177AFB" w:rsidRPr="00CB72A3" w:rsidRDefault="00A9673E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6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1,678,351</w:t>
            </w:r>
          </w:p>
        </w:tc>
        <w:tc>
          <w:tcPr>
            <w:tcW w:w="155" w:type="pct"/>
            <w:vAlign w:val="bottom"/>
          </w:tcPr>
          <w:p w14:paraId="0F7AEDF0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5F94F042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48" w:type="pct"/>
          </w:tcPr>
          <w:p w14:paraId="6F11B380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109A4B7B" w:rsidR="00177AFB" w:rsidRPr="00CB72A3" w:rsidRDefault="00A9673E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6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1,678,351</w:t>
            </w:r>
          </w:p>
        </w:tc>
        <w:tc>
          <w:tcPr>
            <w:tcW w:w="137" w:type="pct"/>
            <w:vAlign w:val="bottom"/>
          </w:tcPr>
          <w:p w14:paraId="0AF642FA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3C5BDB9F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</w:tr>
      <w:tr w:rsidR="00177AFB" w:rsidRPr="00CB72A3" w14:paraId="015B3994" w14:textId="77777777" w:rsidTr="001C1286">
        <w:tc>
          <w:tcPr>
            <w:tcW w:w="2217" w:type="pct"/>
          </w:tcPr>
          <w:p w14:paraId="724E6587" w14:textId="08144BE4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99F04B" w14:textId="6B7BD7E6" w:rsidR="00177AFB" w:rsidRPr="00211E05" w:rsidRDefault="00A9673E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1,678,351</w:t>
            </w:r>
          </w:p>
        </w:tc>
        <w:tc>
          <w:tcPr>
            <w:tcW w:w="155" w:type="pct"/>
            <w:vAlign w:val="bottom"/>
          </w:tcPr>
          <w:p w14:paraId="60A437A6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F7C34F" w14:textId="67185481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48" w:type="pct"/>
          </w:tcPr>
          <w:p w14:paraId="3A0C65AC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A54543" w14:textId="3187759B" w:rsidR="00177AFB" w:rsidRPr="00CB72A3" w:rsidRDefault="00A9673E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96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1,678,351</w:t>
            </w:r>
          </w:p>
        </w:tc>
        <w:tc>
          <w:tcPr>
            <w:tcW w:w="137" w:type="pct"/>
            <w:vAlign w:val="bottom"/>
          </w:tcPr>
          <w:p w14:paraId="475EE3A5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5015A6" w14:textId="0348EDBE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</w:tr>
      <w:tr w:rsidR="00177AFB" w:rsidRPr="00CB72A3" w14:paraId="3BCAA7DC" w14:textId="77777777" w:rsidTr="001C1286">
        <w:trPr>
          <w:trHeight w:hRule="exact" w:val="288"/>
        </w:trPr>
        <w:tc>
          <w:tcPr>
            <w:tcW w:w="2217" w:type="pct"/>
          </w:tcPr>
          <w:p w14:paraId="4EA32E66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37E3AE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C26883E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4579EE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37D45" w14:textId="77777777" w:rsidR="00177AFB" w:rsidRPr="00CB72A3" w:rsidRDefault="00177AFB" w:rsidP="00177AF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CC9A9C9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F838F89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5265D00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7AFB" w:rsidRPr="00CB72A3" w14:paraId="61CA1DC8" w14:textId="77777777" w:rsidTr="001C1286">
        <w:tc>
          <w:tcPr>
            <w:tcW w:w="2217" w:type="pct"/>
          </w:tcPr>
          <w:p w14:paraId="68967B1C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FFDD95B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177AFB" w:rsidRPr="00CB72A3" w:rsidRDefault="00177AFB" w:rsidP="00177AF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1FD9" w:rsidRPr="00CB72A3" w14:paraId="4912DB0E" w14:textId="77777777" w:rsidTr="001C1286">
        <w:tc>
          <w:tcPr>
            <w:tcW w:w="2217" w:type="pct"/>
          </w:tcPr>
          <w:p w14:paraId="21E5787F" w14:textId="77777777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6CECFFB9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6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34,030</w:t>
            </w:r>
          </w:p>
        </w:tc>
        <w:tc>
          <w:tcPr>
            <w:tcW w:w="155" w:type="pct"/>
            <w:vAlign w:val="bottom"/>
          </w:tcPr>
          <w:p w14:paraId="3AA93A47" w14:textId="77777777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54BE478A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8" w:type="pct"/>
            <w:vAlign w:val="bottom"/>
          </w:tcPr>
          <w:p w14:paraId="30E9AE2F" w14:textId="77777777" w:rsidR="00FA1FD9" w:rsidRPr="00CB72A3" w:rsidRDefault="00FA1FD9" w:rsidP="00FA1FD9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58EDBA9B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6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34,030</w:t>
            </w:r>
          </w:p>
        </w:tc>
        <w:tc>
          <w:tcPr>
            <w:tcW w:w="137" w:type="pct"/>
            <w:vAlign w:val="bottom"/>
          </w:tcPr>
          <w:p w14:paraId="22E9A36D" w14:textId="77777777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527F20B1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</w:tr>
      <w:tr w:rsidR="00FA1FD9" w:rsidRPr="00CB72A3" w14:paraId="4161177D" w14:textId="77777777" w:rsidTr="001C1286">
        <w:tc>
          <w:tcPr>
            <w:tcW w:w="2217" w:type="pct"/>
          </w:tcPr>
          <w:p w14:paraId="49862615" w14:textId="6BE1DC67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A6FC7A0" w14:textId="5E6B1D7D" w:rsidR="00FA1FD9" w:rsidRPr="00FA1FD9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1F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34,030</w:t>
            </w:r>
          </w:p>
        </w:tc>
        <w:tc>
          <w:tcPr>
            <w:tcW w:w="155" w:type="pct"/>
            <w:vAlign w:val="bottom"/>
          </w:tcPr>
          <w:p w14:paraId="6D4A105A" w14:textId="77777777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62349F" w14:textId="6E3DA07D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8" w:type="pct"/>
            <w:vAlign w:val="bottom"/>
          </w:tcPr>
          <w:p w14:paraId="4B898F34" w14:textId="77777777" w:rsidR="00FA1FD9" w:rsidRPr="00CB72A3" w:rsidRDefault="00FA1FD9" w:rsidP="00FA1FD9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4796C1" w14:textId="331CBB94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1F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34,030</w:t>
            </w:r>
          </w:p>
        </w:tc>
        <w:tc>
          <w:tcPr>
            <w:tcW w:w="137" w:type="pct"/>
            <w:vAlign w:val="bottom"/>
          </w:tcPr>
          <w:p w14:paraId="106F544A" w14:textId="77777777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A015D32" w14:textId="53D07710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</w:tr>
    </w:tbl>
    <w:p w14:paraId="3ECA9377" w14:textId="77777777" w:rsidR="00E676AB" w:rsidRPr="00CB72A3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A11D44" w14:textId="3D068935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B3D859" w14:textId="2D16E56B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33EA1">
        <w:rPr>
          <w:rFonts w:ascii="Angsana New" w:hAnsi="Angsana New"/>
          <w:sz w:val="30"/>
          <w:szCs w:val="30"/>
        </w:rPr>
        <w:t xml:space="preserve">30 </w:t>
      </w:r>
      <w:r w:rsidR="00233EA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233EA1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CB72A3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025F6" w14:textId="7777777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2CDD2297" w14:textId="7777777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E21CF" w14:textId="77777777" w:rsidR="00934402" w:rsidRDefault="00934402" w:rsidP="0093440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CF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9B5CF4">
        <w:rPr>
          <w:rFonts w:ascii="Angsana New" w:hAnsi="Angsana New"/>
          <w:sz w:val="30"/>
          <w:szCs w:val="30"/>
        </w:rPr>
        <w:t>2559</w:t>
      </w:r>
      <w:r w:rsidRPr="009B5CF4"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        </w:t>
      </w:r>
      <w:r>
        <w:rPr>
          <w:rFonts w:ascii="Angsana New" w:hAnsi="Angsana New"/>
          <w:sz w:val="30"/>
          <w:szCs w:val="30"/>
        </w:rPr>
        <w:br/>
      </w:r>
      <w:r w:rsidRPr="009B5CF4">
        <w:rPr>
          <w:rFonts w:ascii="Angsana New" w:hAnsi="Angsana New" w:hint="cs"/>
          <w:sz w:val="30"/>
          <w:szCs w:val="30"/>
          <w:cs/>
        </w:rPr>
        <w:t>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0E5136B4" w14:textId="7777777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สัญญาค่าลิขสิทธิ์</w:t>
      </w:r>
    </w:p>
    <w:p w14:paraId="5CAC4B51" w14:textId="77777777" w:rsidR="00777E5C" w:rsidRPr="009B2D26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9549AD0" w14:textId="375455D8" w:rsidR="00CB72A3" w:rsidRDefault="002364B9" w:rsidP="00D1155B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4B9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2364B9">
        <w:rPr>
          <w:rFonts w:asciiTheme="majorBidi" w:hAnsiTheme="majorBidi" w:cstheme="majorBidi"/>
          <w:sz w:val="30"/>
          <w:szCs w:val="30"/>
        </w:rPr>
        <w:t xml:space="preserve">2565 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บริษัทได้ลงนา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มต่ออายุ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="00FA1FD9">
        <w:rPr>
          <w:rFonts w:asciiTheme="majorBidi" w:hAnsiTheme="majorBidi" w:cstheme="majorBidi"/>
          <w:sz w:val="30"/>
          <w:szCs w:val="30"/>
          <w:cs/>
        </w:rPr>
        <w:br/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ได้ตกลงที่จะ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="00777E5C" w:rsidRPr="00CB72A3">
        <w:rPr>
          <w:rFonts w:asciiTheme="majorBidi" w:hAnsiTheme="majorBidi" w:cstheme="majorBidi"/>
          <w:sz w:val="30"/>
          <w:szCs w:val="30"/>
        </w:rPr>
        <w:t>4.5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</w:t>
      </w:r>
      <w:r w:rsidR="00C258DB">
        <w:rPr>
          <w:rFonts w:asciiTheme="majorBidi" w:hAnsiTheme="majorBidi" w:cstheme="majorBidi" w:hint="cs"/>
          <w:sz w:val="30"/>
          <w:szCs w:val="30"/>
          <w:cs/>
        </w:rPr>
        <w:t>ต้นทุนในการจัดจำหน่าย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เว้นแต่กำไรก่อนภาษีเท่ากับ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77E5C" w:rsidRPr="00CB72A3">
        <w:rPr>
          <w:rFonts w:asciiTheme="majorBidi" w:hAnsiTheme="majorBidi" w:cstheme="majorBidi"/>
          <w:sz w:val="30"/>
          <w:szCs w:val="30"/>
        </w:rPr>
        <w:t>4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="00777E5C" w:rsidRPr="00CB72A3">
        <w:rPr>
          <w:rFonts w:asciiTheme="majorBidi" w:hAnsiTheme="majorBidi" w:cstheme="majorBidi"/>
          <w:sz w:val="30"/>
          <w:szCs w:val="30"/>
        </w:rPr>
        <w:t>3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>ซึ่ง</w:t>
      </w:r>
      <w:r w:rsidR="00BF435C" w:rsidRPr="00CB72A3">
        <w:rPr>
          <w:rFonts w:asciiTheme="majorBidi" w:hAnsiTheme="majorBidi" w:cstheme="majorBidi"/>
          <w:sz w:val="30"/>
          <w:szCs w:val="30"/>
          <w:cs/>
        </w:rPr>
        <w:t>จะ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>หมดอายุ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ใน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6A93"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76A93" w:rsidRPr="00CB72A3">
        <w:rPr>
          <w:rFonts w:asciiTheme="majorBidi" w:hAnsiTheme="majorBidi" w:cstheme="majorBidi"/>
          <w:sz w:val="30"/>
          <w:szCs w:val="30"/>
        </w:rPr>
        <w:t>25</w:t>
      </w:r>
      <w:r w:rsidR="00FB3755" w:rsidRPr="00CB72A3">
        <w:rPr>
          <w:rFonts w:asciiTheme="majorBidi" w:hAnsiTheme="majorBidi" w:cstheme="majorBidi"/>
          <w:sz w:val="30"/>
          <w:szCs w:val="30"/>
        </w:rPr>
        <w:t>68</w:t>
      </w:r>
    </w:p>
    <w:p w14:paraId="180CF5FF" w14:textId="77777777" w:rsidR="00CB72A3" w:rsidRPr="009B2D26" w:rsidRDefault="00CB72A3" w:rsidP="00CB72A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0CC0326" w14:textId="77777777" w:rsidR="00C26B39" w:rsidRPr="00CB72A3" w:rsidRDefault="00777E5C" w:rsidP="00CB72A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="00C26B39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BD3DD4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เงินลงทุน</w:t>
      </w:r>
      <w:r w:rsidR="00036E8F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ในบริษัทร่วม</w:t>
      </w:r>
      <w:r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9B2D26" w:rsidRDefault="008F16F0" w:rsidP="00CB72A3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B72A3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33EA1" w:rsidRPr="00CB72A3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04A29F2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636E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3E4677F" w14:textId="657316E2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633F1D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744C6071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440964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60CB8374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63198A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6E9BD6EA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F1691" w:rsidRPr="00CB72A3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F1691" w:rsidRPr="00CB72A3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11CB5" w:rsidRPr="00CB72A3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911CB5" w:rsidRPr="00A85739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659B4786" w:rsidR="00911CB5" w:rsidRPr="00FC7C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C7C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11,415,61</w:t>
            </w:r>
            <w:r w:rsidR="00255D6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2059B333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1D8A3F49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9,207,116</w:t>
            </w:r>
          </w:p>
        </w:tc>
        <w:tc>
          <w:tcPr>
            <w:tcW w:w="270" w:type="dxa"/>
          </w:tcPr>
          <w:p w14:paraId="2496A9B5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02660F15" w:rsidR="00911CB5" w:rsidRPr="00FC7C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158D9CA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5416F61B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911CB5" w:rsidRPr="00CB72A3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39F31CD4" w:rsidR="00911CB5" w:rsidRPr="00A85739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080" w:type="dxa"/>
          </w:tcPr>
          <w:p w14:paraId="6DBEF8D1" w14:textId="3A9D2007" w:rsidR="00911CB5" w:rsidRPr="00CB72A3" w:rsidRDefault="00255D61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453,462</w:t>
            </w:r>
          </w:p>
        </w:tc>
        <w:tc>
          <w:tcPr>
            <w:tcW w:w="270" w:type="dxa"/>
          </w:tcPr>
          <w:p w14:paraId="525C4D0E" w14:textId="77777777" w:rsidR="00911CB5" w:rsidRPr="00BB3C12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4F7EA" w14:textId="5BAA8A3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303,611</w:t>
            </w:r>
          </w:p>
        </w:tc>
        <w:tc>
          <w:tcPr>
            <w:tcW w:w="270" w:type="dxa"/>
          </w:tcPr>
          <w:p w14:paraId="6BA7A013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205D418B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0FEC40E1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1CB5" w:rsidRPr="00CB72A3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7D5FE65C" w:rsidR="00911CB5" w:rsidRPr="00A85739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กำไรขาดทุนเบ็ดเสร็จ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D1295E9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688C6BBC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06B107EC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CB5" w:rsidRPr="00CB72A3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911CB5" w:rsidRPr="00A85739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35563979" w:rsidR="00911CB5" w:rsidRPr="00CB72A3" w:rsidRDefault="00255D61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6E48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6E48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B55CC6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388550C0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119,171</w:t>
            </w:r>
          </w:p>
        </w:tc>
        <w:tc>
          <w:tcPr>
            <w:tcW w:w="270" w:type="dxa"/>
          </w:tcPr>
          <w:p w14:paraId="6A6A49BE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34A82BB8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7581ADC2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1CB5" w:rsidRPr="00CB72A3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2E064AC4" w:rsidR="00911CB5" w:rsidRPr="00A85739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26212E0A" w14:textId="37092ACC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000B6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71BE865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8B6C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41FDD7A3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64E3CC" w14:textId="77777777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42465E15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1CB5" w:rsidRPr="00CB72A3" w14:paraId="71B279DB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65BFAF2" w14:textId="426F0DC8" w:rsidR="00911CB5" w:rsidRPr="00A85739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1080" w:type="dxa"/>
          </w:tcPr>
          <w:p w14:paraId="41B6FAFE" w14:textId="52BB0FDC" w:rsidR="00911CB5" w:rsidRPr="00CB72A3" w:rsidRDefault="00255D61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6E48AC">
              <w:rPr>
                <w:rFonts w:asciiTheme="majorBidi" w:hAnsiTheme="majorBidi" w:cstheme="majorBidi"/>
                <w:sz w:val="30"/>
                <w:szCs w:val="30"/>
              </w:rPr>
              <w:t>1,816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C7BD77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C33E1" w14:textId="7EA1E460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256,188</w:t>
            </w:r>
          </w:p>
        </w:tc>
        <w:tc>
          <w:tcPr>
            <w:tcW w:w="270" w:type="dxa"/>
          </w:tcPr>
          <w:p w14:paraId="0F1F1AAE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74F33D1" w14:textId="32A2017E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83B203" w14:textId="77777777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7B511C2A" w14:textId="5275E933" w:rsidR="00911CB5" w:rsidRPr="00CB72A3" w:rsidRDefault="00911CB5" w:rsidP="00911CB5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1CB5" w:rsidRPr="00CB72A3" w14:paraId="0FC1B784" w14:textId="77777777" w:rsidTr="00DA4BF3">
        <w:trPr>
          <w:cantSplit/>
          <w:trHeight w:hRule="exact" w:val="389"/>
        </w:trPr>
        <w:tc>
          <w:tcPr>
            <w:tcW w:w="3881" w:type="dxa"/>
          </w:tcPr>
          <w:p w14:paraId="1048B3EB" w14:textId="4184070D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AEF99" w14:textId="3F041781" w:rsidR="00911CB5" w:rsidRPr="00CB72A3" w:rsidRDefault="00255D61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12,392,107</w:t>
            </w:r>
          </w:p>
        </w:tc>
        <w:tc>
          <w:tcPr>
            <w:tcW w:w="270" w:type="dxa"/>
          </w:tcPr>
          <w:p w14:paraId="1A36A763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23C334C2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9,886,086</w:t>
            </w:r>
          </w:p>
        </w:tc>
        <w:tc>
          <w:tcPr>
            <w:tcW w:w="270" w:type="dxa"/>
          </w:tcPr>
          <w:p w14:paraId="12DF16C2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0C201BD6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108027A4" w:rsidR="00911CB5" w:rsidRPr="00CB72A3" w:rsidRDefault="00911CB5" w:rsidP="0091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37004D5F" w14:textId="77777777" w:rsidR="00044C3C" w:rsidRPr="009B2D26" w:rsidRDefault="00044C3C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16"/>
          <w:szCs w:val="16"/>
        </w:rPr>
      </w:pPr>
    </w:p>
    <w:p w14:paraId="21A509A9" w14:textId="7C2EB331" w:rsidR="00044C3C" w:rsidRPr="00CB72A3" w:rsidRDefault="00E676A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FA1FD9" w:rsidRDefault="00E676AB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E4B6468" w14:textId="51292C6B" w:rsidR="00E676AB" w:rsidRPr="00CB72A3" w:rsidRDefault="005C235D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23F5F" w:rsidRPr="006636E2">
        <w:rPr>
          <w:rFonts w:ascii="Angsana New" w:hAnsi="Angsana New"/>
          <w:sz w:val="30"/>
          <w:szCs w:val="30"/>
        </w:rPr>
        <w:t>30</w:t>
      </w:r>
      <w:r w:rsidR="00D23F5F" w:rsidRPr="006636E2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D23F5F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B72A3">
        <w:rPr>
          <w:rFonts w:asciiTheme="majorBidi" w:hAnsiTheme="majorBidi" w:cstheme="majorBidi"/>
          <w:sz w:val="30"/>
          <w:szCs w:val="30"/>
        </w:rPr>
        <w:t>31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D23F5F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16E" w:rsidRPr="00CB72A3">
        <w:rPr>
          <w:rFonts w:asciiTheme="majorBidi" w:hAnsiTheme="majorBidi" w:cstheme="majorBidi"/>
          <w:sz w:val="30"/>
          <w:szCs w:val="30"/>
          <w:lang w:val="en-GB" w:bidi="ar-SA"/>
        </w:rPr>
        <w:t>Birla Carbon Mexico, S.A. DE C.V.</w:t>
      </w:r>
      <w:r w:rsidR="001A43FF" w:rsidRPr="00CB72A3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FA3FE4" w:rsidRPr="00CB72A3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ซึ่งเป็นบริษัทย่อยอยู่ในระหว่างการดำเนินการเลิกกิจการ</w:t>
      </w:r>
    </w:p>
    <w:p w14:paraId="6061F733" w14:textId="43E88876" w:rsidR="00006C02" w:rsidRPr="009B2D26" w:rsidRDefault="00006C02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6EB08F2" w14:textId="42177D17" w:rsidR="003A598E" w:rsidRDefault="003A598E" w:rsidP="009B2D2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64AE2716" w14:textId="77777777" w:rsidR="00911CB5" w:rsidRPr="00911CB5" w:rsidRDefault="00911CB5" w:rsidP="0091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x-none" w:eastAsia="x-none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CB72A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09369652" w:rsidR="003A598E" w:rsidRPr="00CB72A3" w:rsidRDefault="00D23F5F" w:rsidP="00CB72A3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3A598E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441" w:type="dxa"/>
          </w:tcPr>
          <w:p w14:paraId="05416670" w14:textId="112083B2" w:rsidR="003A598E" w:rsidRPr="00CB72A3" w:rsidRDefault="003A598E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CB72A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CB72A3" w:rsidRDefault="003A598E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</w:tcPr>
          <w:p w14:paraId="5C832364" w14:textId="77777777" w:rsidR="003A598E" w:rsidRPr="00CB72A3" w:rsidRDefault="003A598E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1FD9" w:rsidRPr="00CB72A3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6A0D0685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 - 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5B610276" w:rsidR="00FA1FD9" w:rsidRPr="00FA1FD9" w:rsidDel="00977C08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A1FD9">
              <w:rPr>
                <w:rFonts w:ascii="Angsana New" w:hAnsi="Angsana New"/>
                <w:sz w:val="30"/>
                <w:szCs w:val="30"/>
              </w:rPr>
              <w:t xml:space="preserve"> 36,103</w:t>
            </w:r>
          </w:p>
        </w:tc>
      </w:tr>
      <w:tr w:rsidR="00FA1FD9" w:rsidRPr="00CB72A3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64D02B67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441" w:type="dxa"/>
            <w:shd w:val="clear" w:color="auto" w:fill="auto"/>
          </w:tcPr>
          <w:p w14:paraId="42B673C1" w14:textId="33A85836" w:rsidR="00FA1FD9" w:rsidRPr="00FA1FD9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359" w:right="-79"/>
              <w:rPr>
                <w:rFonts w:ascii="Angsana New" w:hAnsi="Angsana New"/>
                <w:sz w:val="30"/>
                <w:szCs w:val="30"/>
              </w:rPr>
            </w:pPr>
            <w:r w:rsidRPr="00FA1FD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6DF7063B" w14:textId="77777777" w:rsidR="00B96FE1" w:rsidRPr="00CB72A3" w:rsidRDefault="003A598E" w:rsidP="00CB72A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5</w:t>
      </w:r>
      <w:r w:rsidR="00B96FE1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bookmarkStart w:id="0" w:name="OLE_LINK3"/>
      <w:r w:rsidR="00420897" w:rsidRPr="00CB72A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bookmarkEnd w:id="0"/>
    <w:p w14:paraId="490B69D6" w14:textId="77777777" w:rsidR="001D4C63" w:rsidRDefault="001D4C63" w:rsidP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2276F" w14:textId="77777777" w:rsidR="00941A75" w:rsidRPr="004E6E1A" w:rsidRDefault="00941A75" w:rsidP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cs/>
        </w:rPr>
      </w:pPr>
      <w:bookmarkStart w:id="1" w:name="_Hlk157502687"/>
      <w:r w:rsidRPr="004E6E1A">
        <w:rPr>
          <w:rFonts w:ascii="Angsana New" w:hAnsi="Angsana New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7A9F7974" w14:textId="77777777" w:rsidR="00941A75" w:rsidRPr="004E6E1A" w:rsidRDefault="00941A75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155"/>
        <w:jc w:val="thaiDistribute"/>
        <w:rPr>
          <w:rFonts w:ascii="Angsana New" w:hAnsi="Angsana New"/>
          <w:sz w:val="30"/>
          <w:szCs w:val="30"/>
        </w:rPr>
      </w:pPr>
    </w:p>
    <w:p w14:paraId="530356D1" w14:textId="66F6AEA2" w:rsidR="00941A75" w:rsidRPr="004E6E1A" w:rsidRDefault="00941A75" w:rsidP="0071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/>
          <w:sz w:val="30"/>
          <w:szCs w:val="30"/>
          <w:cs/>
        </w:rPr>
        <w:t>ผลการดำเนินงานของส่วนงาน</w:t>
      </w:r>
      <w:r w:rsidRPr="004E6E1A">
        <w:rPr>
          <w:rFonts w:ascii="Angsana New" w:hAnsi="Angsana New" w:hint="cs"/>
          <w:sz w:val="30"/>
          <w:szCs w:val="30"/>
          <w:cs/>
        </w:rPr>
        <w:t>เดียว</w:t>
      </w:r>
      <w:r w:rsidRPr="004E6E1A">
        <w:rPr>
          <w:rFonts w:ascii="Angsana New" w:hAnsi="Angsana New"/>
          <w:sz w:val="30"/>
          <w:szCs w:val="30"/>
          <w:cs/>
        </w:rPr>
        <w:t>วัดโดยใช้กำไรก่อน</w:t>
      </w:r>
      <w:r w:rsidRPr="004E6E1A">
        <w:rPr>
          <w:rFonts w:ascii="Angsana New" w:hAnsi="Angsana New" w:hint="cs"/>
          <w:sz w:val="30"/>
          <w:szCs w:val="30"/>
          <w:cs/>
        </w:rPr>
        <w:t>ค่าเสื่อมราคา ดอกเบี้ย และ</w:t>
      </w:r>
      <w:r w:rsidRPr="004E6E1A">
        <w:rPr>
          <w:rFonts w:ascii="Angsana New" w:hAnsi="Angsana New"/>
          <w:sz w:val="30"/>
          <w:szCs w:val="30"/>
          <w:cs/>
        </w:rPr>
        <w:t xml:space="preserve">ภาษีเงินได้ของส่วนงาน </w:t>
      </w:r>
      <w:r w:rsidR="00712EEB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</w:t>
      </w:r>
      <w:r w:rsidRPr="004E6E1A">
        <w:rPr>
          <w:rFonts w:ascii="Angsana New" w:hAnsi="Angsana New" w:hint="cs"/>
          <w:sz w:val="30"/>
          <w:szCs w:val="30"/>
          <w:cs/>
        </w:rPr>
        <w:t>บริหาร</w:t>
      </w:r>
    </w:p>
    <w:bookmarkEnd w:id="1"/>
    <w:p w14:paraId="69B2F6C7" w14:textId="77777777" w:rsidR="00941A75" w:rsidRDefault="00941A75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15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A2187" w14:textId="77777777" w:rsidR="00FA1FD9" w:rsidRPr="00D57BA2" w:rsidRDefault="00FA1FD9" w:rsidP="00B83D39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13B257D" w14:textId="77777777" w:rsidR="00FA1FD9" w:rsidRDefault="00FA1FD9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15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2A49C" w14:textId="403AEA80" w:rsidR="007070D6" w:rsidRPr="00F619E9" w:rsidRDefault="00FA1FD9" w:rsidP="00B83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F619E9">
        <w:rPr>
          <w:rFonts w:ascii="Angsana New" w:hAnsi="Angsana New"/>
          <w:spacing w:val="-6"/>
          <w:sz w:val="30"/>
          <w:szCs w:val="30"/>
          <w:cs/>
        </w:rPr>
        <w:t>บริษัทมีการผลิตและสำนักงานขายในประเทศไทยเท่านั้น จังหวะเวลาของการรับรู้รายได้ คือ การรับรู้ ณ เวลาใดเวลาหนึ่ง</w:t>
      </w:r>
    </w:p>
    <w:p w14:paraId="7B311EDD" w14:textId="77777777" w:rsidR="00FA1FD9" w:rsidRPr="00CB72A3" w:rsidRDefault="00FA1FD9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2B363" w14:textId="7880162C" w:rsidR="007070D6" w:rsidRPr="00CB72A3" w:rsidRDefault="007D116E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110899B1" w14:textId="77777777" w:rsidR="007070D6" w:rsidRPr="00CB72A3" w:rsidRDefault="007070D6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180"/>
        <w:gridCol w:w="1440"/>
      </w:tblGrid>
      <w:tr w:rsidR="007070D6" w:rsidRPr="00CB72A3" w14:paraId="2245E14A" w14:textId="77777777" w:rsidTr="001648C3">
        <w:trPr>
          <w:cantSplit/>
          <w:trHeight w:val="740"/>
          <w:tblHeader/>
        </w:trPr>
        <w:tc>
          <w:tcPr>
            <w:tcW w:w="6030" w:type="dxa"/>
            <w:vAlign w:val="bottom"/>
          </w:tcPr>
          <w:p w14:paraId="11FCC304" w14:textId="77777777" w:rsidR="007070D6" w:rsidRPr="00CB72A3" w:rsidRDefault="007070D6" w:rsidP="00CB72A3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8D22E45" w14:textId="2A2EA3D2" w:rsidR="007070D6" w:rsidRPr="00CB72A3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7070D6" w:rsidRPr="00CB72A3" w14:paraId="6DEC5395" w14:textId="77777777" w:rsidTr="00B83D39">
        <w:trPr>
          <w:cantSplit/>
        </w:trPr>
        <w:tc>
          <w:tcPr>
            <w:tcW w:w="6030" w:type="dxa"/>
          </w:tcPr>
          <w:p w14:paraId="6DE08DA6" w14:textId="76A16E5A" w:rsidR="007070D6" w:rsidRPr="00CB72A3" w:rsidRDefault="00D23F5F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0" w:type="dxa"/>
          </w:tcPr>
          <w:p w14:paraId="5AA71B3B" w14:textId="063603DF" w:rsidR="007070D6" w:rsidRPr="00CB72A3" w:rsidRDefault="007070D6" w:rsidP="00CB72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3F86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23F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7CC7F13" w14:textId="77777777" w:rsidR="007070D6" w:rsidRPr="00CB72A3" w:rsidRDefault="007070D6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33D12B" w14:textId="506CB429" w:rsidR="007070D6" w:rsidRPr="00CB72A3" w:rsidRDefault="007070D6" w:rsidP="00CB72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3F86" w:rsidRPr="00CB72A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D23F5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070D6" w:rsidRPr="00CB72A3" w14:paraId="4311EF4E" w14:textId="77777777" w:rsidTr="001648C3">
        <w:trPr>
          <w:cantSplit/>
        </w:trPr>
        <w:tc>
          <w:tcPr>
            <w:tcW w:w="6030" w:type="dxa"/>
          </w:tcPr>
          <w:p w14:paraId="1E4F69BA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CB72A3" w:rsidRDefault="007070D6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CB72A3" w:rsidDel="00977C08" w14:paraId="3DA0C973" w14:textId="77777777" w:rsidTr="00B83D39">
        <w:trPr>
          <w:cantSplit/>
        </w:trPr>
        <w:tc>
          <w:tcPr>
            <w:tcW w:w="6030" w:type="dxa"/>
          </w:tcPr>
          <w:p w14:paraId="22166C9D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40" w:type="dxa"/>
          </w:tcPr>
          <w:p w14:paraId="51517E6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6A23AF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E7BF4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3D39" w:rsidRPr="00CB72A3" w14:paraId="5CEFD553" w14:textId="77777777" w:rsidTr="00B83D39">
        <w:trPr>
          <w:cantSplit/>
        </w:trPr>
        <w:tc>
          <w:tcPr>
            <w:tcW w:w="6030" w:type="dxa"/>
          </w:tcPr>
          <w:p w14:paraId="5C5D1A64" w14:textId="77777777" w:rsidR="00B83D39" w:rsidRPr="00CB72A3" w:rsidRDefault="00B83D39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7ACA5174" w14:textId="741C4D96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2,440,188 </w:t>
            </w:r>
          </w:p>
        </w:tc>
        <w:tc>
          <w:tcPr>
            <w:tcW w:w="180" w:type="dxa"/>
          </w:tcPr>
          <w:p w14:paraId="3EA3DB42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1F403B" w14:textId="127EB2AD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2,324,911</w:t>
            </w:r>
          </w:p>
        </w:tc>
      </w:tr>
      <w:tr w:rsidR="00B83D39" w:rsidRPr="00CB72A3" w14:paraId="1C362B12" w14:textId="77777777" w:rsidTr="00B83D39">
        <w:trPr>
          <w:cantSplit/>
        </w:trPr>
        <w:tc>
          <w:tcPr>
            <w:tcW w:w="6030" w:type="dxa"/>
          </w:tcPr>
          <w:p w14:paraId="754FF1BE" w14:textId="48C9EB0F" w:rsidR="00B83D39" w:rsidRPr="00CB72A3" w:rsidRDefault="00B83D39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40" w:type="dxa"/>
          </w:tcPr>
          <w:p w14:paraId="16FA04F4" w14:textId="7CD97B1C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316,334 </w:t>
            </w:r>
          </w:p>
        </w:tc>
        <w:tc>
          <w:tcPr>
            <w:tcW w:w="180" w:type="dxa"/>
          </w:tcPr>
          <w:p w14:paraId="109CD318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5AFA03" w14:textId="13F57F19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218,984</w:t>
            </w:r>
          </w:p>
        </w:tc>
      </w:tr>
      <w:tr w:rsidR="00B83D39" w:rsidRPr="00CB72A3" w14:paraId="63423EDB" w14:textId="77777777" w:rsidTr="00B83D39">
        <w:trPr>
          <w:cantSplit/>
        </w:trPr>
        <w:tc>
          <w:tcPr>
            <w:tcW w:w="6030" w:type="dxa"/>
          </w:tcPr>
          <w:p w14:paraId="77D7AC56" w14:textId="77777777" w:rsidR="00B83D39" w:rsidRPr="00CB72A3" w:rsidRDefault="00B83D39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40" w:type="dxa"/>
          </w:tcPr>
          <w:p w14:paraId="27FB619F" w14:textId="3E54D8AF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251,527 </w:t>
            </w:r>
          </w:p>
        </w:tc>
        <w:tc>
          <w:tcPr>
            <w:tcW w:w="180" w:type="dxa"/>
          </w:tcPr>
          <w:p w14:paraId="71DCC655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B1A636" w14:textId="0F4E80CF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164,474</w:t>
            </w:r>
          </w:p>
        </w:tc>
      </w:tr>
      <w:tr w:rsidR="00B83D39" w:rsidRPr="00CB72A3" w14:paraId="34F31776" w14:textId="77777777" w:rsidTr="00B83D39">
        <w:trPr>
          <w:cantSplit/>
        </w:trPr>
        <w:tc>
          <w:tcPr>
            <w:tcW w:w="6030" w:type="dxa"/>
          </w:tcPr>
          <w:p w14:paraId="0475D7A4" w14:textId="0DE313C4" w:rsidR="00B83D39" w:rsidRPr="00CB72A3" w:rsidRDefault="00B83D39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37DE56D1" w14:textId="5809809F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153,027 </w:t>
            </w:r>
          </w:p>
        </w:tc>
        <w:tc>
          <w:tcPr>
            <w:tcW w:w="180" w:type="dxa"/>
          </w:tcPr>
          <w:p w14:paraId="67B55828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03D445" w14:textId="73B6F145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140,244</w:t>
            </w:r>
          </w:p>
        </w:tc>
      </w:tr>
      <w:tr w:rsidR="00B83D39" w:rsidRPr="00CB72A3" w14:paraId="1C2872F4" w14:textId="77777777" w:rsidTr="00B83D39">
        <w:trPr>
          <w:cantSplit/>
        </w:trPr>
        <w:tc>
          <w:tcPr>
            <w:tcW w:w="6030" w:type="dxa"/>
          </w:tcPr>
          <w:p w14:paraId="75EB16ED" w14:textId="3CA05F9C" w:rsidR="00B83D39" w:rsidRPr="00CB72A3" w:rsidRDefault="00F619E9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9E9">
              <w:rPr>
                <w:rFonts w:asciiTheme="majorBidi" w:hAnsiTheme="majorBidi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440" w:type="dxa"/>
          </w:tcPr>
          <w:p w14:paraId="56DB8BE4" w14:textId="7F9845CD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89,596 </w:t>
            </w:r>
          </w:p>
        </w:tc>
        <w:tc>
          <w:tcPr>
            <w:tcW w:w="180" w:type="dxa"/>
          </w:tcPr>
          <w:p w14:paraId="3F92852B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0B8634" w14:textId="4C52E637" w:rsidR="00B83D39" w:rsidRPr="006636E2" w:rsidRDefault="00B83D39" w:rsidP="00B83D3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3D39" w:rsidRPr="00CB72A3" w14:paraId="69E4F2F5" w14:textId="77777777" w:rsidTr="00B83D39">
        <w:trPr>
          <w:cantSplit/>
        </w:trPr>
        <w:tc>
          <w:tcPr>
            <w:tcW w:w="6030" w:type="dxa"/>
          </w:tcPr>
          <w:p w14:paraId="7F723E35" w14:textId="77777777" w:rsidR="00B83D39" w:rsidRPr="00CB72A3" w:rsidRDefault="00B83D39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40" w:type="dxa"/>
          </w:tcPr>
          <w:p w14:paraId="5CC9719C" w14:textId="0FBAB4D9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84,923 </w:t>
            </w:r>
          </w:p>
        </w:tc>
        <w:tc>
          <w:tcPr>
            <w:tcW w:w="180" w:type="dxa"/>
          </w:tcPr>
          <w:p w14:paraId="37185F57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0E5523" w14:textId="51155914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108,459</w:t>
            </w:r>
          </w:p>
        </w:tc>
      </w:tr>
      <w:tr w:rsidR="00B83D39" w:rsidRPr="00CB72A3" w14:paraId="4F398EFE" w14:textId="77777777" w:rsidTr="00B83D39">
        <w:trPr>
          <w:cantSplit/>
        </w:trPr>
        <w:tc>
          <w:tcPr>
            <w:tcW w:w="6030" w:type="dxa"/>
          </w:tcPr>
          <w:p w14:paraId="0D96C4FD" w14:textId="55877DB5" w:rsidR="00B83D39" w:rsidRPr="00CB72A3" w:rsidRDefault="00B83D39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6C0FD308" w14:textId="08B8A78D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69,065 </w:t>
            </w:r>
          </w:p>
        </w:tc>
        <w:tc>
          <w:tcPr>
            <w:tcW w:w="180" w:type="dxa"/>
          </w:tcPr>
          <w:p w14:paraId="361FD1CB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C02432" w14:textId="1C9A9DD4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61,420</w:t>
            </w:r>
          </w:p>
        </w:tc>
      </w:tr>
      <w:tr w:rsidR="00B83D39" w:rsidRPr="00CB72A3" w14:paraId="37E4B1FB" w14:textId="77777777" w:rsidTr="00B83D39">
        <w:trPr>
          <w:cantSplit/>
        </w:trPr>
        <w:tc>
          <w:tcPr>
            <w:tcW w:w="6030" w:type="dxa"/>
          </w:tcPr>
          <w:p w14:paraId="0E605D7A" w14:textId="17B0346D" w:rsidR="00B83D39" w:rsidRPr="001D4C63" w:rsidRDefault="00B83D39" w:rsidP="00B83D39">
            <w:pPr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1A0270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440" w:type="dxa"/>
          </w:tcPr>
          <w:p w14:paraId="21EECA1E" w14:textId="2F0080F9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38,462 </w:t>
            </w:r>
          </w:p>
        </w:tc>
        <w:tc>
          <w:tcPr>
            <w:tcW w:w="180" w:type="dxa"/>
          </w:tcPr>
          <w:p w14:paraId="60CCAE99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7530B49" w14:textId="55BE29E8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2,848</w:t>
            </w:r>
          </w:p>
        </w:tc>
      </w:tr>
      <w:tr w:rsidR="00B83D39" w:rsidRPr="00CB72A3" w14:paraId="06DE3DC3" w14:textId="77777777" w:rsidTr="00B83D39">
        <w:trPr>
          <w:cantSplit/>
        </w:trPr>
        <w:tc>
          <w:tcPr>
            <w:tcW w:w="6030" w:type="dxa"/>
          </w:tcPr>
          <w:p w14:paraId="6E2F97CA" w14:textId="77777777" w:rsidR="00B83D39" w:rsidRPr="00CB72A3" w:rsidRDefault="00B83D39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F0157" w14:textId="4160A580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49,536 </w:t>
            </w:r>
          </w:p>
        </w:tc>
        <w:tc>
          <w:tcPr>
            <w:tcW w:w="180" w:type="dxa"/>
          </w:tcPr>
          <w:p w14:paraId="3043423E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5A428F7C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>68,320</w:t>
            </w:r>
          </w:p>
        </w:tc>
      </w:tr>
      <w:tr w:rsidR="00B83D39" w:rsidRPr="00CB72A3" w14:paraId="14CFDAFD" w14:textId="77777777" w:rsidTr="00B83D39">
        <w:trPr>
          <w:cantSplit/>
        </w:trPr>
        <w:tc>
          <w:tcPr>
            <w:tcW w:w="6030" w:type="dxa"/>
          </w:tcPr>
          <w:p w14:paraId="16F412B2" w14:textId="77777777" w:rsidR="00B83D39" w:rsidRPr="00CB72A3" w:rsidRDefault="00B83D39" w:rsidP="00B83D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33B9FF8F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t>3,492,658</w:t>
            </w: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</w:tcPr>
          <w:p w14:paraId="78049C4C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54610083" w:rsidR="00B83D39" w:rsidRPr="00B83D39" w:rsidRDefault="00B83D39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t>3,089,660</w:t>
            </w:r>
          </w:p>
        </w:tc>
      </w:tr>
    </w:tbl>
    <w:p w14:paraId="3334EDEE" w14:textId="77777777" w:rsidR="00941A75" w:rsidRDefault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AF61BD" w14:textId="77777777" w:rsidR="00941A75" w:rsidRPr="00AF2801" w:rsidRDefault="00941A75" w:rsidP="00871BA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BC6730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</w:p>
    <w:p w14:paraId="7E45812C" w14:textId="77777777" w:rsidR="00941A75" w:rsidRPr="004E6E1A" w:rsidRDefault="00941A75" w:rsidP="00941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2"/>
        <w:gridCol w:w="1233"/>
        <w:gridCol w:w="240"/>
        <w:gridCol w:w="1215"/>
        <w:gridCol w:w="244"/>
        <w:gridCol w:w="1210"/>
        <w:gridCol w:w="256"/>
        <w:gridCol w:w="1260"/>
      </w:tblGrid>
      <w:tr w:rsidR="00941A75" w:rsidRPr="00BB3056" w14:paraId="56EBD758" w14:textId="77777777" w:rsidTr="009349B7">
        <w:tc>
          <w:tcPr>
            <w:tcW w:w="3792" w:type="dxa"/>
            <w:vAlign w:val="center"/>
          </w:tcPr>
          <w:p w14:paraId="4B797C4E" w14:textId="77777777" w:rsidR="00941A75" w:rsidRPr="00E36BC3" w:rsidRDefault="00941A75" w:rsidP="000F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8" w:type="dxa"/>
            <w:gridSpan w:val="3"/>
            <w:vAlign w:val="center"/>
          </w:tcPr>
          <w:p w14:paraId="0EA297FA" w14:textId="77777777" w:rsidR="00941A75" w:rsidRPr="00E36BC3" w:rsidRDefault="00941A75" w:rsidP="000F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0EAD0AEB" w14:textId="77777777" w:rsidR="00941A75" w:rsidRPr="00E36BC3" w:rsidRDefault="00941A75" w:rsidP="000F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  <w:vAlign w:val="center"/>
          </w:tcPr>
          <w:p w14:paraId="1F889C96" w14:textId="77777777" w:rsidR="00941A75" w:rsidRPr="00E36BC3" w:rsidRDefault="00941A75" w:rsidP="000F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F5F" w:rsidRPr="00BB3056" w14:paraId="514E0E21" w14:textId="77777777" w:rsidTr="009349B7">
        <w:tc>
          <w:tcPr>
            <w:tcW w:w="3792" w:type="dxa"/>
            <w:vAlign w:val="center"/>
          </w:tcPr>
          <w:p w14:paraId="30B1354B" w14:textId="6A94E2A9" w:rsidR="00D23F5F" w:rsidRPr="002B372C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33" w:type="dxa"/>
          </w:tcPr>
          <w:p w14:paraId="19564E6C" w14:textId="1764EAEF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1F0B4659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969841" w14:textId="265C11FB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4" w:type="dxa"/>
          </w:tcPr>
          <w:p w14:paraId="425BB9E0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53F68C0F" w14:textId="4C960244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14:paraId="3467F271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CAE79" w14:textId="3D7FF732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D23F5F" w:rsidRPr="00BB3056" w14:paraId="7CDA7410" w14:textId="77777777" w:rsidTr="009349B7">
        <w:tc>
          <w:tcPr>
            <w:tcW w:w="3792" w:type="dxa"/>
          </w:tcPr>
          <w:p w14:paraId="3A80EE57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8" w:type="dxa"/>
            <w:gridSpan w:val="7"/>
          </w:tcPr>
          <w:p w14:paraId="7F445E16" w14:textId="66F98495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23F5F" w:rsidRPr="00BB3056" w14:paraId="39553B84" w14:textId="77777777" w:rsidTr="009349B7">
        <w:tc>
          <w:tcPr>
            <w:tcW w:w="3792" w:type="dxa"/>
          </w:tcPr>
          <w:p w14:paraId="63A3969A" w14:textId="665847D1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658" w:type="dxa"/>
            <w:gridSpan w:val="7"/>
          </w:tcPr>
          <w:p w14:paraId="15D5777A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1BA4" w:rsidRPr="00BB3056" w14:paraId="781E883C" w14:textId="77777777" w:rsidTr="003A1941">
        <w:tc>
          <w:tcPr>
            <w:tcW w:w="3792" w:type="dxa"/>
            <w:vAlign w:val="bottom"/>
          </w:tcPr>
          <w:p w14:paraId="15D919A3" w14:textId="4D59D2A7" w:rsidR="00871BA4" w:rsidRPr="00E36BC3" w:rsidRDefault="00BD115F" w:rsidP="00871BA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="00871B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4B93E28" w14:textId="1249BD2F" w:rsidR="00871BA4" w:rsidRPr="00E36BC3" w:rsidRDefault="00255D61" w:rsidP="00871BA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1,180,616</w:t>
            </w:r>
          </w:p>
        </w:tc>
        <w:tc>
          <w:tcPr>
            <w:tcW w:w="240" w:type="dxa"/>
          </w:tcPr>
          <w:p w14:paraId="11926A5D" w14:textId="77777777" w:rsidR="00871BA4" w:rsidRPr="00211E05" w:rsidRDefault="00871BA4" w:rsidP="00871B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39071F7E" w14:textId="1757E62E" w:rsidR="00871BA4" w:rsidRPr="00211E05" w:rsidRDefault="00871BA4" w:rsidP="00871BA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1,255,588</w:t>
            </w:r>
          </w:p>
        </w:tc>
        <w:tc>
          <w:tcPr>
            <w:tcW w:w="244" w:type="dxa"/>
            <w:vAlign w:val="bottom"/>
          </w:tcPr>
          <w:p w14:paraId="614FF6F8" w14:textId="77777777" w:rsidR="00871BA4" w:rsidRPr="00E36BC3" w:rsidRDefault="00871BA4" w:rsidP="00871B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53C26BE6" w14:textId="06EE230B" w:rsidR="00871BA4" w:rsidRPr="00E36BC3" w:rsidRDefault="00871BA4" w:rsidP="00887B4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1BA4">
              <w:rPr>
                <w:rFonts w:ascii="Angsana New" w:hAnsi="Angsana New"/>
                <w:sz w:val="30"/>
                <w:szCs w:val="30"/>
              </w:rPr>
              <w:t>727,154</w:t>
            </w:r>
          </w:p>
        </w:tc>
        <w:tc>
          <w:tcPr>
            <w:tcW w:w="256" w:type="dxa"/>
            <w:vAlign w:val="bottom"/>
          </w:tcPr>
          <w:p w14:paraId="64B22E4B" w14:textId="77777777" w:rsidR="00871BA4" w:rsidRPr="00E36BC3" w:rsidRDefault="00871BA4" w:rsidP="00871B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2A6E7FD" w14:textId="1CF96321" w:rsidR="00871BA4" w:rsidRPr="00E36BC3" w:rsidRDefault="00871BA4" w:rsidP="00887B4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951,977</w:t>
            </w:r>
          </w:p>
        </w:tc>
      </w:tr>
      <w:tr w:rsidR="00871BA4" w:rsidRPr="00BB3056" w14:paraId="5FD0DBCE" w14:textId="77777777" w:rsidTr="003A1941">
        <w:tc>
          <w:tcPr>
            <w:tcW w:w="3792" w:type="dxa"/>
            <w:vAlign w:val="center"/>
          </w:tcPr>
          <w:p w14:paraId="465D4FE5" w14:textId="77777777" w:rsidR="00871BA4" w:rsidRPr="00E36BC3" w:rsidRDefault="00871BA4" w:rsidP="00871BA4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4CEE5D4" w14:textId="5AC7FD4C" w:rsidR="00871BA4" w:rsidRPr="00E36BC3" w:rsidRDefault="00871BA4" w:rsidP="00871BA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40" w:type="dxa"/>
          </w:tcPr>
          <w:p w14:paraId="10539D22" w14:textId="77777777" w:rsidR="00871BA4" w:rsidRPr="00E36BC3" w:rsidRDefault="00871BA4" w:rsidP="00871B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2BFCDC8" w14:textId="22262EF5" w:rsidR="00871BA4" w:rsidRPr="00E36BC3" w:rsidRDefault="00871BA4" w:rsidP="002444A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44" w:type="dxa"/>
          </w:tcPr>
          <w:p w14:paraId="434666D8" w14:textId="77777777" w:rsidR="00871BA4" w:rsidRPr="00E36BC3" w:rsidRDefault="00871BA4" w:rsidP="00871BA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7EE4499A" w14:textId="78C32393" w:rsidR="00871BA4" w:rsidRPr="00E36BC3" w:rsidRDefault="00871BA4" w:rsidP="00887B4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1BA4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56" w:type="dxa"/>
          </w:tcPr>
          <w:p w14:paraId="16E890AF" w14:textId="77777777" w:rsidR="00871BA4" w:rsidRPr="00E36BC3" w:rsidRDefault="00871BA4" w:rsidP="00871B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03473D" w14:textId="265CA05D" w:rsidR="00871BA4" w:rsidRPr="00E36BC3" w:rsidRDefault="00871BA4" w:rsidP="00887B42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871BA4" w:rsidRPr="00BB3056" w14:paraId="49DDAEC0" w14:textId="77777777" w:rsidTr="003A1941">
        <w:tc>
          <w:tcPr>
            <w:tcW w:w="3792" w:type="dxa"/>
            <w:vAlign w:val="center"/>
          </w:tcPr>
          <w:p w14:paraId="6A8D565C" w14:textId="77777777" w:rsidR="00871BA4" w:rsidRPr="00E36BC3" w:rsidRDefault="00871BA4" w:rsidP="00871BA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4B36F02C" w14:textId="77777777" w:rsidR="00871BA4" w:rsidRPr="00E36BC3" w:rsidRDefault="00871BA4" w:rsidP="00871BA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A89F47" w14:textId="77777777" w:rsidR="00871BA4" w:rsidRPr="00E36BC3" w:rsidRDefault="00871BA4" w:rsidP="00871B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00F331BA" w14:textId="77777777" w:rsidR="00871BA4" w:rsidRPr="00E36BC3" w:rsidRDefault="00871BA4" w:rsidP="00871BA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0CC75243" w14:textId="77777777" w:rsidR="00871BA4" w:rsidRPr="00E36BC3" w:rsidRDefault="00871BA4" w:rsidP="00871B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55AB95D4" w14:textId="77777777" w:rsidR="00871BA4" w:rsidRPr="00E36BC3" w:rsidRDefault="00871BA4" w:rsidP="00871BA4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329FC1EB" w14:textId="77777777" w:rsidR="00871BA4" w:rsidRPr="00E36BC3" w:rsidRDefault="00871BA4" w:rsidP="00871BA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DF12B6" w14:textId="77777777" w:rsidR="00871BA4" w:rsidRPr="00E36BC3" w:rsidRDefault="00871BA4" w:rsidP="00871B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115F" w:rsidRPr="00DC13A4" w14:paraId="2C168823" w14:textId="77777777" w:rsidTr="009349B7">
        <w:tc>
          <w:tcPr>
            <w:tcW w:w="3792" w:type="dxa"/>
            <w:vAlign w:val="center"/>
          </w:tcPr>
          <w:p w14:paraId="5885E566" w14:textId="3538B87D" w:rsidR="00BD115F" w:rsidRPr="00E36BC3" w:rsidRDefault="00BD115F" w:rsidP="00BD115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3BE583E" w14:textId="4B670284" w:rsidR="00BD115F" w:rsidRPr="00DC13A4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3.94</w:t>
            </w:r>
          </w:p>
        </w:tc>
        <w:tc>
          <w:tcPr>
            <w:tcW w:w="240" w:type="dxa"/>
          </w:tcPr>
          <w:p w14:paraId="584C025C" w14:textId="77777777" w:rsidR="00BD115F" w:rsidRPr="00727E9B" w:rsidRDefault="00BD115F" w:rsidP="00BD115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7037A54" w14:textId="6FCF77AC" w:rsidR="00BD115F" w:rsidRPr="00DC13A4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C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4.19</w:t>
            </w:r>
          </w:p>
        </w:tc>
        <w:tc>
          <w:tcPr>
            <w:tcW w:w="244" w:type="dxa"/>
          </w:tcPr>
          <w:p w14:paraId="5B78F2D5" w14:textId="77777777" w:rsidR="00BD115F" w:rsidRPr="00727E9B" w:rsidRDefault="00BD115F" w:rsidP="00BD115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A08BB35" w14:textId="7138C2A6" w:rsidR="00BD115F" w:rsidRPr="00871BA4" w:rsidRDefault="00BD115F" w:rsidP="00BD115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BA4">
              <w:rPr>
                <w:rFonts w:ascii="Angsana New" w:hAnsi="Angsana New"/>
                <w:b/>
                <w:bCs/>
                <w:sz w:val="30"/>
                <w:szCs w:val="30"/>
              </w:rPr>
              <w:t>2.42</w:t>
            </w:r>
          </w:p>
        </w:tc>
        <w:tc>
          <w:tcPr>
            <w:tcW w:w="256" w:type="dxa"/>
          </w:tcPr>
          <w:p w14:paraId="4C02B453" w14:textId="77777777" w:rsidR="00BD115F" w:rsidRPr="00727E9B" w:rsidRDefault="00BD115F" w:rsidP="00BD115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ECCA65A" w14:textId="7B8F7B23" w:rsidR="00BD115F" w:rsidRPr="00712EEB" w:rsidRDefault="00BD115F" w:rsidP="00BD11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270" w:right="6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3.17</w:t>
            </w:r>
          </w:p>
        </w:tc>
      </w:tr>
      <w:tr w:rsidR="00BD115F" w:rsidRPr="00BB3056" w14:paraId="1A6CAA14" w14:textId="1B30A1AD" w:rsidTr="009349B7">
        <w:tc>
          <w:tcPr>
            <w:tcW w:w="3792" w:type="dxa"/>
            <w:vAlign w:val="center"/>
          </w:tcPr>
          <w:p w14:paraId="77717E74" w14:textId="77777777" w:rsidR="00BD115F" w:rsidRPr="002B372C" w:rsidRDefault="00BD115F" w:rsidP="00BD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580D1CE1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7A0C39A9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center"/>
          </w:tcPr>
          <w:p w14:paraId="6D295C1A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4" w:type="dxa"/>
            <w:vAlign w:val="center"/>
          </w:tcPr>
          <w:p w14:paraId="0A19BD95" w14:textId="565A9C41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188AA871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  <w:vAlign w:val="center"/>
          </w:tcPr>
          <w:p w14:paraId="305D1A94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3B71A41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218EE350" w14:textId="306E3002" w:rsidR="00D3025B" w:rsidRDefault="00D3025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5FD253F4" w14:textId="01FA5BEA" w:rsidR="0052332A" w:rsidRPr="00CB72A3" w:rsidRDefault="00F619E9" w:rsidP="00F6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  <w:sectPr w:rsidR="0052332A" w:rsidRPr="00CB72A3" w:rsidSect="00AD0984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  <w:r w:rsidRPr="001E4C01">
        <w:rPr>
          <w:rFonts w:asciiTheme="majorBidi" w:hAnsiTheme="majorBidi" w:cstheme="majorBidi" w:hint="cs"/>
          <w:sz w:val="30"/>
          <w:szCs w:val="30"/>
          <w:cs/>
        </w:rPr>
        <w:t>เนื่องจากไม่</w:t>
      </w:r>
      <w:r>
        <w:rPr>
          <w:rFonts w:asciiTheme="majorBidi" w:hAnsiTheme="majorBidi" w:cstheme="majorBidi" w:hint="cs"/>
          <w:sz w:val="30"/>
          <w:szCs w:val="30"/>
          <w:cs/>
        </w:rPr>
        <w:t>มีตราสารที่อาจเปลี่ยนเป็นหุ้นสามัญปรับลด กำไรต่อหุ้นปรับลดจึงเท่ากับกำไรต่อหุ้นขั้นพื้นฐาน</w:t>
      </w:r>
    </w:p>
    <w:p w14:paraId="01B334A8" w14:textId="5A800BA7" w:rsidR="002D5854" w:rsidRPr="00CB72A3" w:rsidRDefault="00F619E9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7</w:t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0D304C" w:rsidRDefault="00187751" w:rsidP="000D304C">
      <w:pPr>
        <w:spacing w:line="240" w:lineRule="auto"/>
        <w:rPr>
          <w:rFonts w:asciiTheme="majorBidi" w:hAnsiTheme="majorBidi" w:cstheme="majorBidi"/>
          <w:sz w:val="12"/>
          <w:szCs w:val="12"/>
          <w:lang w:val="x-none" w:eastAsia="x-none"/>
        </w:rPr>
      </w:pPr>
    </w:p>
    <w:p w14:paraId="03C7DD19" w14:textId="77777777" w:rsidR="00187751" w:rsidRPr="002B0BBB" w:rsidRDefault="00187751" w:rsidP="0018775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2B0BB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2B0BBB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2579BBC9" w14:textId="77777777" w:rsidR="00187751" w:rsidRPr="000D304C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442CCEEF" w14:textId="119A647A" w:rsidR="005B179E" w:rsidRDefault="00187751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292B15" w:rsidRPr="001E0B44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รวมถึงลำดับชั้นมูลค่ายุติธรรม แต่ไม่รวมถึงการแสดงข้อมูลมูลค่</w:t>
      </w:r>
      <w:r w:rsidR="00E67624" w:rsidRPr="001E0B44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ยุติธรรมสำหรับสินทรัพย์ทางการเงิน</w:t>
      </w:r>
      <w:r w:rsidR="008C7129" w:rsidRPr="001E0B44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ที่วัดมูลค่าด้วย</w:t>
      </w:r>
      <w:r w:rsidR="008C7129" w:rsidRPr="001E0B44">
        <w:rPr>
          <w:rFonts w:asciiTheme="majorBidi" w:hAnsiTheme="majorBidi" w:cstheme="majorBidi"/>
          <w:sz w:val="28"/>
          <w:szCs w:val="28"/>
          <w:cs/>
          <w:lang w:bidi="th-TH"/>
        </w:rPr>
        <w:t>ราคาทุนตัดจำหน่าย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B0D4D79" w14:textId="77777777" w:rsidR="000D304C" w:rsidRPr="000D304C" w:rsidRDefault="000D304C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42"/>
        <w:gridCol w:w="236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5B179E" w:rsidRPr="00911CB5" w14:paraId="748F7ED7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29C3308F" w14:textId="77777777" w:rsidR="005B179E" w:rsidRPr="00911CB5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2AAB33" w14:textId="77777777" w:rsidR="005B179E" w:rsidRPr="00911CB5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11"/>
          </w:tcPr>
          <w:p w14:paraId="3FF6A7C8" w14:textId="77777777" w:rsidR="005B179E" w:rsidRPr="00911CB5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179E" w:rsidRPr="00911CB5" w14:paraId="323DFC6E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002007B" w14:textId="77777777" w:rsidR="005B179E" w:rsidRPr="00911CB5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94A9F" w14:textId="77777777" w:rsidR="005B179E" w:rsidRPr="00911CB5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56108ABB" w14:textId="77777777" w:rsidR="005B179E" w:rsidRPr="00911CB5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3A70106" w14:textId="77777777" w:rsidR="005B179E" w:rsidRPr="00911CB5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48DF1BE5" w14:textId="77777777" w:rsidR="005B179E" w:rsidRPr="00911CB5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B179E" w:rsidRPr="00911CB5" w14:paraId="1C04558C" w14:textId="77777777" w:rsidTr="00911CB5">
        <w:trPr>
          <w:trHeight w:val="973"/>
        </w:trPr>
        <w:tc>
          <w:tcPr>
            <w:tcW w:w="4642" w:type="dxa"/>
            <w:shd w:val="clear" w:color="auto" w:fill="auto"/>
            <w:vAlign w:val="bottom"/>
          </w:tcPr>
          <w:p w14:paraId="0F09D271" w14:textId="77777777" w:rsidR="005B179E" w:rsidRPr="00911CB5" w:rsidRDefault="005B179E" w:rsidP="000F3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DB01A9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DB643F" w14:textId="77777777" w:rsidR="005B179E" w:rsidRPr="00911CB5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1CB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A19309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AB6A" w14:textId="77777777" w:rsidR="005B179E" w:rsidRPr="00911CB5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1CB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911CB5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911CB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911CB5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6F81F" w14:textId="77777777" w:rsidR="005B179E" w:rsidRPr="00911CB5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298558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EED50C5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405A34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911CB5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13F0D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6CBE79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911C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1CB5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D3FF67" w14:textId="77777777" w:rsidR="005B179E" w:rsidRPr="00911CB5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9C4EC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179E" w:rsidRPr="00911CB5" w14:paraId="2E63D019" w14:textId="77777777" w:rsidTr="00911CB5">
        <w:trPr>
          <w:trHeight w:hRule="exact" w:val="346"/>
        </w:trPr>
        <w:tc>
          <w:tcPr>
            <w:tcW w:w="4642" w:type="dxa"/>
            <w:shd w:val="clear" w:color="auto" w:fill="auto"/>
          </w:tcPr>
          <w:p w14:paraId="6D529E18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87EE71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70" w:type="dxa"/>
            <w:gridSpan w:val="11"/>
          </w:tcPr>
          <w:p w14:paraId="1AD311EF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179E" w:rsidRPr="00911CB5" w14:paraId="515F0FD6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633137E" w14:textId="076DBBB1" w:rsidR="005B179E" w:rsidRPr="00911CB5" w:rsidRDefault="00D23F5F" w:rsidP="00F44452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5B179E"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07F9C65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A9F9D71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4867CE38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B179E" w:rsidRPr="00911CB5" w14:paraId="412E9424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6EF683F" w14:textId="77777777" w:rsidR="005B179E" w:rsidRPr="00911CB5" w:rsidRDefault="005B179E" w:rsidP="00F44452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97F1B1E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402CC2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1E6AB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FAFFF1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39A7E0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A28B8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90DDD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583DE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0B86A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F690B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76C2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C1A6F4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1CB5" w:rsidRPr="00911CB5" w14:paraId="4D388AEE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32F5F714" w14:textId="77777777" w:rsidR="00911CB5" w:rsidRPr="00911CB5" w:rsidRDefault="00911CB5" w:rsidP="00911CB5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114977B" w14:textId="77777777" w:rsidR="00911CB5" w:rsidRPr="00911CB5" w:rsidRDefault="00911CB5" w:rsidP="00911CB5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E03FBAA" w14:textId="3E45FA4D" w:rsidR="00911CB5" w:rsidRPr="00911CB5" w:rsidRDefault="00911CB5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A6227" w14:textId="77777777" w:rsidR="00911CB5" w:rsidRPr="00911CB5" w:rsidRDefault="00911CB5" w:rsidP="00911CB5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79F45140" w14:textId="1DA0209C" w:rsidR="00911CB5" w:rsidRPr="00911CB5" w:rsidRDefault="00911CB5" w:rsidP="00911C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  <w:tc>
          <w:tcPr>
            <w:tcW w:w="270" w:type="dxa"/>
            <w:shd w:val="clear" w:color="auto" w:fill="auto"/>
          </w:tcPr>
          <w:p w14:paraId="2CDDF159" w14:textId="77777777" w:rsidR="00911CB5" w:rsidRPr="00911CB5" w:rsidRDefault="00911CB5" w:rsidP="00911CB5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980A8CA" w14:textId="230FC2D6" w:rsidR="00911CB5" w:rsidRPr="00911CB5" w:rsidRDefault="00911CB5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  <w:tc>
          <w:tcPr>
            <w:tcW w:w="270" w:type="dxa"/>
          </w:tcPr>
          <w:p w14:paraId="37D835D5" w14:textId="77777777" w:rsidR="00911CB5" w:rsidRPr="00911CB5" w:rsidRDefault="00911CB5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60E28" w14:textId="2EB24E21" w:rsidR="00911CB5" w:rsidRPr="00911CB5" w:rsidRDefault="00911CB5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AA164F" w14:textId="77777777" w:rsidR="00911CB5" w:rsidRPr="00911CB5" w:rsidRDefault="00911CB5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269F41" w14:textId="096C1F49" w:rsidR="00911CB5" w:rsidRPr="00911CB5" w:rsidRDefault="00911CB5" w:rsidP="00911CB5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  <w:tc>
          <w:tcPr>
            <w:tcW w:w="270" w:type="dxa"/>
          </w:tcPr>
          <w:p w14:paraId="17B85031" w14:textId="77777777" w:rsidR="00911CB5" w:rsidRPr="00911CB5" w:rsidRDefault="00911CB5" w:rsidP="00911CB5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E91788" w14:textId="13F8D816" w:rsidR="00911CB5" w:rsidRPr="00911CB5" w:rsidRDefault="00911CB5" w:rsidP="00911CB5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</w:tr>
      <w:tr w:rsidR="00911CB5" w:rsidRPr="00911CB5" w14:paraId="4B869A12" w14:textId="77777777" w:rsidTr="00911CB5">
        <w:trPr>
          <w:trHeight w:hRule="exact" w:val="72"/>
        </w:trPr>
        <w:tc>
          <w:tcPr>
            <w:tcW w:w="4642" w:type="dxa"/>
            <w:shd w:val="clear" w:color="auto" w:fill="auto"/>
            <w:vAlign w:val="bottom"/>
          </w:tcPr>
          <w:p w14:paraId="53C7CFDA" w14:textId="77777777" w:rsidR="00911CB5" w:rsidRPr="00911CB5" w:rsidRDefault="00911CB5" w:rsidP="00181E39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37DCA05" w14:textId="77777777" w:rsidR="00911CB5" w:rsidRPr="00911CB5" w:rsidRDefault="00911CB5" w:rsidP="00181E3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BBBE3E6" w14:textId="77777777" w:rsidR="00911CB5" w:rsidRPr="00911CB5" w:rsidRDefault="00911CB5" w:rsidP="00181E3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22F6B2" w14:textId="77777777" w:rsidR="00911CB5" w:rsidRPr="00911CB5" w:rsidRDefault="00911CB5" w:rsidP="00181E3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25F0C84" w14:textId="77777777" w:rsidR="00911CB5" w:rsidRPr="00911CB5" w:rsidRDefault="00911CB5" w:rsidP="00181E3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6FF58D" w14:textId="77777777" w:rsidR="00911CB5" w:rsidRPr="00911CB5" w:rsidRDefault="00911CB5" w:rsidP="00181E3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92BF4A6" w14:textId="77777777" w:rsidR="00911CB5" w:rsidRPr="00911CB5" w:rsidRDefault="00911CB5" w:rsidP="00181E3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553049" w14:textId="77777777" w:rsidR="00911CB5" w:rsidRPr="00911CB5" w:rsidRDefault="00911CB5" w:rsidP="00181E3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2A5243" w14:textId="77777777" w:rsidR="00911CB5" w:rsidRPr="00911CB5" w:rsidRDefault="00911CB5" w:rsidP="00181E39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A2A3FE" w14:textId="77777777" w:rsidR="00911CB5" w:rsidRPr="00911CB5" w:rsidRDefault="00911CB5" w:rsidP="00181E3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79FDF9" w14:textId="77777777" w:rsidR="00911CB5" w:rsidRPr="00911CB5" w:rsidRDefault="00911CB5" w:rsidP="00181E39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1103DC" w14:textId="77777777" w:rsidR="00911CB5" w:rsidRPr="00911CB5" w:rsidRDefault="00911CB5" w:rsidP="00181E3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DF6EB" w14:textId="77777777" w:rsidR="00911CB5" w:rsidRPr="00911CB5" w:rsidRDefault="00911CB5" w:rsidP="00181E39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1CB5" w:rsidRPr="00911CB5" w14:paraId="66F628FF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07346C26" w14:textId="11AB768A" w:rsidR="00911CB5" w:rsidRPr="00911CB5" w:rsidRDefault="00911CB5" w:rsidP="000F3BC4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01259AFE" w14:textId="77777777" w:rsidR="00911CB5" w:rsidRPr="00911CB5" w:rsidRDefault="00911CB5" w:rsidP="000F3BC4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B7A3B2" w14:textId="77777777" w:rsidR="00911CB5" w:rsidRPr="00911CB5" w:rsidRDefault="00911CB5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F9798" w14:textId="77777777" w:rsidR="00911CB5" w:rsidRPr="00911CB5" w:rsidRDefault="00911CB5" w:rsidP="000F3BC4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7B375C79" w14:textId="77777777" w:rsidR="00911CB5" w:rsidRPr="00911CB5" w:rsidRDefault="00911CB5" w:rsidP="000F3BC4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E383A3" w14:textId="77777777" w:rsidR="00911CB5" w:rsidRPr="00911CB5" w:rsidRDefault="00911CB5" w:rsidP="000F3BC4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3DAED9" w14:textId="77777777" w:rsidR="00911CB5" w:rsidRPr="00911CB5" w:rsidRDefault="00911CB5" w:rsidP="000F3BC4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69A23B" w14:textId="77777777" w:rsidR="00911CB5" w:rsidRPr="00911CB5" w:rsidRDefault="00911CB5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81A4C0" w14:textId="77777777" w:rsidR="00911CB5" w:rsidRPr="00911CB5" w:rsidRDefault="00911CB5" w:rsidP="000F3BC4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9A2221" w14:textId="77777777" w:rsidR="00911CB5" w:rsidRPr="00911CB5" w:rsidRDefault="00911CB5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1C37AA" w14:textId="77777777" w:rsidR="00911CB5" w:rsidRPr="00911CB5" w:rsidRDefault="00911CB5" w:rsidP="000F3BC4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9028E9" w14:textId="77777777" w:rsidR="00911CB5" w:rsidRPr="00911CB5" w:rsidRDefault="00911CB5" w:rsidP="000F3BC4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7E364E" w14:textId="77777777" w:rsidR="00911CB5" w:rsidRPr="00911CB5" w:rsidRDefault="00911CB5" w:rsidP="000F3BC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7B42" w:rsidRPr="00911CB5" w14:paraId="0552800C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2243CA40" w14:textId="67D6A3DE" w:rsidR="00887B42" w:rsidRPr="00911CB5" w:rsidRDefault="00887B42" w:rsidP="00887B42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  <w:vAlign w:val="bottom"/>
          </w:tcPr>
          <w:p w14:paraId="1DB2B0D9" w14:textId="77777777" w:rsidR="00887B42" w:rsidRPr="00911CB5" w:rsidRDefault="00887B42" w:rsidP="00887B4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6B374620" w14:textId="20A33547" w:rsidR="00887B42" w:rsidRPr="00911CB5" w:rsidRDefault="00887B42" w:rsidP="00887B42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45,752</w:t>
            </w:r>
          </w:p>
        </w:tc>
        <w:tc>
          <w:tcPr>
            <w:tcW w:w="236" w:type="dxa"/>
          </w:tcPr>
          <w:p w14:paraId="428A3CE6" w14:textId="77777777" w:rsidR="00887B42" w:rsidRPr="00911CB5" w:rsidRDefault="00887B42" w:rsidP="00887B42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C4F2662" w14:textId="24B742DA" w:rsidR="00887B42" w:rsidRPr="00887B42" w:rsidRDefault="00887B42" w:rsidP="00887B42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887B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06DD9" w14:textId="77777777" w:rsidR="00887B42" w:rsidRPr="00911CB5" w:rsidRDefault="00887B42" w:rsidP="00887B42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102D50E" w14:textId="13F4F2E7" w:rsidR="00887B42" w:rsidRPr="00911CB5" w:rsidRDefault="00887B42" w:rsidP="00887B42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45,752</w:t>
            </w:r>
          </w:p>
        </w:tc>
        <w:tc>
          <w:tcPr>
            <w:tcW w:w="270" w:type="dxa"/>
          </w:tcPr>
          <w:p w14:paraId="24B44EE8" w14:textId="77777777" w:rsidR="00887B42" w:rsidRPr="00911CB5" w:rsidRDefault="00887B42" w:rsidP="00887B4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43E56F" w14:textId="37174E5A" w:rsidR="00887B42" w:rsidRPr="00911CB5" w:rsidRDefault="00887B42" w:rsidP="00887B42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45,752</w:t>
            </w:r>
          </w:p>
        </w:tc>
        <w:tc>
          <w:tcPr>
            <w:tcW w:w="270" w:type="dxa"/>
          </w:tcPr>
          <w:p w14:paraId="2BC5B448" w14:textId="77777777" w:rsidR="00887B42" w:rsidRPr="00911CB5" w:rsidRDefault="00887B42" w:rsidP="00887B42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A209A4" w14:textId="1425A2A6" w:rsidR="00887B42" w:rsidRPr="00911CB5" w:rsidRDefault="00887B42" w:rsidP="00887B4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58D077" w14:textId="77777777" w:rsidR="00887B42" w:rsidRPr="00911CB5" w:rsidRDefault="00887B42" w:rsidP="00887B42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4230B0" w14:textId="02DD6684" w:rsidR="00887B42" w:rsidRPr="00911CB5" w:rsidRDefault="00887B42" w:rsidP="00887B42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11CB5">
              <w:rPr>
                <w:rFonts w:asciiTheme="majorBidi" w:hAnsiTheme="majorBidi" w:cstheme="majorBidi"/>
                <w:sz w:val="28"/>
                <w:szCs w:val="28"/>
              </w:rPr>
              <w:t>45,752</w:t>
            </w:r>
          </w:p>
        </w:tc>
      </w:tr>
      <w:tr w:rsidR="003D2D8D" w:rsidRPr="00911CB5" w14:paraId="7D4E5DE3" w14:textId="77777777" w:rsidTr="00911CB5">
        <w:trPr>
          <w:trHeight w:hRule="exact" w:val="209"/>
        </w:trPr>
        <w:tc>
          <w:tcPr>
            <w:tcW w:w="4642" w:type="dxa"/>
            <w:shd w:val="clear" w:color="auto" w:fill="auto"/>
          </w:tcPr>
          <w:p w14:paraId="3F3CAF91" w14:textId="77777777" w:rsidR="003D2D8D" w:rsidRPr="00911CB5" w:rsidRDefault="003D2D8D" w:rsidP="000F3BC4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2833F5" w14:textId="77777777" w:rsidR="003D2D8D" w:rsidRPr="00911CB5" w:rsidRDefault="003D2D8D" w:rsidP="000F3BC4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F5DEF29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CB15D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091D22D7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E54DE" w14:textId="77777777" w:rsidR="003D2D8D" w:rsidRPr="00911CB5" w:rsidRDefault="003D2D8D" w:rsidP="000F3BC4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F9A9C6B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6F918E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2FE8E0" w14:textId="77777777" w:rsidR="003D2D8D" w:rsidRPr="00911CB5" w:rsidRDefault="003D2D8D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05AF9E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2F1CDC" w14:textId="77777777" w:rsidR="003D2D8D" w:rsidRPr="00911CB5" w:rsidRDefault="003D2D8D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3034E" w14:textId="77777777" w:rsidR="003D2D8D" w:rsidRPr="00911CB5" w:rsidRDefault="003D2D8D" w:rsidP="000F3BC4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2A9F2" w14:textId="77777777" w:rsidR="003D2D8D" w:rsidRPr="00911CB5" w:rsidRDefault="003D2D8D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79E" w:rsidRPr="00911CB5" w14:paraId="1B54AF50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4A3ADB4" w14:textId="545EA889" w:rsidR="005B179E" w:rsidRPr="00911CB5" w:rsidRDefault="005B179E" w:rsidP="000F3BC4">
            <w:pPr>
              <w:spacing w:line="38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D23F5F"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  <w:vAlign w:val="bottom"/>
          </w:tcPr>
          <w:p w14:paraId="564BAABB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E1A7B1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EB1062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AE06CB3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B6D47D" w14:textId="77777777" w:rsidR="005B179E" w:rsidRPr="00911CB5" w:rsidRDefault="005B179E" w:rsidP="000F3BC4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702817F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2EC6EA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9200C8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34E993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17C0E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0DBC8" w14:textId="77777777" w:rsidR="005B179E" w:rsidRPr="00911CB5" w:rsidRDefault="005B179E" w:rsidP="000F3BC4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C786C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79E" w:rsidRPr="00911CB5" w14:paraId="4EC138E2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1AD64F01" w14:textId="77777777" w:rsidR="005B179E" w:rsidRPr="00911CB5" w:rsidRDefault="005B179E" w:rsidP="000F3BC4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AA1A305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5F7BF80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7A4C51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ACEAFD1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3BD073" w14:textId="77777777" w:rsidR="005B179E" w:rsidRPr="00911CB5" w:rsidRDefault="005B179E" w:rsidP="000F3BC4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FB8985A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B9A6F5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47055B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A553AB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879844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E95E0A" w14:textId="77777777" w:rsidR="005B179E" w:rsidRPr="00911CB5" w:rsidRDefault="005B179E" w:rsidP="000F3BC4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990B5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AFB" w:rsidRPr="00911CB5" w14:paraId="218CC75B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65B01ABA" w14:textId="77777777" w:rsidR="00177AFB" w:rsidRPr="00911CB5" w:rsidRDefault="00177AFB" w:rsidP="00177AFB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FFE4F9A" w14:textId="77777777" w:rsidR="00177AFB" w:rsidRPr="00911CB5" w:rsidRDefault="00177AFB" w:rsidP="00177AFB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A408E5A" w14:textId="37320F20" w:rsidR="00177AFB" w:rsidRPr="00887B42" w:rsidRDefault="00177AFB" w:rsidP="00887B4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7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A1F082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4946E96" w14:textId="08BA3DB0" w:rsidR="00177AFB" w:rsidRPr="00911CB5" w:rsidRDefault="00177AFB" w:rsidP="00177A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355A6" w14:textId="77777777" w:rsidR="00177AFB" w:rsidRPr="00911CB5" w:rsidRDefault="00177AFB" w:rsidP="00177AFB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6D97D06" w14:textId="1ED41DAB" w:rsidR="00177AFB" w:rsidRPr="00911CB5" w:rsidRDefault="00177AFB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509E201A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4265E0" w14:textId="1C1E8B2F" w:rsidR="00177AFB" w:rsidRPr="00911CB5" w:rsidRDefault="00177AFB" w:rsidP="00887B4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4B39CF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F5A891" w14:textId="371BC4E0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1A50B1DF" w14:textId="77777777" w:rsidR="00177AFB" w:rsidRPr="00911CB5" w:rsidRDefault="00177AFB" w:rsidP="00177AFB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480C5" w14:textId="5E915B72" w:rsidR="00177AFB" w:rsidRPr="00911CB5" w:rsidRDefault="00177AFB" w:rsidP="00177AF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</w:tr>
      <w:tr w:rsidR="00177AFB" w:rsidRPr="00911CB5" w14:paraId="11070561" w14:textId="77777777" w:rsidTr="00911CB5">
        <w:trPr>
          <w:trHeight w:hRule="exact" w:val="72"/>
        </w:trPr>
        <w:tc>
          <w:tcPr>
            <w:tcW w:w="4642" w:type="dxa"/>
            <w:shd w:val="clear" w:color="auto" w:fill="auto"/>
            <w:vAlign w:val="bottom"/>
          </w:tcPr>
          <w:p w14:paraId="30C8B3F8" w14:textId="77777777" w:rsidR="00177AFB" w:rsidRPr="00911CB5" w:rsidRDefault="00177AFB" w:rsidP="00177AFB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EACF6A1" w14:textId="77777777" w:rsidR="00177AFB" w:rsidRPr="00911CB5" w:rsidRDefault="00177AFB" w:rsidP="00177AFB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7E478A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B7D28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94D4378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22791" w14:textId="77777777" w:rsidR="00177AFB" w:rsidRPr="00911CB5" w:rsidRDefault="00177AFB" w:rsidP="00177AFB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D549867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78023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B7497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A48F56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1B9ED9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A9C50C" w14:textId="77777777" w:rsidR="00177AFB" w:rsidRPr="00911CB5" w:rsidRDefault="00177AFB" w:rsidP="00177AFB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F92B83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AFB" w:rsidRPr="00911CB5" w14:paraId="47742CA3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556603F9" w14:textId="77777777" w:rsidR="00177AFB" w:rsidRPr="00911CB5" w:rsidRDefault="00177AFB" w:rsidP="00177AFB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45B347F7" w14:textId="77777777" w:rsidR="00177AFB" w:rsidRPr="00911CB5" w:rsidRDefault="00177AFB" w:rsidP="00177AFB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09DCA6C6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6BDD0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DCC421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5D11A9" w14:textId="77777777" w:rsidR="00177AFB" w:rsidRPr="00911CB5" w:rsidRDefault="00177AFB" w:rsidP="00177AFB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17B5AE8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5B604E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8A6B00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7B098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EB002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2E8B5" w14:textId="77777777" w:rsidR="00177AFB" w:rsidRPr="00911CB5" w:rsidRDefault="00177AFB" w:rsidP="00177AFB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16597E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AFB" w:rsidRPr="00911CB5" w14:paraId="1A519D40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4EE1386A" w14:textId="77777777" w:rsidR="00177AFB" w:rsidRPr="00911CB5" w:rsidRDefault="00177AFB" w:rsidP="00177AFB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  <w:vAlign w:val="bottom"/>
          </w:tcPr>
          <w:p w14:paraId="313E1420" w14:textId="77777777" w:rsidR="00177AFB" w:rsidRPr="00911CB5" w:rsidRDefault="00177AFB" w:rsidP="00177AFB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596CC65" w14:textId="5D6F01E3" w:rsidR="00177AFB" w:rsidRPr="00911CB5" w:rsidRDefault="00177AFB" w:rsidP="00177AFB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36" w:type="dxa"/>
            <w:vAlign w:val="bottom"/>
          </w:tcPr>
          <w:p w14:paraId="752BFE14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3BF38BB" w14:textId="7E3FF948" w:rsidR="00177AFB" w:rsidRPr="00911CB5" w:rsidRDefault="00177AFB" w:rsidP="00177AFB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03453" w14:textId="77777777" w:rsidR="00177AFB" w:rsidRPr="00911CB5" w:rsidRDefault="00177AFB" w:rsidP="00177AFB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143E8E" w14:textId="1C014739" w:rsidR="00177AFB" w:rsidRPr="00911CB5" w:rsidRDefault="00177AFB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66B07E5D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EC9925" w14:textId="0464B3F8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5EBBCE5F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E8F99C" w14:textId="3B0C094C" w:rsidR="00177AFB" w:rsidRPr="00911CB5" w:rsidRDefault="00177AFB" w:rsidP="00887B4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BCD37A" w14:textId="77777777" w:rsidR="00177AFB" w:rsidRPr="00911CB5" w:rsidRDefault="00177AFB" w:rsidP="00177AFB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09C830" w14:textId="02DB7E67" w:rsidR="00177AFB" w:rsidRPr="00911CB5" w:rsidRDefault="00177AFB" w:rsidP="00177AF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</w:tr>
    </w:tbl>
    <w:p w14:paraId="09CEB4D8" w14:textId="60A3C4CB" w:rsidR="00467C2D" w:rsidRPr="00CB72A3" w:rsidRDefault="00467C2D" w:rsidP="00187751">
      <w:pPr>
        <w:rPr>
          <w:rFonts w:asciiTheme="majorBidi" w:hAnsiTheme="majorBidi" w:cstheme="majorBidi"/>
          <w:lang w:val="x-none" w:eastAsia="x-none"/>
        </w:rPr>
        <w:sectPr w:rsidR="00467C2D" w:rsidRPr="00CB72A3" w:rsidSect="009F628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9FC721F" w14:textId="297F2511" w:rsidR="00EE1EDB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67624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B72A3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CB72A3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CB72A3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3AD2ED72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642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EE1EDB" w:rsidRPr="00CB72A3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EEBA2FF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  <w:tr w:rsidR="00B4233A" w:rsidRPr="00CB72A3" w14:paraId="524FEC0E" w14:textId="77777777" w:rsidTr="00067091">
        <w:tc>
          <w:tcPr>
            <w:tcW w:w="2430" w:type="dxa"/>
            <w:shd w:val="clear" w:color="auto" w:fill="auto"/>
          </w:tcPr>
          <w:p w14:paraId="2942527F" w14:textId="77777777" w:rsidR="00B4233A" w:rsidRPr="00CB72A3" w:rsidRDefault="00B4233A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06394BF" w14:textId="77777777" w:rsidR="00B4233A" w:rsidRPr="00CB72A3" w:rsidRDefault="00B4233A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374E4F96" w14:textId="77777777" w:rsidR="00B4233A" w:rsidRPr="00B642B8" w:rsidRDefault="00B4233A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0DDC20A6" w14:textId="620C986F" w:rsidR="00C540F3" w:rsidRPr="00152016" w:rsidRDefault="00F619E9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FB0C25" w:rsidRPr="00CB72A3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C540F3" w:rsidRPr="00CB72A3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15201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50DD416B" w14:textId="22CAAAFF" w:rsidR="00C540F3" w:rsidRPr="00CB72A3" w:rsidRDefault="00C540F3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467C2D" w:rsidRPr="00CB72A3" w14:paraId="44C8EA00" w14:textId="77777777" w:rsidTr="000F3BC4">
        <w:trPr>
          <w:cantSplit/>
          <w:tblHeader/>
        </w:trPr>
        <w:tc>
          <w:tcPr>
            <w:tcW w:w="6543" w:type="dxa"/>
          </w:tcPr>
          <w:p w14:paraId="1A0AD31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C5144CB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3F5F" w:rsidRPr="00CB72A3" w14:paraId="77D93A38" w14:textId="77777777" w:rsidTr="000F3BC4">
        <w:trPr>
          <w:cantSplit/>
          <w:tblHeader/>
        </w:trPr>
        <w:tc>
          <w:tcPr>
            <w:tcW w:w="6543" w:type="dxa"/>
          </w:tcPr>
          <w:p w14:paraId="6AC5DC10" w14:textId="77777777" w:rsidR="00D23F5F" w:rsidRPr="00D23F5F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3983864" w14:textId="3E349262" w:rsidR="00D23F5F" w:rsidRPr="001E24D5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2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1E2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1E24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1E24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1B8216E" w14:textId="77777777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FE74F47" w14:textId="77777777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D23F5F" w:rsidRPr="00CB72A3" w14:paraId="3AFB0769" w14:textId="77777777" w:rsidTr="000F3BC4">
        <w:trPr>
          <w:cantSplit/>
          <w:tblHeader/>
        </w:trPr>
        <w:tc>
          <w:tcPr>
            <w:tcW w:w="6543" w:type="dxa"/>
          </w:tcPr>
          <w:p w14:paraId="639B77F8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E564839" w14:textId="174AEB11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F1D9876" w14:textId="77777777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6EB3F9" w14:textId="20D7044B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23F5F" w:rsidRPr="00CB72A3" w14:paraId="399970BD" w14:textId="77777777" w:rsidTr="000F3BC4">
        <w:trPr>
          <w:cantSplit/>
        </w:trPr>
        <w:tc>
          <w:tcPr>
            <w:tcW w:w="6543" w:type="dxa"/>
          </w:tcPr>
          <w:p w14:paraId="4B582A93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06624AB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F5F" w:rsidRPr="00CB72A3" w14:paraId="1C2F1C50" w14:textId="77777777" w:rsidTr="000F3BC4">
        <w:trPr>
          <w:cantSplit/>
        </w:trPr>
        <w:tc>
          <w:tcPr>
            <w:tcW w:w="6543" w:type="dxa"/>
          </w:tcPr>
          <w:p w14:paraId="4E86DA7A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6784FAA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50253" w14:textId="77777777" w:rsidR="00D23F5F" w:rsidRPr="00CB72A3" w:rsidRDefault="00D23F5F" w:rsidP="00D23F5F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F8714A1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1CB5" w:rsidRPr="00CB72A3" w14:paraId="72A170FC" w14:textId="77777777" w:rsidTr="000F3BC4">
        <w:trPr>
          <w:cantSplit/>
        </w:trPr>
        <w:tc>
          <w:tcPr>
            <w:tcW w:w="6543" w:type="dxa"/>
          </w:tcPr>
          <w:p w14:paraId="565DE8E6" w14:textId="77777777" w:rsidR="00911CB5" w:rsidRPr="00CB72A3" w:rsidRDefault="00911CB5" w:rsidP="0091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BBCB677" w14:textId="18E9B87D" w:rsidR="00911CB5" w:rsidRPr="00CB72A3" w:rsidRDefault="00911CB5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1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120,684</w:t>
            </w:r>
          </w:p>
        </w:tc>
        <w:tc>
          <w:tcPr>
            <w:tcW w:w="270" w:type="dxa"/>
          </w:tcPr>
          <w:p w14:paraId="41B0D72F" w14:textId="77777777" w:rsidR="00911CB5" w:rsidRPr="00CB72A3" w:rsidRDefault="00911CB5" w:rsidP="00911CB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83C0BE7" w14:textId="50D60E83" w:rsidR="00911CB5" w:rsidRPr="00CB72A3" w:rsidRDefault="00911CB5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93,117</w:t>
            </w:r>
          </w:p>
        </w:tc>
      </w:tr>
      <w:tr w:rsidR="00911CB5" w:rsidRPr="00CB72A3" w14:paraId="46738F03" w14:textId="77777777" w:rsidTr="000F3BC4">
        <w:trPr>
          <w:cantSplit/>
        </w:trPr>
        <w:tc>
          <w:tcPr>
            <w:tcW w:w="6543" w:type="dxa"/>
          </w:tcPr>
          <w:p w14:paraId="36786C1B" w14:textId="77777777" w:rsidR="00911CB5" w:rsidRPr="00CB72A3" w:rsidRDefault="00911CB5" w:rsidP="0091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D82BB0" w14:textId="59574802" w:rsidR="00911CB5" w:rsidRPr="00911CB5" w:rsidRDefault="00911CB5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1C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120,684</w:t>
            </w:r>
          </w:p>
        </w:tc>
        <w:tc>
          <w:tcPr>
            <w:tcW w:w="270" w:type="dxa"/>
          </w:tcPr>
          <w:p w14:paraId="3410DDA6" w14:textId="77777777" w:rsidR="00911CB5" w:rsidRPr="00CB72A3" w:rsidRDefault="00911CB5" w:rsidP="00911CB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13F390" w14:textId="3A3CBE83" w:rsidR="00911CB5" w:rsidRPr="00CB72A3" w:rsidRDefault="00911CB5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93,117</w:t>
            </w:r>
          </w:p>
        </w:tc>
      </w:tr>
    </w:tbl>
    <w:p w14:paraId="57A80C93" w14:textId="5E44BB8D" w:rsidR="00467C2D" w:rsidRPr="00CB72A3" w:rsidRDefault="00467C2D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746438" w14:textId="01DE66EA" w:rsidR="00911CB5" w:rsidRPr="00911CB5" w:rsidRDefault="00911CB5" w:rsidP="00911CB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11CB5">
        <w:rPr>
          <w:rFonts w:ascii="Angsana New" w:hAnsi="Angsana New"/>
          <w:sz w:val="30"/>
          <w:szCs w:val="30"/>
          <w:u w:val="none"/>
          <w:lang w:val="en-US"/>
        </w:rPr>
        <w:t>9</w:t>
      </w:r>
      <w:r w:rsidR="00B32AE5" w:rsidRPr="00911CB5">
        <w:rPr>
          <w:rFonts w:ascii="Angsana New" w:hAnsi="Angsana New" w:hint="cs"/>
          <w:sz w:val="30"/>
          <w:szCs w:val="30"/>
          <w:u w:val="none"/>
          <w:cs/>
          <w:lang w:val="en-US"/>
        </w:rPr>
        <w:tab/>
      </w:r>
      <w:r w:rsidRPr="00911CB5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463557AA" w14:textId="77777777" w:rsidR="00911CB5" w:rsidRPr="00911CB5" w:rsidRDefault="00911CB5" w:rsidP="00911CB5">
      <w:pPr>
        <w:rPr>
          <w:sz w:val="30"/>
          <w:szCs w:val="30"/>
          <w:lang w:eastAsia="x-none"/>
        </w:rPr>
      </w:pPr>
    </w:p>
    <w:p w14:paraId="268F5663" w14:textId="25F3FA64" w:rsidR="00B32AE5" w:rsidRPr="00911CB5" w:rsidRDefault="00911CB5" w:rsidP="0091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11CB5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11CB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911CB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11CB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911CB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</w:t>
      </w:r>
      <w:r w:rsidR="007139B7">
        <w:rPr>
          <w:rFonts w:ascii="Angsana New" w:hAnsi="Angsana New"/>
          <w:sz w:val="30"/>
          <w:szCs w:val="30"/>
        </w:rPr>
        <w:br/>
      </w:r>
      <w:r w:rsidRPr="00911CB5">
        <w:rPr>
          <w:rFonts w:ascii="Angsana New" w:hAnsi="Angsana New"/>
          <w:sz w:val="30"/>
          <w:szCs w:val="30"/>
          <w:cs/>
        </w:rPr>
        <w:t xml:space="preserve">จัดสรรกำไรเป็นเงินปันผลในอัตราหุ้นละ </w:t>
      </w:r>
      <w:r w:rsidRPr="00911CB5">
        <w:rPr>
          <w:rFonts w:ascii="Angsana New" w:hAnsi="Angsana New"/>
          <w:sz w:val="30"/>
          <w:szCs w:val="30"/>
        </w:rPr>
        <w:t>1.40</w:t>
      </w:r>
      <w:r w:rsidRPr="00911CB5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911CB5">
        <w:rPr>
          <w:rFonts w:ascii="Angsana New" w:hAnsi="Angsana New"/>
          <w:sz w:val="30"/>
          <w:szCs w:val="30"/>
        </w:rPr>
        <w:t>420</w:t>
      </w:r>
      <w:r w:rsidRPr="00911CB5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เงินปันผลดังกล่าวจะจ่ายให้แก่ผู้ถือหุ้นในเดือน</w:t>
      </w:r>
      <w:r w:rsidRPr="00911CB5">
        <w:rPr>
          <w:rFonts w:ascii="Angsana New" w:hAnsi="Angsana New" w:hint="cs"/>
          <w:sz w:val="30"/>
          <w:szCs w:val="30"/>
          <w:cs/>
        </w:rPr>
        <w:t>สิงหาคม</w:t>
      </w:r>
      <w:r w:rsidRPr="00911CB5">
        <w:rPr>
          <w:rFonts w:ascii="Angsana New" w:hAnsi="Angsana New"/>
          <w:sz w:val="30"/>
          <w:szCs w:val="30"/>
          <w:cs/>
        </w:rPr>
        <w:t xml:space="preserve"> </w:t>
      </w:r>
      <w:r w:rsidRPr="00911CB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44BAEA7C" w14:textId="77777777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34A0E" w14:textId="77777777" w:rsidR="008E7D41" w:rsidRDefault="008E7D41">
      <w:r>
        <w:separator/>
      </w:r>
    </w:p>
  </w:endnote>
  <w:endnote w:type="continuationSeparator" w:id="0">
    <w:p w14:paraId="407C8862" w14:textId="77777777" w:rsidR="008E7D41" w:rsidRDefault="008E7D41">
      <w:r>
        <w:continuationSeparator/>
      </w:r>
    </w:p>
  </w:endnote>
  <w:endnote w:type="continuationNotice" w:id="1">
    <w:p w14:paraId="6F334AD6" w14:textId="77777777" w:rsidR="002501C5" w:rsidRDefault="002501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251F" w14:textId="77777777" w:rsidR="00886EC7" w:rsidRPr="00371CAC" w:rsidRDefault="00886EC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F1D12" w14:textId="77777777" w:rsidR="008E7D41" w:rsidRDefault="008E7D41">
      <w:r>
        <w:separator/>
      </w:r>
    </w:p>
  </w:footnote>
  <w:footnote w:type="continuationSeparator" w:id="0">
    <w:p w14:paraId="6D2B2645" w14:textId="77777777" w:rsidR="008E7D41" w:rsidRDefault="008E7D41">
      <w:r>
        <w:continuationSeparator/>
      </w:r>
    </w:p>
  </w:footnote>
  <w:footnote w:type="continuationNotice" w:id="1">
    <w:p w14:paraId="71B7136D" w14:textId="77777777" w:rsidR="002501C5" w:rsidRDefault="002501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D95A" w14:textId="77777777" w:rsidR="001E5287" w:rsidRDefault="001E5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ADD7871" w14:textId="46F5B0A0" w:rsidR="001E5287" w:rsidRPr="00807D39" w:rsidRDefault="00891CFA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E5287"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="001E5287"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="001E5287"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1E5287"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DA9F" w14:textId="77777777" w:rsidR="001E5287" w:rsidRDefault="001E5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3EA1"/>
    <w:rsid w:val="002340D0"/>
    <w:rsid w:val="0023412E"/>
    <w:rsid w:val="002350E6"/>
    <w:rsid w:val="00235A49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660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984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66A3A-966D-4568-A0D4-4A6CD4667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243</TotalTime>
  <Pages>10</Pages>
  <Words>1987</Words>
  <Characters>8846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Rinrada, Saelee</cp:lastModifiedBy>
  <cp:revision>138</cp:revision>
  <cp:lastPrinted>2023-02-07T13:16:00Z</cp:lastPrinted>
  <dcterms:created xsi:type="dcterms:W3CDTF">2024-01-30T03:06:00Z</dcterms:created>
  <dcterms:modified xsi:type="dcterms:W3CDTF">2024-08-09T08:13:00Z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