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56AEA84" w14:textId="5AA0548C" w:rsidR="00220255" w:rsidRDefault="0022025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3A0AFFB" w14:textId="29F5612E" w:rsidR="005E6B08" w:rsidRPr="005E6B08" w:rsidRDefault="005E6B08" w:rsidP="005E6B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34F17983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E1350C">
        <w:rPr>
          <w:rFonts w:asciiTheme="majorBidi" w:hAnsiTheme="majorBidi" w:cstheme="majorBidi"/>
          <w:lang w:val="en-US"/>
        </w:rPr>
        <w:t>13</w:t>
      </w:r>
      <w:r w:rsidR="00356F65">
        <w:rPr>
          <w:rFonts w:asciiTheme="majorBidi" w:hAnsiTheme="majorBidi" w:cstheme="majorBidi" w:hint="cs"/>
          <w:cs/>
          <w:lang w:val="en-US"/>
        </w:rPr>
        <w:t xml:space="preserve"> สิงหาคม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66DE47ED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3B44A949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51A58F6B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B21B82" w:rsidRPr="007A168E" w14:paraId="581F514B" w14:textId="77777777" w:rsidTr="002321E2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B82" w:rsidRPr="007A168E" w14:paraId="345C7EFF" w14:textId="77777777" w:rsidTr="002321E2">
        <w:trPr>
          <w:tblHeader/>
        </w:trPr>
        <w:tc>
          <w:tcPr>
            <w:tcW w:w="4137" w:type="dxa"/>
          </w:tcPr>
          <w:p w14:paraId="447E941F" w14:textId="31FEECD6" w:rsidR="00B21B82" w:rsidRPr="007A168E" w:rsidRDefault="00356F65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70535FD" w14:textId="7E54A623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DF504C0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C40B6C" w14:textId="101DAF7E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1AF707A0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EC535A" w14:textId="30E60FA7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32466F73" w14:textId="77777777" w:rsidR="00B21B82" w:rsidRPr="007A168E" w:rsidRDefault="00B21B82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2E5AC1" w14:textId="131C94AC" w:rsidR="00B21B82" w:rsidRPr="007A168E" w:rsidRDefault="00DB0E35" w:rsidP="002321E2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B21B82" w:rsidRPr="007A168E" w14:paraId="1DD3A66E" w14:textId="77777777" w:rsidTr="002321E2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1B82" w:rsidRPr="007A168E" w14:paraId="67B7BF0D" w14:textId="77777777" w:rsidTr="002321E2">
        <w:tc>
          <w:tcPr>
            <w:tcW w:w="4137" w:type="dxa"/>
          </w:tcPr>
          <w:p w14:paraId="5BA47DBC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07882D7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40616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E46F99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9A249D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7B6151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C5148CE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2BB48" w14:textId="77777777" w:rsidR="00B21B82" w:rsidRPr="007A168E" w:rsidRDefault="00B21B82" w:rsidP="002321E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F65" w:rsidRPr="007A168E" w14:paraId="1E742788" w14:textId="77777777" w:rsidTr="002321E2">
        <w:tc>
          <w:tcPr>
            <w:tcW w:w="4137" w:type="dxa"/>
          </w:tcPr>
          <w:p w14:paraId="0F294658" w14:textId="77777777" w:rsidR="00356F65" w:rsidRPr="007A168E" w:rsidRDefault="00356F65" w:rsidP="00356F6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C51AB" w14:textId="7F435947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5F3B2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72E70E" w14:textId="6C69DCD4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16D370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BA30E1" w14:textId="377EB3FF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4,430,830</w:t>
            </w:r>
          </w:p>
        </w:tc>
        <w:tc>
          <w:tcPr>
            <w:tcW w:w="239" w:type="dxa"/>
            <w:shd w:val="clear" w:color="auto" w:fill="auto"/>
          </w:tcPr>
          <w:p w14:paraId="3BF1DC43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9BDCD8" w14:textId="6FBE3D73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2,934,748</w:t>
            </w:r>
          </w:p>
        </w:tc>
      </w:tr>
      <w:tr w:rsidR="00356F65" w:rsidRPr="007A168E" w14:paraId="6D3FAE47" w14:textId="77777777" w:rsidTr="002321E2">
        <w:tc>
          <w:tcPr>
            <w:tcW w:w="4137" w:type="dxa"/>
          </w:tcPr>
          <w:p w14:paraId="691D56CF" w14:textId="77777777" w:rsidR="00356F65" w:rsidRPr="007A168E" w:rsidRDefault="00356F65" w:rsidP="00356F6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5982B34" w14:textId="55C4F15A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E21DC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5E90F" w14:textId="3449A874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F6AD31E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320AAE" w14:textId="7A066945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107,659</w:t>
            </w:r>
          </w:p>
        </w:tc>
        <w:tc>
          <w:tcPr>
            <w:tcW w:w="239" w:type="dxa"/>
            <w:shd w:val="clear" w:color="auto" w:fill="auto"/>
          </w:tcPr>
          <w:p w14:paraId="1AD0747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10454E" w14:textId="70486607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108,535</w:t>
            </w:r>
          </w:p>
        </w:tc>
      </w:tr>
      <w:tr w:rsidR="00356F65" w:rsidRPr="007A168E" w14:paraId="65A0032B" w14:textId="77777777" w:rsidTr="002321E2">
        <w:tc>
          <w:tcPr>
            <w:tcW w:w="4137" w:type="dxa"/>
          </w:tcPr>
          <w:p w14:paraId="3F0DDE0B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120C1667" w14:textId="7F6BED92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42F0D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4E0A6C" w14:textId="08D0324D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F29F16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CDDE45" w14:textId="081310BD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198,950</w:t>
            </w:r>
          </w:p>
        </w:tc>
        <w:tc>
          <w:tcPr>
            <w:tcW w:w="239" w:type="dxa"/>
            <w:shd w:val="clear" w:color="auto" w:fill="auto"/>
          </w:tcPr>
          <w:p w14:paraId="37D4B749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6884A87" w14:textId="247F011F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264,677</w:t>
            </w:r>
          </w:p>
        </w:tc>
      </w:tr>
      <w:tr w:rsidR="00356F65" w:rsidRPr="007A168E" w14:paraId="389DF771" w14:textId="77777777" w:rsidTr="002321E2">
        <w:tc>
          <w:tcPr>
            <w:tcW w:w="4137" w:type="dxa"/>
          </w:tcPr>
          <w:p w14:paraId="46A678A4" w14:textId="77777777" w:rsidR="00356F65" w:rsidRPr="007A168E" w:rsidRDefault="00356F65" w:rsidP="00356F6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B6EF441" w14:textId="6A85FF1C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D6928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D81400" w14:textId="36266461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41022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8A71" w14:textId="62300BEC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1,159,810</w:t>
            </w:r>
          </w:p>
        </w:tc>
        <w:tc>
          <w:tcPr>
            <w:tcW w:w="239" w:type="dxa"/>
            <w:shd w:val="clear" w:color="auto" w:fill="auto"/>
          </w:tcPr>
          <w:p w14:paraId="44AB03B1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B973D7" w14:textId="375ACF5D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1,444,508</w:t>
            </w:r>
          </w:p>
        </w:tc>
      </w:tr>
      <w:tr w:rsidR="00356F65" w:rsidRPr="007A168E" w14:paraId="2912D3EE" w14:textId="77777777" w:rsidTr="002321E2">
        <w:tc>
          <w:tcPr>
            <w:tcW w:w="4137" w:type="dxa"/>
          </w:tcPr>
          <w:p w14:paraId="1F2A791A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3B74A620" w14:textId="3198C5CA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5DEA3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0AD1DB" w14:textId="79E59DC0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2192B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05DC8E" w14:textId="235C8380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17,629</w:t>
            </w:r>
          </w:p>
        </w:tc>
        <w:tc>
          <w:tcPr>
            <w:tcW w:w="239" w:type="dxa"/>
            <w:shd w:val="clear" w:color="auto" w:fill="auto"/>
          </w:tcPr>
          <w:p w14:paraId="3BEB1345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4F162F" w14:textId="31D1F91B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18,543</w:t>
            </w:r>
          </w:p>
        </w:tc>
      </w:tr>
      <w:tr w:rsidR="00356F65" w:rsidRPr="007A168E" w14:paraId="78E851D9" w14:textId="77777777" w:rsidTr="002321E2">
        <w:tc>
          <w:tcPr>
            <w:tcW w:w="4137" w:type="dxa"/>
          </w:tcPr>
          <w:p w14:paraId="5259168B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EC2BE78" w14:textId="4CE8B072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D19E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6A373F0" w14:textId="78E1B7A5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A39A59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653235" w14:textId="6C0738C9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239" w:type="dxa"/>
            <w:shd w:val="clear" w:color="auto" w:fill="auto"/>
          </w:tcPr>
          <w:p w14:paraId="5743E7FB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3276205" w14:textId="5F4E3DE0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51,299</w:t>
            </w:r>
          </w:p>
        </w:tc>
      </w:tr>
      <w:tr w:rsidR="00356F65" w:rsidRPr="007A168E" w14:paraId="3275DE39" w14:textId="77777777" w:rsidTr="002321E2">
        <w:tc>
          <w:tcPr>
            <w:tcW w:w="4137" w:type="dxa"/>
          </w:tcPr>
          <w:p w14:paraId="0398F197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D78D5CB" w14:textId="15C5EBFE" w:rsidR="00356F65" w:rsidRPr="002F0051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E9F78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288674" w14:textId="064F4089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BACB0A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BE945" w14:textId="27B7A869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1,223,624</w:t>
            </w:r>
          </w:p>
        </w:tc>
        <w:tc>
          <w:tcPr>
            <w:tcW w:w="239" w:type="dxa"/>
            <w:shd w:val="clear" w:color="auto" w:fill="auto"/>
          </w:tcPr>
          <w:p w14:paraId="1B00BD1B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6381C4" w14:textId="57A895A3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1,007,999</w:t>
            </w:r>
          </w:p>
        </w:tc>
      </w:tr>
      <w:tr w:rsidR="00356F65" w:rsidRPr="007A168E" w14:paraId="01F091DF" w14:textId="77777777" w:rsidTr="002321E2">
        <w:tc>
          <w:tcPr>
            <w:tcW w:w="4137" w:type="dxa"/>
          </w:tcPr>
          <w:p w14:paraId="6EDAF603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11CD1F7" w14:textId="64FB3C4C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FDAC1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A67F8C6" w14:textId="296B8A88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BFBBE3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97EC41" w14:textId="73EC8C2B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122,723</w:t>
            </w:r>
          </w:p>
        </w:tc>
        <w:tc>
          <w:tcPr>
            <w:tcW w:w="239" w:type="dxa"/>
            <w:shd w:val="clear" w:color="auto" w:fill="auto"/>
          </w:tcPr>
          <w:p w14:paraId="464F2599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6229F5" w14:textId="79817131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</w:tr>
      <w:tr w:rsidR="00356F65" w:rsidRPr="007A168E" w14:paraId="4AC1E478" w14:textId="77777777" w:rsidTr="002321E2">
        <w:tc>
          <w:tcPr>
            <w:tcW w:w="4137" w:type="dxa"/>
          </w:tcPr>
          <w:p w14:paraId="0518C0C7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1A83E95" w14:textId="15452553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8BA6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7B2C5F" w14:textId="1DAE572E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1F83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BA581" w14:textId="6CA4AF19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12,224</w:t>
            </w:r>
          </w:p>
        </w:tc>
        <w:tc>
          <w:tcPr>
            <w:tcW w:w="239" w:type="dxa"/>
            <w:shd w:val="clear" w:color="auto" w:fill="auto"/>
          </w:tcPr>
          <w:p w14:paraId="7D890BB1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929099" w14:textId="75E062FA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3,884</w:t>
            </w:r>
          </w:p>
        </w:tc>
      </w:tr>
      <w:tr w:rsidR="00356F65" w:rsidRPr="007A168E" w14:paraId="4B98C122" w14:textId="77777777" w:rsidTr="002321E2">
        <w:tc>
          <w:tcPr>
            <w:tcW w:w="4137" w:type="dxa"/>
          </w:tcPr>
          <w:p w14:paraId="0B66B3DA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0E6704" w14:textId="18B5A258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306D5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79CEF3" w14:textId="44533609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053B9D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CCA8C2" w14:textId="108027AF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112,661</w:t>
            </w:r>
          </w:p>
        </w:tc>
        <w:tc>
          <w:tcPr>
            <w:tcW w:w="239" w:type="dxa"/>
            <w:shd w:val="clear" w:color="auto" w:fill="auto"/>
          </w:tcPr>
          <w:p w14:paraId="0173198F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A838D3" w14:textId="3C420C87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73,850</w:t>
            </w:r>
          </w:p>
        </w:tc>
      </w:tr>
      <w:tr w:rsidR="00356F65" w:rsidRPr="007A168E" w14:paraId="0DF38BD0" w14:textId="77777777" w:rsidTr="002321E2">
        <w:tc>
          <w:tcPr>
            <w:tcW w:w="4137" w:type="dxa"/>
          </w:tcPr>
          <w:p w14:paraId="3E36096C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A14466E" w14:textId="0B21BE7F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DC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88AFF2" w14:textId="474CC532" w:rsidR="00356F65" w:rsidRPr="007A168E" w:rsidRDefault="00356F65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F09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A54A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BE193" w14:textId="5B2BAE18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13,663</w:t>
            </w:r>
          </w:p>
        </w:tc>
        <w:tc>
          <w:tcPr>
            <w:tcW w:w="239" w:type="dxa"/>
            <w:shd w:val="clear" w:color="auto" w:fill="auto"/>
          </w:tcPr>
          <w:p w14:paraId="16A9882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D8885A" w14:textId="4CE76CAF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14,278</w:t>
            </w:r>
          </w:p>
        </w:tc>
      </w:tr>
      <w:tr w:rsidR="00356F65" w:rsidRPr="007A168E" w14:paraId="0FCB4D27" w14:textId="77777777" w:rsidTr="002321E2">
        <w:tc>
          <w:tcPr>
            <w:tcW w:w="4137" w:type="dxa"/>
          </w:tcPr>
          <w:p w14:paraId="534756FF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E14EF6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1F1D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797D2B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C3A819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1499E1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01B90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0E4072" w14:textId="77777777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F65" w:rsidRPr="007A168E" w14:paraId="0E3B7CB4" w14:textId="77777777" w:rsidTr="002321E2">
        <w:tc>
          <w:tcPr>
            <w:tcW w:w="4137" w:type="dxa"/>
          </w:tcPr>
          <w:p w14:paraId="055B8ED6" w14:textId="77777777" w:rsidR="00356F65" w:rsidRPr="007A168E" w:rsidRDefault="00356F65" w:rsidP="00356F6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4836E07" w14:textId="493F0036" w:rsidR="00356F65" w:rsidRPr="007A168E" w:rsidRDefault="00966C78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6120C48E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15666" w14:textId="5C74F3BC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39" w:type="dxa"/>
            <w:shd w:val="clear" w:color="auto" w:fill="auto"/>
          </w:tcPr>
          <w:p w14:paraId="36FC6697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F8790A" w14:textId="50555C0C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9" w:type="dxa"/>
          </w:tcPr>
          <w:p w14:paraId="5648215D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34D77C" w14:textId="1C64754A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6F65" w:rsidRPr="007A168E" w14:paraId="35F3DCD8" w14:textId="77777777" w:rsidTr="002321E2">
        <w:tc>
          <w:tcPr>
            <w:tcW w:w="4137" w:type="dxa"/>
          </w:tcPr>
          <w:p w14:paraId="1B2BB1E7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6549A58" w14:textId="1D959357" w:rsidR="00356F65" w:rsidRPr="007A168E" w:rsidRDefault="00966C78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253,451</w:t>
            </w:r>
          </w:p>
        </w:tc>
        <w:tc>
          <w:tcPr>
            <w:tcW w:w="236" w:type="dxa"/>
            <w:shd w:val="clear" w:color="auto" w:fill="auto"/>
          </w:tcPr>
          <w:p w14:paraId="26B22159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62515" w14:textId="0DB7486B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264,051</w:t>
            </w:r>
          </w:p>
        </w:tc>
        <w:tc>
          <w:tcPr>
            <w:tcW w:w="239" w:type="dxa"/>
            <w:shd w:val="clear" w:color="auto" w:fill="auto"/>
          </w:tcPr>
          <w:p w14:paraId="58B9509F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6D43A" w14:textId="419E5DDB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238,529</w:t>
            </w:r>
          </w:p>
        </w:tc>
        <w:tc>
          <w:tcPr>
            <w:tcW w:w="239" w:type="dxa"/>
          </w:tcPr>
          <w:p w14:paraId="1618A790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E107C5" w14:textId="54F46582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249,288</w:t>
            </w:r>
          </w:p>
        </w:tc>
      </w:tr>
      <w:tr w:rsidR="00356F65" w:rsidRPr="007A168E" w14:paraId="0775F769" w14:textId="77777777" w:rsidTr="002321E2">
        <w:tc>
          <w:tcPr>
            <w:tcW w:w="4137" w:type="dxa"/>
          </w:tcPr>
          <w:p w14:paraId="676C20DC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A358252" w14:textId="3FDACAC8" w:rsidR="00356F65" w:rsidRPr="007A168E" w:rsidRDefault="00966C78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2,461</w:t>
            </w:r>
          </w:p>
        </w:tc>
        <w:tc>
          <w:tcPr>
            <w:tcW w:w="236" w:type="dxa"/>
            <w:shd w:val="clear" w:color="auto" w:fill="auto"/>
          </w:tcPr>
          <w:p w14:paraId="31D55AEF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0E3FD0" w14:textId="4B61F189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39" w:type="dxa"/>
            <w:shd w:val="clear" w:color="auto" w:fill="auto"/>
          </w:tcPr>
          <w:p w14:paraId="7AB30938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759072" w14:textId="155FFB5E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56333CDB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B2766D" w14:textId="3EE70CF6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356F65" w:rsidRPr="007A168E" w14:paraId="19BC816A" w14:textId="77777777" w:rsidTr="002321E2">
        <w:tc>
          <w:tcPr>
            <w:tcW w:w="4137" w:type="dxa"/>
          </w:tcPr>
          <w:p w14:paraId="53A13961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B232DF4" w14:textId="47A2280F" w:rsidR="00356F65" w:rsidRPr="007A168E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6E32D" w14:textId="77777777" w:rsidR="00356F65" w:rsidRPr="007A168E" w:rsidRDefault="00356F65" w:rsidP="00356F65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6600CE" w14:textId="077BE53F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4398EF0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2D7E8F" w14:textId="1E3B001F" w:rsidR="00356F65" w:rsidRDefault="00966C78" w:rsidP="00356F65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F5CEEFE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496536" w14:textId="40E8FFF3" w:rsidR="00356F65" w:rsidRPr="000554B1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6F65" w:rsidRPr="007A168E" w14:paraId="59D2E226" w14:textId="77777777" w:rsidTr="002321E2">
        <w:tc>
          <w:tcPr>
            <w:tcW w:w="4137" w:type="dxa"/>
          </w:tcPr>
          <w:p w14:paraId="6FBD8D35" w14:textId="77777777" w:rsidR="00356F65" w:rsidRPr="007A168E" w:rsidRDefault="00356F65" w:rsidP="00356F6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5DF11F4" w14:textId="7C6492C9" w:rsidR="00356F65" w:rsidRPr="007A168E" w:rsidRDefault="00966C78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15,948</w:t>
            </w:r>
          </w:p>
        </w:tc>
        <w:tc>
          <w:tcPr>
            <w:tcW w:w="236" w:type="dxa"/>
            <w:shd w:val="clear" w:color="auto" w:fill="auto"/>
          </w:tcPr>
          <w:p w14:paraId="69C0A677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BF017E" w14:textId="37165883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9,829</w:t>
            </w:r>
          </w:p>
        </w:tc>
        <w:tc>
          <w:tcPr>
            <w:tcW w:w="239" w:type="dxa"/>
            <w:shd w:val="clear" w:color="auto" w:fill="auto"/>
          </w:tcPr>
          <w:p w14:paraId="20A90595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F47F18F" w14:textId="48D25F51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13,242</w:t>
            </w:r>
          </w:p>
        </w:tc>
        <w:tc>
          <w:tcPr>
            <w:tcW w:w="239" w:type="dxa"/>
          </w:tcPr>
          <w:p w14:paraId="560AB8EA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64CB29" w14:textId="45AFEB2A" w:rsidR="00356F65" w:rsidRPr="007A168E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356F65" w:rsidRPr="007A168E" w14:paraId="363BED24" w14:textId="77777777" w:rsidTr="002321E2">
        <w:tc>
          <w:tcPr>
            <w:tcW w:w="4137" w:type="dxa"/>
          </w:tcPr>
          <w:p w14:paraId="69EC61CE" w14:textId="657DED09" w:rsidR="00356F65" w:rsidRPr="00CE0F9E" w:rsidRDefault="00356F65" w:rsidP="00356F6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C7102CA" w14:textId="35452937" w:rsidR="00356F65" w:rsidRDefault="00356F65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4C8E4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1B8D93" w14:textId="77777777" w:rsidR="00356F65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F130376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78B583" w14:textId="77777777" w:rsidR="00356F65" w:rsidRPr="007A168E" w:rsidRDefault="00356F65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D82ECA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87F12B" w14:textId="77777777" w:rsidR="00356F65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F65" w:rsidRPr="007A168E" w14:paraId="34B3EE46" w14:textId="77777777" w:rsidTr="002321E2">
        <w:tc>
          <w:tcPr>
            <w:tcW w:w="4137" w:type="dxa"/>
          </w:tcPr>
          <w:p w14:paraId="7BCF084F" w14:textId="23210413" w:rsidR="00356F65" w:rsidRPr="00CE0F9E" w:rsidRDefault="00356F65" w:rsidP="00356F6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07EA8B9" w14:textId="0E2DA651" w:rsidR="00356F65" w:rsidRDefault="00966C78" w:rsidP="00356F6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261B9BF2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3A6B7C" w14:textId="076CAEC4" w:rsidR="00356F65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383A1BFC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506545" w14:textId="06D1E4D6" w:rsidR="00356F65" w:rsidRPr="007A168E" w:rsidRDefault="00966C78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</w:tcPr>
          <w:p w14:paraId="2F49CFED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BA71FE" w14:textId="7C3E2FEE" w:rsidR="00356F65" w:rsidRDefault="00356F65" w:rsidP="00356F65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F6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356F65" w:rsidRPr="007A168E" w14:paraId="2663BBF5" w14:textId="77777777" w:rsidTr="002321E2">
        <w:tc>
          <w:tcPr>
            <w:tcW w:w="4137" w:type="dxa"/>
          </w:tcPr>
          <w:p w14:paraId="0A3AA832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7533838" w14:textId="44B0969D" w:rsidR="00356F65" w:rsidRPr="007A168E" w:rsidRDefault="00356F65" w:rsidP="00356F65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A07CB6" w14:textId="77777777" w:rsidR="00356F65" w:rsidRPr="007A168E" w:rsidRDefault="00356F65" w:rsidP="00356F6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DD06B8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35787F3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075D95" w14:textId="5E96DF81" w:rsidR="00356F65" w:rsidRPr="007A168E" w:rsidRDefault="00356F65" w:rsidP="00356F65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9DCA9D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72A655" w14:textId="77777777" w:rsidR="00356F65" w:rsidRPr="007A168E" w:rsidRDefault="00356F65" w:rsidP="00356F65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9E2" w:rsidRPr="007A168E" w14:paraId="5EF84FAB" w14:textId="77777777" w:rsidTr="002321E2">
        <w:tc>
          <w:tcPr>
            <w:tcW w:w="4137" w:type="dxa"/>
          </w:tcPr>
          <w:p w14:paraId="5B2E7EDE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1C60053" w14:textId="0F792B72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4,762</w:t>
            </w:r>
          </w:p>
        </w:tc>
        <w:tc>
          <w:tcPr>
            <w:tcW w:w="236" w:type="dxa"/>
            <w:shd w:val="clear" w:color="auto" w:fill="auto"/>
          </w:tcPr>
          <w:p w14:paraId="44074113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585655" w14:textId="69D04A3A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2,724</w:t>
            </w:r>
          </w:p>
        </w:tc>
        <w:tc>
          <w:tcPr>
            <w:tcW w:w="239" w:type="dxa"/>
            <w:shd w:val="clear" w:color="auto" w:fill="auto"/>
          </w:tcPr>
          <w:p w14:paraId="08F4F251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0D56F" w14:textId="25678C07" w:rsidR="009F09E2" w:rsidRPr="007A168E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239" w:type="dxa"/>
          </w:tcPr>
          <w:p w14:paraId="1308CC28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CE349" w14:textId="7CDFC240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9F09E2" w:rsidRPr="007A168E" w14:paraId="0862BD9C" w14:textId="77777777" w:rsidTr="002321E2">
        <w:tc>
          <w:tcPr>
            <w:tcW w:w="4137" w:type="dxa"/>
          </w:tcPr>
          <w:p w14:paraId="77153F64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052DCB3B" w14:textId="5D421CBD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48DA3920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CE5E48" w14:textId="76BC9212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39" w:type="dxa"/>
            <w:shd w:val="clear" w:color="auto" w:fill="auto"/>
          </w:tcPr>
          <w:p w14:paraId="6603F24E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7387CE" w14:textId="0910790D" w:rsidR="009F09E2" w:rsidRPr="007A168E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9" w:type="dxa"/>
          </w:tcPr>
          <w:p w14:paraId="2B2DD223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7E35C90" w14:textId="2F2C11C1" w:rsidR="009F09E2" w:rsidRPr="007A168E" w:rsidRDefault="009F09E2" w:rsidP="00AA392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4C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9E2" w:rsidRPr="007A168E" w14:paraId="52F95F53" w14:textId="77777777" w:rsidTr="002321E2">
        <w:tc>
          <w:tcPr>
            <w:tcW w:w="4137" w:type="dxa"/>
          </w:tcPr>
          <w:p w14:paraId="4F10AD1D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DCE0827" w14:textId="51064756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1,358</w:t>
            </w:r>
          </w:p>
        </w:tc>
        <w:tc>
          <w:tcPr>
            <w:tcW w:w="236" w:type="dxa"/>
            <w:shd w:val="clear" w:color="auto" w:fill="auto"/>
          </w:tcPr>
          <w:p w14:paraId="741B991B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CD91F3" w14:textId="3B3CB82C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1,693</w:t>
            </w:r>
          </w:p>
        </w:tc>
        <w:tc>
          <w:tcPr>
            <w:tcW w:w="239" w:type="dxa"/>
            <w:shd w:val="clear" w:color="auto" w:fill="auto"/>
          </w:tcPr>
          <w:p w14:paraId="2664FBE8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20CAF3" w14:textId="638D420D" w:rsidR="009F09E2" w:rsidRPr="007A168E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39" w:type="dxa"/>
          </w:tcPr>
          <w:p w14:paraId="041693B0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2C7E62" w14:textId="48B1E05F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9F09E2" w:rsidRPr="007A168E" w14:paraId="21BA194A" w14:textId="77777777" w:rsidTr="002321E2">
        <w:tc>
          <w:tcPr>
            <w:tcW w:w="4137" w:type="dxa"/>
          </w:tcPr>
          <w:p w14:paraId="38263ACE" w14:textId="2078367A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DAAC43C" w14:textId="0199AE0D" w:rsidR="009F09E2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14:paraId="0B36EBA5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FAD51C" w14:textId="7D64853E" w:rsidR="009F09E2" w:rsidRDefault="009F09E2" w:rsidP="009F09E2">
            <w:pPr>
              <w:tabs>
                <w:tab w:val="decimal" w:pos="50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5CE678B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670734" w14:textId="61041685" w:rsidR="009F09E2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39" w:type="dxa"/>
          </w:tcPr>
          <w:p w14:paraId="6D8C2935" w14:textId="3F815604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15D5DC" w14:textId="79DC0F89" w:rsidR="009F09E2" w:rsidRPr="00324977" w:rsidRDefault="009F09E2" w:rsidP="00AA392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4C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9E2" w:rsidRPr="007A168E" w14:paraId="1C952B88" w14:textId="77777777" w:rsidTr="002321E2">
        <w:tc>
          <w:tcPr>
            <w:tcW w:w="4137" w:type="dxa"/>
          </w:tcPr>
          <w:p w14:paraId="43CAD861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57DBEA49" w14:textId="16F50C34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144,348</w:t>
            </w:r>
          </w:p>
        </w:tc>
        <w:tc>
          <w:tcPr>
            <w:tcW w:w="236" w:type="dxa"/>
            <w:shd w:val="clear" w:color="auto" w:fill="auto"/>
          </w:tcPr>
          <w:p w14:paraId="2AB7E5B0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34B61" w14:textId="531300C9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150,445</w:t>
            </w:r>
          </w:p>
        </w:tc>
        <w:tc>
          <w:tcPr>
            <w:tcW w:w="239" w:type="dxa"/>
            <w:shd w:val="clear" w:color="auto" w:fill="auto"/>
          </w:tcPr>
          <w:p w14:paraId="6F9FBC26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01FE01" w14:textId="279D2060" w:rsidR="009F09E2" w:rsidRPr="007A168E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62,514</w:t>
            </w:r>
          </w:p>
        </w:tc>
        <w:tc>
          <w:tcPr>
            <w:tcW w:w="239" w:type="dxa"/>
          </w:tcPr>
          <w:p w14:paraId="0D7A647A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6D5651" w14:textId="4581F9A0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65,845</w:t>
            </w:r>
          </w:p>
        </w:tc>
      </w:tr>
      <w:tr w:rsidR="009F09E2" w:rsidRPr="007A168E" w14:paraId="76CAE90A" w14:textId="77777777" w:rsidTr="002321E2">
        <w:tc>
          <w:tcPr>
            <w:tcW w:w="4137" w:type="dxa"/>
          </w:tcPr>
          <w:p w14:paraId="21B3CC89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09BA6C3B" w14:textId="5983731E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30,315</w:t>
            </w:r>
          </w:p>
        </w:tc>
        <w:tc>
          <w:tcPr>
            <w:tcW w:w="236" w:type="dxa"/>
            <w:shd w:val="clear" w:color="auto" w:fill="auto"/>
          </w:tcPr>
          <w:p w14:paraId="4FD6B959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9161B9" w14:textId="1B11F2A4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30,787</w:t>
            </w:r>
          </w:p>
        </w:tc>
        <w:tc>
          <w:tcPr>
            <w:tcW w:w="239" w:type="dxa"/>
            <w:shd w:val="clear" w:color="auto" w:fill="auto"/>
          </w:tcPr>
          <w:p w14:paraId="135EE09C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DB7173" w14:textId="7BE73AC4" w:rsidR="009F09E2" w:rsidRPr="007A168E" w:rsidRDefault="00966C78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27,478</w:t>
            </w:r>
          </w:p>
        </w:tc>
        <w:tc>
          <w:tcPr>
            <w:tcW w:w="239" w:type="dxa"/>
          </w:tcPr>
          <w:p w14:paraId="329C2C22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55E8A6" w14:textId="26523CD4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28,472</w:t>
            </w:r>
          </w:p>
        </w:tc>
      </w:tr>
      <w:tr w:rsidR="009F09E2" w:rsidRPr="007A168E" w14:paraId="62AAEE71" w14:textId="77777777" w:rsidTr="002321E2">
        <w:tc>
          <w:tcPr>
            <w:tcW w:w="4137" w:type="dxa"/>
          </w:tcPr>
          <w:p w14:paraId="7AD695D3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EBD29" w14:textId="77777777" w:rsidR="009F09E2" w:rsidRPr="000654AF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B8AF7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3EDAA1" w14:textId="77777777" w:rsidR="009F09E2" w:rsidRPr="000654AF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3563578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4E1469" w14:textId="77777777" w:rsidR="009F09E2" w:rsidRPr="000654AF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771D57C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17F1FA" w14:textId="77777777" w:rsidR="009F09E2" w:rsidRPr="000654AF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09E2" w:rsidRPr="007A168E" w14:paraId="5A83851F" w14:textId="77777777" w:rsidTr="002321E2">
        <w:tc>
          <w:tcPr>
            <w:tcW w:w="4137" w:type="dxa"/>
          </w:tcPr>
          <w:p w14:paraId="0F90F60D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3BFDE8" w14:textId="77777777" w:rsidR="009F09E2" w:rsidRPr="000654AF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7510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FFC11B" w14:textId="77777777" w:rsidR="009F09E2" w:rsidRPr="000654AF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629FD790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D9657" w14:textId="77777777" w:rsidR="009F09E2" w:rsidRPr="000654AF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F1D5813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C8D440" w14:textId="77777777" w:rsidR="009F09E2" w:rsidRPr="000654AF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09E2" w:rsidRPr="007A168E" w14:paraId="4CBA7507" w14:textId="77777777" w:rsidTr="002321E2">
        <w:tc>
          <w:tcPr>
            <w:tcW w:w="4137" w:type="dxa"/>
          </w:tcPr>
          <w:p w14:paraId="0D894AD8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8F61E" w14:textId="77777777" w:rsidR="009F09E2" w:rsidRPr="000654AF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D6B8D5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7DBEB7" w14:textId="77777777" w:rsidR="009F09E2" w:rsidRPr="000654AF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0A2536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23AF8" w14:textId="77777777" w:rsidR="009F09E2" w:rsidRPr="000654AF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7DD1855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FB3F5D" w14:textId="77777777" w:rsidR="009F09E2" w:rsidRPr="000654AF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09E2" w:rsidRPr="007A168E" w14:paraId="58C445A8" w14:textId="77777777" w:rsidTr="002321E2">
        <w:tc>
          <w:tcPr>
            <w:tcW w:w="4137" w:type="dxa"/>
          </w:tcPr>
          <w:p w14:paraId="63B93AA4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0B96B8" w14:textId="77777777" w:rsidR="009F09E2" w:rsidRPr="000654AF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A1F552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4D3AE1" w14:textId="77777777" w:rsidR="009F09E2" w:rsidRPr="000654AF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0D8BFC1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105E4" w14:textId="77777777" w:rsidR="009F09E2" w:rsidRPr="000654AF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78BA6D6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C4F20" w14:textId="77777777" w:rsidR="009F09E2" w:rsidRPr="000654AF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09E2" w:rsidRPr="007A168E" w14:paraId="01B09B54" w14:textId="77777777" w:rsidTr="002321E2">
        <w:tc>
          <w:tcPr>
            <w:tcW w:w="4137" w:type="dxa"/>
          </w:tcPr>
          <w:p w14:paraId="0983E31A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BFFAA" w14:textId="77777777" w:rsidR="009F09E2" w:rsidRPr="000654AF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7BDE79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1286E5" w14:textId="77777777" w:rsidR="009F09E2" w:rsidRPr="000654AF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8CDEF35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5EB34C" w14:textId="77777777" w:rsidR="009F09E2" w:rsidRPr="000654AF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F114BCB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9574D9" w14:textId="77777777" w:rsidR="009F09E2" w:rsidRPr="000654AF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09E2" w:rsidRPr="007A168E" w14:paraId="6BDA99B4" w14:textId="77777777" w:rsidTr="002321E2">
        <w:tc>
          <w:tcPr>
            <w:tcW w:w="4137" w:type="dxa"/>
          </w:tcPr>
          <w:p w14:paraId="6331E86F" w14:textId="77777777" w:rsidR="009F09E2" w:rsidRPr="007A168E" w:rsidRDefault="009F09E2" w:rsidP="009F09E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AEE67C" w14:textId="77777777" w:rsidR="009F09E2" w:rsidRPr="007A168E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CCD5B3" w14:textId="77777777" w:rsidR="009F09E2" w:rsidRPr="007A168E" w:rsidRDefault="009F09E2" w:rsidP="009F09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2F05C6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FD5D4A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F0A9FD" w14:textId="77777777" w:rsidR="009F09E2" w:rsidRPr="007A168E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61B09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81716" w14:textId="77777777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9E2" w:rsidRPr="007A168E" w14:paraId="0EAE753E" w14:textId="77777777" w:rsidTr="002321E2">
        <w:tc>
          <w:tcPr>
            <w:tcW w:w="4137" w:type="dxa"/>
          </w:tcPr>
          <w:p w14:paraId="3C479231" w14:textId="77777777" w:rsidR="009F09E2" w:rsidRPr="007A168E" w:rsidRDefault="009F09E2" w:rsidP="009F09E2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0C028C3" w14:textId="77777777" w:rsidR="009F09E2" w:rsidRPr="007A168E" w:rsidRDefault="009F09E2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E874D8" w14:textId="77777777" w:rsidR="009F09E2" w:rsidRPr="007A168E" w:rsidRDefault="009F09E2" w:rsidP="009F09E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73832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392B5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6FFA9A" w14:textId="77777777" w:rsidR="009F09E2" w:rsidRPr="007A168E" w:rsidRDefault="009F09E2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DBF69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D4F457" w14:textId="77777777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9E2" w:rsidRPr="007A168E" w14:paraId="39850FD1" w14:textId="77777777" w:rsidTr="002321E2">
        <w:tc>
          <w:tcPr>
            <w:tcW w:w="4137" w:type="dxa"/>
          </w:tcPr>
          <w:p w14:paraId="55D47183" w14:textId="77777777" w:rsidR="009F09E2" w:rsidRPr="007A168E" w:rsidRDefault="009F09E2" w:rsidP="009F09E2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2138BF3" w14:textId="44A4D923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200,306</w:t>
            </w:r>
          </w:p>
        </w:tc>
        <w:tc>
          <w:tcPr>
            <w:tcW w:w="236" w:type="dxa"/>
          </w:tcPr>
          <w:p w14:paraId="52ECCF8E" w14:textId="77777777" w:rsidR="009F09E2" w:rsidRPr="007A168E" w:rsidRDefault="009F09E2" w:rsidP="009F09E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E3521A" w14:textId="5FE88120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201,380</w:t>
            </w:r>
          </w:p>
        </w:tc>
        <w:tc>
          <w:tcPr>
            <w:tcW w:w="239" w:type="dxa"/>
          </w:tcPr>
          <w:p w14:paraId="68D18F47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727CD8" w14:textId="23D21037" w:rsidR="009F09E2" w:rsidRPr="007A168E" w:rsidRDefault="00566C80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148,949</w:t>
            </w:r>
          </w:p>
        </w:tc>
        <w:tc>
          <w:tcPr>
            <w:tcW w:w="239" w:type="dxa"/>
          </w:tcPr>
          <w:p w14:paraId="252C5372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A0240" w14:textId="1BB34185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151,225</w:t>
            </w:r>
          </w:p>
        </w:tc>
      </w:tr>
      <w:tr w:rsidR="009F09E2" w:rsidRPr="007A168E" w14:paraId="237049DC" w14:textId="77777777" w:rsidTr="002321E2">
        <w:tc>
          <w:tcPr>
            <w:tcW w:w="4137" w:type="dxa"/>
          </w:tcPr>
          <w:p w14:paraId="40BC921A" w14:textId="77777777" w:rsidR="009F09E2" w:rsidRPr="007A168E" w:rsidRDefault="009F09E2" w:rsidP="009F09E2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DCCBC" w14:textId="417E28B8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</w:t>
            </w:r>
            <w:r w:rsidR="008E3A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14:paraId="66E4013E" w14:textId="77777777" w:rsidR="009F09E2" w:rsidRPr="007A168E" w:rsidRDefault="009F09E2" w:rsidP="009F09E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108329" w14:textId="75AE9378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4,244</w:t>
            </w:r>
          </w:p>
        </w:tc>
        <w:tc>
          <w:tcPr>
            <w:tcW w:w="239" w:type="dxa"/>
          </w:tcPr>
          <w:p w14:paraId="18849B5B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48B545" w14:textId="4CC4E379" w:rsidR="009F09E2" w:rsidRPr="007A168E" w:rsidRDefault="00566C80" w:rsidP="009F09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5EEF49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E877B" w14:textId="46E539D9" w:rsidR="009F09E2" w:rsidRPr="007A168E" w:rsidRDefault="009F09E2" w:rsidP="00AA392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0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9E2" w:rsidRPr="007A168E" w14:paraId="63BE3072" w14:textId="77777777" w:rsidTr="002321E2">
        <w:tc>
          <w:tcPr>
            <w:tcW w:w="4137" w:type="dxa"/>
          </w:tcPr>
          <w:p w14:paraId="25CE3E09" w14:textId="77777777" w:rsidR="009F09E2" w:rsidRPr="007A168E" w:rsidRDefault="009F09E2" w:rsidP="009F09E2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2EB330" w14:textId="0EB6A3CF" w:rsidR="009F09E2" w:rsidRPr="007A168E" w:rsidRDefault="00966C78" w:rsidP="009F09E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203,470</w:t>
            </w:r>
          </w:p>
        </w:tc>
        <w:tc>
          <w:tcPr>
            <w:tcW w:w="236" w:type="dxa"/>
          </w:tcPr>
          <w:p w14:paraId="3E9D2310" w14:textId="77777777" w:rsidR="009F09E2" w:rsidRPr="007A168E" w:rsidRDefault="009F09E2" w:rsidP="009F09E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455C638C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205,624</w:t>
            </w:r>
          </w:p>
        </w:tc>
        <w:tc>
          <w:tcPr>
            <w:tcW w:w="239" w:type="dxa"/>
          </w:tcPr>
          <w:p w14:paraId="793ED8FF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7A64B" w14:textId="7313D217" w:rsidR="009F09E2" w:rsidRPr="007A168E" w:rsidRDefault="00566C80" w:rsidP="009F09E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148,949</w:t>
            </w:r>
          </w:p>
        </w:tc>
        <w:tc>
          <w:tcPr>
            <w:tcW w:w="239" w:type="dxa"/>
          </w:tcPr>
          <w:p w14:paraId="55538E98" w14:textId="77777777" w:rsidR="009F09E2" w:rsidRPr="007A168E" w:rsidRDefault="009F09E2" w:rsidP="009F09E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62E90BF4" w:rsidR="009F09E2" w:rsidRPr="007A168E" w:rsidRDefault="009F09E2" w:rsidP="009F09E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151,225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95"/>
        <w:gridCol w:w="195"/>
        <w:gridCol w:w="540"/>
        <w:gridCol w:w="540"/>
        <w:gridCol w:w="236"/>
        <w:gridCol w:w="124"/>
        <w:gridCol w:w="270"/>
        <w:gridCol w:w="669"/>
        <w:gridCol w:w="231"/>
        <w:gridCol w:w="10"/>
        <w:gridCol w:w="231"/>
        <w:gridCol w:w="840"/>
        <w:gridCol w:w="89"/>
        <w:gridCol w:w="147"/>
        <w:gridCol w:w="123"/>
        <w:gridCol w:w="994"/>
      </w:tblGrid>
      <w:tr w:rsidR="0094537C" w:rsidRPr="007A168E" w14:paraId="7DAB02E6" w14:textId="77777777" w:rsidTr="00295FBB">
        <w:tc>
          <w:tcPr>
            <w:tcW w:w="4140" w:type="dxa"/>
            <w:gridSpan w:val="3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79" w:type="dxa"/>
            <w:gridSpan w:val="6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6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B1" w:rsidRPr="007A168E" w14:paraId="58755E2D" w14:textId="77777777" w:rsidTr="00295FBB">
        <w:tc>
          <w:tcPr>
            <w:tcW w:w="4140" w:type="dxa"/>
            <w:gridSpan w:val="3"/>
          </w:tcPr>
          <w:p w14:paraId="249B3B93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249405B" w14:textId="03F9D7C9" w:rsidR="000554B1" w:rsidRPr="007A168E" w:rsidRDefault="00A02A71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F36C79C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7394A2E1" w14:textId="645CEDB9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2"/>
          </w:tcPr>
          <w:p w14:paraId="283991A5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3951CD1" w14:textId="05EDEF9D" w:rsidR="000554B1" w:rsidRPr="007A168E" w:rsidRDefault="00A02A71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4A7F4867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0098664" w14:textId="2E1DAC9C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554B1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54B1" w:rsidRPr="007A168E" w14:paraId="5F54244A" w14:textId="77777777" w:rsidTr="00295FBB">
        <w:tc>
          <w:tcPr>
            <w:tcW w:w="4140" w:type="dxa"/>
            <w:gridSpan w:val="3"/>
          </w:tcPr>
          <w:p w14:paraId="29AAD8DD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A4E5B12" w14:textId="2F5278D2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B0891A3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22C7FAB9" w14:textId="2B5A98B8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14:paraId="6CEA633F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76EE5222" w14:textId="21146123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2FD1D212" w14:textId="77777777" w:rsidR="000554B1" w:rsidRPr="007A168E" w:rsidRDefault="000554B1" w:rsidP="000554B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F74CFC9" w14:textId="389B7B3A" w:rsidR="000554B1" w:rsidRPr="007A168E" w:rsidRDefault="00DB0E35" w:rsidP="000554B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554B1" w:rsidRPr="007A168E" w14:paraId="1E4E526C" w14:textId="77777777" w:rsidTr="00295FBB">
        <w:tc>
          <w:tcPr>
            <w:tcW w:w="4140" w:type="dxa"/>
            <w:gridSpan w:val="3"/>
          </w:tcPr>
          <w:p w14:paraId="3A0115A8" w14:textId="77777777" w:rsidR="000554B1" w:rsidRPr="007A168E" w:rsidRDefault="000554B1" w:rsidP="000554B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4" w:type="dxa"/>
            <w:gridSpan w:val="14"/>
          </w:tcPr>
          <w:p w14:paraId="56A8A1A6" w14:textId="77777777" w:rsidR="000554B1" w:rsidRPr="007A168E" w:rsidRDefault="000554B1" w:rsidP="000554B1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54B1" w:rsidRPr="007A168E" w14:paraId="5EEAF6CA" w14:textId="77777777" w:rsidTr="00295FBB">
        <w:tc>
          <w:tcPr>
            <w:tcW w:w="4140" w:type="dxa"/>
            <w:gridSpan w:val="3"/>
          </w:tcPr>
          <w:p w14:paraId="3DBCA90A" w14:textId="77777777" w:rsidR="000554B1" w:rsidRPr="007A168E" w:rsidRDefault="000554B1" w:rsidP="000554B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09ADBA21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2317138" w14:textId="77777777" w:rsidR="000554B1" w:rsidRPr="007A168E" w:rsidRDefault="000554B1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DD15034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1FEB315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328FE74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46B6691A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4B1" w:rsidRPr="007A168E" w14:paraId="2D578806" w14:textId="77777777" w:rsidTr="00295FBB">
        <w:tc>
          <w:tcPr>
            <w:tcW w:w="4140" w:type="dxa"/>
            <w:gridSpan w:val="3"/>
          </w:tcPr>
          <w:p w14:paraId="770A963F" w14:textId="77777777" w:rsidR="000554B1" w:rsidRPr="007A168E" w:rsidRDefault="000554B1" w:rsidP="000554B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6C32DA2F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AC1D984" w14:textId="77777777" w:rsidR="000554B1" w:rsidRPr="007A168E" w:rsidRDefault="000554B1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9C2566C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F7A5349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DA007E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051CDF9" w14:textId="77777777" w:rsidR="000554B1" w:rsidRPr="007A168E" w:rsidRDefault="000554B1" w:rsidP="000554B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479B73BC" w14:textId="77777777" w:rsidTr="00295FBB">
        <w:tc>
          <w:tcPr>
            <w:tcW w:w="4140" w:type="dxa"/>
            <w:gridSpan w:val="3"/>
          </w:tcPr>
          <w:p w14:paraId="120A1B5C" w14:textId="7A34F56B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8C84F59" w14:textId="69B4431A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2A61F96F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0BAAD06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30A8272" w14:textId="70495359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486,727</w:t>
            </w:r>
          </w:p>
        </w:tc>
        <w:tc>
          <w:tcPr>
            <w:tcW w:w="236" w:type="dxa"/>
            <w:gridSpan w:val="2"/>
          </w:tcPr>
          <w:p w14:paraId="353B26A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3945D8D0" w14:textId="47EB1A51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0C23BE" w:rsidRPr="007A168E" w14:paraId="456AAEA4" w14:textId="77777777" w:rsidTr="00295FBB">
        <w:tc>
          <w:tcPr>
            <w:tcW w:w="4140" w:type="dxa"/>
            <w:gridSpan w:val="3"/>
            <w:vAlign w:val="bottom"/>
          </w:tcPr>
          <w:p w14:paraId="31B3DAC6" w14:textId="17FA942C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DCB1D9" w14:textId="0D0A92F4" w:rsidR="000C23BE" w:rsidRPr="00295FBB" w:rsidRDefault="00566C80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570D9A30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3FE0FA6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4F42361" w14:textId="175AC4D9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4,369</w:t>
            </w:r>
          </w:p>
        </w:tc>
        <w:tc>
          <w:tcPr>
            <w:tcW w:w="236" w:type="dxa"/>
            <w:gridSpan w:val="2"/>
          </w:tcPr>
          <w:p w14:paraId="14FE1CC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73A2BE47" w14:textId="4261A32D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0C23BE" w:rsidRPr="007A168E" w14:paraId="473C79BD" w14:textId="77777777" w:rsidTr="00295FBB">
        <w:tc>
          <w:tcPr>
            <w:tcW w:w="4140" w:type="dxa"/>
            <w:gridSpan w:val="3"/>
            <w:vAlign w:val="bottom"/>
          </w:tcPr>
          <w:p w14:paraId="28BAA55E" w14:textId="0DEE8BEA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66CE2F" w14:textId="437F1995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7C6F29F5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4FA9A5A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A449EB5" w14:textId="3FD3FF55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445,414</w:t>
            </w:r>
          </w:p>
        </w:tc>
        <w:tc>
          <w:tcPr>
            <w:tcW w:w="236" w:type="dxa"/>
            <w:gridSpan w:val="2"/>
          </w:tcPr>
          <w:p w14:paraId="7589519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300B9413" w14:textId="278C8DF6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0C23BE" w:rsidRPr="007A168E" w14:paraId="31A2159A" w14:textId="77777777" w:rsidTr="00295FBB">
        <w:tc>
          <w:tcPr>
            <w:tcW w:w="4140" w:type="dxa"/>
            <w:gridSpan w:val="3"/>
            <w:vAlign w:val="bottom"/>
          </w:tcPr>
          <w:p w14:paraId="76172385" w14:textId="52794BDF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0BA99AD" w14:textId="7E053A7F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2C5C3886" w14:textId="61D0715C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68F128E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06BBC113" w14:textId="194AFC0E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667,717</w:t>
            </w:r>
          </w:p>
        </w:tc>
        <w:tc>
          <w:tcPr>
            <w:tcW w:w="236" w:type="dxa"/>
            <w:gridSpan w:val="2"/>
          </w:tcPr>
          <w:p w14:paraId="6BEAB97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6DAC41B" w14:textId="4A1A34EC" w:rsidR="000C23BE" w:rsidRPr="007A168E" w:rsidRDefault="000C23BE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6B1FB325" w14:textId="77777777" w:rsidTr="00295FBB">
        <w:tc>
          <w:tcPr>
            <w:tcW w:w="4140" w:type="dxa"/>
            <w:gridSpan w:val="3"/>
            <w:vAlign w:val="bottom"/>
          </w:tcPr>
          <w:p w14:paraId="36339B97" w14:textId="1B92552A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E4D335" w14:textId="29A22462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11BDBD2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14CCE5B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1394D8C6" w14:textId="2C98D357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  <w:gridSpan w:val="2"/>
          </w:tcPr>
          <w:p w14:paraId="504CE81D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3171859D" w14:textId="4F54687A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295FBB" w:rsidRPr="007A168E" w14:paraId="5F34DCA0" w14:textId="77777777" w:rsidTr="00295FBB">
        <w:tc>
          <w:tcPr>
            <w:tcW w:w="4140" w:type="dxa"/>
            <w:gridSpan w:val="3"/>
            <w:vAlign w:val="bottom"/>
          </w:tcPr>
          <w:p w14:paraId="5515EC80" w14:textId="2E019053" w:rsidR="00295FBB" w:rsidRPr="0035030C" w:rsidRDefault="00295FBB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51ED8B8" w14:textId="4C5A7C06" w:rsidR="00295FBB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6CEC1A" w14:textId="77777777" w:rsidR="00295FBB" w:rsidRPr="007A168E" w:rsidRDefault="00295FBB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2CAA7272" w14:textId="7021DC5F" w:rsidR="00295FBB" w:rsidRPr="007A168E" w:rsidRDefault="00295FBB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1F54074" w14:textId="77777777" w:rsidR="00295FBB" w:rsidRPr="007A168E" w:rsidRDefault="00295FBB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58B66F17" w14:textId="7B1233B8" w:rsidR="00295FBB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236" w:type="dxa"/>
            <w:gridSpan w:val="2"/>
          </w:tcPr>
          <w:p w14:paraId="69D0B419" w14:textId="77777777" w:rsidR="00295FBB" w:rsidRPr="007A168E" w:rsidRDefault="00295FBB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069A0EC2" w14:textId="04571495" w:rsidR="00295FBB" w:rsidRPr="00DB0E35" w:rsidRDefault="00295FBB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23BE" w:rsidRPr="007A168E" w14:paraId="67832FDF" w14:textId="77777777" w:rsidTr="00295FBB">
        <w:tc>
          <w:tcPr>
            <w:tcW w:w="4140" w:type="dxa"/>
            <w:gridSpan w:val="3"/>
            <w:vAlign w:val="bottom"/>
          </w:tcPr>
          <w:p w14:paraId="3A288DD9" w14:textId="5CC4FCD4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D69DF7" w14:textId="4654C367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60BA5DBC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68AAE2FD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7ED3011D" w14:textId="780E88A2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3,387</w:t>
            </w:r>
          </w:p>
        </w:tc>
        <w:tc>
          <w:tcPr>
            <w:tcW w:w="236" w:type="dxa"/>
            <w:gridSpan w:val="2"/>
          </w:tcPr>
          <w:p w14:paraId="7FDEA36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B2EA52B" w14:textId="57C9B93E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23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0C23BE" w:rsidRPr="007A168E" w14:paraId="5B055AD4" w14:textId="77777777" w:rsidTr="00295FBB">
        <w:tc>
          <w:tcPr>
            <w:tcW w:w="4140" w:type="dxa"/>
            <w:gridSpan w:val="3"/>
          </w:tcPr>
          <w:p w14:paraId="2ED06244" w14:textId="65B780C2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B56A5E5" w14:textId="3CD91C5C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6F7D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6FFECF0A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1D59ADF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1473B5F9" w14:textId="14613B08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6" w:type="dxa"/>
            <w:gridSpan w:val="2"/>
          </w:tcPr>
          <w:p w14:paraId="3618D1B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71336061" w14:textId="56BFB10E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0C23BE" w:rsidRPr="007A168E" w14:paraId="41B5A875" w14:textId="77777777" w:rsidTr="00295FBB">
        <w:tc>
          <w:tcPr>
            <w:tcW w:w="4140" w:type="dxa"/>
            <w:gridSpan w:val="3"/>
          </w:tcPr>
          <w:p w14:paraId="777A5EF0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2C991AEB" w14:textId="4E97E744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F4D8DBE" w14:textId="77777777" w:rsidR="000C23BE" w:rsidRPr="007A168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gridSpan w:val="2"/>
          </w:tcPr>
          <w:p w14:paraId="2D436BA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0E856692" w14:textId="77777777" w:rsidR="000C23BE" w:rsidRPr="007A168E" w:rsidRDefault="000C23BE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BCA96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6BBE7BB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1A1472A8" w14:textId="77777777" w:rsidTr="00295FBB">
        <w:tc>
          <w:tcPr>
            <w:tcW w:w="4140" w:type="dxa"/>
            <w:gridSpan w:val="3"/>
          </w:tcPr>
          <w:p w14:paraId="339CEC00" w14:textId="23FA9BA2" w:rsidR="000C23BE" w:rsidRPr="00853DF2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บางกอกสหประกันชีวิต จำกัด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168428" w14:textId="661864D1" w:rsidR="000C23BE" w:rsidRPr="00853DF2" w:rsidRDefault="00566C80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48D8C94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FAF4F7C" w14:textId="5B1AAEB8" w:rsidR="000C23BE" w:rsidRPr="00DA5ABD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  <w:gridSpan w:val="2"/>
          </w:tcPr>
          <w:p w14:paraId="438930F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01279925" w14:textId="71224B30" w:rsidR="000C23BE" w:rsidRDefault="00295FBB" w:rsidP="009E3ED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72AE32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735835CA" w14:textId="4D948259" w:rsidR="000C23BE" w:rsidRDefault="000C23BE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43C7D611" w14:textId="77777777" w:rsidTr="00295FBB">
        <w:tc>
          <w:tcPr>
            <w:tcW w:w="4140" w:type="dxa"/>
            <w:gridSpan w:val="3"/>
          </w:tcPr>
          <w:p w14:paraId="4B14F44E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DED37C3" w14:textId="663AD9CF" w:rsidR="000C23BE" w:rsidRPr="007A168E" w:rsidRDefault="00566C80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1081357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47ECF95C" w14:textId="74CE82B9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41" w:type="dxa"/>
            <w:gridSpan w:val="2"/>
          </w:tcPr>
          <w:p w14:paraId="6927242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1DA39F74" w14:textId="15CE9AAF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36" w:type="dxa"/>
            <w:gridSpan w:val="2"/>
          </w:tcPr>
          <w:p w14:paraId="2928D51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1E83DD27" w14:textId="5278D3A7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0C23BE" w:rsidRPr="007A168E" w14:paraId="721A4E46" w14:textId="77777777" w:rsidTr="00295FBB">
        <w:tc>
          <w:tcPr>
            <w:tcW w:w="4140" w:type="dxa"/>
            <w:gridSpan w:val="3"/>
          </w:tcPr>
          <w:p w14:paraId="646C2D27" w14:textId="4558F9C9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50D2F59" w14:textId="0BAD8B2B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A17486B" w14:textId="77777777" w:rsidR="000C23BE" w:rsidRPr="007A168E" w:rsidRDefault="000C23BE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gridSpan w:val="2"/>
          </w:tcPr>
          <w:p w14:paraId="2A41F4F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F601F4B" w14:textId="189537BB" w:rsidR="000C23BE" w:rsidRPr="007A168E" w:rsidRDefault="000C23BE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59D5F7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6164C65A" w14:textId="77777777" w:rsidR="000C23BE" w:rsidRPr="007A168E" w:rsidRDefault="000C23BE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3BE" w:rsidRPr="007A168E" w14:paraId="07FB9967" w14:textId="77777777" w:rsidTr="00295FBB">
        <w:trPr>
          <w:trHeight w:val="353"/>
        </w:trPr>
        <w:tc>
          <w:tcPr>
            <w:tcW w:w="4140" w:type="dxa"/>
            <w:gridSpan w:val="3"/>
          </w:tcPr>
          <w:p w14:paraId="7639BCA0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006473B" w14:textId="1E16AC0D" w:rsidR="000C23BE" w:rsidRPr="007A168E" w:rsidRDefault="00566C80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2BE754B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64A99F62" w14:textId="103009AC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41" w:type="dxa"/>
            <w:gridSpan w:val="2"/>
          </w:tcPr>
          <w:p w14:paraId="5A54679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7315EDE7" w14:textId="3210DB4E" w:rsidR="000C23BE" w:rsidRPr="007A168E" w:rsidRDefault="00295FBB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B54BB0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6C976B48" w14:textId="7C14BB76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0C23BE" w:rsidRPr="007A168E" w14:paraId="235B50EF" w14:textId="77777777" w:rsidTr="00295FBB">
        <w:tc>
          <w:tcPr>
            <w:tcW w:w="4140" w:type="dxa"/>
            <w:gridSpan w:val="3"/>
          </w:tcPr>
          <w:p w14:paraId="5A38BBCA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D891723" w14:textId="04B04F92" w:rsidR="000C23BE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36" w:type="dxa"/>
          </w:tcPr>
          <w:p w14:paraId="1F4982F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6233059D" w14:textId="63C7D063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  <w:gridSpan w:val="2"/>
          </w:tcPr>
          <w:p w14:paraId="5A6B52D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6255F724" w14:textId="5BAED3A1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  <w:gridSpan w:val="2"/>
          </w:tcPr>
          <w:p w14:paraId="16F715A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0060E32" w14:textId="081E9A58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E3EDD" w:rsidRPr="007A168E" w14:paraId="5416C2B6" w14:textId="77777777" w:rsidTr="00295FBB">
        <w:tc>
          <w:tcPr>
            <w:tcW w:w="4140" w:type="dxa"/>
            <w:gridSpan w:val="3"/>
          </w:tcPr>
          <w:p w14:paraId="449D7532" w14:textId="2F61C899" w:rsidR="009E3EDD" w:rsidRPr="007A168E" w:rsidRDefault="009E3EDD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A5C931" w14:textId="617DAF3A" w:rsidR="009E3EDD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5E244852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0F764BB" w14:textId="6762F139" w:rsidR="009E3EDD" w:rsidRPr="009E3EDD" w:rsidRDefault="009E3EDD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1DE025D7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3B185CA8" w14:textId="5CF9A78B" w:rsidR="009E3EDD" w:rsidRDefault="00295FBB" w:rsidP="009E3EDD">
            <w:pPr>
              <w:tabs>
                <w:tab w:val="decimal" w:pos="469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A771AC" w14:textId="77777777" w:rsidR="009E3EDD" w:rsidRPr="007A168E" w:rsidRDefault="009E3EDD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2C0A8C1" w14:textId="276C6D3F" w:rsidR="009E3EDD" w:rsidRPr="002810CA" w:rsidRDefault="009E3EDD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23BE" w:rsidRPr="007A168E" w14:paraId="3F0F48C7" w14:textId="77777777" w:rsidTr="00295FBB">
        <w:tc>
          <w:tcPr>
            <w:tcW w:w="4140" w:type="dxa"/>
            <w:gridSpan w:val="3"/>
          </w:tcPr>
          <w:p w14:paraId="013CA038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DDB2B16" w14:textId="0FF5108E" w:rsidR="000C23BE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C109AF3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141524D9" w14:textId="08AA8D8A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41" w:type="dxa"/>
            <w:gridSpan w:val="2"/>
          </w:tcPr>
          <w:p w14:paraId="0A335C6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6F6BD8A1" w14:textId="517FD70B" w:rsidR="000C23BE" w:rsidRPr="007A168E" w:rsidRDefault="00295FBB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762837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3959A4AD" w14:textId="57B18D10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0C23BE" w:rsidRPr="007A168E" w14:paraId="35D236FE" w14:textId="77777777" w:rsidTr="00295FBB">
        <w:tc>
          <w:tcPr>
            <w:tcW w:w="4140" w:type="dxa"/>
            <w:gridSpan w:val="3"/>
          </w:tcPr>
          <w:p w14:paraId="4867E285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469D531" w14:textId="21A4B779" w:rsidR="000C23BE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36" w:type="dxa"/>
          </w:tcPr>
          <w:p w14:paraId="7B24A093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47311732" w14:textId="100525FC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  <w:gridSpan w:val="2"/>
          </w:tcPr>
          <w:p w14:paraId="4153B34E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43127E85" w14:textId="3069B164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78C7D39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3ACC36F" w14:textId="4DFFB996" w:rsidR="000C23BE" w:rsidRPr="007A168E" w:rsidRDefault="000C23BE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2815D113" w14:textId="77777777" w:rsidTr="00295FBB">
        <w:tc>
          <w:tcPr>
            <w:tcW w:w="4140" w:type="dxa"/>
            <w:gridSpan w:val="3"/>
          </w:tcPr>
          <w:p w14:paraId="515F6C8D" w14:textId="42712354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4D43B55" w14:textId="51C12125" w:rsidR="000C23BE" w:rsidRPr="000839D1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36" w:type="dxa"/>
          </w:tcPr>
          <w:p w14:paraId="6CF50B1C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0FB82C35" w14:textId="2EF1AF84" w:rsidR="000C23BE" w:rsidRPr="000C23B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41" w:type="dxa"/>
            <w:gridSpan w:val="2"/>
          </w:tcPr>
          <w:p w14:paraId="2784AA9F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</w:tcPr>
          <w:p w14:paraId="27926689" w14:textId="5050BED0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  <w:gridSpan w:val="2"/>
          </w:tcPr>
          <w:p w14:paraId="3674684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AD0D205" w14:textId="267CDCF7" w:rsidR="000C23BE" w:rsidRPr="000C23B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0C23BE" w:rsidRPr="007A168E" w14:paraId="31265E93" w14:textId="77777777" w:rsidTr="00295FBB">
        <w:tc>
          <w:tcPr>
            <w:tcW w:w="4140" w:type="dxa"/>
            <w:gridSpan w:val="3"/>
          </w:tcPr>
          <w:p w14:paraId="408FA733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0E1C41" w14:textId="78FE1AAE" w:rsidR="000C23BE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7D0AD1" w14:textId="72836510" w:rsidR="000C23BE" w:rsidRPr="000C23B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014A6F5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55ACDF" w14:textId="7E7E43E2" w:rsidR="000C23BE" w:rsidRPr="007A168E" w:rsidRDefault="00295FBB" w:rsidP="00DA5ABD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1,611,087</w:t>
            </w:r>
          </w:p>
        </w:tc>
        <w:tc>
          <w:tcPr>
            <w:tcW w:w="236" w:type="dxa"/>
            <w:gridSpan w:val="2"/>
          </w:tcPr>
          <w:p w14:paraId="08D58C68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</w:tcBorders>
          </w:tcPr>
          <w:p w14:paraId="03781766" w14:textId="6808F27E" w:rsidR="000C23BE" w:rsidRPr="000C23B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0C23BE" w:rsidRPr="007A168E" w14:paraId="53FDBE24" w14:textId="77777777" w:rsidTr="00295FBB">
        <w:tc>
          <w:tcPr>
            <w:tcW w:w="4140" w:type="dxa"/>
            <w:gridSpan w:val="3"/>
            <w:vAlign w:val="bottom"/>
          </w:tcPr>
          <w:p w14:paraId="280701EC" w14:textId="77777777" w:rsidR="000C23BE" w:rsidRPr="007A168E" w:rsidRDefault="000C23BE" w:rsidP="000C23BE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E19061" w14:textId="47528916" w:rsidR="000C23BE" w:rsidRPr="007A168E" w:rsidRDefault="00CC7165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11E8916B" w14:textId="45AF0621" w:rsidR="000C23BE" w:rsidRPr="000C23BE" w:rsidRDefault="000C23BE" w:rsidP="004E429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21F6F32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2AF982EB" w14:textId="4CFF3AA0" w:rsidR="000C23BE" w:rsidRPr="007A168E" w:rsidRDefault="00295FBB" w:rsidP="000C23BE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1203C3A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CB34228" w14:textId="52C8BF04" w:rsidR="000C23BE" w:rsidRPr="000C23BE" w:rsidRDefault="000C23BE" w:rsidP="00295FBB">
            <w:pPr>
              <w:tabs>
                <w:tab w:val="decimal" w:pos="4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3BE" w:rsidRPr="007A168E" w14:paraId="0C79CCB5" w14:textId="77777777" w:rsidTr="00295FBB">
        <w:trPr>
          <w:trHeight w:val="67"/>
        </w:trPr>
        <w:tc>
          <w:tcPr>
            <w:tcW w:w="4140" w:type="dxa"/>
            <w:gridSpan w:val="3"/>
            <w:vAlign w:val="bottom"/>
          </w:tcPr>
          <w:p w14:paraId="48743B1A" w14:textId="77777777" w:rsidR="000C23BE" w:rsidRPr="007A168E" w:rsidRDefault="000C23BE" w:rsidP="000C23B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725CFE6C" w:rsidR="000C23BE" w:rsidRPr="007A168E" w:rsidRDefault="00CC7165" w:rsidP="00C52694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5620D7F7" w:rsidR="000C23BE" w:rsidRPr="007A168E" w:rsidRDefault="00DB0E35" w:rsidP="00DA5ABD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58CEA37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0A14AD6D" w:rsidR="000C23BE" w:rsidRPr="007A168E" w:rsidRDefault="00295FBB" w:rsidP="00ED11C5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1,611,087</w:t>
            </w:r>
          </w:p>
        </w:tc>
        <w:tc>
          <w:tcPr>
            <w:tcW w:w="236" w:type="dxa"/>
            <w:gridSpan w:val="2"/>
          </w:tcPr>
          <w:p w14:paraId="4DA55EF6" w14:textId="77777777" w:rsidR="000C23BE" w:rsidRPr="007A168E" w:rsidRDefault="000C23BE" w:rsidP="000C23BE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38DCC1" w14:textId="56A9A198" w:rsidR="000C23BE" w:rsidRPr="007A168E" w:rsidRDefault="00DB0E35" w:rsidP="000C23BE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0C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A861B5" w:rsidRPr="007A168E" w14:paraId="6523B578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77777777" w:rsidR="00A861B5" w:rsidRPr="007A168E" w:rsidRDefault="00A861B5" w:rsidP="000B13C3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bottom w:val="nil"/>
            </w:tcBorders>
          </w:tcPr>
          <w:p w14:paraId="0144D0A0" w14:textId="77777777" w:rsidR="00A861B5" w:rsidRPr="007A168E" w:rsidRDefault="00A861B5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00" w:type="dxa"/>
            <w:gridSpan w:val="13"/>
            <w:tcBorders>
              <w:top w:val="nil"/>
              <w:bottom w:val="nil"/>
            </w:tcBorders>
          </w:tcPr>
          <w:p w14:paraId="480439A1" w14:textId="77777777" w:rsidR="00A861B5" w:rsidRPr="007A168E" w:rsidRDefault="00A861B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EDD" w:rsidRPr="007A168E" w14:paraId="15C4C452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</w:tcBorders>
          </w:tcPr>
          <w:p w14:paraId="199C4224" w14:textId="2B6CBF1B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D75C6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1AA2298F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32AF0CD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6164B69F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</w:tcPr>
          <w:p w14:paraId="6FBEDCE8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2DA6BF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62A79B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3EDD" w:rsidRPr="007A168E" w14:paraId="074C10BD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</w:tcBorders>
          </w:tcPr>
          <w:p w14:paraId="303E4556" w14:textId="7027BFFB" w:rsidR="009E3EDD" w:rsidRPr="007F491A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5FF6B32E" w14:textId="4DD69673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E3EDD"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E3EDD"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6AAE5D9D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3E4A3138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</w:tcPr>
          <w:p w14:paraId="3F4EFB60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0E5708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2DC0D9" w14:textId="7B2CCB96" w:rsidR="009E3EDD" w:rsidRPr="007A168E" w:rsidRDefault="00D75C6E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07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9E3EDD" w:rsidRPr="007A168E" w14:paraId="5B148891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9E3EDD" w:rsidRPr="007A168E" w:rsidRDefault="009E3EDD" w:rsidP="007F491A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</w:tcBorders>
          </w:tcPr>
          <w:p w14:paraId="64F1EF3E" w14:textId="2DB90001" w:rsidR="009E3EDD" w:rsidRPr="009E3EDD" w:rsidRDefault="00D75C6E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</w:tcPr>
          <w:p w14:paraId="3074127D" w14:textId="49259766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4D762A50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494221E5" w14:textId="77777777" w:rsidR="009E3EDD" w:rsidRPr="007A168E" w:rsidRDefault="009E3EDD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</w:tcPr>
          <w:p w14:paraId="091B1813" w14:textId="77777777" w:rsidR="009E3EDD" w:rsidRPr="007A168E" w:rsidRDefault="009E3EDD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77481F" w14:textId="77777777" w:rsidR="009E3EDD" w:rsidRPr="007A168E" w:rsidRDefault="009E3EDD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16C871" w14:textId="77B1A009" w:rsidR="009E3EDD" w:rsidRPr="007A168E" w:rsidRDefault="00DB0E35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</w:tr>
      <w:tr w:rsidR="00A861B5" w:rsidRPr="007A168E" w14:paraId="527A0D71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</w:tcPr>
          <w:p w14:paraId="3DC803A2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</w:tcPr>
          <w:p w14:paraId="3D403957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00" w:type="dxa"/>
            <w:gridSpan w:val="13"/>
            <w:tcBorders>
              <w:top w:val="nil"/>
              <w:bottom w:val="nil"/>
            </w:tcBorders>
          </w:tcPr>
          <w:p w14:paraId="63E49020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861B5" w:rsidRPr="007A168E" w14:paraId="6315CBED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tblHeader/>
        </w:trPr>
        <w:tc>
          <w:tcPr>
            <w:tcW w:w="3150" w:type="dxa"/>
          </w:tcPr>
          <w:p w14:paraId="2F627E85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  <w:gridSpan w:val="3"/>
          </w:tcPr>
          <w:p w14:paraId="709C7F51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13"/>
            <w:tcBorders>
              <w:top w:val="nil"/>
              <w:bottom w:val="nil"/>
            </w:tcBorders>
          </w:tcPr>
          <w:p w14:paraId="3ECD3FCF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A861B5" w:rsidRPr="007A168E" w14:paraId="5C18EAAD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5" w:type="dxa"/>
            <w:tcBorders>
              <w:top w:val="nil"/>
            </w:tcBorders>
          </w:tcPr>
          <w:p w14:paraId="05EFE24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35" w:type="dxa"/>
            <w:gridSpan w:val="2"/>
            <w:tcBorders>
              <w:top w:val="nil"/>
            </w:tcBorders>
          </w:tcPr>
          <w:p w14:paraId="5EC9308F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</w:tcBorders>
          </w:tcPr>
          <w:p w14:paraId="6758CB91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44802F9C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tcBorders>
              <w:top w:val="nil"/>
            </w:tcBorders>
          </w:tcPr>
          <w:p w14:paraId="04AF5814" w14:textId="77777777" w:rsidR="00A861B5" w:rsidRPr="007A168E" w:rsidRDefault="00A861B5" w:rsidP="000B13C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</w:tcBorders>
          </w:tcPr>
          <w:p w14:paraId="55D2BA07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10377251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A2943C0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E3EDD" w:rsidRPr="007A168E" w14:paraId="0A2F6390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42EFC517" w14:textId="0F1858FC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gridSpan w:val="3"/>
          </w:tcPr>
          <w:p w14:paraId="695F344F" w14:textId="4F452BA7" w:rsidR="009E3EDD" w:rsidRPr="0077426D" w:rsidRDefault="00295FBB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04669D4F" w14:textId="7F96892E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2D746E" w14:textId="00FF4EE3" w:rsidR="009E3EDD" w:rsidRPr="007A168E" w:rsidRDefault="00295FBB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20,523,624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F475A" w14:textId="4239E534" w:rsidR="009E3EDD" w:rsidRPr="00575005" w:rsidRDefault="00295FBB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(19,685,363)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5B39C802" w:rsidR="009E3EDD" w:rsidRPr="007A168E" w:rsidRDefault="00295FBB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838,261</w:t>
            </w:r>
          </w:p>
        </w:tc>
      </w:tr>
      <w:tr w:rsidR="009E3EDD" w:rsidRPr="007A168E" w14:paraId="41BA191A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41BF332B" w14:textId="5458E39B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gridSpan w:val="3"/>
          </w:tcPr>
          <w:p w14:paraId="23CC41BF" w14:textId="5CD3DB1F" w:rsidR="009E3EDD" w:rsidRPr="007A168E" w:rsidRDefault="00295FBB" w:rsidP="009E206B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6E030A16" w14:textId="4D19A51E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4AC0A3EC" w:rsidR="009E3EDD" w:rsidRPr="007A168E" w:rsidRDefault="00295FBB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3,053,851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00FF3966" w:rsidR="009E3EDD" w:rsidRPr="00575005" w:rsidRDefault="00295FBB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(421,516)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0AF1BE02" w:rsidR="009E3EDD" w:rsidRPr="007A168E" w:rsidRDefault="00295FBB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2,632,335</w:t>
            </w:r>
          </w:p>
        </w:tc>
      </w:tr>
      <w:tr w:rsidR="009E3EDD" w:rsidRPr="007A168E" w14:paraId="0C32449E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1B61D244" w14:textId="344128D1" w:rsidR="009E3EDD" w:rsidRPr="007A168E" w:rsidRDefault="009E3EDD" w:rsidP="00E659F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7D3E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ทีพีไอ </w:t>
            </w:r>
            <w:r w:rsidR="00ED790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โพลีน ชีวะอินทรีย์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3"/>
          </w:tcPr>
          <w:p w14:paraId="3D67F425" w14:textId="0E0C170D" w:rsidR="009E3EDD" w:rsidRPr="007A168E" w:rsidRDefault="00295FBB" w:rsidP="009E206B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580DF38D" w14:textId="037CBA3D" w:rsidR="009E3EDD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3143F687" w:rsidR="009E3EDD" w:rsidRPr="007A168E" w:rsidRDefault="00295FBB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1,467,552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5A49C11D" w:rsidR="009E3EDD" w:rsidRPr="00575005" w:rsidRDefault="00295FBB" w:rsidP="007D3E43">
            <w:pPr>
              <w:tabs>
                <w:tab w:val="decimal" w:pos="3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34876ED0" w:rsidR="009E3EDD" w:rsidRPr="007A168E" w:rsidRDefault="00295FBB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1,467,552</w:t>
            </w:r>
          </w:p>
        </w:tc>
      </w:tr>
      <w:tr w:rsidR="009E3EDD" w:rsidRPr="007A168E" w14:paraId="09157B70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4A858ACE" w14:textId="70A33E5B" w:rsidR="009E3EDD" w:rsidRPr="008E3A9F" w:rsidRDefault="009E3EDD" w:rsidP="008E3A9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7D3E43"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ไนเตรท</w:t>
            </w:r>
            <w:r w:rsidR="00ED7907"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ไทย </w:t>
            </w: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3"/>
          </w:tcPr>
          <w:p w14:paraId="081C64A0" w14:textId="29B9B952" w:rsidR="009E3EDD" w:rsidRDefault="00295FBB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0.01 - 5.20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444D05A6" w14:textId="176B1E79" w:rsidR="009E3EDD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DE8A02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1620A" w14:textId="66C57DB6" w:rsidR="009E3EDD" w:rsidRPr="007A168E" w:rsidRDefault="00295FBB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1,834,440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FB0861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D368C" w14:textId="5A82652E" w:rsidR="009E3EDD" w:rsidRPr="00575005" w:rsidRDefault="00295FBB" w:rsidP="007D3E43">
            <w:pPr>
              <w:tabs>
                <w:tab w:val="decimal" w:pos="3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A2735F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0ED88" w14:textId="13ADC1E7" w:rsidR="009E3EDD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1,834,440</w:t>
            </w:r>
          </w:p>
        </w:tc>
      </w:tr>
      <w:tr w:rsidR="009E3EDD" w:rsidRPr="007A168E" w14:paraId="7EE18D39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5200C873" w14:textId="3CE67B35" w:rsidR="009E3EDD" w:rsidRPr="008E3A9F" w:rsidRDefault="009E3EDD" w:rsidP="008E3A9F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7D3E43"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ซิลิกอน</w:t>
            </w: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D7907"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โพลีน </w:t>
            </w:r>
            <w:r w:rsidRPr="008E3A9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gridSpan w:val="3"/>
          </w:tcPr>
          <w:p w14:paraId="1E1E3DEA" w14:textId="39C0307C" w:rsidR="009E3EDD" w:rsidRPr="0077426D" w:rsidRDefault="00295FBB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0.05 - 5.20</w:t>
            </w:r>
          </w:p>
        </w:tc>
        <w:tc>
          <w:tcPr>
            <w:tcW w:w="900" w:type="dxa"/>
            <w:gridSpan w:val="3"/>
            <w:tcBorders>
              <w:top w:val="nil"/>
              <w:bottom w:val="nil"/>
            </w:tcBorders>
            <w:vAlign w:val="bottom"/>
          </w:tcPr>
          <w:p w14:paraId="0939EC4A" w14:textId="57AF6A1C" w:rsidR="009E3EDD" w:rsidRPr="007A168E" w:rsidRDefault="007D3E43" w:rsidP="00E659F8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9E3EDD" w:rsidRPr="007A168E" w:rsidRDefault="009E3EDD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471D6CF1" w:rsidR="009E3EDD" w:rsidRPr="007A168E" w:rsidRDefault="00295FBB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1,947,925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9E3EDD" w:rsidRPr="007A168E" w:rsidRDefault="009E3EDD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458C871D" w:rsidR="009E3EDD" w:rsidRPr="00575005" w:rsidRDefault="00295FBB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(668,002)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9E3EDD" w:rsidRPr="007A168E" w:rsidRDefault="009E3EDD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3CFF5834" w:rsidR="009E3EDD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1,279,923</w:t>
            </w:r>
          </w:p>
        </w:tc>
      </w:tr>
      <w:tr w:rsidR="00126201" w:rsidRPr="007A168E" w14:paraId="755E0877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2DF3C21D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7B6A967E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" w:type="dxa"/>
            <w:gridSpan w:val="2"/>
          </w:tcPr>
          <w:p w14:paraId="431C564F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3127FC54" w14:textId="4FF0D186" w:rsidR="00126201" w:rsidRPr="007A168E" w:rsidRDefault="007D3E43" w:rsidP="007D3E43">
            <w:pPr>
              <w:tabs>
                <w:tab w:val="left" w:pos="430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607DE0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258386C0" w:rsidR="00126201" w:rsidRPr="007A168E" w:rsidRDefault="00FC1D4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28,827,392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0E8599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5903030B" w:rsidR="00126201" w:rsidRPr="00575005" w:rsidRDefault="00FC1D45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(20,774,881)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CD399F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4D54269C" w:rsidR="00126201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8,052,511</w:t>
            </w:r>
          </w:p>
        </w:tc>
      </w:tr>
      <w:tr w:rsidR="00126201" w:rsidRPr="007A168E" w14:paraId="25704DDA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150" w:type="dxa"/>
          </w:tcPr>
          <w:p w14:paraId="3377B43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95" w:type="dxa"/>
          </w:tcPr>
          <w:p w14:paraId="12498CE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5" w:type="dxa"/>
            <w:gridSpan w:val="2"/>
          </w:tcPr>
          <w:p w14:paraId="2AAF5B7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</w:tcPr>
          <w:p w14:paraId="24551DD4" w14:textId="65306269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060B600D" w:rsidR="00126201" w:rsidRPr="007A168E" w:rsidRDefault="00FC1D4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122,861</w:t>
            </w:r>
          </w:p>
        </w:tc>
        <w:tc>
          <w:tcPr>
            <w:tcW w:w="241" w:type="dxa"/>
            <w:gridSpan w:val="2"/>
            <w:tcBorders>
              <w:bottom w:val="nil"/>
            </w:tcBorders>
            <w:shd w:val="clear" w:color="auto" w:fill="auto"/>
          </w:tcPr>
          <w:p w14:paraId="3821652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580EE3AD" w:rsidR="00126201" w:rsidRPr="00575005" w:rsidRDefault="00FC1D45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(3,278)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A698FF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42E39542" w:rsidR="00126201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119,692</w:t>
            </w:r>
          </w:p>
        </w:tc>
      </w:tr>
      <w:tr w:rsidR="00126201" w:rsidRPr="007A168E" w14:paraId="5418A19C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</w:tcPr>
          <w:p w14:paraId="60675C2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5" w:type="dxa"/>
          </w:tcPr>
          <w:p w14:paraId="7847AB65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gridSpan w:val="2"/>
          </w:tcPr>
          <w:p w14:paraId="7087305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</w:tcPr>
          <w:p w14:paraId="0D571E34" w14:textId="206F44C2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25A6087A" w:rsidR="00126201" w:rsidRPr="0077426D" w:rsidRDefault="00FC1D45" w:rsidP="007D3E43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28,950,253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0122997C" w:rsidR="00126201" w:rsidRPr="007A168E" w:rsidRDefault="00FC1D45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(20,778,159)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12D2FDBF" w:rsidR="00126201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8,172,203</w:t>
            </w:r>
          </w:p>
        </w:tc>
      </w:tr>
      <w:tr w:rsidR="00126201" w:rsidRPr="007A168E" w14:paraId="177563D8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126201" w:rsidRPr="007A168E" w:rsidRDefault="00126201" w:rsidP="0012620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69FCECD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gridSpan w:val="2"/>
            <w:tcBorders>
              <w:top w:val="nil"/>
              <w:bottom w:val="nil"/>
            </w:tcBorders>
          </w:tcPr>
          <w:p w14:paraId="2717944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443D1F5D" w:rsidR="00126201" w:rsidRPr="007A168E" w:rsidRDefault="007D3E43" w:rsidP="00797359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126201" w:rsidRPr="007A168E" w:rsidRDefault="00126201" w:rsidP="007D3E43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435D3B90" w:rsidR="00126201" w:rsidRPr="007A168E" w:rsidRDefault="00FC1D45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26DDB11A" w14:textId="77777777" w:rsidTr="00295FBB">
        <w:tblPrEx>
          <w:tblBorders>
            <w:top w:val="single" w:sz="4" w:space="0" w:color="auto"/>
            <w:bottom w:val="double" w:sz="4" w:space="0" w:color="auto"/>
          </w:tblBorders>
          <w:tblLook w:val="0000" w:firstRow="0" w:lastRow="0" w:firstColumn="0" w:lastColumn="0" w:noHBand="0" w:noVBand="0"/>
        </w:tblPrEx>
        <w:tc>
          <w:tcPr>
            <w:tcW w:w="3150" w:type="dxa"/>
            <w:tcBorders>
              <w:bottom w:val="nil"/>
            </w:tcBorders>
          </w:tcPr>
          <w:p w14:paraId="0D84153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5" w:type="dxa"/>
            <w:tcBorders>
              <w:bottom w:val="nil"/>
            </w:tcBorders>
          </w:tcPr>
          <w:p w14:paraId="1F2F6861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5" w:type="dxa"/>
            <w:gridSpan w:val="2"/>
            <w:tcBorders>
              <w:bottom w:val="nil"/>
            </w:tcBorders>
          </w:tcPr>
          <w:p w14:paraId="78C412F2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41BDF0A1" w:rsidR="00126201" w:rsidRPr="007A168E" w:rsidRDefault="00DB0E35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126201" w:rsidRPr="007A168E" w:rsidRDefault="00126201" w:rsidP="0012620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126201" w:rsidRPr="007A168E" w:rsidRDefault="00126201" w:rsidP="0012620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B45CB76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0BFF95B0" w:rsidR="00126201" w:rsidRPr="007A168E" w:rsidRDefault="00FC1D45" w:rsidP="007D3E4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8,172,203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43D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A4643D" w:rsidRPr="00254424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140DDB6F" w:rsidR="00A4643D" w:rsidRPr="0035030C" w:rsidRDefault="0006775F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BD6CCE6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7508DC36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5059539C" w:rsidR="00A4643D" w:rsidRPr="0035030C" w:rsidRDefault="0006775F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34377EB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17734705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643D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A4643D" w:rsidRPr="00254424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1A03FE3C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21625C1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3712501C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6190BC0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0FB85E22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21DBE9B" w14:textId="77777777" w:rsidR="00A4643D" w:rsidRPr="0035030C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7B0480A5" w:rsidR="00A4643D" w:rsidRPr="0035030C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91575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08FA4AC9" w14:textId="77777777" w:rsidTr="00AF56B5">
        <w:tc>
          <w:tcPr>
            <w:tcW w:w="4050" w:type="dxa"/>
          </w:tcPr>
          <w:p w14:paraId="3B13E81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66534D59" w14:textId="77777777" w:rsidTr="00AF56B5">
        <w:tc>
          <w:tcPr>
            <w:tcW w:w="4050" w:type="dxa"/>
          </w:tcPr>
          <w:p w14:paraId="0513C67B" w14:textId="77777777" w:rsidR="00091575" w:rsidRPr="0035030C" w:rsidRDefault="00091575" w:rsidP="0009157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356" w:rsidRPr="0035030C" w14:paraId="0DBFA3C6" w14:textId="77777777" w:rsidTr="00AF56B5">
        <w:tc>
          <w:tcPr>
            <w:tcW w:w="4050" w:type="dxa"/>
          </w:tcPr>
          <w:p w14:paraId="28AF5525" w14:textId="4B32019D" w:rsidR="009F3356" w:rsidRPr="0035030C" w:rsidRDefault="009F3356" w:rsidP="009F335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7D36E583" w:rsidR="009F3356" w:rsidRPr="00254424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3B422CFD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1862D3ED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</w:t>
            </w:r>
          </w:p>
        </w:tc>
        <w:tc>
          <w:tcPr>
            <w:tcW w:w="270" w:type="dxa"/>
          </w:tcPr>
          <w:p w14:paraId="37248BBD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5DD8BFF8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9F3356" w:rsidRPr="0035030C" w14:paraId="37E9BD99" w14:textId="77777777" w:rsidTr="00AF56B5">
        <w:tc>
          <w:tcPr>
            <w:tcW w:w="4050" w:type="dxa"/>
            <w:vAlign w:val="bottom"/>
          </w:tcPr>
          <w:p w14:paraId="0BFAA552" w14:textId="5874CB96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3E0FD86A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7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B3957B5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77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0885007F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134,978</w:t>
            </w:r>
          </w:p>
        </w:tc>
        <w:tc>
          <w:tcPr>
            <w:tcW w:w="270" w:type="dxa"/>
          </w:tcPr>
          <w:p w14:paraId="22A99724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00C041E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9F3356" w:rsidRPr="0035030C" w14:paraId="41B727BA" w14:textId="77777777" w:rsidTr="00AF56B5">
        <w:tc>
          <w:tcPr>
            <w:tcW w:w="4050" w:type="dxa"/>
            <w:vAlign w:val="bottom"/>
          </w:tcPr>
          <w:p w14:paraId="1D1B7811" w14:textId="13B31462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00EE1DDF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24586E7B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48787677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12,887</w:t>
            </w:r>
          </w:p>
        </w:tc>
        <w:tc>
          <w:tcPr>
            <w:tcW w:w="270" w:type="dxa"/>
          </w:tcPr>
          <w:p w14:paraId="5139528C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47DE94B4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9F3356" w:rsidRPr="0035030C" w14:paraId="63F2709D" w14:textId="77777777" w:rsidTr="00AF56B5">
        <w:tc>
          <w:tcPr>
            <w:tcW w:w="4050" w:type="dxa"/>
            <w:vAlign w:val="bottom"/>
          </w:tcPr>
          <w:p w14:paraId="2A7BD1E7" w14:textId="5821B3BD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49FCB2CD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C8246FD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769D5A6D" w:rsidR="009F3356" w:rsidRPr="00EA2A05" w:rsidRDefault="00F50494" w:rsidP="00F5049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7A7A080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4912F5C0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9F3356" w:rsidRPr="0035030C" w14:paraId="198181DA" w14:textId="77777777" w:rsidTr="00AF56B5">
        <w:tc>
          <w:tcPr>
            <w:tcW w:w="4050" w:type="dxa"/>
            <w:vAlign w:val="bottom"/>
          </w:tcPr>
          <w:p w14:paraId="66D71990" w14:textId="1FF94615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7E64448D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35EF9A86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7E0CAEBA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</w:p>
        </w:tc>
        <w:tc>
          <w:tcPr>
            <w:tcW w:w="270" w:type="dxa"/>
          </w:tcPr>
          <w:p w14:paraId="7E50C009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2040C58F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9F3356" w:rsidRPr="0035030C" w14:paraId="000485DA" w14:textId="77777777" w:rsidTr="00AF56B5">
        <w:tc>
          <w:tcPr>
            <w:tcW w:w="4050" w:type="dxa"/>
            <w:vAlign w:val="bottom"/>
          </w:tcPr>
          <w:p w14:paraId="185F3947" w14:textId="3902671A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67A6D7F8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BA7D238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67C97919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1B5F974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1006C0E8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9F3356" w:rsidRPr="0035030C" w14:paraId="68CCEF95" w14:textId="77777777" w:rsidTr="00AF56B5">
        <w:tc>
          <w:tcPr>
            <w:tcW w:w="4050" w:type="dxa"/>
            <w:vAlign w:val="bottom"/>
          </w:tcPr>
          <w:p w14:paraId="09C25D67" w14:textId="2C3A1143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085FF87" w14:textId="06B843F3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7038B3B7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08AE85" w14:textId="428557AF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651BEBA6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6B17C612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9F3356" w:rsidRPr="0035030C" w14:paraId="3E386911" w14:textId="77777777" w:rsidTr="006C69C0">
        <w:tc>
          <w:tcPr>
            <w:tcW w:w="4050" w:type="dxa"/>
          </w:tcPr>
          <w:p w14:paraId="750B0362" w14:textId="4AB4EF63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28DAC0E" w14:textId="6613889B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4A53599C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1CC88D" w14:textId="0BBD5770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1D46AADB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1CC61CF3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9F3356" w:rsidRPr="0035030C" w14:paraId="7C668C91" w14:textId="77777777" w:rsidTr="006C69C0">
        <w:tc>
          <w:tcPr>
            <w:tcW w:w="4050" w:type="dxa"/>
          </w:tcPr>
          <w:p w14:paraId="488FA8DA" w14:textId="1A507DB6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166C9F84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209E8233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5AF972A3" w:rsidR="009F3356" w:rsidRPr="00EA2A05" w:rsidRDefault="00F50494" w:rsidP="00F50494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CE4540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571F0AA8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9F3356" w:rsidRPr="0035030C" w14:paraId="70C8ED58" w14:textId="77777777" w:rsidTr="00AF56B5">
        <w:tc>
          <w:tcPr>
            <w:tcW w:w="4050" w:type="dxa"/>
          </w:tcPr>
          <w:p w14:paraId="052B832D" w14:textId="1CF3734E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6030526F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180E751B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471613D8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</w:tcPr>
          <w:p w14:paraId="5AD7E30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1927755F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9F3356" w:rsidRPr="0035030C" w14:paraId="393BC4D6" w14:textId="77777777" w:rsidTr="00CC5AAC">
        <w:tc>
          <w:tcPr>
            <w:tcW w:w="4050" w:type="dxa"/>
          </w:tcPr>
          <w:p w14:paraId="0B94EFA3" w14:textId="429B360D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38D7511B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48B1F1A3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AF00C" w14:textId="013C2A0E" w:rsidR="009F3356" w:rsidRPr="00EA2A05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2,621</w:t>
            </w:r>
          </w:p>
        </w:tc>
        <w:tc>
          <w:tcPr>
            <w:tcW w:w="270" w:type="dxa"/>
          </w:tcPr>
          <w:p w14:paraId="63F7D2D3" w14:textId="77777777" w:rsidR="009F3356" w:rsidRPr="00EA2A05" w:rsidRDefault="009F3356" w:rsidP="009F3356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67CDE036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9F3356" w:rsidRPr="0035030C" w14:paraId="2FBCF8D6" w14:textId="77777777" w:rsidTr="00AF56B5">
        <w:tc>
          <w:tcPr>
            <w:tcW w:w="4050" w:type="dxa"/>
          </w:tcPr>
          <w:p w14:paraId="375AF690" w14:textId="57756BD6" w:rsidR="009F3356" w:rsidRPr="0035030C" w:rsidRDefault="009F3356" w:rsidP="009F3356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374F380D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432B5EB9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52E2C1B9" w:rsidR="009F3356" w:rsidRPr="0035030C" w:rsidRDefault="00FC1D45" w:rsidP="009F3356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1,679</w:t>
            </w:r>
          </w:p>
        </w:tc>
        <w:tc>
          <w:tcPr>
            <w:tcW w:w="270" w:type="dxa"/>
          </w:tcPr>
          <w:p w14:paraId="6F26B8E7" w14:textId="77777777" w:rsidR="009F3356" w:rsidRPr="0035030C" w:rsidRDefault="009F3356" w:rsidP="009F3356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1D249C72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9F3356" w:rsidRPr="0035030C" w14:paraId="64F34268" w14:textId="77777777" w:rsidTr="004B5E82">
        <w:tc>
          <w:tcPr>
            <w:tcW w:w="4050" w:type="dxa"/>
          </w:tcPr>
          <w:p w14:paraId="4EB6C5C9" w14:textId="77777777" w:rsidR="009F3356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54CE9014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C801C" w14:textId="752609E2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90E07" w14:textId="602DE8C2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F365CB" w14:textId="77777777" w:rsidR="009F3356" w:rsidRDefault="009F3356" w:rsidP="00FC1D4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6CA8B1" w14:textId="6994F216" w:rsidR="00FC1D45" w:rsidRPr="00EA2A05" w:rsidRDefault="00FC1D45" w:rsidP="00FC1D4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905F25" w14:textId="77777777" w:rsidR="009F3356" w:rsidRPr="0035030C" w:rsidRDefault="009F3356" w:rsidP="009F335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9F0E46" w14:textId="1AE75504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F3356" w:rsidRPr="0035030C" w14:paraId="6C0E67D6" w14:textId="77777777" w:rsidTr="004B5E82">
        <w:tc>
          <w:tcPr>
            <w:tcW w:w="4050" w:type="dxa"/>
          </w:tcPr>
          <w:p w14:paraId="63478BB6" w14:textId="137A23DD" w:rsidR="009F3356" w:rsidRPr="0035030C" w:rsidRDefault="009F3356" w:rsidP="009F335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7AF97" w14:textId="4F562806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60FF6" w14:textId="32E85683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121831ED" w:rsidR="009F3356" w:rsidRPr="00EA2A05" w:rsidRDefault="00FC1D45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9F3356" w:rsidRPr="0035030C" w:rsidRDefault="009F3356" w:rsidP="009F335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4D143F" w14:textId="3FF16FA1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F3356" w:rsidRPr="0035030C" w14:paraId="41CF68B9" w14:textId="77777777" w:rsidTr="00CC5AAC">
        <w:tc>
          <w:tcPr>
            <w:tcW w:w="4050" w:type="dxa"/>
          </w:tcPr>
          <w:p w14:paraId="3B293CFE" w14:textId="5BFBCDBA" w:rsidR="009F3356" w:rsidRPr="0035030C" w:rsidRDefault="009F3356" w:rsidP="009F3356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38159CCA" w14:textId="374A5103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F239A" w14:textId="5DBE1A32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74CA7" w14:textId="45401535" w:rsidR="009F3356" w:rsidRPr="00EA2A05" w:rsidRDefault="00FC1D45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9F3356" w:rsidRPr="0035030C" w:rsidRDefault="009F3356" w:rsidP="009F335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94BAD0" w14:textId="3835EC0D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F3356" w:rsidRPr="0035030C" w14:paraId="407043F2" w14:textId="77777777" w:rsidTr="00AF56B5">
        <w:tc>
          <w:tcPr>
            <w:tcW w:w="4050" w:type="dxa"/>
          </w:tcPr>
          <w:p w14:paraId="73C3B91A" w14:textId="167ED6EA" w:rsidR="009F3356" w:rsidRPr="008C6EFE" w:rsidRDefault="009F3356" w:rsidP="009F3356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36A11AB9" w14:textId="3912A9F8" w:rsidR="009F3356" w:rsidRPr="0035030C" w:rsidRDefault="009F3356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6047194E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467A705D" w:rsidR="009F3356" w:rsidRPr="00EA2A05" w:rsidRDefault="00FC1D45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9F3356" w:rsidRPr="0035030C" w:rsidRDefault="009F3356" w:rsidP="009F335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276E0D36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9F3356" w:rsidRPr="0035030C" w14:paraId="710A4912" w14:textId="77777777" w:rsidTr="00AF56B5">
        <w:tc>
          <w:tcPr>
            <w:tcW w:w="4050" w:type="dxa"/>
          </w:tcPr>
          <w:p w14:paraId="146BCFBF" w14:textId="0B817113" w:rsidR="009F3356" w:rsidRPr="0035030C" w:rsidRDefault="009F3356" w:rsidP="009F3356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</w:tcPr>
          <w:p w14:paraId="070D826B" w14:textId="1C0F6CAF" w:rsidR="009F3356" w:rsidRPr="0035030C" w:rsidRDefault="009F3356" w:rsidP="009F33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22A2B176" w:rsidR="009F3356" w:rsidRPr="0035030C" w:rsidRDefault="009F3356" w:rsidP="009F3356">
            <w:pPr>
              <w:tabs>
                <w:tab w:val="decimal" w:pos="476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9F3356" w:rsidRPr="0035030C" w:rsidRDefault="009F3356" w:rsidP="009F33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62357F04" w:rsidR="009F3356" w:rsidRPr="0035030C" w:rsidRDefault="00FC1D45" w:rsidP="009F335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528E7" w14:textId="77777777" w:rsidR="009F3356" w:rsidRPr="0035030C" w:rsidRDefault="009F3356" w:rsidP="009F335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1BB47A0" w:rsidR="009F3356" w:rsidRPr="0035030C" w:rsidRDefault="009F3356" w:rsidP="009F335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E7450F" w:rsidRPr="0035030C" w14:paraId="01D83D34" w14:textId="77777777" w:rsidTr="00AF56B5">
        <w:tc>
          <w:tcPr>
            <w:tcW w:w="4050" w:type="dxa"/>
          </w:tcPr>
          <w:p w14:paraId="29A010A1" w14:textId="1023C4DE" w:rsidR="00E7450F" w:rsidRPr="00E7450F" w:rsidRDefault="00E7450F" w:rsidP="00093EB1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CAABBB7" w14:textId="77777777" w:rsidR="00E7450F" w:rsidRPr="0035030C" w:rsidRDefault="00E7450F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5B92495" w:rsidR="00E7450F" w:rsidRPr="000C3C41" w:rsidRDefault="00E7450F" w:rsidP="000C3C41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DA636" w14:textId="77777777" w:rsidR="00E7450F" w:rsidRPr="0035030C" w:rsidRDefault="00E7450F" w:rsidP="00093EB1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E4E37" w14:textId="77777777" w:rsidR="00E7450F" w:rsidRPr="0035030C" w:rsidRDefault="00E7450F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77777777" w:rsidR="00E7450F" w:rsidRPr="002810CA" w:rsidRDefault="00E7450F" w:rsidP="00093EB1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093EB1" w:rsidRPr="0035030C" w:rsidRDefault="00093EB1" w:rsidP="00093EB1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659E34F1" w:rsidR="00093EB1" w:rsidRPr="0035030C" w:rsidRDefault="00FC1D4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6,787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07C4BAC8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</w:tcPr>
          <w:p w14:paraId="48863C8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35B1DF65" w:rsidR="00093EB1" w:rsidRPr="00EA2A05" w:rsidRDefault="00FC1D4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5,659</w:t>
            </w:r>
          </w:p>
        </w:tc>
        <w:tc>
          <w:tcPr>
            <w:tcW w:w="270" w:type="dxa"/>
          </w:tcPr>
          <w:p w14:paraId="3AAE8B95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72C5A23C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093EB1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24C53F00" w:rsidR="00093EB1" w:rsidRPr="0035030C" w:rsidRDefault="00FC1D4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2FCD01F4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60209E2C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754429FE" w:rsidR="00093EB1" w:rsidRPr="00EA2A05" w:rsidRDefault="00FC1D4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6048532C" w:rsidR="00093EB1" w:rsidRPr="00091575" w:rsidRDefault="00DB0E35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093EB1" w:rsidRPr="0035030C" w14:paraId="76E6C1B4" w14:textId="77777777" w:rsidTr="00AF56B5">
        <w:tc>
          <w:tcPr>
            <w:tcW w:w="4050" w:type="dxa"/>
            <w:vAlign w:val="bottom"/>
          </w:tcPr>
          <w:p w14:paraId="3C6B5033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F09482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E333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FA5B7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5240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4557B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2386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BBBF8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3C7E3DDA" w14:textId="77777777" w:rsidTr="00AF56B5">
        <w:tc>
          <w:tcPr>
            <w:tcW w:w="4050" w:type="dxa"/>
            <w:vAlign w:val="bottom"/>
          </w:tcPr>
          <w:p w14:paraId="42E09839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3C8DDC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B11E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9C03A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A0429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278CAB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C790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BD385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450F" w:rsidRPr="0035030C" w14:paraId="18F102D2" w14:textId="77777777" w:rsidTr="00AF56B5">
        <w:tc>
          <w:tcPr>
            <w:tcW w:w="4050" w:type="dxa"/>
            <w:vAlign w:val="bottom"/>
          </w:tcPr>
          <w:p w14:paraId="1B9C40EF" w14:textId="77777777" w:rsidR="00E7450F" w:rsidRPr="0035030C" w:rsidRDefault="00E7450F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73D682" w14:textId="77777777" w:rsidR="00E7450F" w:rsidRPr="0035030C" w:rsidRDefault="00E7450F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F91037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009C3" w14:textId="77777777" w:rsidR="00E7450F" w:rsidRPr="0035030C" w:rsidRDefault="00E7450F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B35A60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9EFB3A" w14:textId="77777777" w:rsidR="00E7450F" w:rsidRPr="00EA2A05" w:rsidRDefault="00E7450F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8BEB4" w14:textId="77777777" w:rsidR="00E7450F" w:rsidRPr="0035030C" w:rsidRDefault="00E7450F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8E90B" w14:textId="77777777" w:rsidR="00E7450F" w:rsidRPr="00091575" w:rsidRDefault="00E7450F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3C1F414A" w14:textId="77777777" w:rsidTr="00AF56B5">
        <w:tc>
          <w:tcPr>
            <w:tcW w:w="4050" w:type="dxa"/>
            <w:vAlign w:val="bottom"/>
          </w:tcPr>
          <w:p w14:paraId="1EFAFA79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67B931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386059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4FE1E" w14:textId="77777777" w:rsidR="00093EB1" w:rsidRPr="0035030C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2578D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990BC6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56B9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76B2" w14:textId="77777777" w:rsidR="00093EB1" w:rsidRPr="00091575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7FAF09EA" w14:textId="77777777" w:rsidTr="000C4104">
        <w:tc>
          <w:tcPr>
            <w:tcW w:w="4050" w:type="dxa"/>
          </w:tcPr>
          <w:p w14:paraId="7F150AF6" w14:textId="7CAC0F4D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732F2B74" w14:textId="77777777" w:rsidTr="000C4104">
        <w:tc>
          <w:tcPr>
            <w:tcW w:w="4050" w:type="dxa"/>
          </w:tcPr>
          <w:p w14:paraId="05B95042" w14:textId="1522BB9A" w:rsidR="00093EB1" w:rsidRPr="0035030C" w:rsidRDefault="00ED7907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</w:t>
            </w:r>
            <w:r w:rsidR="00093EB1"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="00093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093EB1"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="00093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="00093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489D30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C31088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716EDA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65F95450" w14:textId="77777777" w:rsidTr="00AF56B5">
        <w:tc>
          <w:tcPr>
            <w:tcW w:w="4050" w:type="dxa"/>
            <w:vAlign w:val="bottom"/>
          </w:tcPr>
          <w:p w14:paraId="342C79BA" w14:textId="54ACFE18" w:rsidR="00093EB1" w:rsidRPr="0066692A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4695D6" w14:textId="77777777" w:rsidR="00093EB1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EEEE3D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C10064" w14:textId="77777777" w:rsidR="00093EB1" w:rsidRPr="00EA2A05" w:rsidRDefault="00093EB1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093EB1" w:rsidRPr="0035030C" w:rsidRDefault="00093EB1" w:rsidP="00093EB1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EB1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51115F19" w:rsidR="00093EB1" w:rsidRDefault="00FC1D45" w:rsidP="00E7450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6CA7273" w:rsidR="00093EB1" w:rsidRPr="0035030C" w:rsidRDefault="00DB0E35" w:rsidP="00DF381E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5C2E6F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3FED3129" w:rsidR="00093EB1" w:rsidRPr="00EA2A05" w:rsidRDefault="00FC1D45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7B7A644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93EB1" w:rsidRPr="0035030C" w14:paraId="3A89993B" w14:textId="77777777" w:rsidTr="00AF56B5">
        <w:tc>
          <w:tcPr>
            <w:tcW w:w="4050" w:type="dxa"/>
          </w:tcPr>
          <w:p w14:paraId="69CCEA33" w14:textId="77777777" w:rsidR="00093EB1" w:rsidRPr="0035030C" w:rsidRDefault="00093EB1" w:rsidP="00093EB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093EB1" w:rsidRPr="0035030C" w:rsidRDefault="00093EB1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093EB1" w:rsidRPr="0035030C" w:rsidRDefault="00093EB1" w:rsidP="00093EB1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093EB1" w:rsidRPr="00E7450F" w:rsidRDefault="00093EB1" w:rsidP="00E7450F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093EB1" w:rsidRPr="0035030C" w:rsidRDefault="00093EB1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3EB1" w:rsidRPr="0035030C" w14:paraId="725C89E5" w14:textId="77777777" w:rsidTr="00AF56B5">
        <w:tc>
          <w:tcPr>
            <w:tcW w:w="4050" w:type="dxa"/>
            <w:vAlign w:val="bottom"/>
          </w:tcPr>
          <w:p w14:paraId="4BC8309E" w14:textId="2A3BE364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16A3C3A5" w:rsidR="00093EB1" w:rsidRPr="0035030C" w:rsidRDefault="00FC1D45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28,394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15EF52EE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1348B636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1AB159EB" w:rsidR="00093EB1" w:rsidRPr="00AB2BB8" w:rsidRDefault="00FC1D45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18,829</w:t>
            </w:r>
          </w:p>
        </w:tc>
        <w:tc>
          <w:tcPr>
            <w:tcW w:w="270" w:type="dxa"/>
          </w:tcPr>
          <w:p w14:paraId="2523A4A9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B6D9260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93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093EB1" w:rsidRPr="0035030C" w14:paraId="56AC7670" w14:textId="77777777" w:rsidTr="00AF56B5">
        <w:tc>
          <w:tcPr>
            <w:tcW w:w="4050" w:type="dxa"/>
            <w:vAlign w:val="bottom"/>
          </w:tcPr>
          <w:p w14:paraId="6FF36549" w14:textId="568F4A9E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7818F70" w14:textId="624E8937" w:rsidR="00093EB1" w:rsidRPr="0035030C" w:rsidRDefault="00182464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7068A782" w14:textId="68A6877F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417A82EB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3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6312E4C7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DF8FB7" w14:textId="54731014" w:rsidR="00093EB1" w:rsidRPr="00E7450F" w:rsidRDefault="00182464" w:rsidP="007150D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994F20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76BF8DD9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93EB1" w:rsidRPr="0035030C" w14:paraId="19F203D4" w14:textId="77777777" w:rsidTr="00AF56B5">
        <w:tc>
          <w:tcPr>
            <w:tcW w:w="4050" w:type="dxa"/>
            <w:vAlign w:val="bottom"/>
          </w:tcPr>
          <w:p w14:paraId="2952E61A" w14:textId="522E80B0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C522BA4" w14:textId="79F2FA43" w:rsidR="00093EB1" w:rsidRPr="0035030C" w:rsidRDefault="00182464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1154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9675B" w14:textId="3A2E19A8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167EFADB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6A7382" w14:textId="5D3CA25C" w:rsidR="00093EB1" w:rsidRPr="00E7450F" w:rsidRDefault="00182464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E14CD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D0B665" w14:textId="76F9D4AD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093EB1" w:rsidRPr="0035030C" w14:paraId="26C7B460" w14:textId="77777777" w:rsidTr="00AF56B5">
        <w:tc>
          <w:tcPr>
            <w:tcW w:w="4050" w:type="dxa"/>
            <w:vAlign w:val="bottom"/>
          </w:tcPr>
          <w:p w14:paraId="632316EB" w14:textId="2991AE8C" w:rsidR="00093EB1" w:rsidRPr="0035030C" w:rsidRDefault="00093EB1" w:rsidP="00093E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7977E322" w:rsidR="00093EB1" w:rsidRPr="0035030C" w:rsidRDefault="00182464" w:rsidP="0018246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36BBC052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5A1ABE24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7A2D8E1E" w:rsidR="00093EB1" w:rsidRPr="00E7450F" w:rsidRDefault="00182464" w:rsidP="0018246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490F00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084D13BD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093EB1" w:rsidRPr="0035030C" w14:paraId="3304C450" w14:textId="77777777" w:rsidTr="00AF56B5">
        <w:tc>
          <w:tcPr>
            <w:tcW w:w="4050" w:type="dxa"/>
            <w:vAlign w:val="bottom"/>
          </w:tcPr>
          <w:p w14:paraId="565F9EEA" w14:textId="7D5716FE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075186DE" w:rsidR="00093EB1" w:rsidRPr="0035030C" w:rsidRDefault="00182464" w:rsidP="00182464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2A1FF59A" w:rsidR="00093EB1" w:rsidRPr="0035030C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40B207EA" w:rsidR="00093EB1" w:rsidRPr="00E7450F" w:rsidRDefault="00182464" w:rsidP="00182464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E24649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3FCC244F" w:rsidR="00093EB1" w:rsidRPr="0035030C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23B361FE" w14:textId="77777777" w:rsidTr="007A184E">
        <w:tc>
          <w:tcPr>
            <w:tcW w:w="4050" w:type="dxa"/>
            <w:vAlign w:val="bottom"/>
          </w:tcPr>
          <w:p w14:paraId="7FE4B84A" w14:textId="2CECCFA0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5DAF9B55" w:rsidR="00093EB1" w:rsidRPr="00AB2BB8" w:rsidRDefault="00182464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44B72F18" w:rsidR="00093EB1" w:rsidRDefault="00DB0E35" w:rsidP="00E7450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77F1D6C7" w14:textId="77777777" w:rsidR="00093EB1" w:rsidRPr="00091575" w:rsidRDefault="00093EB1" w:rsidP="00093EB1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C9996A" w14:textId="08E66EF5" w:rsidR="00093EB1" w:rsidRPr="00AB2BB8" w:rsidRDefault="00182464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2191C784" w:rsidR="00093EB1" w:rsidRPr="00AB2BB8" w:rsidRDefault="00DB0E35" w:rsidP="00093EB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093EB1" w:rsidRPr="0035030C" w14:paraId="3E935935" w14:textId="77777777" w:rsidTr="00DC3E8F">
        <w:tc>
          <w:tcPr>
            <w:tcW w:w="4050" w:type="dxa"/>
            <w:vAlign w:val="bottom"/>
          </w:tcPr>
          <w:p w14:paraId="73CA1EC2" w14:textId="77777777" w:rsidR="00093EB1" w:rsidRPr="0035030C" w:rsidRDefault="00093EB1" w:rsidP="00093E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53CA680F" w:rsidR="00093EB1" w:rsidRPr="00DE40EB" w:rsidRDefault="00182464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35,707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2ED68C1D" w:rsidR="00093EB1" w:rsidRPr="0035030C" w:rsidRDefault="00DB0E35" w:rsidP="00DF381E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093EB1" w:rsidRPr="0035030C" w:rsidRDefault="00093EB1" w:rsidP="00093E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64A25767" w:rsidR="00093EB1" w:rsidRPr="00AB2BB8" w:rsidRDefault="00182464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184,896</w:t>
            </w:r>
          </w:p>
        </w:tc>
        <w:tc>
          <w:tcPr>
            <w:tcW w:w="270" w:type="dxa"/>
          </w:tcPr>
          <w:p w14:paraId="6EA1D71C" w14:textId="77777777" w:rsidR="00093EB1" w:rsidRPr="0035030C" w:rsidRDefault="00093EB1" w:rsidP="00093EB1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14926B17" w:rsidR="00093EB1" w:rsidRPr="0035030C" w:rsidRDefault="00DB0E35" w:rsidP="00093EB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  <w:tr w:rsidR="00093EB1" w:rsidRPr="0035030C" w14:paraId="5A48CE9D" w14:textId="77777777" w:rsidTr="004E0086">
        <w:tc>
          <w:tcPr>
            <w:tcW w:w="4050" w:type="dxa"/>
            <w:vAlign w:val="bottom"/>
          </w:tcPr>
          <w:p w14:paraId="35D21CB9" w14:textId="77777777" w:rsidR="00093EB1" w:rsidRPr="0035030C" w:rsidRDefault="00093EB1" w:rsidP="00093EB1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1706DE98" w:rsidR="00093EB1" w:rsidRPr="0035030C" w:rsidRDefault="00182464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0F3F2A7F" w:rsidR="00093EB1" w:rsidRPr="00093EB1" w:rsidRDefault="00093EB1" w:rsidP="000C3C41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093EB1" w:rsidRPr="00550F3D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42FFF9B0" w:rsidR="00093EB1" w:rsidRPr="00550F3D" w:rsidRDefault="00182464" w:rsidP="00093E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093EB1" w:rsidRPr="00550F3D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FB2F29F" w:rsidR="00093EB1" w:rsidRPr="00324977" w:rsidRDefault="00093EB1" w:rsidP="00E74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3E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3EB1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093EB1" w:rsidRPr="0035030C" w:rsidRDefault="00093EB1" w:rsidP="00093EB1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3A5E731E" w:rsidR="00093EB1" w:rsidRPr="008C6EFE" w:rsidRDefault="00182464" w:rsidP="00093EB1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35,707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19F8B431" w:rsidR="00093EB1" w:rsidRPr="0035030C" w:rsidRDefault="00DB0E35" w:rsidP="00DF381E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420F1FFA" w:rsidR="00093EB1" w:rsidRPr="00306B3A" w:rsidRDefault="00182464" w:rsidP="00093EB1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184,896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093EB1" w:rsidRPr="0035030C" w:rsidRDefault="00093EB1" w:rsidP="00093EB1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6A29D4CD" w:rsidR="00093EB1" w:rsidRPr="00DE40EB" w:rsidRDefault="00DB0E35" w:rsidP="00093EB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093EB1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43D" w:rsidRPr="0035030C" w14:paraId="6980BBDC" w14:textId="77777777" w:rsidTr="0061755C">
        <w:tc>
          <w:tcPr>
            <w:tcW w:w="4050" w:type="dxa"/>
          </w:tcPr>
          <w:p w14:paraId="314A2F20" w14:textId="625643FB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6A7011E5" w:rsidR="00A4643D" w:rsidRPr="004B4843" w:rsidRDefault="005806A2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8" w:type="dxa"/>
          </w:tcPr>
          <w:p w14:paraId="1802FE63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255922BB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53F941AB" w:rsidR="00A4643D" w:rsidRPr="004B4843" w:rsidRDefault="005806A2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31F2ACD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43437F74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4643D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643D" w:rsidRPr="0035030C" w14:paraId="1E1F0D9A" w14:textId="77777777" w:rsidTr="0061755C">
        <w:tc>
          <w:tcPr>
            <w:tcW w:w="4050" w:type="dxa"/>
          </w:tcPr>
          <w:p w14:paraId="4F9A8227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3B7DA22F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8" w:type="dxa"/>
          </w:tcPr>
          <w:p w14:paraId="48B02D56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2C0E32AD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D2EBFC" w14:textId="77777777" w:rsidR="00A4643D" w:rsidRPr="004B4843" w:rsidRDefault="00A4643D" w:rsidP="00A464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3A9F5BBF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51BA0B0" w14:textId="77777777" w:rsidR="00A4643D" w:rsidRPr="004B4843" w:rsidRDefault="00A4643D" w:rsidP="00A4643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429BF0C4" w:rsidR="00A4643D" w:rsidRPr="004B4843" w:rsidRDefault="00DB0E35" w:rsidP="00A464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91575" w:rsidRPr="0035030C" w14:paraId="4FAB4CAB" w14:textId="77777777" w:rsidTr="00AF56B5">
        <w:tc>
          <w:tcPr>
            <w:tcW w:w="4050" w:type="dxa"/>
          </w:tcPr>
          <w:p w14:paraId="0AB3C676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4D3A7A7F" w14:textId="77777777" w:rsidTr="00AF56B5">
        <w:tc>
          <w:tcPr>
            <w:tcW w:w="4050" w:type="dxa"/>
          </w:tcPr>
          <w:p w14:paraId="79A926D1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1BD166D8" w14:textId="77777777" w:rsidTr="0061755C">
        <w:tc>
          <w:tcPr>
            <w:tcW w:w="4050" w:type="dxa"/>
          </w:tcPr>
          <w:p w14:paraId="577A36E6" w14:textId="77777777" w:rsidR="00091575" w:rsidRPr="004B4843" w:rsidRDefault="00091575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091575" w:rsidRPr="004B4843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091575" w:rsidRPr="004B4843" w:rsidRDefault="00091575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091575" w:rsidRPr="004B4843" w:rsidRDefault="00091575" w:rsidP="00AF56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091575" w:rsidRPr="004B4843" w:rsidRDefault="00091575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091575" w:rsidRPr="004B4843" w:rsidRDefault="00091575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8CC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1468CC" w:rsidRPr="004B4843" w:rsidRDefault="001468CC" w:rsidP="001468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786BCCC5" w:rsidR="001468CC" w:rsidRPr="004B4843" w:rsidRDefault="00182464" w:rsidP="001468C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88" w:type="dxa"/>
          </w:tcPr>
          <w:p w14:paraId="7BA1B80E" w14:textId="77777777" w:rsidR="001468CC" w:rsidRPr="004B4843" w:rsidRDefault="001468CC" w:rsidP="001468C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56A3AE0C" w:rsidR="001468CC" w:rsidRPr="004B4843" w:rsidRDefault="00DB0E35" w:rsidP="001468CC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4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1468CC" w:rsidRPr="004B4843" w:rsidRDefault="001468CC" w:rsidP="001468C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49A2F353" w:rsidR="001468CC" w:rsidRPr="004B4843" w:rsidRDefault="00182464" w:rsidP="00146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1468CC" w:rsidRPr="004B4843" w:rsidRDefault="001468CC" w:rsidP="001468C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43ADAB37" w:rsidR="001468CC" w:rsidRPr="004B4843" w:rsidRDefault="00DB0E35" w:rsidP="001468CC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468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35030C" w14:paraId="0CDBDBC0" w14:textId="77777777" w:rsidTr="00AF56B5">
        <w:tc>
          <w:tcPr>
            <w:tcW w:w="4050" w:type="dxa"/>
          </w:tcPr>
          <w:p w14:paraId="3AF0CD23" w14:textId="1A68596A" w:rsidR="004B4843" w:rsidRPr="0035030C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31D73E71" w:rsidR="004B4843" w:rsidRPr="0035030C" w:rsidRDefault="00050EE4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94E76D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09B2293C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924318C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2973AFB7" w:rsidR="004B4843" w:rsidRPr="0035030C" w:rsidRDefault="00050EE4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324A34F" w14:textId="77777777" w:rsidR="004B4843" w:rsidRPr="0035030C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1A6E0A16" w:rsidR="004B4843" w:rsidRPr="0035030C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9D5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9329D5" w:rsidRPr="0035030C" w:rsidRDefault="009329D5" w:rsidP="009329D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6799F79D" w:rsidR="009329D5" w:rsidRPr="0035030C" w:rsidRDefault="009329D5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9329D5" w:rsidRPr="0035030C" w:rsidRDefault="009329D5" w:rsidP="009329D5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193CECB3" w:rsidR="009329D5" w:rsidRPr="0035030C" w:rsidRDefault="00182464" w:rsidP="009329D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B3D17FB" w:rsidR="009329D5" w:rsidRPr="0035030C" w:rsidRDefault="009329D5" w:rsidP="009329D5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9329D5" w:rsidRPr="0035030C" w14:paraId="45B4D518" w14:textId="77777777" w:rsidTr="00037269">
        <w:tc>
          <w:tcPr>
            <w:tcW w:w="4050" w:type="dxa"/>
            <w:vAlign w:val="bottom"/>
          </w:tcPr>
          <w:p w14:paraId="277A5BA7" w14:textId="77777777" w:rsidR="009329D5" w:rsidRPr="0035030C" w:rsidRDefault="009329D5" w:rsidP="009329D5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EAA4" w14:textId="18BD2F0F" w:rsidR="009329D5" w:rsidRPr="0035030C" w:rsidRDefault="009329D5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9329D5" w:rsidRPr="0035030C" w:rsidRDefault="009329D5" w:rsidP="009329D5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303C5DDB" w:rsidR="009329D5" w:rsidRPr="0035030C" w:rsidRDefault="00182464" w:rsidP="009329D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(839)</w:t>
            </w:r>
          </w:p>
        </w:tc>
        <w:tc>
          <w:tcPr>
            <w:tcW w:w="270" w:type="dxa"/>
          </w:tcPr>
          <w:p w14:paraId="56E219A2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56A00E25" w:rsidR="009329D5" w:rsidRPr="0035030C" w:rsidRDefault="009329D5" w:rsidP="009329D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329D5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9329D5" w:rsidRPr="0035030C" w:rsidRDefault="009329D5" w:rsidP="009329D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2CC310F1" w:rsidR="009329D5" w:rsidRPr="00C31564" w:rsidRDefault="009329D5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9329D5" w:rsidRPr="001C5659" w:rsidRDefault="009329D5" w:rsidP="009329D5">
            <w:pPr>
              <w:tabs>
                <w:tab w:val="decimal" w:pos="520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9329D5" w:rsidRPr="0035030C" w:rsidRDefault="009329D5" w:rsidP="009329D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6F474D36" w:rsidR="009329D5" w:rsidRPr="0035030C" w:rsidRDefault="00182464" w:rsidP="009329D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421,145</w:t>
            </w:r>
          </w:p>
        </w:tc>
        <w:tc>
          <w:tcPr>
            <w:tcW w:w="270" w:type="dxa"/>
          </w:tcPr>
          <w:p w14:paraId="79A3CEAC" w14:textId="77777777" w:rsidR="009329D5" w:rsidRPr="0035030C" w:rsidRDefault="009329D5" w:rsidP="009329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4C52247E" w:rsidR="009329D5" w:rsidRPr="0035030C" w:rsidRDefault="009329D5" w:rsidP="009329D5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6F8445E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DB0E35" w:rsidRPr="00DB0E35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DB0E35" w:rsidRPr="00DB0E35">
        <w:rPr>
          <w:rFonts w:asciiTheme="majorBidi" w:hAnsiTheme="majorBidi" w:cstheme="majorBidi"/>
          <w:spacing w:val="2"/>
          <w:lang w:val="en-US"/>
        </w:rPr>
        <w:t>47</w:t>
      </w:r>
      <w:r w:rsidR="00DB0E35" w:rsidRPr="00DB0E35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DB0E35" w:rsidRPr="00DB0E35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DB0E35" w:rsidRPr="00DB0E35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7DC5C66A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DB0E35" w:rsidRPr="00DB0E35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DB0E35" w:rsidRPr="00DB0E35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DB0E35" w:rsidRPr="00DB0E35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3639A503" w:rsidR="005C345C" w:rsidRPr="007A168E" w:rsidRDefault="00D273AE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4A16D0" w:rsidRPr="0074097D">
        <w:rPr>
          <w:lang w:val="en-US"/>
        </w:rPr>
        <w:t>3</w:t>
      </w:r>
      <w:r w:rsidR="004A16D0">
        <w:rPr>
          <w:lang w:val="en-US"/>
        </w:rPr>
        <w:t xml:space="preserve">0 </w:t>
      </w:r>
      <w:r w:rsidR="004A16D0">
        <w:rPr>
          <w:rFonts w:hint="cs"/>
          <w:cs/>
          <w:lang w:val="en-US"/>
        </w:rPr>
        <w:t>มิถุนายน</w:t>
      </w:r>
      <w:r w:rsidR="004A16D0" w:rsidRPr="0074097D">
        <w:t xml:space="preserve"> </w:t>
      </w:r>
      <w:r w:rsidR="00DB0E35" w:rsidRPr="00DB0E35">
        <w:rPr>
          <w:rFonts w:asciiTheme="majorBidi" w:hAnsiTheme="majorBidi" w:cstheme="majorBidi"/>
          <w:spacing w:val="6"/>
          <w:lang w:val="en-US"/>
        </w:rPr>
        <w:t>2567</w:t>
      </w:r>
      <w:r w:rsidR="009E462A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182464">
        <w:rPr>
          <w:rFonts w:asciiTheme="majorBidi" w:hAnsiTheme="majorBidi" w:cstheme="majorBidi"/>
          <w:spacing w:val="6"/>
          <w:lang w:val="en-US"/>
        </w:rPr>
        <w:t>422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182464">
        <w:rPr>
          <w:rFonts w:asciiTheme="majorBidi" w:hAnsiTheme="majorBidi" w:cstheme="majorBidi"/>
          <w:lang w:val="en-US"/>
        </w:rPr>
        <w:t>35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182464">
        <w:rPr>
          <w:rFonts w:asciiTheme="majorBidi" w:hAnsiTheme="majorBidi" w:cstheme="majorBidi"/>
          <w:lang w:val="en-US"/>
        </w:rPr>
        <w:t>134</w:t>
      </w:r>
      <w:r w:rsidR="00160F81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ล้านบาท 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4B4843" w:rsidRPr="007A168E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26CF94FD" w:rsidR="004B4843" w:rsidRPr="007A168E" w:rsidRDefault="00176309" w:rsidP="004B4843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CA70633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7417BDF7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7365A81F" w:rsidR="004B4843" w:rsidRPr="007A168E" w:rsidRDefault="00176309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D036821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7054D18C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4B4843" w:rsidRPr="007A168E" w:rsidRDefault="004B4843" w:rsidP="004B484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12EA9EFF" w:rsidR="004B4843" w:rsidRPr="007A168E" w:rsidRDefault="00DB0E35" w:rsidP="004B4843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C6A2DD6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58BCD324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DA75A86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7FC067D7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6AFEF90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737F5B04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7D07FE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07FE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07FE" w:rsidRPr="007A168E" w14:paraId="12930650" w14:textId="77777777" w:rsidTr="000B13C3">
        <w:tc>
          <w:tcPr>
            <w:tcW w:w="4050" w:type="dxa"/>
          </w:tcPr>
          <w:p w14:paraId="60A4FD0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7D07FE" w:rsidRPr="007A168E" w:rsidRDefault="007D07FE" w:rsidP="007D07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7D07FE" w:rsidRPr="007A168E" w:rsidRDefault="007D07FE" w:rsidP="007D07F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5C7C4712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7251919C" w:rsidR="00F65602" w:rsidRPr="007A168E" w:rsidRDefault="00182464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68,921</w:t>
            </w:r>
          </w:p>
        </w:tc>
        <w:tc>
          <w:tcPr>
            <w:tcW w:w="236" w:type="dxa"/>
          </w:tcPr>
          <w:p w14:paraId="349A47D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4206B71C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F65602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26BF555B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77777777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3F85C9CF" w:rsidR="00F65602" w:rsidRPr="007A168E" w:rsidRDefault="00182464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24,687</w:t>
            </w:r>
          </w:p>
        </w:tc>
        <w:tc>
          <w:tcPr>
            <w:tcW w:w="236" w:type="dxa"/>
          </w:tcPr>
          <w:p w14:paraId="7F179E1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32998EF0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F65602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153A5968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0A9BE949" w:rsidR="00F65602" w:rsidRPr="007A168E" w:rsidRDefault="00182464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A4B16D5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DB7DB3B" w14:textId="126AF276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65602" w:rsidRPr="007A168E" w14:paraId="4A47BFD9" w14:textId="77777777" w:rsidTr="000B13C3">
        <w:tc>
          <w:tcPr>
            <w:tcW w:w="4050" w:type="dxa"/>
          </w:tcPr>
          <w:p w14:paraId="642B4DDD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7A8499FC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7FE7B5B6" w:rsidR="00F65602" w:rsidRPr="007A168E" w:rsidRDefault="00182464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7,190</w:t>
            </w:r>
          </w:p>
        </w:tc>
        <w:tc>
          <w:tcPr>
            <w:tcW w:w="236" w:type="dxa"/>
          </w:tcPr>
          <w:p w14:paraId="7B9089B2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FF6161" w14:textId="419B92BB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F65602" w:rsidRPr="007A168E" w14:paraId="4390F29D" w14:textId="77777777" w:rsidTr="000B13C3">
        <w:tc>
          <w:tcPr>
            <w:tcW w:w="4050" w:type="dxa"/>
          </w:tcPr>
          <w:p w14:paraId="3D97BA2E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405BF500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49615482" w:rsidR="00F65602" w:rsidRPr="007A168E" w:rsidRDefault="00182464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</w:tcPr>
          <w:p w14:paraId="2F95C892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03C4788" w14:textId="26D55043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F65602" w:rsidRPr="007A168E" w14:paraId="1EC406B6" w14:textId="77777777" w:rsidTr="000B13C3">
        <w:tc>
          <w:tcPr>
            <w:tcW w:w="4050" w:type="dxa"/>
          </w:tcPr>
          <w:p w14:paraId="32D10381" w14:textId="3F7DC516" w:rsidR="00F65602" w:rsidRPr="00FE7186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4C144305" w:rsidR="00F65602" w:rsidRPr="007A168E" w:rsidRDefault="00182464" w:rsidP="00F656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05C9EEC5" w:rsidR="00F65602" w:rsidRPr="007A168E" w:rsidRDefault="00F65602" w:rsidP="009329D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35F3D0AD" w:rsidR="00F65602" w:rsidRPr="007A168E" w:rsidRDefault="00182464" w:rsidP="00874A6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B07599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9C49B1" w14:textId="4E5FAD88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65602" w:rsidRPr="007A168E" w14:paraId="20720AB2" w14:textId="77777777" w:rsidTr="000B13C3">
        <w:tc>
          <w:tcPr>
            <w:tcW w:w="4050" w:type="dxa"/>
          </w:tcPr>
          <w:p w14:paraId="2AB85272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F65602" w:rsidRPr="007A168E" w:rsidRDefault="00F65602" w:rsidP="00F6560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F65602" w:rsidRPr="007A168E" w:rsidRDefault="00F65602" w:rsidP="00F6560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F65602" w:rsidRPr="007A168E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49A59C1" w14:textId="77777777" w:rsidR="00F65602" w:rsidRPr="007A168E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630924ED" w14:textId="77777777" w:rsidTr="000B13C3">
        <w:tc>
          <w:tcPr>
            <w:tcW w:w="4050" w:type="dxa"/>
          </w:tcPr>
          <w:p w14:paraId="52111060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09C1F99C" w:rsidR="00F65602" w:rsidRPr="007A168E" w:rsidRDefault="00182464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2,663</w:t>
            </w:r>
          </w:p>
        </w:tc>
        <w:tc>
          <w:tcPr>
            <w:tcW w:w="236" w:type="dxa"/>
          </w:tcPr>
          <w:p w14:paraId="78E2665D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ADF6A8F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19F6422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65994155" w:rsidR="00F65602" w:rsidRPr="007A168E" w:rsidRDefault="00182464" w:rsidP="00F65602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A8DF551" w14:textId="00A32794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</w:tr>
      <w:tr w:rsidR="00F65602" w:rsidRPr="007A168E" w14:paraId="6683C158" w14:textId="77777777" w:rsidTr="000B13C3">
        <w:tc>
          <w:tcPr>
            <w:tcW w:w="4050" w:type="dxa"/>
          </w:tcPr>
          <w:p w14:paraId="70DA85A4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534999C3" w:rsidR="00F65602" w:rsidRPr="007A168E" w:rsidRDefault="00182464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</w:t>
            </w:r>
            <w:r w:rsidR="00B139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</w:tcPr>
          <w:p w14:paraId="33DCFBA2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4E555F8B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1A068F93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20D62AAF" w:rsidR="00F65602" w:rsidRPr="007A168E" w:rsidRDefault="00B13986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106,732</w:t>
            </w:r>
          </w:p>
        </w:tc>
        <w:tc>
          <w:tcPr>
            <w:tcW w:w="236" w:type="dxa"/>
          </w:tcPr>
          <w:p w14:paraId="185D68AD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857FC6" w14:textId="530225A6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F65602" w:rsidRPr="007A168E" w14:paraId="79B81AB0" w14:textId="77777777" w:rsidTr="000B13C3">
        <w:tc>
          <w:tcPr>
            <w:tcW w:w="4050" w:type="dxa"/>
          </w:tcPr>
          <w:p w14:paraId="679D34D1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415EF4D3" w:rsidR="00F65602" w:rsidRPr="007A168E" w:rsidRDefault="00B13986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213,526</w:t>
            </w:r>
          </w:p>
        </w:tc>
        <w:tc>
          <w:tcPr>
            <w:tcW w:w="236" w:type="dxa"/>
          </w:tcPr>
          <w:p w14:paraId="42BF31F5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39E47E17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36" w:type="dxa"/>
          </w:tcPr>
          <w:p w14:paraId="731B98B1" w14:textId="77777777" w:rsidR="00F65602" w:rsidRPr="007A168E" w:rsidRDefault="00F65602" w:rsidP="00F656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43E2A8E0" w:rsidR="00F65602" w:rsidRPr="007A168E" w:rsidRDefault="00B13986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208,858</w:t>
            </w:r>
          </w:p>
        </w:tc>
        <w:tc>
          <w:tcPr>
            <w:tcW w:w="236" w:type="dxa"/>
          </w:tcPr>
          <w:p w14:paraId="7F675F6A" w14:textId="77777777" w:rsidR="00F65602" w:rsidRPr="00F65602" w:rsidRDefault="00F65602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BC46DE1" w14:textId="6EF59584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F65602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35082350" w:rsidR="00F65602" w:rsidRPr="007A168E" w:rsidRDefault="00B13986" w:rsidP="00F6560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323,132</w:t>
            </w:r>
          </w:p>
        </w:tc>
        <w:tc>
          <w:tcPr>
            <w:tcW w:w="236" w:type="dxa"/>
          </w:tcPr>
          <w:p w14:paraId="64D9053E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2C8BC985" w:rsidR="00F65602" w:rsidRPr="007A168E" w:rsidRDefault="00DB0E35" w:rsidP="00F65602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62A14842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169D5756" w:rsidR="00F65602" w:rsidRPr="007A168E" w:rsidRDefault="00B13986" w:rsidP="00F656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416,961</w:t>
            </w:r>
          </w:p>
        </w:tc>
        <w:tc>
          <w:tcPr>
            <w:tcW w:w="236" w:type="dxa"/>
          </w:tcPr>
          <w:p w14:paraId="1100A9AA" w14:textId="77777777" w:rsidR="00F65602" w:rsidRPr="007A168E" w:rsidRDefault="00F65602" w:rsidP="00F6560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69ACF5A9" w:rsidR="00F65602" w:rsidRPr="007A168E" w:rsidRDefault="00DB0E35" w:rsidP="00F65602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4B4843" w:rsidRPr="007A168E" w:rsidRDefault="004B4843" w:rsidP="004B484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6363E597" w:rsidR="004B4843" w:rsidRPr="007A168E" w:rsidRDefault="00DF73E9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5B09B8D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06C67F75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5CD7A8D3" w:rsidR="004B4843" w:rsidRPr="007A168E" w:rsidRDefault="00DF73E9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04858A7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50954BB3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4B4843" w:rsidRPr="007A168E" w:rsidRDefault="004B4843" w:rsidP="004B484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906F545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4EBF0BB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00F23B0E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B5B64C2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5AEAA23B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53E4F27" w14:textId="77777777" w:rsidR="004B4843" w:rsidRPr="007A168E" w:rsidRDefault="004B4843" w:rsidP="004B484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357F71BB" w:rsidR="004B4843" w:rsidRPr="007A168E" w:rsidRDefault="00DB0E35" w:rsidP="004B48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2B672B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72B" w:rsidRPr="007A168E" w14:paraId="7BA9A49B" w14:textId="77777777" w:rsidTr="000B13C3">
        <w:tc>
          <w:tcPr>
            <w:tcW w:w="4050" w:type="dxa"/>
          </w:tcPr>
          <w:p w14:paraId="12230D95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00B19E05" w14:textId="77777777" w:rsidTr="000B13C3">
        <w:tc>
          <w:tcPr>
            <w:tcW w:w="4050" w:type="dxa"/>
          </w:tcPr>
          <w:p w14:paraId="361CC957" w14:textId="77777777" w:rsidR="002B672B" w:rsidRPr="007A168E" w:rsidRDefault="002B672B" w:rsidP="000B13C3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4DD43471" w14:textId="77777777" w:rsidTr="000B13C3">
        <w:tc>
          <w:tcPr>
            <w:tcW w:w="4050" w:type="dxa"/>
          </w:tcPr>
          <w:p w14:paraId="3907D1F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602" w:rsidRPr="007A168E" w14:paraId="0AB3E23F" w14:textId="77777777" w:rsidTr="000B13C3">
        <w:tc>
          <w:tcPr>
            <w:tcW w:w="4050" w:type="dxa"/>
          </w:tcPr>
          <w:p w14:paraId="60ECB7AE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3296B6F7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3979CEAF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2,390</w:t>
            </w:r>
          </w:p>
        </w:tc>
        <w:tc>
          <w:tcPr>
            <w:tcW w:w="236" w:type="dxa"/>
          </w:tcPr>
          <w:p w14:paraId="00313CC7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1CC7667D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F65602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5AF5E70A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1FAA821E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697,800</w:t>
            </w:r>
          </w:p>
        </w:tc>
        <w:tc>
          <w:tcPr>
            <w:tcW w:w="236" w:type="dxa"/>
          </w:tcPr>
          <w:p w14:paraId="642E45E0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725771E0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F65602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26AD4526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2C73CAB0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68B7D4A4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5,519</w:t>
            </w:r>
          </w:p>
        </w:tc>
        <w:tc>
          <w:tcPr>
            <w:tcW w:w="236" w:type="dxa"/>
          </w:tcPr>
          <w:p w14:paraId="389B8ABD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08D383A7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F65602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60428677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073B5DCA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043DF23E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4,672</w:t>
            </w:r>
          </w:p>
        </w:tc>
        <w:tc>
          <w:tcPr>
            <w:tcW w:w="236" w:type="dxa"/>
          </w:tcPr>
          <w:p w14:paraId="30B23F3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62AD7B50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F65602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732D5DE4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3F7A369B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375BAABB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6,657</w:t>
            </w:r>
          </w:p>
        </w:tc>
        <w:tc>
          <w:tcPr>
            <w:tcW w:w="236" w:type="dxa"/>
          </w:tcPr>
          <w:p w14:paraId="5612C24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22E8C5D3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F65602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2E77EBCA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2A66FF0E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16BA23C7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36" w:type="dxa"/>
          </w:tcPr>
          <w:p w14:paraId="57C7BF5B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3818AE66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F65602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499D76E1" w:rsidR="00F65602" w:rsidRPr="007A168E" w:rsidRDefault="00B13986" w:rsidP="000344DC">
            <w:pPr>
              <w:tabs>
                <w:tab w:val="decimal" w:pos="520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3B331339" w:rsidR="00F65602" w:rsidRPr="007A168E" w:rsidRDefault="00F65602" w:rsidP="00DF73E9">
            <w:pPr>
              <w:tabs>
                <w:tab w:val="decimal" w:pos="506"/>
              </w:tabs>
              <w:spacing w:line="240" w:lineRule="atLeast"/>
              <w:ind w:left="-115" w:right="-22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7665235C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6,376</w:t>
            </w:r>
          </w:p>
        </w:tc>
        <w:tc>
          <w:tcPr>
            <w:tcW w:w="236" w:type="dxa"/>
          </w:tcPr>
          <w:p w14:paraId="5421440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34E5D669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F65602" w:rsidRPr="007A168E" w14:paraId="388E0FD4" w14:textId="77777777" w:rsidTr="000B13C3">
        <w:tc>
          <w:tcPr>
            <w:tcW w:w="4050" w:type="dxa"/>
          </w:tcPr>
          <w:p w14:paraId="5620CBA6" w14:textId="77777777" w:rsidR="00F65602" w:rsidRPr="007A168E" w:rsidRDefault="00F65602" w:rsidP="00F656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F65602" w:rsidRPr="007A168E" w:rsidRDefault="00F65602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F65602" w:rsidRPr="007A168E" w:rsidRDefault="00F65602" w:rsidP="00F6560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46AFCE5C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4,249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31D11343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1A77587A" w:rsidR="00F65602" w:rsidRPr="007A168E" w:rsidRDefault="00B13986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4,249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2D9AAF91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F65602" w:rsidRPr="007A168E" w14:paraId="15782904" w14:textId="77777777" w:rsidTr="000B13C3">
        <w:tc>
          <w:tcPr>
            <w:tcW w:w="4050" w:type="dxa"/>
          </w:tcPr>
          <w:p w14:paraId="3FED09A9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62E44A3A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50B3EFA7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4CAE0A60" w:rsidR="00F65602" w:rsidRPr="007A168E" w:rsidRDefault="00EB4A4B" w:rsidP="00F65602">
            <w:pPr>
              <w:spacing w:line="240" w:lineRule="atLeast"/>
              <w:ind w:left="254" w:right="-115" w:hanging="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68DE7842" w:rsidR="00F65602" w:rsidRPr="007A168E" w:rsidRDefault="00F65602" w:rsidP="004F43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5602" w:rsidRPr="007A168E" w14:paraId="544A836D" w14:textId="77777777" w:rsidTr="000B13C3">
        <w:tc>
          <w:tcPr>
            <w:tcW w:w="4050" w:type="dxa"/>
          </w:tcPr>
          <w:p w14:paraId="3DCA37B3" w14:textId="77777777" w:rsidR="00F65602" w:rsidRPr="007A168E" w:rsidRDefault="00F65602" w:rsidP="00F6560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66585B8F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3,175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2A32316E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55359B35" w:rsidR="00F65602" w:rsidRPr="007A168E" w:rsidRDefault="00EB4A4B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3,175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F65602" w:rsidRPr="007A168E" w:rsidRDefault="00F65602" w:rsidP="00F65602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0BDC1D1C" w:rsidR="00F65602" w:rsidRPr="007A168E" w:rsidRDefault="00DB0E35" w:rsidP="0078501C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F65602" w:rsidRPr="007A168E" w14:paraId="2496ECB8" w14:textId="77777777" w:rsidTr="000B13C3">
        <w:tc>
          <w:tcPr>
            <w:tcW w:w="4050" w:type="dxa"/>
          </w:tcPr>
          <w:p w14:paraId="3A3205B8" w14:textId="3F3C0FED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F65602" w:rsidRPr="007A168E" w:rsidRDefault="00F65602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602" w:rsidRPr="007A168E" w14:paraId="3108986F" w14:textId="77777777" w:rsidTr="000B13C3">
        <w:tc>
          <w:tcPr>
            <w:tcW w:w="4050" w:type="dxa"/>
          </w:tcPr>
          <w:p w14:paraId="65E76D73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4F141F17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4250764B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66EF42CE" w:rsidR="00F65602" w:rsidRPr="007A168E" w:rsidRDefault="00EB4A4B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155B0D57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F65602" w:rsidRPr="007A168E" w14:paraId="18CAE989" w14:textId="77777777" w:rsidTr="000B13C3">
        <w:tc>
          <w:tcPr>
            <w:tcW w:w="4050" w:type="dxa"/>
          </w:tcPr>
          <w:p w14:paraId="31CCB0F1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74F2A649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6" w:type="dxa"/>
          </w:tcPr>
          <w:p w14:paraId="48133A8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091A92C7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122C1E20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5E7A680F" w:rsidR="00F65602" w:rsidRPr="007A168E" w:rsidRDefault="00EB4A4B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36" w:type="dxa"/>
          </w:tcPr>
          <w:p w14:paraId="408879B5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605381A0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5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F65602" w:rsidRPr="007A168E" w14:paraId="5E9B9240" w14:textId="77777777" w:rsidTr="000B13C3">
        <w:tc>
          <w:tcPr>
            <w:tcW w:w="4050" w:type="dxa"/>
          </w:tcPr>
          <w:p w14:paraId="3B6DE4BE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5148140F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029F2C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23EF3D74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77544C4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573E0B3A" w:rsidR="00F65602" w:rsidRPr="007A168E" w:rsidRDefault="00EB4A4B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39AA26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760A6408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F65602" w:rsidRPr="007A168E" w14:paraId="4CA14716" w14:textId="77777777" w:rsidTr="000B13C3">
        <w:tc>
          <w:tcPr>
            <w:tcW w:w="4050" w:type="dxa"/>
          </w:tcPr>
          <w:p w14:paraId="11468223" w14:textId="77777777" w:rsidR="00F65602" w:rsidRPr="007A168E" w:rsidRDefault="00F65602" w:rsidP="00F65602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2032E23D" w:rsidR="00F65602" w:rsidRPr="007A168E" w:rsidRDefault="00B13986" w:rsidP="00874A6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360F0EA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0755E306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BD4222A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2A70BD7F" w:rsidR="00F65602" w:rsidRPr="007A168E" w:rsidRDefault="00EB4A4B" w:rsidP="00874A69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84C2BE2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6DC7971F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F65602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F65602" w:rsidRPr="007A168E" w:rsidRDefault="00F65602" w:rsidP="00F6560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4B8F1F3B" w:rsidR="00F65602" w:rsidRPr="007A168E" w:rsidRDefault="00EB4A4B" w:rsidP="00874A69">
            <w:pPr>
              <w:tabs>
                <w:tab w:val="decimal" w:pos="94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C9B18E1" w:rsidR="00F65602" w:rsidRPr="007A168E" w:rsidRDefault="00DB0E35" w:rsidP="00DF7DE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7DC6FA3B" w:rsidR="00F65602" w:rsidRPr="007A168E" w:rsidRDefault="00EB4A4B" w:rsidP="00874A69">
            <w:pPr>
              <w:tabs>
                <w:tab w:val="decimal" w:pos="967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732,746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F65602" w:rsidRPr="007A168E" w:rsidRDefault="00F65602" w:rsidP="00F65602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2E60B812" w:rsidR="00F65602" w:rsidRPr="007A168E" w:rsidRDefault="00DB0E35" w:rsidP="0078501C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F65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B13986" w:rsidRPr="00435338" w14:paraId="246A1B02" w14:textId="77777777" w:rsidTr="009D7EF6">
        <w:trPr>
          <w:tblHeader/>
        </w:trPr>
        <w:tc>
          <w:tcPr>
            <w:tcW w:w="3070" w:type="dxa"/>
            <w:vAlign w:val="bottom"/>
          </w:tcPr>
          <w:p w14:paraId="56CC17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6EA60F7A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3ACB1D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330062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986" w:rsidRPr="00435338" w14:paraId="11359B70" w14:textId="77777777" w:rsidTr="009D7EF6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159ADEB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715ED4CA" w14:textId="68F306FA" w:rsidR="00B13986" w:rsidRPr="000A195B" w:rsidRDefault="009D7EF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สำหรับงวดหกเดือนสิ้นสุด</w:t>
            </w:r>
            <w:r w:rsidR="00B13986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139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B1398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E16401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4C19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9A3898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E011C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16E44C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410BC2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B6CC4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B2B77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B13986" w:rsidRPr="00435338" w14:paraId="65168D1D" w14:textId="77777777" w:rsidTr="009D7EF6">
        <w:trPr>
          <w:tblHeader/>
        </w:trPr>
        <w:tc>
          <w:tcPr>
            <w:tcW w:w="3070" w:type="dxa"/>
          </w:tcPr>
          <w:p w14:paraId="5098E28A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437B395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F120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881C2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986" w:rsidRPr="00435338" w14:paraId="6989AC82" w14:textId="77777777" w:rsidTr="009D7EF6">
        <w:trPr>
          <w:tblHeader/>
        </w:trPr>
        <w:tc>
          <w:tcPr>
            <w:tcW w:w="3070" w:type="dxa"/>
            <w:vAlign w:val="bottom"/>
          </w:tcPr>
          <w:p w14:paraId="2D306DB3" w14:textId="77777777" w:rsidR="00B13986" w:rsidRPr="00BD080F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35ED2F8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58DD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2600AC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13986" w:rsidRPr="00435338" w14:paraId="168BCCEF" w14:textId="77777777" w:rsidTr="009D7EF6">
        <w:tc>
          <w:tcPr>
            <w:tcW w:w="3070" w:type="dxa"/>
            <w:vAlign w:val="bottom"/>
          </w:tcPr>
          <w:p w14:paraId="61ABF721" w14:textId="77777777" w:rsidR="00B13986" w:rsidRPr="00BD080F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1D34892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E60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FBFF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33406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C23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A915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27B7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09969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CA437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986" w:rsidRPr="00435338" w14:paraId="03463224" w14:textId="77777777" w:rsidTr="009D7EF6">
        <w:tc>
          <w:tcPr>
            <w:tcW w:w="3070" w:type="dxa"/>
            <w:vAlign w:val="bottom"/>
          </w:tcPr>
          <w:p w14:paraId="0C419AFC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0" w:type="dxa"/>
          </w:tcPr>
          <w:p w14:paraId="4BE364D4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FE41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FE46B6" w14:textId="77777777" w:rsidR="00B13986" w:rsidRPr="00435338" w:rsidRDefault="00B13986" w:rsidP="000E263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EB6D71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D239CD" w14:textId="77777777" w:rsidR="00B13986" w:rsidRPr="00435338" w:rsidRDefault="00B13986" w:rsidP="000E263B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005EB1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3D716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3A892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D6DF6D" w14:textId="77777777" w:rsidR="00B13986" w:rsidRPr="00435338" w:rsidRDefault="00B13986" w:rsidP="000E263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986" w:rsidRPr="007A7237" w14:paraId="521C034D" w14:textId="77777777" w:rsidTr="009D7EF6">
        <w:tc>
          <w:tcPr>
            <w:tcW w:w="3070" w:type="dxa"/>
          </w:tcPr>
          <w:p w14:paraId="36FE44E1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0" w:type="dxa"/>
            <w:vAlign w:val="bottom"/>
          </w:tcPr>
          <w:p w14:paraId="53A52F40" w14:textId="07631197" w:rsidR="00B13986" w:rsidRPr="00EB4A4B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70" w:type="dxa"/>
          </w:tcPr>
          <w:p w14:paraId="03128DFC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DDA6F4" w14:textId="77777777" w:rsidR="00B13986" w:rsidRPr="00435338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AD781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0A39D2" w14:textId="6A3B9991" w:rsidR="00B13986" w:rsidRPr="003833DF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3A58EB7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4E9E63" w14:textId="04573129" w:rsidR="00B13986" w:rsidRPr="00435338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631EF821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2204B9" w14:textId="77777777" w:rsidR="00B13986" w:rsidRPr="007A7237" w:rsidRDefault="00B13986" w:rsidP="000E263B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4A4B" w:rsidRPr="007A7237" w14:paraId="485B87AD" w14:textId="77777777" w:rsidTr="009D7EF6">
        <w:tc>
          <w:tcPr>
            <w:tcW w:w="3070" w:type="dxa"/>
          </w:tcPr>
          <w:p w14:paraId="39E77A3C" w14:textId="6E51FA95" w:rsidR="00EB4A4B" w:rsidRPr="00BD080F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40" w:type="dxa"/>
            <w:vAlign w:val="bottom"/>
          </w:tcPr>
          <w:p w14:paraId="004916C2" w14:textId="4735F028" w:rsidR="00EB4A4B" w:rsidRPr="00435338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0EFAC47B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505869" w14:textId="6E5036FF" w:rsidR="00EB4A4B" w:rsidRDefault="00EB4A4B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5C7F0E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831002" w14:textId="70DD9E1E" w:rsidR="00EB4A4B" w:rsidRPr="003833DF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710,000</w:t>
            </w:r>
          </w:p>
        </w:tc>
        <w:tc>
          <w:tcPr>
            <w:tcW w:w="270" w:type="dxa"/>
          </w:tcPr>
          <w:p w14:paraId="6009E0FC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090F97" w14:textId="3DCA642F" w:rsidR="00EB4A4B" w:rsidRPr="00435338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  <w:tc>
          <w:tcPr>
            <w:tcW w:w="270" w:type="dxa"/>
          </w:tcPr>
          <w:p w14:paraId="54A81136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A91A1C" w14:textId="007A0119" w:rsidR="00EB4A4B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410,000</w:t>
            </w:r>
          </w:p>
        </w:tc>
      </w:tr>
      <w:tr w:rsidR="00EB4A4B" w:rsidRPr="007A7237" w14:paraId="580E4FF8" w14:textId="77777777" w:rsidTr="009D7EF6">
        <w:tc>
          <w:tcPr>
            <w:tcW w:w="3070" w:type="dxa"/>
          </w:tcPr>
          <w:p w14:paraId="1F9195FC" w14:textId="77777777" w:rsidR="00EB4A4B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2F33B4B9" w14:textId="77777777" w:rsidR="00EB4A4B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8DE51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65C3B6" w14:textId="224F79D9" w:rsidR="00EB4A4B" w:rsidRDefault="00665D90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11E161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000BEC" w14:textId="09780B9B" w:rsidR="00EB4A4B" w:rsidRPr="003833DF" w:rsidRDefault="00665D90" w:rsidP="000E263B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1,410,000</w:t>
            </w:r>
          </w:p>
        </w:tc>
        <w:tc>
          <w:tcPr>
            <w:tcW w:w="270" w:type="dxa"/>
          </w:tcPr>
          <w:p w14:paraId="1ED64ABB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FDB44A" w14:textId="15701738" w:rsidR="00EB4A4B" w:rsidRPr="00435338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  <w:tc>
          <w:tcPr>
            <w:tcW w:w="270" w:type="dxa"/>
          </w:tcPr>
          <w:p w14:paraId="28FA31E2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586B05" w14:textId="1F1B525D" w:rsidR="00EB4A4B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410,000</w:t>
            </w:r>
          </w:p>
        </w:tc>
      </w:tr>
      <w:tr w:rsidR="00EB4A4B" w:rsidRPr="007A7237" w14:paraId="46BEBD03" w14:textId="77777777" w:rsidTr="009D7EF6">
        <w:tc>
          <w:tcPr>
            <w:tcW w:w="3070" w:type="dxa"/>
          </w:tcPr>
          <w:p w14:paraId="104DC7EB" w14:textId="4AED6F55" w:rsidR="00EB4A4B" w:rsidRPr="00EB4A4B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12FB31A7" w14:textId="77777777" w:rsidR="00EB4A4B" w:rsidRPr="00435338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9EBF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2DF5F" w14:textId="77777777" w:rsidR="00EB4A4B" w:rsidRDefault="00EB4A4B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0457C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867732" w14:textId="77777777" w:rsidR="00EB4A4B" w:rsidRPr="003833DF" w:rsidRDefault="00EB4A4B" w:rsidP="000E263B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823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E91CA" w14:textId="5D5641B3" w:rsidR="00EB4A4B" w:rsidRPr="00435338" w:rsidRDefault="00EB4A4B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BBB84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57537" w14:textId="77777777" w:rsidR="00EB4A4B" w:rsidRDefault="00EB4A4B" w:rsidP="000E263B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B4A4B" w:rsidRPr="007A7237" w14:paraId="6951F4A4" w14:textId="77777777" w:rsidTr="009D7EF6">
        <w:tc>
          <w:tcPr>
            <w:tcW w:w="3070" w:type="dxa"/>
          </w:tcPr>
          <w:p w14:paraId="45241235" w14:textId="34D23050" w:rsidR="00EB4A4B" w:rsidRPr="00BD080F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13DB644E" w14:textId="7444E995" w:rsidR="00EB4A4B" w:rsidRPr="00435338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2.70</w:t>
            </w:r>
          </w:p>
        </w:tc>
        <w:tc>
          <w:tcPr>
            <w:tcW w:w="270" w:type="dxa"/>
          </w:tcPr>
          <w:p w14:paraId="62A3D123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B0C86" w14:textId="5E024DC0" w:rsidR="00EB4A4B" w:rsidRDefault="00665D90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C3E3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C3733" w14:textId="44033BB6" w:rsidR="00EB4A4B" w:rsidRPr="003833DF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270" w:type="dxa"/>
          </w:tcPr>
          <w:p w14:paraId="294E6A62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53F6B0" w14:textId="0B447C03" w:rsidR="00EB4A4B" w:rsidRPr="00435338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(150,000)</w:t>
            </w:r>
          </w:p>
        </w:tc>
        <w:tc>
          <w:tcPr>
            <w:tcW w:w="270" w:type="dxa"/>
          </w:tcPr>
          <w:p w14:paraId="702B838B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261E2" w14:textId="7008C107" w:rsidR="00EB4A4B" w:rsidRDefault="00665D90" w:rsidP="000E263B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B4A4B" w:rsidRPr="007A7237" w14:paraId="273B4F3B" w14:textId="77777777" w:rsidTr="009D7EF6">
        <w:tc>
          <w:tcPr>
            <w:tcW w:w="3070" w:type="dxa"/>
          </w:tcPr>
          <w:p w14:paraId="0E387A8B" w14:textId="03B08EC8" w:rsidR="00EB4A4B" w:rsidRPr="00BD080F" w:rsidRDefault="00EB4A4B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27C1E882" w14:textId="3E0C0608" w:rsidR="00EB4A4B" w:rsidRPr="00435338" w:rsidRDefault="00EB4A4B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2.70</w:t>
            </w:r>
          </w:p>
        </w:tc>
        <w:tc>
          <w:tcPr>
            <w:tcW w:w="270" w:type="dxa"/>
          </w:tcPr>
          <w:p w14:paraId="55019E0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18C52B" w14:textId="196DA960" w:rsidR="00EB4A4B" w:rsidRDefault="00665D90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0CCCC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DA792" w14:textId="69C0BD87" w:rsidR="00EB4A4B" w:rsidRPr="003833DF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70" w:type="dxa"/>
          </w:tcPr>
          <w:p w14:paraId="45A25060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F23F86" w14:textId="2CA3A4F5" w:rsidR="00EB4A4B" w:rsidRPr="00435338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(250,000)</w:t>
            </w:r>
          </w:p>
        </w:tc>
        <w:tc>
          <w:tcPr>
            <w:tcW w:w="270" w:type="dxa"/>
          </w:tcPr>
          <w:p w14:paraId="2E7BF0EA" w14:textId="77777777" w:rsidR="00EB4A4B" w:rsidRPr="00435338" w:rsidRDefault="00EB4A4B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616F3" w14:textId="1AE21332" w:rsidR="00EB4A4B" w:rsidRDefault="00665D90" w:rsidP="000E263B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3986" w:rsidRPr="007A7237" w14:paraId="03750F51" w14:textId="77777777" w:rsidTr="009D7EF6">
        <w:tc>
          <w:tcPr>
            <w:tcW w:w="3070" w:type="dxa"/>
          </w:tcPr>
          <w:p w14:paraId="17B76F80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733D42C2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714B3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21D332" w14:textId="77777777" w:rsidR="00B13986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AFF989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04C47B" w14:textId="5B671B03" w:rsidR="00B13986" w:rsidRPr="006F5372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270" w:type="dxa"/>
          </w:tcPr>
          <w:p w14:paraId="0BF24FA5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E61FD1" w14:textId="1CA57583" w:rsidR="00B13986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270" w:type="dxa"/>
          </w:tcPr>
          <w:p w14:paraId="3C5F9292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86CD0C" w14:textId="77777777" w:rsidR="00B13986" w:rsidRPr="007A7237" w:rsidRDefault="00B13986" w:rsidP="000E263B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3986" w14:paraId="7ABF9775" w14:textId="77777777" w:rsidTr="009D7EF6">
        <w:tc>
          <w:tcPr>
            <w:tcW w:w="3070" w:type="dxa"/>
          </w:tcPr>
          <w:p w14:paraId="3CD9549E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8900218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D449C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2DF21B" w14:textId="77777777" w:rsidR="00B13986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ADE30E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EC637C" w14:textId="37F6DCDB" w:rsidR="00B13986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4,645</w:t>
            </w:r>
          </w:p>
        </w:tc>
        <w:tc>
          <w:tcPr>
            <w:tcW w:w="270" w:type="dxa"/>
          </w:tcPr>
          <w:p w14:paraId="62B145E4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D31E5C" w14:textId="0373C1C3" w:rsidR="00B13986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(4,049)</w:t>
            </w:r>
          </w:p>
        </w:tc>
        <w:tc>
          <w:tcPr>
            <w:tcW w:w="270" w:type="dxa"/>
          </w:tcPr>
          <w:p w14:paraId="4F4083C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0CCA73" w14:textId="41F50188" w:rsidR="00B13986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  <w:tr w:rsidR="00B13986" w:rsidRPr="00C6536F" w14:paraId="013B5D5A" w14:textId="77777777" w:rsidTr="009D7EF6">
        <w:tc>
          <w:tcPr>
            <w:tcW w:w="3070" w:type="dxa"/>
          </w:tcPr>
          <w:p w14:paraId="2322631C" w14:textId="77777777" w:rsidR="00B13986" w:rsidRPr="00BD080F" w:rsidRDefault="00B13986" w:rsidP="000E263B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940E988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C07BB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17E8D" w14:textId="77777777" w:rsidR="00B13986" w:rsidRPr="007620FD" w:rsidRDefault="00B13986" w:rsidP="000E263B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F0DD76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C377" w14:textId="0F8933F0" w:rsidR="00B13986" w:rsidRPr="003833DF" w:rsidRDefault="00665D90" w:rsidP="0066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1,814,645</w:t>
            </w:r>
          </w:p>
        </w:tc>
        <w:tc>
          <w:tcPr>
            <w:tcW w:w="270" w:type="dxa"/>
          </w:tcPr>
          <w:p w14:paraId="0A93B700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03DC2" w14:textId="1187DDAC" w:rsidR="00B13986" w:rsidRPr="007620FD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(1,404,049)</w:t>
            </w:r>
          </w:p>
        </w:tc>
        <w:tc>
          <w:tcPr>
            <w:tcW w:w="270" w:type="dxa"/>
          </w:tcPr>
          <w:p w14:paraId="38AE359C" w14:textId="77777777" w:rsidR="00B13986" w:rsidRPr="007620FD" w:rsidRDefault="00B13986" w:rsidP="000E26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B7E5D" w14:textId="22A29B57" w:rsidR="00B13986" w:rsidRPr="00C6536F" w:rsidRDefault="00665D90" w:rsidP="00665D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410,596</w:t>
            </w:r>
          </w:p>
        </w:tc>
      </w:tr>
    </w:tbl>
    <w:p w14:paraId="38516415" w14:textId="77777777" w:rsidR="00B13986" w:rsidRDefault="00B13986">
      <w:pPr>
        <w:spacing w:line="240" w:lineRule="auto"/>
      </w:pPr>
    </w:p>
    <w:p w14:paraId="1F4A04FD" w14:textId="75AE1AD3" w:rsidR="00B13986" w:rsidRDefault="00B13986">
      <w:pPr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13986" w:rsidRPr="007A168E" w14:paraId="7DCF7F6D" w14:textId="77777777" w:rsidTr="000B13C3">
        <w:trPr>
          <w:tblHeader/>
        </w:trPr>
        <w:tc>
          <w:tcPr>
            <w:tcW w:w="4050" w:type="dxa"/>
          </w:tcPr>
          <w:p w14:paraId="6E5A59F1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B3956BC" w14:textId="3E133CC4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986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4F103EF8" w:rsidR="00B13986" w:rsidRPr="007A168E" w:rsidRDefault="00B13986" w:rsidP="00B13986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53EFE06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0B13B102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5BD36F6E" w:rsidR="00B13986" w:rsidRPr="007A168E" w:rsidRDefault="00B13986" w:rsidP="00B13986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C97BD96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6FA37866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13986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5F2F0696" w:rsidR="00B13986" w:rsidRPr="007A168E" w:rsidRDefault="00B13986" w:rsidP="00B13986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A59B3EF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25FECB98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29D8AD20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258C885A" w:rsidR="00B13986" w:rsidRPr="007A168E" w:rsidRDefault="00B13986" w:rsidP="00B13986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70272337" w14:textId="77777777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411FF62" w:rsidR="00B13986" w:rsidRPr="007A168E" w:rsidRDefault="00B13986" w:rsidP="00B1398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B13986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B13986" w:rsidRPr="007A168E" w:rsidRDefault="00B13986" w:rsidP="00B1398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3986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B13986" w:rsidRPr="007A168E" w:rsidRDefault="00B13986" w:rsidP="00B13986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13986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B13986" w:rsidRPr="007A168E" w:rsidRDefault="00B13986" w:rsidP="00B13986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13986" w:rsidRPr="007A168E" w14:paraId="30E8AFBA" w14:textId="77777777" w:rsidTr="000B13C3">
        <w:tc>
          <w:tcPr>
            <w:tcW w:w="4050" w:type="dxa"/>
          </w:tcPr>
          <w:p w14:paraId="030CF2EC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B13986" w:rsidRPr="007A168E" w:rsidRDefault="00B13986" w:rsidP="00B13986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B13986" w:rsidRPr="007A168E" w:rsidRDefault="00B13986" w:rsidP="00B13986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B13986" w:rsidRPr="007A168E" w:rsidRDefault="00B13986" w:rsidP="00B139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B13986" w:rsidRPr="007A168E" w:rsidRDefault="00B13986" w:rsidP="00B13986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B13986" w:rsidRPr="007A168E" w:rsidRDefault="00B13986" w:rsidP="00B139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B13986" w:rsidRPr="007A168E" w:rsidRDefault="00B13986" w:rsidP="00B13986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3986" w:rsidRPr="007A168E" w14:paraId="0A59F0BB" w14:textId="77777777" w:rsidTr="000B13C3">
        <w:tc>
          <w:tcPr>
            <w:tcW w:w="4050" w:type="dxa"/>
          </w:tcPr>
          <w:p w14:paraId="69AA3554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5BCCA082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49E8F1ED" w:rsidR="00B13986" w:rsidRPr="007A168E" w:rsidRDefault="00B13986" w:rsidP="00B13986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3347C55D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2,670</w:t>
            </w:r>
          </w:p>
        </w:tc>
        <w:tc>
          <w:tcPr>
            <w:tcW w:w="245" w:type="dxa"/>
          </w:tcPr>
          <w:p w14:paraId="251F9EEE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7255F53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B13986" w:rsidRPr="007A168E" w14:paraId="3EA41504" w14:textId="77777777" w:rsidTr="000B13C3">
        <w:tc>
          <w:tcPr>
            <w:tcW w:w="4050" w:type="dxa"/>
          </w:tcPr>
          <w:p w14:paraId="3774F985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54367451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0895ED57" w:rsidR="00B13986" w:rsidRPr="007A168E" w:rsidRDefault="00B13986" w:rsidP="00B13986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1649F679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1,661</w:t>
            </w:r>
          </w:p>
        </w:tc>
        <w:tc>
          <w:tcPr>
            <w:tcW w:w="245" w:type="dxa"/>
          </w:tcPr>
          <w:p w14:paraId="639550EB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7498A937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B13986" w:rsidRPr="007A168E" w14:paraId="7914A366" w14:textId="77777777" w:rsidTr="000B13C3">
        <w:tc>
          <w:tcPr>
            <w:tcW w:w="4050" w:type="dxa"/>
          </w:tcPr>
          <w:p w14:paraId="37C716B1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48192024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7ABEC6B8" w:rsidR="00B13986" w:rsidRPr="007A168E" w:rsidRDefault="00B13986" w:rsidP="00B13986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17F52337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45" w:type="dxa"/>
          </w:tcPr>
          <w:p w14:paraId="01E2B29C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C48452B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B13986" w:rsidRPr="007A168E" w14:paraId="521C5517" w14:textId="77777777" w:rsidTr="000B13C3">
        <w:tc>
          <w:tcPr>
            <w:tcW w:w="4050" w:type="dxa"/>
          </w:tcPr>
          <w:p w14:paraId="11AF8A82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B13986" w:rsidRPr="007A168E" w:rsidRDefault="00B13986" w:rsidP="00B13986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3986" w:rsidRPr="007A168E" w14:paraId="162FDCB8" w14:textId="77777777" w:rsidTr="000B13C3">
        <w:tc>
          <w:tcPr>
            <w:tcW w:w="4050" w:type="dxa"/>
          </w:tcPr>
          <w:p w14:paraId="23F94732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7AA2269F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9,706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40400BAC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7A173142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BFB87B9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20F31FBA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B13986" w:rsidRPr="007A168E" w14:paraId="3FE533A0" w14:textId="77777777" w:rsidTr="000B13C3">
        <w:tc>
          <w:tcPr>
            <w:tcW w:w="4050" w:type="dxa"/>
          </w:tcPr>
          <w:p w14:paraId="45333F0F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B13986" w:rsidRPr="007A168E" w:rsidRDefault="00B13986" w:rsidP="00B13986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B13986" w:rsidRPr="007A168E" w:rsidRDefault="00B13986" w:rsidP="00B13986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3986" w:rsidRPr="007A168E" w14:paraId="3F2FC353" w14:textId="77777777" w:rsidTr="000B13C3">
        <w:tc>
          <w:tcPr>
            <w:tcW w:w="4050" w:type="dxa"/>
          </w:tcPr>
          <w:p w14:paraId="56FA5F9C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3633A19B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37,258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7E52C5C9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5F2EC13A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33,409</w:t>
            </w:r>
          </w:p>
        </w:tc>
        <w:tc>
          <w:tcPr>
            <w:tcW w:w="245" w:type="dxa"/>
          </w:tcPr>
          <w:p w14:paraId="798B03E3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3F1E52F8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B13986" w:rsidRPr="007A168E" w14:paraId="1315F7B5" w14:textId="77777777" w:rsidTr="000B13C3">
        <w:tc>
          <w:tcPr>
            <w:tcW w:w="4050" w:type="dxa"/>
          </w:tcPr>
          <w:p w14:paraId="26651455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292AE851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1,042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0C6C910B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1FB7C881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00B30D6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052C5DC5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B13986" w:rsidRPr="007A168E" w14:paraId="170E24BD" w14:textId="77777777" w:rsidTr="000B13C3">
        <w:tc>
          <w:tcPr>
            <w:tcW w:w="4050" w:type="dxa"/>
          </w:tcPr>
          <w:p w14:paraId="4CCC8743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3B5E90AD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7E15EC1C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145FFFC6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45" w:type="dxa"/>
          </w:tcPr>
          <w:p w14:paraId="117FCD63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1E9427F6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B13986" w:rsidRPr="007A168E" w14:paraId="61DBEC22" w14:textId="77777777" w:rsidTr="00C4228C">
        <w:tc>
          <w:tcPr>
            <w:tcW w:w="4050" w:type="dxa"/>
          </w:tcPr>
          <w:p w14:paraId="14A43603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1D1042AD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2,266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6D894A06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E7E" w14:textId="210A466B" w:rsidR="00B13986" w:rsidRPr="007A168E" w:rsidRDefault="00B13986" w:rsidP="00B13986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45" w:type="dxa"/>
          </w:tcPr>
          <w:p w14:paraId="5AB88F53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5FA75BE3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B13986" w:rsidRPr="007A168E" w14:paraId="5537471A" w14:textId="77777777" w:rsidTr="00C4228C">
        <w:tc>
          <w:tcPr>
            <w:tcW w:w="4050" w:type="dxa"/>
          </w:tcPr>
          <w:p w14:paraId="4CFEC0C6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10484501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4,564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73F6F388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052B" w14:textId="223C46E6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D49E350" w:rsidR="00B13986" w:rsidRPr="007A168E" w:rsidRDefault="00B13986" w:rsidP="00B13986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13986" w:rsidRPr="007A168E" w14:paraId="25FABB5B" w14:textId="77777777" w:rsidTr="001D4706">
        <w:tc>
          <w:tcPr>
            <w:tcW w:w="4050" w:type="dxa"/>
          </w:tcPr>
          <w:p w14:paraId="44AF9094" w14:textId="77777777" w:rsidR="00B13986" w:rsidRPr="007A168E" w:rsidRDefault="00B13986" w:rsidP="00B1398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A5955" w14:textId="26AD2C0F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480F" w14:textId="026DD4D9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88ABB" w14:textId="7D7898BA" w:rsidR="00B13986" w:rsidRPr="007A168E" w:rsidRDefault="00B13986" w:rsidP="00B13986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A7C9F0" w14:textId="46A25FBC" w:rsidR="00B13986" w:rsidRPr="007A168E" w:rsidRDefault="00B13986" w:rsidP="00B13986">
            <w:pPr>
              <w:tabs>
                <w:tab w:val="decimal" w:pos="47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13986" w:rsidRPr="007A168E" w14:paraId="1191A4DA" w14:textId="77777777" w:rsidTr="001D4706">
        <w:tc>
          <w:tcPr>
            <w:tcW w:w="4050" w:type="dxa"/>
            <w:vAlign w:val="bottom"/>
          </w:tcPr>
          <w:p w14:paraId="1EF24A42" w14:textId="77777777" w:rsidR="00B13986" w:rsidRPr="007A168E" w:rsidRDefault="00B13986" w:rsidP="00B1398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4BA631F3" w:rsidR="00B13986" w:rsidRPr="007A168E" w:rsidRDefault="00B13986" w:rsidP="00B1398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56,142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B13986" w:rsidRPr="007A168E" w:rsidRDefault="00B13986" w:rsidP="00B13986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0054BC3C" w:rsidR="00B13986" w:rsidRPr="007A168E" w:rsidRDefault="00B13986" w:rsidP="00171341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4796DBCD" w:rsidR="00B13986" w:rsidRPr="007A168E" w:rsidRDefault="00B13986" w:rsidP="00B1398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38,971</w:t>
            </w:r>
          </w:p>
        </w:tc>
        <w:tc>
          <w:tcPr>
            <w:tcW w:w="245" w:type="dxa"/>
          </w:tcPr>
          <w:p w14:paraId="20436C5C" w14:textId="77777777" w:rsidR="00B13986" w:rsidRPr="007A168E" w:rsidRDefault="00B13986" w:rsidP="00B13986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2DC7689" w:rsidR="00B13986" w:rsidRPr="007A168E" w:rsidRDefault="00B13986" w:rsidP="00B13986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0D3E6B5A" w14:textId="631A1A5C" w:rsidR="00160F81" w:rsidRPr="00B13986" w:rsidRDefault="00DD7548" w:rsidP="00B13986"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7FB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CF17FB" w:rsidRPr="007A168E" w:rsidRDefault="00CF17FB" w:rsidP="00CF17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132B715F" w:rsidR="00CF17FB" w:rsidRPr="007A168E" w:rsidRDefault="00CF17FB" w:rsidP="00CF17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1F7F4011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10EFA30F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3AFABC1E" w:rsidR="00CF17FB" w:rsidRPr="007A168E" w:rsidRDefault="00CF17FB" w:rsidP="00CF17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1A431AB6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6A10AAC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17FB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CF17FB" w:rsidRPr="007A168E" w:rsidRDefault="00CF17FB" w:rsidP="00CF17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3555A62C" w:rsidR="00CF17FB" w:rsidRPr="007A168E" w:rsidRDefault="00CF17FB" w:rsidP="00CF17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1297D1AB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278B3C2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</w:tcPr>
          <w:p w14:paraId="49A7D3CD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4765CF21" w:rsidR="00CF17FB" w:rsidRPr="007A168E" w:rsidRDefault="00CF17FB" w:rsidP="00CF17F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5" w:type="dxa"/>
          </w:tcPr>
          <w:p w14:paraId="19894AB8" w14:textId="77777777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5F8594F9" w:rsidR="00CF17FB" w:rsidRPr="007A168E" w:rsidRDefault="00CF17FB" w:rsidP="00CF17F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F17FB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CF17FB" w:rsidRPr="007A168E" w:rsidRDefault="00CF17FB" w:rsidP="00CF17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CF17FB" w:rsidRPr="007A168E" w:rsidRDefault="00CF17FB" w:rsidP="00CF17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F17FB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CF17FB" w:rsidRPr="007A168E" w:rsidRDefault="00CF17FB" w:rsidP="00CF17F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CF17FB" w:rsidRPr="007A168E" w:rsidRDefault="00CF17FB" w:rsidP="00CF17F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F17FB" w:rsidRPr="007A168E" w14:paraId="5172DBB8" w14:textId="77777777" w:rsidTr="000B13C3">
        <w:tc>
          <w:tcPr>
            <w:tcW w:w="3870" w:type="dxa"/>
          </w:tcPr>
          <w:p w14:paraId="7ACCD62F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CF17FB" w:rsidRPr="007A168E" w:rsidRDefault="00CF17FB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CF17FB" w:rsidRPr="007A168E" w:rsidRDefault="00CF17FB" w:rsidP="00CF17FB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CF17FB" w:rsidRPr="007A168E" w:rsidRDefault="00CF17FB" w:rsidP="00CF17FB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CF17FB" w:rsidRPr="007A168E" w:rsidRDefault="00CF17FB" w:rsidP="00CF17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CF17FB" w:rsidRPr="007A168E" w:rsidRDefault="00CF17FB" w:rsidP="00CF17FB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CF17FB" w:rsidRPr="007A168E" w:rsidRDefault="00CF17FB" w:rsidP="00CF17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CF17FB" w:rsidRPr="007A168E" w:rsidRDefault="00CF17FB" w:rsidP="00CF17FB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17FB" w:rsidRPr="007A168E" w14:paraId="56611578" w14:textId="77777777" w:rsidTr="000B13C3">
        <w:tc>
          <w:tcPr>
            <w:tcW w:w="3870" w:type="dxa"/>
          </w:tcPr>
          <w:p w14:paraId="7BA68290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41D70893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32BCB527" w:rsidR="00CF17FB" w:rsidRPr="007A168E" w:rsidRDefault="00CF17FB" w:rsidP="00CF17FB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5860D2D8" w:rsidR="00CF17FB" w:rsidRPr="007A168E" w:rsidRDefault="00312C8D" w:rsidP="00CF17F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14,685</w:t>
            </w:r>
          </w:p>
        </w:tc>
        <w:tc>
          <w:tcPr>
            <w:tcW w:w="245" w:type="dxa"/>
          </w:tcPr>
          <w:p w14:paraId="47C7D4DC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13A81A77" w:rsidR="00CF17FB" w:rsidRPr="007A168E" w:rsidRDefault="00CF17FB" w:rsidP="00312C8D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CF17FB" w:rsidRPr="007A168E" w14:paraId="3E71DCCF" w14:textId="77777777" w:rsidTr="000B13C3">
        <w:tc>
          <w:tcPr>
            <w:tcW w:w="3870" w:type="dxa"/>
          </w:tcPr>
          <w:p w14:paraId="65818065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CF17FB" w:rsidRPr="007A168E" w:rsidRDefault="00CF17FB" w:rsidP="00CF17FB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17FB" w:rsidRPr="007A168E" w14:paraId="5A73D6E8" w14:textId="77777777" w:rsidTr="000B13C3">
        <w:tc>
          <w:tcPr>
            <w:tcW w:w="3870" w:type="dxa"/>
          </w:tcPr>
          <w:p w14:paraId="3130B696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5A46C01B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74,560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7239A16E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15858CE0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1A0120E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7E8DB891" w:rsidR="00CF17FB" w:rsidRPr="007A168E" w:rsidRDefault="00CF17FB" w:rsidP="00CF17FB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7FB" w:rsidRPr="007A168E" w14:paraId="5CFD7FC5" w14:textId="77777777" w:rsidTr="000B13C3">
        <w:tc>
          <w:tcPr>
            <w:tcW w:w="3870" w:type="dxa"/>
          </w:tcPr>
          <w:p w14:paraId="29085AC6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CF17FB" w:rsidRPr="007A168E" w:rsidRDefault="00CF17FB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CF17FB" w:rsidRPr="007A168E" w:rsidRDefault="00CF17FB" w:rsidP="00CF17FB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17FB" w:rsidRPr="007A168E" w14:paraId="6CB4B2C2" w14:textId="77777777" w:rsidTr="000B13C3">
        <w:tc>
          <w:tcPr>
            <w:tcW w:w="3870" w:type="dxa"/>
          </w:tcPr>
          <w:p w14:paraId="041BA088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6DA1C95B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29,753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6C954F52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56B851E6" w:rsidR="00CF17FB" w:rsidRPr="007A168E" w:rsidRDefault="00312C8D" w:rsidP="00CF17F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24,981</w:t>
            </w:r>
          </w:p>
        </w:tc>
        <w:tc>
          <w:tcPr>
            <w:tcW w:w="245" w:type="dxa"/>
          </w:tcPr>
          <w:p w14:paraId="5317E25D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311C5912" w:rsidR="00CF17FB" w:rsidRPr="007A168E" w:rsidRDefault="00CF17FB" w:rsidP="00312C8D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</w:tr>
      <w:tr w:rsidR="00CF17FB" w:rsidRPr="007A168E" w14:paraId="3020114D" w14:textId="77777777" w:rsidTr="000B13C3">
        <w:tc>
          <w:tcPr>
            <w:tcW w:w="3870" w:type="dxa"/>
          </w:tcPr>
          <w:p w14:paraId="6B3AAFF0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7ADD1D72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66923E42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782AC030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657428D3" w:rsidR="00CF17FB" w:rsidRPr="007A168E" w:rsidRDefault="00CF17FB" w:rsidP="00CF17FB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7FB" w:rsidRPr="007A168E" w14:paraId="567E14AC" w14:textId="77777777" w:rsidTr="000B13C3">
        <w:tc>
          <w:tcPr>
            <w:tcW w:w="3870" w:type="dxa"/>
          </w:tcPr>
          <w:p w14:paraId="59448F89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7723163B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19066D35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5E954AAB" w:rsidR="00CF17FB" w:rsidRPr="007A168E" w:rsidRDefault="00312C8D" w:rsidP="00CF17F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1,375</w:t>
            </w:r>
          </w:p>
        </w:tc>
        <w:tc>
          <w:tcPr>
            <w:tcW w:w="245" w:type="dxa"/>
          </w:tcPr>
          <w:p w14:paraId="68DD69EE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3B25CDDB" w:rsidR="00CF17FB" w:rsidRPr="007A168E" w:rsidRDefault="00CF17FB" w:rsidP="00312C8D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CF17FB" w:rsidRPr="007A168E" w14:paraId="7F9058B5" w14:textId="77777777" w:rsidTr="000B13C3">
        <w:tc>
          <w:tcPr>
            <w:tcW w:w="3870" w:type="dxa"/>
          </w:tcPr>
          <w:p w14:paraId="3DEBF628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5FD7632E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54DAE831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3C8DC567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45" w:type="dxa"/>
          </w:tcPr>
          <w:p w14:paraId="11CC48FC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49C34DE4" w:rsidR="00CF17FB" w:rsidRPr="007A168E" w:rsidRDefault="00CF17FB" w:rsidP="00312C8D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CF17FB" w:rsidRPr="007A168E" w14:paraId="2042ACD8" w14:textId="77777777" w:rsidTr="006B35C5">
        <w:tc>
          <w:tcPr>
            <w:tcW w:w="3870" w:type="dxa"/>
          </w:tcPr>
          <w:p w14:paraId="5FA809B8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7C3370BA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0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6A717B78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3DF8" w14:textId="25DAC940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1E91336C" w:rsidR="00CF17FB" w:rsidRPr="007A168E" w:rsidRDefault="00CF17FB" w:rsidP="00CF17FB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7FB" w:rsidRPr="007A168E" w14:paraId="4A8515B1" w14:textId="77777777" w:rsidTr="006B35C5">
        <w:tc>
          <w:tcPr>
            <w:tcW w:w="3870" w:type="dxa"/>
          </w:tcPr>
          <w:p w14:paraId="38EDA2C6" w14:textId="77777777" w:rsidR="00CF17FB" w:rsidRPr="007A168E" w:rsidRDefault="00CF17FB" w:rsidP="00CF17F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244514B4" w:rsidR="00CF17FB" w:rsidRPr="007A168E" w:rsidRDefault="00312C8D" w:rsidP="00312C8D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0914797D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BE1D" w14:textId="55676501" w:rsidR="00CF17FB" w:rsidRPr="007A168E" w:rsidRDefault="00312C8D" w:rsidP="00CF17FB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436E8B47" w:rsidR="00CF17FB" w:rsidRPr="007A168E" w:rsidRDefault="00CF17FB" w:rsidP="00CF17FB">
            <w:pPr>
              <w:tabs>
                <w:tab w:val="decimal" w:pos="470"/>
              </w:tabs>
              <w:spacing w:line="380" w:lineRule="exact"/>
              <w:ind w:left="-7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3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7FB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CF17FB" w:rsidRPr="007A168E" w:rsidRDefault="00CF17FB" w:rsidP="00CF17F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6AE57C4E" w:rsidR="00CF17FB" w:rsidRPr="007A168E" w:rsidRDefault="00312C8D" w:rsidP="00CF17F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107,676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CF17FB" w:rsidRPr="007A168E" w:rsidRDefault="00CF17FB" w:rsidP="00CF17F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7A964020" w:rsidR="00CF17FB" w:rsidRPr="007A168E" w:rsidRDefault="00CF17FB" w:rsidP="00CF17F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25A46D7B" w:rsidR="00CF17FB" w:rsidRPr="007A168E" w:rsidRDefault="00312C8D" w:rsidP="00CF17F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42,036</w:t>
            </w:r>
          </w:p>
        </w:tc>
        <w:tc>
          <w:tcPr>
            <w:tcW w:w="245" w:type="dxa"/>
          </w:tcPr>
          <w:p w14:paraId="25B85188" w14:textId="77777777" w:rsidR="00CF17FB" w:rsidRPr="007A168E" w:rsidRDefault="00CF17FB" w:rsidP="00CF17F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4C733E64" w:rsidR="00CF17FB" w:rsidRPr="007A168E" w:rsidRDefault="00CF17FB" w:rsidP="00312C8D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11BE6D7B" w14:textId="77777777" w:rsidR="007B4E91" w:rsidRDefault="007B4E9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1" w:name="_Hlk77412452"/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197C435" w14:textId="56CD0179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541395EF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DB0E35" w:rsidRPr="00DB0E35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DB0E35" w:rsidRPr="00DB0E35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DB0E35" w:rsidRPr="00DB0E35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DB0E35" w:rsidRPr="00DB0E35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654D50DA" w14:textId="77777777" w:rsidR="00B173E9" w:rsidRDefault="00B173E9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204EAE81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2C1E3D60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005015">
        <w:rPr>
          <w:lang w:val="en-US"/>
        </w:rPr>
        <w:t xml:space="preserve">30 </w:t>
      </w:r>
      <w:r w:rsidR="00005015">
        <w:rPr>
          <w:rFonts w:hint="cs"/>
          <w:cs/>
          <w:lang w:val="en-US"/>
        </w:rPr>
        <w:t>มิถุนายน</w:t>
      </w:r>
      <w:r w:rsidR="00005015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568ACD" w14:textId="76B9F7F9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6AFC86" w14:textId="42EEA776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lastRenderedPageBreak/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3D294124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6409D6" w:rsidRPr="007A168E">
        <w:rPr>
          <w:rFonts w:asciiTheme="majorBidi" w:hAnsiTheme="majorBidi" w:cstheme="majorBidi"/>
          <w:cs/>
        </w:rPr>
        <w:t>บริการที่เกี่ยวข้องกับการใช้พื้นที่อาคารสำนักงานกับกิจการ</w:t>
      </w:r>
      <w:r w:rsidRPr="007A168E">
        <w:rPr>
          <w:rFonts w:asciiTheme="majorBidi" w:hAnsiTheme="majorBidi" w:cstheme="majorBidi"/>
          <w:cs/>
        </w:rPr>
        <w:t xml:space="preserve">ที่เกี่ยวข้องกัน กำหนดระยะเวลา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  <w:cs/>
        </w:rPr>
        <w:t xml:space="preserve"> ปี </w:t>
      </w:r>
      <w:r w:rsidR="006409D6" w:rsidRPr="007A168E">
        <w:rPr>
          <w:rFonts w:asciiTheme="majorBidi" w:hAnsiTheme="majorBidi" w:cstheme="majorBidi"/>
          <w:cs/>
        </w:rPr>
        <w:t>มี</w:t>
      </w:r>
      <w:r w:rsidRPr="007A168E">
        <w:rPr>
          <w:rFonts w:asciiTheme="majorBidi" w:hAnsiTheme="majorBidi" w:cstheme="majorBidi"/>
          <w:cs/>
        </w:rPr>
        <w:t>รายละเอียดดังนี้</w:t>
      </w:r>
    </w:p>
    <w:p w14:paraId="3B740F24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496"/>
      </w:tblGrid>
      <w:tr w:rsidR="00696747" w:rsidRPr="007A168E" w14:paraId="2FDF9B42" w14:textId="77777777" w:rsidTr="00696747">
        <w:tc>
          <w:tcPr>
            <w:tcW w:w="5940" w:type="dxa"/>
            <w:vAlign w:val="bottom"/>
          </w:tcPr>
          <w:p w14:paraId="7EA482CD" w14:textId="13A9E194" w:rsidR="00696747" w:rsidRPr="007A168E" w:rsidRDefault="00A3475D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696747">
        <w:tc>
          <w:tcPr>
            <w:tcW w:w="59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696747">
        <w:tc>
          <w:tcPr>
            <w:tcW w:w="594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696747">
        <w:tc>
          <w:tcPr>
            <w:tcW w:w="594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7752AA3F" w:rsidR="00696747" w:rsidRPr="007A168E" w:rsidRDefault="00E901AF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39,550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6C59E38D" w:rsidR="00696747" w:rsidRPr="007A168E" w:rsidRDefault="00E901AF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33,905</w:t>
            </w:r>
          </w:p>
        </w:tc>
      </w:tr>
      <w:tr w:rsidR="00696747" w:rsidRPr="007A168E" w14:paraId="4E3C2EC3" w14:textId="77777777" w:rsidTr="00696747">
        <w:tc>
          <w:tcPr>
            <w:tcW w:w="594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17786F30" w:rsidR="00696747" w:rsidRPr="007A168E" w:rsidRDefault="00E901AF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15,492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23A7FB37" w:rsidR="00696747" w:rsidRPr="007A168E" w:rsidRDefault="00E901AF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11,879</w:t>
            </w:r>
          </w:p>
        </w:tc>
      </w:tr>
      <w:tr w:rsidR="00696747" w:rsidRPr="007A168E" w14:paraId="530480A0" w14:textId="77777777" w:rsidTr="00696747">
        <w:tc>
          <w:tcPr>
            <w:tcW w:w="594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2D0B03EF" w:rsidR="00696747" w:rsidRPr="007A168E" w:rsidRDefault="00E901AF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55,042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4710F3FD" w:rsidR="00696747" w:rsidRPr="007A168E" w:rsidRDefault="00E901AF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45,784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687F236E" w:rsidR="009A7D0C" w:rsidRDefault="00F91B1B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บริษัทย่อยแห่ง</w:t>
      </w:r>
      <w:r w:rsidR="009A7D0C"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หนึ่ง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2" w:name="_Hlk118991006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bookmarkEnd w:id="2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7A168E">
        <w:rPr>
          <w:rFonts w:asciiTheme="majorBidi" w:hAnsiTheme="majorBidi" w:cstheme="majorBidi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475D">
        <w:rPr>
          <w:sz w:val="30"/>
          <w:szCs w:val="30"/>
          <w:lang w:val="en-US"/>
        </w:rPr>
        <w:t xml:space="preserve">30 </w:t>
      </w:r>
      <w:r w:rsidR="00A3475D">
        <w:rPr>
          <w:rFonts w:hint="cs"/>
          <w:sz w:val="30"/>
          <w:szCs w:val="30"/>
          <w:cs/>
          <w:lang w:val="en-US"/>
        </w:rPr>
        <w:t>มิถุนายน</w:t>
      </w:r>
      <w:r w:rsidR="00A3475D">
        <w:rPr>
          <w:rFonts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685327"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7150D1">
        <w:rPr>
          <w:rFonts w:asciiTheme="majorBidi" w:hAnsiTheme="majorBidi" w:cstheme="majorBidi"/>
          <w:sz w:val="30"/>
          <w:szCs w:val="30"/>
          <w:lang w:val="en-US"/>
        </w:rPr>
        <w:t xml:space="preserve">1.8 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B0E35" w:rsidRPr="00DB0E35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6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C0A5B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F65602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B484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9348BD"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47CAAD88" w:rsidR="00ED11C5" w:rsidRDefault="00ED11C5" w:rsidP="00ED11C5">
      <w:pPr>
        <w:pStyle w:val="Bo-Blankline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นับตั้งแต่วันที่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2596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4843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4B4843" w:rsidRPr="007A168E" w:rsidRDefault="004B4843" w:rsidP="004B4843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3FF7E71D" w:rsidR="004B4843" w:rsidRPr="007A168E" w:rsidRDefault="00A3475D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18F1863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7FC968C9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6B6C8DA7" w:rsidR="004B4843" w:rsidRPr="007A168E" w:rsidRDefault="00A3475D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65316FC" w14:textId="77777777" w:rsidR="004B4843" w:rsidRPr="007A168E" w:rsidRDefault="004B4843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6C73DC17" w:rsidR="004B4843" w:rsidRPr="007A168E" w:rsidRDefault="00DB0E35" w:rsidP="004B4843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4B4843" w:rsidRPr="007A168E" w:rsidRDefault="004B4843" w:rsidP="004B4843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1D826447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D8B20EF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12EF50E4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EE8AC6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4938907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1F23701" w14:textId="77777777" w:rsidR="004B4843" w:rsidRPr="007A168E" w:rsidRDefault="004B4843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1A4D4CC" w:rsidR="004B4843" w:rsidRPr="007A168E" w:rsidRDefault="00DB0E35" w:rsidP="004B484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77DF6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6F9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3A62790C" w:rsidR="008656F9" w:rsidRPr="007A168E" w:rsidRDefault="00DB0E35" w:rsidP="008656F9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0DBFC1D5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1,502</w:t>
            </w:r>
          </w:p>
        </w:tc>
        <w:tc>
          <w:tcPr>
            <w:tcW w:w="180" w:type="dxa"/>
          </w:tcPr>
          <w:p w14:paraId="47BF88A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19156B82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77CB1B9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6440D80A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1,611,087</w:t>
            </w:r>
          </w:p>
        </w:tc>
        <w:tc>
          <w:tcPr>
            <w:tcW w:w="270" w:type="dxa"/>
          </w:tcPr>
          <w:p w14:paraId="11383E5A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5236554A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579BE94E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</w:t>
            </w:r>
            <w:r w:rsidR="007150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,428</w:t>
            </w:r>
          </w:p>
        </w:tc>
        <w:tc>
          <w:tcPr>
            <w:tcW w:w="180" w:type="dxa"/>
          </w:tcPr>
          <w:p w14:paraId="25289195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37FCB6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7D159EB4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36F34DAE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1,635,377</w:t>
            </w:r>
          </w:p>
        </w:tc>
        <w:tc>
          <w:tcPr>
            <w:tcW w:w="270" w:type="dxa"/>
          </w:tcPr>
          <w:p w14:paraId="75973807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2C3E00F9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8656F9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5B2A8153" w:rsidR="008656F9" w:rsidRPr="00212D82" w:rsidRDefault="00E901AF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5,353,930</w:t>
            </w:r>
          </w:p>
        </w:tc>
        <w:tc>
          <w:tcPr>
            <w:tcW w:w="180" w:type="dxa"/>
          </w:tcPr>
          <w:p w14:paraId="7E770C8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75864EC7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11B650B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3097AC9C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3,246,464</w:t>
            </w:r>
          </w:p>
        </w:tc>
        <w:tc>
          <w:tcPr>
            <w:tcW w:w="270" w:type="dxa"/>
          </w:tcPr>
          <w:p w14:paraId="7AE7568A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22BC834C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</w:tr>
      <w:tr w:rsidR="008656F9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8656F9" w:rsidRPr="007A168E" w:rsidRDefault="008656F9" w:rsidP="008656F9">
            <w:pPr>
              <w:tabs>
                <w:tab w:val="left" w:pos="450"/>
              </w:tabs>
              <w:spacing w:line="360" w:lineRule="exac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02B7C252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(9,683)</w:t>
            </w:r>
          </w:p>
        </w:tc>
        <w:tc>
          <w:tcPr>
            <w:tcW w:w="180" w:type="dxa"/>
          </w:tcPr>
          <w:p w14:paraId="4BC38A9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7EA3A572" w:rsidR="008656F9" w:rsidRPr="007A168E" w:rsidRDefault="008656F9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1F9EF0A1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70" w:type="dxa"/>
          </w:tcPr>
          <w:p w14:paraId="0793B81D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52FD3E8A" w:rsidR="008656F9" w:rsidRPr="007A168E" w:rsidRDefault="008656F9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656F9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8656F9" w:rsidRPr="007A168E" w:rsidRDefault="008656F9" w:rsidP="008656F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325C1E65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5,344,247</w:t>
            </w:r>
          </w:p>
        </w:tc>
        <w:tc>
          <w:tcPr>
            <w:tcW w:w="180" w:type="dxa"/>
          </w:tcPr>
          <w:p w14:paraId="1FD0A60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65B2B884" w:rsidR="008656F9" w:rsidRPr="007A168E" w:rsidRDefault="00DB0E35" w:rsidP="008656F9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65B6B42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2E312CDF" w:rsidR="008656F9" w:rsidRPr="007A168E" w:rsidRDefault="00E901AF" w:rsidP="008656F9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3,237,412</w:t>
            </w:r>
          </w:p>
        </w:tc>
        <w:tc>
          <w:tcPr>
            <w:tcW w:w="270" w:type="dxa"/>
          </w:tcPr>
          <w:p w14:paraId="743F40A5" w14:textId="77777777" w:rsidR="008656F9" w:rsidRPr="007A168E" w:rsidRDefault="008656F9" w:rsidP="008656F9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3672CDF9" w:rsidR="008656F9" w:rsidRPr="007A168E" w:rsidRDefault="00DB0E35" w:rsidP="008656F9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0072E6" w:rsidRPr="007A168E" w14:paraId="4101A859" w14:textId="77777777" w:rsidTr="007A168E">
        <w:trPr>
          <w:tblHeader/>
        </w:trPr>
        <w:tc>
          <w:tcPr>
            <w:tcW w:w="351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43" w:rsidRPr="007A168E" w14:paraId="0E9434F8" w14:textId="77777777" w:rsidTr="007A168E">
        <w:trPr>
          <w:tblHeader/>
        </w:trPr>
        <w:tc>
          <w:tcPr>
            <w:tcW w:w="3510" w:type="dxa"/>
          </w:tcPr>
          <w:p w14:paraId="77A427D5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91DD9" w14:textId="2EDCF3FF" w:rsidR="004B4843" w:rsidRPr="007A168E" w:rsidRDefault="00A3475D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601AF741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58C6856" w14:textId="03FEE1A8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768B580C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538921A9" w:rsidR="004B4843" w:rsidRPr="007A168E" w:rsidRDefault="00A3475D" w:rsidP="004B4843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</w:tcPr>
          <w:p w14:paraId="3AFCF326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D305" w14:textId="64406C27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4843" w:rsidRPr="004B48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B4843" w:rsidRPr="007A168E" w14:paraId="262D0C8C" w14:textId="77777777" w:rsidTr="007A168E">
        <w:trPr>
          <w:tblHeader/>
        </w:trPr>
        <w:tc>
          <w:tcPr>
            <w:tcW w:w="3510" w:type="dxa"/>
          </w:tcPr>
          <w:p w14:paraId="66C0D2E0" w14:textId="77777777" w:rsidR="004B4843" w:rsidRPr="007A168E" w:rsidRDefault="004B4843" w:rsidP="004B484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6D1D7" w14:textId="5AD46BAE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198CDF41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C5D724A" w14:textId="4703FC0A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  <w:gridSpan w:val="2"/>
          </w:tcPr>
          <w:p w14:paraId="37F66B22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37EB831C" w:rsidR="004B4843" w:rsidRPr="007A168E" w:rsidRDefault="00DB0E35" w:rsidP="004B4843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4A7FF32F" w14:textId="77777777" w:rsidR="004B4843" w:rsidRPr="007A168E" w:rsidRDefault="004B4843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9A1259F" w14:textId="033AED98" w:rsidR="004B4843" w:rsidRPr="007A168E" w:rsidRDefault="00DB0E35" w:rsidP="004B48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0072E6" w:rsidRPr="007A168E" w14:paraId="2B0DA3BE" w14:textId="77777777" w:rsidTr="007A168E">
        <w:trPr>
          <w:tblHeader/>
        </w:trPr>
        <w:tc>
          <w:tcPr>
            <w:tcW w:w="3510" w:type="dxa"/>
          </w:tcPr>
          <w:p w14:paraId="29470AC9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5759624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2E6" w:rsidRPr="007A168E" w14:paraId="6CDBBBAE" w14:textId="77777777" w:rsidTr="000072E6">
        <w:tc>
          <w:tcPr>
            <w:tcW w:w="3510" w:type="dxa"/>
          </w:tcPr>
          <w:p w14:paraId="454F807F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016520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5536B92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C529DFF" w14:textId="77777777" w:rsidR="000072E6" w:rsidRPr="007A168E" w:rsidRDefault="000072E6" w:rsidP="007A168E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4A3B8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DA4026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6F9" w:rsidRPr="007A168E" w14:paraId="046047E8" w14:textId="77777777" w:rsidTr="000072E6">
        <w:tc>
          <w:tcPr>
            <w:tcW w:w="3510" w:type="dxa"/>
          </w:tcPr>
          <w:p w14:paraId="44BC0629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7C4527C9" w14:textId="25D23DCB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238" w:type="dxa"/>
          </w:tcPr>
          <w:p w14:paraId="0414428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8482BB4" w14:textId="648A9AF3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gridSpan w:val="2"/>
          </w:tcPr>
          <w:p w14:paraId="23C14DE4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F1D4" w14:textId="63463C83" w:rsidR="008656F9" w:rsidRPr="007A168E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1,610,957</w:t>
            </w:r>
          </w:p>
        </w:tc>
        <w:tc>
          <w:tcPr>
            <w:tcW w:w="242" w:type="dxa"/>
          </w:tcPr>
          <w:p w14:paraId="2FAB2F3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3F9C69" w14:textId="1E9BEC28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8656F9" w:rsidRPr="007A168E" w14:paraId="77F4466D" w14:textId="77777777" w:rsidTr="000072E6">
        <w:tc>
          <w:tcPr>
            <w:tcW w:w="3510" w:type="dxa"/>
          </w:tcPr>
          <w:p w14:paraId="7CB34800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4DE1519" w14:textId="7906650B" w:rsidR="008656F9" w:rsidRPr="007A168E" w:rsidRDefault="008656F9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6990795" w14:textId="77777777" w:rsidR="008656F9" w:rsidRPr="007A168E" w:rsidRDefault="008656F9" w:rsidP="008656F9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7C4C0E9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9860E" w14:textId="77777777" w:rsidR="008656F9" w:rsidRPr="007A168E" w:rsidRDefault="008656F9" w:rsidP="008656F9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08B800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87CDEF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56F9" w:rsidRPr="007A168E" w14:paraId="66E56546" w14:textId="77777777" w:rsidTr="000072E6">
        <w:tc>
          <w:tcPr>
            <w:tcW w:w="3510" w:type="dxa"/>
          </w:tcPr>
          <w:p w14:paraId="713EC66B" w14:textId="065BEFCF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04EFCC5" w14:textId="26A8B309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8" w:type="dxa"/>
          </w:tcPr>
          <w:p w14:paraId="4143DBD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354E15A" w14:textId="39AE4B73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  <w:gridSpan w:val="2"/>
          </w:tcPr>
          <w:p w14:paraId="4A56204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0EA74" w14:textId="59D66A89" w:rsidR="008656F9" w:rsidRPr="007A168E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2" w:type="dxa"/>
          </w:tcPr>
          <w:p w14:paraId="3ACF59D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B6E7BF" w14:textId="24913650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0A726978" w14:textId="77777777" w:rsidTr="000072E6">
        <w:tc>
          <w:tcPr>
            <w:tcW w:w="3510" w:type="dxa"/>
          </w:tcPr>
          <w:p w14:paraId="096B14EF" w14:textId="2619DC19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C0EDAE1" w14:textId="2763C594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8" w:type="dxa"/>
          </w:tcPr>
          <w:p w14:paraId="10EFE393" w14:textId="77777777" w:rsidR="008656F9" w:rsidRPr="007A168E" w:rsidRDefault="008656F9" w:rsidP="008656F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DFA3F5D" w14:textId="765B306C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9" w:type="dxa"/>
            <w:gridSpan w:val="2"/>
          </w:tcPr>
          <w:p w14:paraId="645DBF2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A47DA" w14:textId="57E0B6D9" w:rsidR="008656F9" w:rsidRPr="007A168E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2" w:type="dxa"/>
          </w:tcPr>
          <w:p w14:paraId="1D23617F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5FFCCE" w14:textId="573C3A25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3EE1F47F" w14:textId="77777777" w:rsidTr="000072E6">
        <w:tc>
          <w:tcPr>
            <w:tcW w:w="3510" w:type="dxa"/>
            <w:vAlign w:val="center"/>
          </w:tcPr>
          <w:p w14:paraId="6244D32B" w14:textId="0B649037" w:rsidR="008656F9" w:rsidRPr="007A168E" w:rsidRDefault="00DB0E35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8656F9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6609C4" w14:textId="53941AE7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36916252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275AD86" w14:textId="24ABDAD5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9" w:type="dxa"/>
            <w:gridSpan w:val="2"/>
          </w:tcPr>
          <w:p w14:paraId="778E96F6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25ECB" w14:textId="62D394B9" w:rsidR="008656F9" w:rsidRPr="007A168E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713B733A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C05DFA" w14:textId="66F9B5A9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656F9" w:rsidRPr="007A168E" w14:paraId="6568CB31" w14:textId="77777777" w:rsidTr="000072E6">
        <w:tc>
          <w:tcPr>
            <w:tcW w:w="3510" w:type="dxa"/>
            <w:vAlign w:val="center"/>
          </w:tcPr>
          <w:p w14:paraId="7D6D7A35" w14:textId="2B9A3023" w:rsidR="008656F9" w:rsidRPr="007A168E" w:rsidRDefault="008656F9" w:rsidP="008656F9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DB0E35"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767275DA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793FD997" w14:textId="5DAA6E52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gridSpan w:val="2"/>
          </w:tcPr>
          <w:p w14:paraId="218B7AA1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69FD5AA4" w:rsidR="008656F9" w:rsidRPr="007A168E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49758CF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DAE5E6A" w14:textId="723D56F3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656F9" w:rsidRPr="007A168E" w14:paraId="3A284950" w14:textId="77777777" w:rsidTr="008656F9">
        <w:tc>
          <w:tcPr>
            <w:tcW w:w="3510" w:type="dxa"/>
          </w:tcPr>
          <w:p w14:paraId="77E2DC9A" w14:textId="00ECB008" w:rsidR="008656F9" w:rsidRPr="007A168E" w:rsidRDefault="008656F9" w:rsidP="008656F9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535EFD0" w14:textId="3274F873" w:rsidR="008656F9" w:rsidRPr="00ED7907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38" w:type="dxa"/>
          </w:tcPr>
          <w:p w14:paraId="113DDFBF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DBD6C6B" w14:textId="30510961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36F50A08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EA17B" w14:textId="463B4C5B" w:rsidR="008656F9" w:rsidRPr="00ED7907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1,611,087</w:t>
            </w:r>
          </w:p>
        </w:tc>
        <w:tc>
          <w:tcPr>
            <w:tcW w:w="242" w:type="dxa"/>
          </w:tcPr>
          <w:p w14:paraId="07D5DDF4" w14:textId="136302F3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B08D44" w14:textId="01EA6BC2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4625DBBC" w14:textId="77777777" w:rsidTr="008656F9">
        <w:tc>
          <w:tcPr>
            <w:tcW w:w="3510" w:type="dxa"/>
            <w:vAlign w:val="center"/>
          </w:tcPr>
          <w:p w14:paraId="555F654F" w14:textId="77777777" w:rsidR="008656F9" w:rsidRPr="007A168E" w:rsidRDefault="008656F9" w:rsidP="008656F9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4C6C2F6A" w:rsidR="008656F9" w:rsidRPr="008656F9" w:rsidRDefault="00E901AF" w:rsidP="008656F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8656F9" w:rsidRPr="008656F9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2F4822EC" w14:textId="77777777" w:rsidR="008656F9" w:rsidRPr="008656F9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2D333D9" w14:textId="7D707552" w:rsidR="008656F9" w:rsidRPr="008656F9" w:rsidRDefault="008656F9" w:rsidP="00900C1A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B78EA77" w14:textId="77777777" w:rsidR="008656F9" w:rsidRPr="008656F9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6BED130D" w:rsidR="008656F9" w:rsidRPr="008656F9" w:rsidRDefault="00E901AF" w:rsidP="008656F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23F55ED" w14:textId="77777777" w:rsidR="008656F9" w:rsidRPr="008656F9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4AB6F97" w14:textId="77777777" w:rsidR="008656F9" w:rsidRPr="008656F9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D024F0" w14:textId="3FE4AEE6" w:rsidR="008656F9" w:rsidRPr="008656F9" w:rsidRDefault="008656F9" w:rsidP="00900C1A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56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656F9" w:rsidRPr="007A168E" w14:paraId="3F23BE71" w14:textId="77777777" w:rsidTr="008656F9">
        <w:tc>
          <w:tcPr>
            <w:tcW w:w="3510" w:type="dxa"/>
          </w:tcPr>
          <w:p w14:paraId="356B9F41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FED" w14:textId="6642E7EC" w:rsidR="008656F9" w:rsidRPr="007A168E" w:rsidRDefault="00E901AF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38" w:type="dxa"/>
          </w:tcPr>
          <w:p w14:paraId="4FA65398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1C8A8" w14:textId="4D594142" w:rsidR="008656F9" w:rsidRPr="007A168E" w:rsidRDefault="00DB0E35" w:rsidP="008656F9">
            <w:pPr>
              <w:tabs>
                <w:tab w:val="decimal" w:pos="996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656F9"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  <w:gridSpan w:val="2"/>
          </w:tcPr>
          <w:p w14:paraId="02DBB817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202C7" w14:textId="22582118" w:rsidR="008656F9" w:rsidRPr="00160F81" w:rsidRDefault="00E901AF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1,611,087</w:t>
            </w:r>
          </w:p>
        </w:tc>
        <w:tc>
          <w:tcPr>
            <w:tcW w:w="242" w:type="dxa"/>
          </w:tcPr>
          <w:p w14:paraId="13A15D85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364EE3E3" w:rsidR="008656F9" w:rsidRPr="007A168E" w:rsidRDefault="00DB0E35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8656F9" w:rsidRPr="00865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  <w:tr w:rsidR="008656F9" w:rsidRPr="007A168E" w14:paraId="2FA0436D" w14:textId="77777777" w:rsidTr="008656F9">
        <w:tc>
          <w:tcPr>
            <w:tcW w:w="3510" w:type="dxa"/>
          </w:tcPr>
          <w:p w14:paraId="7994A58B" w14:textId="77777777" w:rsidR="008656F9" w:rsidRPr="007A168E" w:rsidRDefault="008656F9" w:rsidP="008656F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69FCE3D" w14:textId="77777777" w:rsidR="008656F9" w:rsidRDefault="008656F9" w:rsidP="008656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</w:tcPr>
          <w:p w14:paraId="6926F4D2" w14:textId="77777777" w:rsidR="008656F9" w:rsidRPr="007A168E" w:rsidRDefault="008656F9" w:rsidP="008656F9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68B111B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01BF31A" w14:textId="77777777" w:rsidR="008656F9" w:rsidRDefault="008656F9" w:rsidP="008656F9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B4A126B" w14:textId="77777777" w:rsidR="008656F9" w:rsidRPr="007A168E" w:rsidRDefault="008656F9" w:rsidP="008656F9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63B19B50" w14:textId="77777777" w:rsidR="008656F9" w:rsidRPr="007A168E" w:rsidRDefault="008656F9" w:rsidP="008656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527CA1" w:rsidRPr="007A168E" w14:paraId="5D7D502D" w14:textId="77777777" w:rsidTr="002A589F">
        <w:tc>
          <w:tcPr>
            <w:tcW w:w="351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6F9" w:rsidRPr="007A168E" w14:paraId="1A1262AD" w14:textId="77777777" w:rsidTr="000072E6">
        <w:tc>
          <w:tcPr>
            <w:tcW w:w="3510" w:type="dxa"/>
            <w:vAlign w:val="center"/>
          </w:tcPr>
          <w:p w14:paraId="2B79C569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9718AB" w14:textId="5FB5FC59" w:rsidR="008656F9" w:rsidRPr="004B4843" w:rsidRDefault="003536AD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14:paraId="349A5BEC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C533B2" w14:textId="4D7D6173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485CE7AA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040D9" w14:textId="1BAD7D54" w:rsidR="008656F9" w:rsidRPr="004B4843" w:rsidRDefault="003536AD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</w:tcPr>
          <w:p w14:paraId="6934815F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E5410BA" w14:textId="0F54A1DF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8656F9" w:rsidRPr="004B48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56F9" w:rsidRPr="007A168E" w14:paraId="5BBCB2CE" w14:textId="77777777" w:rsidTr="000072E6">
        <w:tc>
          <w:tcPr>
            <w:tcW w:w="3510" w:type="dxa"/>
            <w:vAlign w:val="center"/>
          </w:tcPr>
          <w:p w14:paraId="45D6A17D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E0669" w14:textId="73EB91DE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8" w:type="dxa"/>
          </w:tcPr>
          <w:p w14:paraId="0D48C75C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14C666" w14:textId="16C2A527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040C16D1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D408A5" w14:textId="721997C6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075C8F0A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E83818" w14:textId="3BFA8AFD" w:rsidR="008656F9" w:rsidRPr="004B4843" w:rsidRDefault="00DB0E35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8656F9" w:rsidRPr="007A168E" w14:paraId="2A0BAB95" w14:textId="77777777" w:rsidTr="00BA77E5">
        <w:tc>
          <w:tcPr>
            <w:tcW w:w="3510" w:type="dxa"/>
            <w:vAlign w:val="center"/>
          </w:tcPr>
          <w:p w14:paraId="303086DF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44EB1E7" w14:textId="58F5BB54" w:rsidR="008656F9" w:rsidRPr="004B4843" w:rsidRDefault="008656F9" w:rsidP="008656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656F9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8656F9" w:rsidRPr="004B4843" w:rsidRDefault="008656F9" w:rsidP="008656F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C72EC6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8656F9" w:rsidRPr="004B4843" w:rsidRDefault="008656F9" w:rsidP="008656F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8656F9" w:rsidRPr="004B4843" w:rsidRDefault="008656F9" w:rsidP="008656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DDE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967DDE" w:rsidRPr="004B4843" w:rsidRDefault="00967DDE" w:rsidP="00967DD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11B49D25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4,604,877</w:t>
            </w:r>
          </w:p>
        </w:tc>
        <w:tc>
          <w:tcPr>
            <w:tcW w:w="238" w:type="dxa"/>
          </w:tcPr>
          <w:p w14:paraId="26D0DBF4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592E03B" w14:textId="55E296E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69" w:type="dxa"/>
          </w:tcPr>
          <w:p w14:paraId="5EB100F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4CAE66F2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1,407,946</w:t>
            </w:r>
          </w:p>
        </w:tc>
        <w:tc>
          <w:tcPr>
            <w:tcW w:w="242" w:type="dxa"/>
          </w:tcPr>
          <w:p w14:paraId="41DF9EAC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3804AF0C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967DDE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967DDE" w:rsidRPr="004B4843" w:rsidRDefault="00967DDE" w:rsidP="00967DD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E36E165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967DDE" w:rsidRPr="004B4843" w:rsidRDefault="00967DDE" w:rsidP="00967DDE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DDE" w:rsidRPr="007A168E" w14:paraId="270B40A3" w14:textId="77777777" w:rsidTr="000072E6">
        <w:tc>
          <w:tcPr>
            <w:tcW w:w="3510" w:type="dxa"/>
          </w:tcPr>
          <w:p w14:paraId="1D20F028" w14:textId="1F0A9E45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5820EDEC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206,409</w:t>
            </w:r>
          </w:p>
        </w:tc>
        <w:tc>
          <w:tcPr>
            <w:tcW w:w="238" w:type="dxa"/>
            <w:vAlign w:val="center"/>
          </w:tcPr>
          <w:p w14:paraId="791C23B4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792A8F3" w14:textId="0F3A7FF1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69" w:type="dxa"/>
            <w:vAlign w:val="center"/>
          </w:tcPr>
          <w:p w14:paraId="60685628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4E06DD2B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83,004</w:t>
            </w:r>
          </w:p>
        </w:tc>
        <w:tc>
          <w:tcPr>
            <w:tcW w:w="242" w:type="dxa"/>
          </w:tcPr>
          <w:p w14:paraId="2127E3C8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228B215C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967DDE" w:rsidRPr="007A168E" w14:paraId="0DD3C4F5" w14:textId="77777777" w:rsidTr="000072E6">
        <w:tc>
          <w:tcPr>
            <w:tcW w:w="3510" w:type="dxa"/>
          </w:tcPr>
          <w:p w14:paraId="75BB7A3D" w14:textId="18EA417E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5D2231D8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60,353</w:t>
            </w:r>
          </w:p>
        </w:tc>
        <w:tc>
          <w:tcPr>
            <w:tcW w:w="238" w:type="dxa"/>
            <w:vAlign w:val="center"/>
          </w:tcPr>
          <w:p w14:paraId="193031A4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8ED1C12" w14:textId="1AAE041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69" w:type="dxa"/>
            <w:vAlign w:val="center"/>
          </w:tcPr>
          <w:p w14:paraId="6B5AC0EB" w14:textId="77777777" w:rsidR="00967DDE" w:rsidRPr="004B4843" w:rsidRDefault="00967DDE" w:rsidP="00967D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7DB23EAF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18,106</w:t>
            </w:r>
          </w:p>
        </w:tc>
        <w:tc>
          <w:tcPr>
            <w:tcW w:w="242" w:type="dxa"/>
          </w:tcPr>
          <w:p w14:paraId="2AE9159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73656E6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967DDE" w:rsidRPr="007A168E" w14:paraId="7057D386" w14:textId="77777777" w:rsidTr="000072E6">
        <w:tc>
          <w:tcPr>
            <w:tcW w:w="3510" w:type="dxa"/>
            <w:vAlign w:val="center"/>
          </w:tcPr>
          <w:p w14:paraId="1037AE25" w14:textId="3B7F64AD" w:rsidR="00967DDE" w:rsidRPr="004B4843" w:rsidRDefault="00DB0E35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67DDE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29CDFD3E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42,502</w:t>
            </w:r>
          </w:p>
        </w:tc>
        <w:tc>
          <w:tcPr>
            <w:tcW w:w="238" w:type="dxa"/>
          </w:tcPr>
          <w:p w14:paraId="4DC23D99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FC1E662" w14:textId="6B9628AB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69" w:type="dxa"/>
          </w:tcPr>
          <w:p w14:paraId="3CB0023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6523E378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6,525</w:t>
            </w:r>
          </w:p>
        </w:tc>
        <w:tc>
          <w:tcPr>
            <w:tcW w:w="242" w:type="dxa"/>
          </w:tcPr>
          <w:p w14:paraId="47DD528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72542596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967DDE" w:rsidRPr="007A168E" w14:paraId="2C1FCBF2" w14:textId="77777777" w:rsidTr="000072E6">
        <w:tc>
          <w:tcPr>
            <w:tcW w:w="3510" w:type="dxa"/>
            <w:vAlign w:val="center"/>
          </w:tcPr>
          <w:p w14:paraId="745AAE18" w14:textId="2A302EFC" w:rsidR="00967DDE" w:rsidRPr="004B4843" w:rsidRDefault="00967DDE" w:rsidP="00967DD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DB0E35"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48418E63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438,287</w:t>
            </w:r>
          </w:p>
        </w:tc>
        <w:tc>
          <w:tcPr>
            <w:tcW w:w="238" w:type="dxa"/>
          </w:tcPr>
          <w:p w14:paraId="02CCAF63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1EC8AFD6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967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9" w:type="dxa"/>
          </w:tcPr>
          <w:p w14:paraId="6B378E67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24DA1ACC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119,796</w:t>
            </w:r>
          </w:p>
        </w:tc>
        <w:tc>
          <w:tcPr>
            <w:tcW w:w="242" w:type="dxa"/>
          </w:tcPr>
          <w:p w14:paraId="51503DFF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7FFEF804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967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967DDE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967DDE" w:rsidRPr="004B4843" w:rsidRDefault="00967DDE" w:rsidP="00967DDE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667446B9" w:rsidR="00967DDE" w:rsidRPr="004B4843" w:rsidRDefault="00E901AF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5,352,428</w:t>
            </w:r>
          </w:p>
        </w:tc>
        <w:tc>
          <w:tcPr>
            <w:tcW w:w="238" w:type="dxa"/>
          </w:tcPr>
          <w:p w14:paraId="4B3E4E4C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04E9699" w14:textId="2DDF34F8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69" w:type="dxa"/>
          </w:tcPr>
          <w:p w14:paraId="51F42F04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320A057C" w:rsidR="00967DDE" w:rsidRPr="004B4843" w:rsidRDefault="00916C4C" w:rsidP="00916C4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1,635,377</w:t>
            </w:r>
          </w:p>
        </w:tc>
        <w:tc>
          <w:tcPr>
            <w:tcW w:w="242" w:type="dxa"/>
          </w:tcPr>
          <w:p w14:paraId="21361D5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478EB659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  <w:tr w:rsidR="00967DDE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967DDE" w:rsidRPr="004B4843" w:rsidRDefault="00967DDE" w:rsidP="00967DDE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57655201" w:rsidR="00967DDE" w:rsidRPr="004B4843" w:rsidRDefault="00916C4C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(9,683)</w:t>
            </w:r>
          </w:p>
        </w:tc>
        <w:tc>
          <w:tcPr>
            <w:tcW w:w="238" w:type="dxa"/>
          </w:tcPr>
          <w:p w14:paraId="4B173B4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54927CB" w14:textId="763B85FE" w:rsidR="00967DDE" w:rsidRPr="004B4843" w:rsidRDefault="00967DDE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2888842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4F71A01B" w:rsidR="00967DDE" w:rsidRPr="004B4843" w:rsidRDefault="00916C4C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42" w:type="dxa"/>
          </w:tcPr>
          <w:p w14:paraId="0AE8664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0051F84A" w:rsidR="00967DDE" w:rsidRPr="004B4843" w:rsidRDefault="00967DDE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0E35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7DDE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967DDE" w:rsidRPr="004B4843" w:rsidRDefault="00967DDE" w:rsidP="00967DD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2EB08CE9" w:rsidR="00967DDE" w:rsidRPr="004B4843" w:rsidRDefault="00916C4C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5,342,745</w:t>
            </w:r>
          </w:p>
        </w:tc>
        <w:tc>
          <w:tcPr>
            <w:tcW w:w="238" w:type="dxa"/>
          </w:tcPr>
          <w:p w14:paraId="69A96476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665A8A0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269" w:type="dxa"/>
          </w:tcPr>
          <w:p w14:paraId="22592E5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494219F6" w:rsidR="00967DDE" w:rsidRPr="004B4843" w:rsidRDefault="00916C4C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1,626,325</w:t>
            </w:r>
          </w:p>
        </w:tc>
        <w:tc>
          <w:tcPr>
            <w:tcW w:w="242" w:type="dxa"/>
          </w:tcPr>
          <w:p w14:paraId="7CCAFCF0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239A91C8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</w:p>
        </w:tc>
      </w:tr>
      <w:tr w:rsidR="00967DDE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967DDE" w:rsidRPr="004B4843" w:rsidRDefault="00967DDE" w:rsidP="00967DDE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5472579" w14:textId="77777777" w:rsidR="00967DDE" w:rsidRPr="004B4843" w:rsidRDefault="00967DDE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967DDE" w:rsidRPr="004B4843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967DDE" w:rsidRPr="004B4843" w:rsidRDefault="00967DDE" w:rsidP="00967D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967DDE" w:rsidRPr="004B4843" w:rsidRDefault="00967DDE" w:rsidP="00967DDE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67DDE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967DDE" w:rsidRPr="004B4843" w:rsidRDefault="00967DDE" w:rsidP="00967DD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37E3F699" w:rsidR="00967DDE" w:rsidRPr="004B4843" w:rsidRDefault="00916C4C" w:rsidP="00967DDE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5,344,247</w:t>
            </w:r>
          </w:p>
        </w:tc>
        <w:tc>
          <w:tcPr>
            <w:tcW w:w="238" w:type="dxa"/>
          </w:tcPr>
          <w:p w14:paraId="77C1E89A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3D7A449A" w:rsidR="00967DDE" w:rsidRPr="004B4843" w:rsidRDefault="00DB0E35" w:rsidP="00967DDE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69" w:type="dxa"/>
          </w:tcPr>
          <w:p w14:paraId="1679B47D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37371B56" w:rsidR="00967DDE" w:rsidRPr="004B4843" w:rsidRDefault="00916C4C" w:rsidP="00967DDE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3,237,412</w:t>
            </w:r>
          </w:p>
        </w:tc>
        <w:tc>
          <w:tcPr>
            <w:tcW w:w="242" w:type="dxa"/>
          </w:tcPr>
          <w:p w14:paraId="6B2F4255" w14:textId="77777777" w:rsidR="00967DDE" w:rsidRPr="004B4843" w:rsidRDefault="00967DDE" w:rsidP="00967D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1437A8D7" w:rsidR="00967DDE" w:rsidRPr="004B4843" w:rsidRDefault="00DB0E35" w:rsidP="00967DDE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967DDE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4485B9E7" w:rsidR="002A3A8C" w:rsidRPr="007A168E" w:rsidRDefault="003536AD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DD6B47B" w14:textId="620C31A5" w:rsidR="002A3A8C" w:rsidRPr="007A168E" w:rsidRDefault="00DB0E35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148BF664" w:rsidR="002A3A8C" w:rsidRPr="007A168E" w:rsidRDefault="00DB0E35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172341AB" w:rsidR="002A3A8C" w:rsidRPr="007A168E" w:rsidRDefault="00DB0E35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6FD27BD2" w:rsidR="002A3A8C" w:rsidRPr="007A168E" w:rsidRDefault="00DB0E35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4D11B11A" w:rsidR="002176D4" w:rsidRPr="007A168E" w:rsidRDefault="00636D6B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76D4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7359B349" w:rsidR="002176D4" w:rsidRPr="007A168E" w:rsidRDefault="00916C4C" w:rsidP="00916C4C">
            <w:pPr>
              <w:tabs>
                <w:tab w:val="decimal" w:pos="100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(24,280)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27D2602A" w:rsidR="002176D4" w:rsidRPr="007A168E" w:rsidRDefault="00967DDE" w:rsidP="000344DC">
            <w:pPr>
              <w:tabs>
                <w:tab w:val="decimal" w:pos="5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088CE1B0" w:rsidR="001C3379" w:rsidRPr="00990833" w:rsidRDefault="00916C4C" w:rsidP="00916C4C">
            <w:pPr>
              <w:tabs>
                <w:tab w:val="decimal" w:pos="101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(24,323)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4CBFED32" w:rsidR="002176D4" w:rsidRPr="007A168E" w:rsidRDefault="00967DDE" w:rsidP="000C3C41">
            <w:pPr>
              <w:tabs>
                <w:tab w:val="decimal" w:pos="5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62F6438E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Pr="007A168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967DDE" w:rsidRPr="007A168E" w14:paraId="35F2ED48" w14:textId="77777777" w:rsidTr="0061004D">
        <w:tc>
          <w:tcPr>
            <w:tcW w:w="5337" w:type="dxa"/>
            <w:shd w:val="clear" w:color="auto" w:fill="auto"/>
          </w:tcPr>
          <w:p w14:paraId="0B86FA4F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720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44D5641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DDE" w:rsidRPr="007A168E" w14:paraId="538FA579" w14:textId="77777777" w:rsidTr="0061004D">
        <w:tc>
          <w:tcPr>
            <w:tcW w:w="5337" w:type="dxa"/>
            <w:shd w:val="clear" w:color="auto" w:fill="auto"/>
          </w:tcPr>
          <w:p w14:paraId="4385ABB0" w14:textId="6277539A" w:rsidR="00967DDE" w:rsidRPr="007A168E" w:rsidRDefault="005F2FF2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7A18522E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215A759" w14:textId="57D95D17" w:rsidR="00967DDE" w:rsidRPr="007A168E" w:rsidRDefault="00DB0E35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3C1C5E4" w14:textId="77777777" w:rsidR="00967DDE" w:rsidRPr="007A168E" w:rsidRDefault="00967DDE" w:rsidP="006100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D19D63" w14:textId="3C0D4F51" w:rsidR="00967DDE" w:rsidRPr="007A168E" w:rsidRDefault="00DB0E35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967DDE" w:rsidRPr="007A168E" w14:paraId="4EAC03AD" w14:textId="77777777" w:rsidTr="0061004D">
        <w:tc>
          <w:tcPr>
            <w:tcW w:w="5337" w:type="dxa"/>
            <w:shd w:val="clear" w:color="auto" w:fill="auto"/>
          </w:tcPr>
          <w:p w14:paraId="48CBE9E0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804D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673DF34F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DDE" w:rsidRPr="007A168E" w14:paraId="635A3623" w14:textId="77777777" w:rsidTr="0061004D">
        <w:tc>
          <w:tcPr>
            <w:tcW w:w="5337" w:type="dxa"/>
            <w:shd w:val="clear" w:color="auto" w:fill="auto"/>
          </w:tcPr>
          <w:p w14:paraId="3815E5DB" w14:textId="77777777" w:rsidR="00967DDE" w:rsidRPr="007A168E" w:rsidRDefault="00967DDE" w:rsidP="006100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1FCC83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4DF5A225" w14:textId="77777777" w:rsidR="00967DDE" w:rsidRPr="007A168E" w:rsidRDefault="00967DDE" w:rsidP="006100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67DDE" w:rsidRPr="007A168E" w14:paraId="4B92236F" w14:textId="77777777" w:rsidTr="0061004D">
        <w:tc>
          <w:tcPr>
            <w:tcW w:w="5337" w:type="dxa"/>
            <w:shd w:val="clear" w:color="auto" w:fill="auto"/>
          </w:tcPr>
          <w:p w14:paraId="16DBCE9C" w14:textId="27D20625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0991EDBF" w14:textId="77777777" w:rsidR="00967DDE" w:rsidRPr="007A168E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E5A7F45" w14:textId="0B70AEC7" w:rsidR="00967DDE" w:rsidRPr="007A168E" w:rsidRDefault="00DB0E3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="0089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  <w:shd w:val="clear" w:color="auto" w:fill="auto"/>
          </w:tcPr>
          <w:p w14:paraId="30D14D76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958813" w14:textId="0290072D" w:rsidR="00967DDE" w:rsidRPr="007A168E" w:rsidRDefault="00DB0E35" w:rsidP="0032497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="00967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tr w:rsidR="005F2FF2" w:rsidRPr="00A14791" w14:paraId="54EF16B7" w14:textId="77777777" w:rsidTr="0061004D">
        <w:tc>
          <w:tcPr>
            <w:tcW w:w="5337" w:type="dxa"/>
            <w:shd w:val="clear" w:color="auto" w:fill="auto"/>
          </w:tcPr>
          <w:p w14:paraId="40662DB2" w14:textId="77777777" w:rsidR="005F2FF2" w:rsidRPr="00A14791" w:rsidRDefault="005F2FF2" w:rsidP="005F2F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2AF3CD5F" w14:textId="77777777" w:rsidR="005F2FF2" w:rsidRPr="00A14791" w:rsidRDefault="005F2FF2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61A88D4" w14:textId="13523087" w:rsidR="005F2FF2" w:rsidRPr="00A14791" w:rsidRDefault="007150D1" w:rsidP="005F2FF2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02C9F" w14:textId="77777777" w:rsidR="005F2FF2" w:rsidRPr="00A14791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BC900D" w14:textId="258F73EB" w:rsidR="005F2FF2" w:rsidRPr="00967DD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59,900</w:t>
            </w:r>
          </w:p>
        </w:tc>
      </w:tr>
      <w:tr w:rsidR="005F2FF2" w:rsidRPr="007A168E" w14:paraId="582B9677" w14:textId="77777777" w:rsidTr="0061004D">
        <w:tc>
          <w:tcPr>
            <w:tcW w:w="5337" w:type="dxa"/>
            <w:shd w:val="clear" w:color="auto" w:fill="auto"/>
          </w:tcPr>
          <w:p w14:paraId="73475C12" w14:textId="77777777" w:rsidR="005F2FF2" w:rsidRPr="00A14791" w:rsidRDefault="005F2FF2" w:rsidP="005F2F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13A40678" w14:textId="77777777" w:rsidR="005F2FF2" w:rsidRPr="00A14791" w:rsidRDefault="005F2FF2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98DAAD" w14:textId="531C60B1" w:rsidR="005F2FF2" w:rsidRPr="00A14791" w:rsidRDefault="007150D1" w:rsidP="005F2FF2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9D15A" w14:textId="77777777" w:rsidR="005F2FF2" w:rsidRPr="00A14791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B12D81" w14:textId="4C7A70C0" w:rsidR="005F2FF2" w:rsidRPr="00967DD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200,000</w:t>
            </w:r>
          </w:p>
        </w:tc>
      </w:tr>
      <w:tr w:rsidR="005F2FF2" w:rsidRPr="007A168E" w14:paraId="5B55A6D8" w14:textId="77777777" w:rsidTr="0061004D">
        <w:tc>
          <w:tcPr>
            <w:tcW w:w="5337" w:type="dxa"/>
            <w:shd w:val="clear" w:color="auto" w:fill="auto"/>
          </w:tcPr>
          <w:p w14:paraId="1B382820" w14:textId="77777777" w:rsidR="005F2FF2" w:rsidRPr="00A14791" w:rsidRDefault="005F2FF2" w:rsidP="005F2F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546825BF" w14:textId="77777777" w:rsidR="005F2FF2" w:rsidRPr="00A14791" w:rsidRDefault="005F2FF2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A7CED39" w14:textId="02B6423E" w:rsidR="005F2FF2" w:rsidRPr="00A14791" w:rsidRDefault="007150D1" w:rsidP="005F2FF2">
            <w:pPr>
              <w:tabs>
                <w:tab w:val="decimal" w:pos="6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57F91" w14:textId="77777777" w:rsidR="005F2FF2" w:rsidRPr="00A14791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1BD20B" w14:textId="2A0CAA3E" w:rsidR="005F2FF2" w:rsidRPr="00967DD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90,000</w:t>
            </w:r>
          </w:p>
        </w:tc>
      </w:tr>
      <w:tr w:rsidR="005F2FF2" w:rsidRPr="007A168E" w14:paraId="1D642050" w14:textId="77777777" w:rsidTr="0061004D">
        <w:tc>
          <w:tcPr>
            <w:tcW w:w="5337" w:type="dxa"/>
            <w:shd w:val="clear" w:color="auto" w:fill="auto"/>
          </w:tcPr>
          <w:p w14:paraId="7FEE84CE" w14:textId="77777777" w:rsidR="005F2FF2" w:rsidRPr="007A168E" w:rsidRDefault="005F2FF2" w:rsidP="005F2F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7C69D8F4" w14:textId="77777777" w:rsidR="005F2FF2" w:rsidRPr="007A168E" w:rsidRDefault="005F2FF2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3B50E3E" w14:textId="5AE3EA0C" w:rsidR="005F2FF2" w:rsidRPr="007A168E" w:rsidRDefault="00480785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1,387,056</w:t>
            </w:r>
          </w:p>
        </w:tc>
        <w:tc>
          <w:tcPr>
            <w:tcW w:w="236" w:type="dxa"/>
            <w:shd w:val="clear" w:color="auto" w:fill="auto"/>
          </w:tcPr>
          <w:p w14:paraId="53F00EE7" w14:textId="77777777" w:rsidR="005F2FF2" w:rsidRPr="007A168E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789E77" w14:textId="6B0BDC55" w:rsidR="005F2FF2" w:rsidRPr="00967DD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1,807,346</w:t>
            </w:r>
          </w:p>
        </w:tc>
      </w:tr>
      <w:tr w:rsidR="005F2FF2" w:rsidRPr="007A168E" w14:paraId="20C721F5" w14:textId="77777777" w:rsidTr="0061004D">
        <w:tc>
          <w:tcPr>
            <w:tcW w:w="5337" w:type="dxa"/>
            <w:shd w:val="clear" w:color="auto" w:fill="auto"/>
          </w:tcPr>
          <w:p w14:paraId="253851D0" w14:textId="77777777" w:rsidR="005F2FF2" w:rsidRPr="007A168E" w:rsidRDefault="005F2FF2" w:rsidP="005F2FF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CA76D9A" w14:textId="69F399E4" w:rsidR="005F2FF2" w:rsidRPr="00ED7907" w:rsidRDefault="005F2FF2" w:rsidP="005F2FF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E24B35E" w14:textId="614CC533" w:rsidR="005F2FF2" w:rsidRDefault="00480785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(1,223,624)</w:t>
            </w:r>
          </w:p>
        </w:tc>
        <w:tc>
          <w:tcPr>
            <w:tcW w:w="236" w:type="dxa"/>
            <w:shd w:val="clear" w:color="auto" w:fill="auto"/>
          </w:tcPr>
          <w:p w14:paraId="2101F1E5" w14:textId="77777777" w:rsidR="005F2FF2" w:rsidRPr="007A168E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9A260" w14:textId="32F7AD35" w:rsidR="005F2FF2" w:rsidRPr="00967DD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(1,007,999)</w:t>
            </w:r>
          </w:p>
        </w:tc>
      </w:tr>
      <w:tr w:rsidR="005F2FF2" w:rsidRPr="007A168E" w14:paraId="60F48749" w14:textId="77777777" w:rsidTr="0061004D">
        <w:tc>
          <w:tcPr>
            <w:tcW w:w="5337" w:type="dxa"/>
            <w:shd w:val="clear" w:color="auto" w:fill="auto"/>
          </w:tcPr>
          <w:p w14:paraId="126E68C2" w14:textId="6BAFA6F0" w:rsidR="005F2FF2" w:rsidRPr="007A168E" w:rsidRDefault="007150D1" w:rsidP="005F2FF2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6095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F2FF2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30B58928" w14:textId="28CB1B9A" w:rsidR="005F2FF2" w:rsidRPr="007A168E" w:rsidRDefault="005F2FF2" w:rsidP="005F2FF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F5BA397" w14:textId="0E6D877B" w:rsidR="005F2FF2" w:rsidRPr="007A168E" w:rsidRDefault="00480785" w:rsidP="005F2FF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99FAC73" w14:textId="77777777" w:rsidR="005F2FF2" w:rsidRPr="007A168E" w:rsidRDefault="005F2FF2" w:rsidP="005F2FF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A79464" w14:textId="7912A858" w:rsidR="005F2FF2" w:rsidRPr="007A168E" w:rsidRDefault="005F2FF2" w:rsidP="005F2FF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(5)</w:t>
            </w:r>
          </w:p>
        </w:tc>
      </w:tr>
      <w:tr w:rsidR="00967DDE" w:rsidRPr="007A168E" w14:paraId="30966664" w14:textId="77777777" w:rsidTr="0061004D">
        <w:tc>
          <w:tcPr>
            <w:tcW w:w="6417" w:type="dxa"/>
            <w:gridSpan w:val="2"/>
            <w:shd w:val="clear" w:color="auto" w:fill="auto"/>
          </w:tcPr>
          <w:p w14:paraId="1FF6D5E3" w14:textId="58CA01B5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B781B30" w14:textId="000F58F0" w:rsidR="00967DDE" w:rsidRPr="007A168E" w:rsidRDefault="00480785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9B7E358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9977D2" w14:textId="05889330" w:rsidR="00967DDE" w:rsidRPr="007A168E" w:rsidRDefault="005F2FF2" w:rsidP="0032497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</w:tr>
      <w:tr w:rsidR="00967DDE" w:rsidRPr="007A168E" w14:paraId="4A6E909D" w14:textId="77777777" w:rsidTr="0061004D">
        <w:tc>
          <w:tcPr>
            <w:tcW w:w="5337" w:type="dxa"/>
            <w:shd w:val="clear" w:color="auto" w:fill="auto"/>
          </w:tcPr>
          <w:p w14:paraId="14E2DF86" w14:textId="240709A7" w:rsidR="00967DDE" w:rsidRPr="007A168E" w:rsidRDefault="00967DDE" w:rsidP="00967DD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F2FF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5F2F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5EA5DF4F" w14:textId="77777777" w:rsidR="00967DDE" w:rsidRPr="007A168E" w:rsidRDefault="00967DDE" w:rsidP="00967DDE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CC6B" w14:textId="5663FDFB" w:rsidR="008946B0" w:rsidRPr="007A168E" w:rsidRDefault="00480785" w:rsidP="008946B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31,424,319</w:t>
            </w:r>
          </w:p>
        </w:tc>
        <w:tc>
          <w:tcPr>
            <w:tcW w:w="236" w:type="dxa"/>
            <w:shd w:val="clear" w:color="auto" w:fill="auto"/>
          </w:tcPr>
          <w:p w14:paraId="47D2DBDE" w14:textId="77777777" w:rsidR="00967DDE" w:rsidRPr="007A168E" w:rsidRDefault="00967DDE" w:rsidP="00967D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9B9EC" w14:textId="0B5B5705" w:rsidR="00967DDE" w:rsidRPr="007A168E" w:rsidRDefault="005F2FF2" w:rsidP="00967DDE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29,885,822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3CF82D32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D5758B" w:rsidRPr="00D5758B">
        <w:rPr>
          <w:rFonts w:asciiTheme="majorBidi" w:hAnsiTheme="majorBidi" w:cstheme="majorBidi" w:hint="cs"/>
          <w:b w:val="0"/>
          <w:bCs w:val="0"/>
        </w:rPr>
        <w:t xml:space="preserve">30 </w:t>
      </w:r>
      <w:r w:rsidR="00D5758B" w:rsidRPr="00D5758B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D5758B">
        <w:rPr>
          <w:rFonts w:asciiTheme="majorBidi" w:hAnsiTheme="majorBidi" w:cstheme="majorBidi"/>
          <w:b w:val="0"/>
          <w:bCs w:val="0"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</w:rPr>
        <w:t>2567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480785">
        <w:rPr>
          <w:rFonts w:asciiTheme="majorBidi" w:hAnsiTheme="majorBidi" w:cstheme="majorBidi"/>
          <w:b w:val="0"/>
          <w:bCs w:val="0"/>
        </w:rPr>
        <w:t>3.24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2566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.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40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480785">
        <w:rPr>
          <w:rFonts w:asciiTheme="majorBidi" w:hAnsiTheme="majorBidi" w:cstheme="majorBidi"/>
          <w:b w:val="0"/>
          <w:bCs w:val="0"/>
        </w:rPr>
        <w:t>19,116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D5758B">
        <w:rPr>
          <w:rFonts w:asciiTheme="majorBidi" w:hAnsiTheme="majorBidi" w:cstheme="majorBidi"/>
          <w:b w:val="0"/>
          <w:bCs w:val="0"/>
          <w:i/>
          <w:iCs/>
        </w:rPr>
        <w:t>6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20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,</w:t>
      </w:r>
      <w:r w:rsidR="00DB0E35" w:rsidRPr="00DB0E35">
        <w:rPr>
          <w:rFonts w:asciiTheme="majorBidi" w:hAnsiTheme="majorBidi" w:cstheme="majorBidi"/>
          <w:b w:val="0"/>
          <w:bCs w:val="0"/>
          <w:i/>
          <w:iCs/>
        </w:rPr>
        <w:t>060</w:t>
      </w:r>
      <w:r w:rsidR="00BC2C75"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ล้านบาท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18221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38503385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4F2FEB">
        <w:rPr>
          <w:lang w:val="en-US"/>
        </w:rPr>
        <w:t xml:space="preserve">30 </w:t>
      </w:r>
      <w:r w:rsidR="004F2FEB">
        <w:rPr>
          <w:rFonts w:hint="cs"/>
          <w:cs/>
          <w:lang w:val="en-US"/>
        </w:rPr>
        <w:t>มิถุนายน</w:t>
      </w:r>
      <w:r w:rsidR="004F2FEB">
        <w:rPr>
          <w:rFonts w:hint="cs"/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080602">
        <w:rPr>
          <w:rFonts w:asciiTheme="majorBidi" w:hAnsiTheme="majorBidi" w:cstheme="majorBidi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6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4F2FEB">
        <w:rPr>
          <w:rFonts w:hint="cs"/>
          <w:cs/>
        </w:rPr>
        <w:t xml:space="preserve">งวดหกเดือนสิ้นสุดวันที่ </w:t>
      </w:r>
      <w:r w:rsidR="004F2FEB">
        <w:rPr>
          <w:lang w:val="en-US"/>
        </w:rPr>
        <w:t xml:space="preserve">30 </w:t>
      </w:r>
      <w:r w:rsidR="004F2FEB">
        <w:rPr>
          <w:rFonts w:hint="cs"/>
          <w:cs/>
          <w:lang w:val="en-US"/>
        </w:rPr>
        <w:t>มิถุนายน</w:t>
      </w:r>
      <w:r w:rsidR="004F2FEB">
        <w:rPr>
          <w:rFonts w:hint="cs"/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="004B4843" w:rsidRPr="00080602">
        <w:rPr>
          <w:rFonts w:asciiTheme="majorBidi" w:hAnsiTheme="majorBidi" w:cstheme="majorBidi"/>
        </w:rPr>
        <w:t xml:space="preserve"> </w:t>
      </w:r>
      <w:r w:rsidR="004B4843" w:rsidRPr="00080602">
        <w:rPr>
          <w:rFonts w:asciiTheme="majorBidi" w:hAnsiTheme="majorBidi" w:cstheme="majorBidi" w:hint="cs"/>
          <w:cs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2566</w:t>
      </w:r>
      <w:r w:rsidRPr="00080602">
        <w:rPr>
          <w:rFonts w:asciiTheme="majorBidi" w:hAnsiTheme="majorBidi" w:cstheme="majorBidi"/>
        </w:rPr>
        <w:t xml:space="preserve"> </w:t>
      </w:r>
      <w:r w:rsidRPr="00080602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04CB8C12" w:rsidR="00C2566B" w:rsidRPr="00080602" w:rsidRDefault="004F2FE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 w:rsidR="0011315F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C2566B" w:rsidRPr="00080602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4F2FEB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4F2FEB" w:rsidRPr="00080602" w:rsidRDefault="004F2FEB" w:rsidP="004F2FEB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4F2FEB" w:rsidRPr="00080602" w:rsidRDefault="004F2FEB" w:rsidP="004F2FEB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79ABFF13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01351A1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081B9784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272898D8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F014B7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39636B2E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7A257ED0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AAA0D2D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40F0E983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12104EC6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4D8F07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4500775F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7D874EB5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D9D8174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113FC034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4F2FEB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4F2FEB" w:rsidRPr="00080602" w:rsidRDefault="004F2FEB" w:rsidP="004F2FEB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4F2FEB" w:rsidRPr="00080602" w:rsidRDefault="004F2FEB" w:rsidP="004F2FEB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77D8F45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5EFDC455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74CC00C4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FA42D39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343882C1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112CBB06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21DC6369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AC988E6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6116DAC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FA7B362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6C73EE6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4D112138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13B4D9B6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615ED9C5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2638622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49BA7B4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B14B76D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" w:type="dxa"/>
          </w:tcPr>
          <w:p w14:paraId="22A59784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350F6469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F2FEB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4F2FEB" w:rsidRPr="00080602" w:rsidRDefault="004F2FEB" w:rsidP="004F2FEB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4F2FEB" w:rsidRPr="00080602" w:rsidRDefault="004F2FEB" w:rsidP="004F2FEB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4F2FEB" w:rsidRPr="00080602" w:rsidRDefault="004F2FEB" w:rsidP="004F2FEB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4F2FEB" w:rsidRPr="00080602" w:rsidRDefault="004F2FEB" w:rsidP="004F2FEB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4F2FEB" w:rsidRPr="00080602" w:rsidRDefault="004F2FEB" w:rsidP="004F2FEB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4F2FEB" w:rsidRPr="00080602" w14:paraId="2B1136BA" w14:textId="77777777" w:rsidTr="00C2566B">
        <w:tc>
          <w:tcPr>
            <w:tcW w:w="2699" w:type="dxa"/>
          </w:tcPr>
          <w:p w14:paraId="2B1D69B8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4F2FEB" w:rsidRPr="00080602" w:rsidRDefault="004F2FEB" w:rsidP="004F2FEB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4F2FEB" w:rsidRPr="00080602" w:rsidRDefault="004F2FEB" w:rsidP="004F2FE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4F2FEB" w:rsidRPr="00080602" w:rsidRDefault="004F2FEB" w:rsidP="004F2FEB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2FEB" w:rsidRPr="00080602" w14:paraId="37903760" w14:textId="77777777" w:rsidTr="00A82444">
        <w:tc>
          <w:tcPr>
            <w:tcW w:w="2699" w:type="dxa"/>
          </w:tcPr>
          <w:p w14:paraId="4E6D4ABF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1061036A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1E46EB0D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10C9E9CB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6A4A1592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1FAF3351" w:rsidR="004F2FEB" w:rsidRPr="00480785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480785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4F2FEB" w:rsidRPr="00080602" w:rsidRDefault="004F2FEB" w:rsidP="004F2FEB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60CB55A5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0268B6A8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2,981,151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4F2FEB" w:rsidRPr="00080602" w:rsidRDefault="004F2FEB" w:rsidP="004F2FE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33DF93A3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950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1D4153DF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6ABCE5F6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450CCA57" w14:textId="77777777" w:rsidTr="00A82444">
        <w:tc>
          <w:tcPr>
            <w:tcW w:w="2699" w:type="dxa"/>
          </w:tcPr>
          <w:p w14:paraId="32A93E4F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4F2FEB" w:rsidRPr="00080602" w:rsidRDefault="004F2FEB" w:rsidP="004F2FEB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72C2FCCA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6A39325A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7406C2AF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63758FF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284A567E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60174D4F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00E0F9FB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23,195,900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4F2FEB" w:rsidRPr="00080602" w:rsidRDefault="004F2FEB" w:rsidP="004F2FE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48EB2BEE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836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684C5C11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708,000</w:t>
            </w:r>
          </w:p>
        </w:tc>
        <w:tc>
          <w:tcPr>
            <w:tcW w:w="90" w:type="dxa"/>
          </w:tcPr>
          <w:p w14:paraId="111BCE7C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5C308C62" w:rsidR="004F2FEB" w:rsidRPr="00080602" w:rsidRDefault="004F2FEB" w:rsidP="00982C59">
            <w:pPr>
              <w:tabs>
                <w:tab w:val="decimal" w:pos="806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>708,000</w:t>
            </w:r>
          </w:p>
        </w:tc>
      </w:tr>
      <w:tr w:rsidR="004F2FEB" w:rsidRPr="00080602" w14:paraId="69987A07" w14:textId="77777777" w:rsidTr="00A82444">
        <w:tc>
          <w:tcPr>
            <w:tcW w:w="2699" w:type="dxa"/>
          </w:tcPr>
          <w:p w14:paraId="16BB3B68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4F2FEB" w:rsidRPr="00080602" w:rsidRDefault="004F2FEB" w:rsidP="004F2FEB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2850D7AC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3481BE0B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13CA4E01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8018B0F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4E57191F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1CBFE3F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770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3CAB8F9A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738,755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4F2FEB" w:rsidRPr="00080602" w:rsidRDefault="004F2FEB" w:rsidP="004F2FE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26C00350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733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5474E6FE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2388C630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4C29DC2A" w14:textId="77777777" w:rsidTr="00A82444">
        <w:tc>
          <w:tcPr>
            <w:tcW w:w="2699" w:type="dxa"/>
          </w:tcPr>
          <w:p w14:paraId="198E3E61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11486969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25CF7205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66B146D2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2312C4E5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0AA5E277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341ED842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854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19D42871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1,695,737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3131C565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722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23CE90EA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02097335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6546924C" w14:textId="77777777" w:rsidTr="00A82444">
        <w:tc>
          <w:tcPr>
            <w:tcW w:w="2699" w:type="dxa"/>
          </w:tcPr>
          <w:p w14:paraId="7CF02507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76506F5C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5544F35C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0F781D57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4F2FEB" w:rsidRPr="00080602" w:rsidRDefault="004F2FEB" w:rsidP="004F2FE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0A944195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2239DDB5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4BE25BC5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7B202521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4903E6A6" w:rsidR="004F2FEB" w:rsidRPr="00080602" w:rsidRDefault="004F2FEB" w:rsidP="009705F4">
            <w:pPr>
              <w:tabs>
                <w:tab w:val="decimal" w:pos="556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4F2FEB" w:rsidRPr="00080602" w:rsidRDefault="004F2FEB" w:rsidP="004F2FEB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469A3766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6152E21E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73D9DF2D" w14:textId="77777777" w:rsidTr="00A82444">
        <w:tc>
          <w:tcPr>
            <w:tcW w:w="2699" w:type="dxa"/>
          </w:tcPr>
          <w:p w14:paraId="5F6762A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4B887AB5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028521BF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626719D7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4F2FEB" w:rsidRPr="00080602" w:rsidRDefault="004F2FEB" w:rsidP="004F2FE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562FD1E1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468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7D2CD70B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0CAB354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784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2E73D7F4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2,231,284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3451397D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434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4F2FEB" w:rsidRPr="00080602" w:rsidRDefault="004F2FEB" w:rsidP="004F2FEB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74078626" w:rsidR="004F2FEB" w:rsidRPr="00080602" w:rsidRDefault="00480785" w:rsidP="00480785">
            <w:pPr>
              <w:tabs>
                <w:tab w:val="decimal" w:pos="90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  <w:tc>
          <w:tcPr>
            <w:tcW w:w="90" w:type="dxa"/>
          </w:tcPr>
          <w:p w14:paraId="7D984C52" w14:textId="77777777" w:rsidR="004F2FEB" w:rsidRPr="00080602" w:rsidRDefault="004F2FEB" w:rsidP="004F2FEB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14284D61" w:rsidR="004F2FEB" w:rsidRPr="00080602" w:rsidRDefault="004F2FEB" w:rsidP="00982C59">
            <w:pPr>
              <w:tabs>
                <w:tab w:val="decimal" w:pos="806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lang w:val="en-US"/>
              </w:rPr>
              <w:t>299,999</w:t>
            </w:r>
          </w:p>
        </w:tc>
      </w:tr>
      <w:tr w:rsidR="004F2FEB" w:rsidRPr="00080602" w14:paraId="218127EA" w14:textId="77777777" w:rsidTr="00A82444">
        <w:tc>
          <w:tcPr>
            <w:tcW w:w="2699" w:type="dxa"/>
          </w:tcPr>
          <w:p w14:paraId="0853A57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4F2FEB" w:rsidRPr="00080602" w:rsidRDefault="004F2FEB" w:rsidP="004F2FEB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1B519FB5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33C4A956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057A9D88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4F2FEB" w:rsidRPr="00080602" w:rsidRDefault="004F2FEB" w:rsidP="004F2FEB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E8195AF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1C0316F7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2854C19" w14:textId="77777777" w:rsidR="004F2FEB" w:rsidRPr="00080602" w:rsidRDefault="004F2FEB" w:rsidP="004F2FEB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33135728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59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12135B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72D31645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61,926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62438614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63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</w:tcPr>
          <w:p w14:paraId="7546F16E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3287B6F7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2DEF0B3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7CD44757" w14:textId="77777777" w:rsidTr="00A82444">
        <w:tc>
          <w:tcPr>
            <w:tcW w:w="2699" w:type="dxa"/>
          </w:tcPr>
          <w:p w14:paraId="72E4FAB8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4E327289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C602B13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0C883A8D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26C89FCD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7481743B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50CA3736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0E5EF5BF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107,235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3B22BDA5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107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1B8302FD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381FD6F1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610385A2" w14:textId="77777777" w:rsidTr="00A82444">
        <w:tc>
          <w:tcPr>
            <w:tcW w:w="2699" w:type="dxa"/>
          </w:tcPr>
          <w:p w14:paraId="76C1C24C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0C845B23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682C250E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95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5FF4F999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6345D251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16B8324F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2ADBA440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3248F9BC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16,093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2EAC2153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0C1674E9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7CFF89D3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546DF78E" w14:textId="77777777" w:rsidTr="00A82444">
        <w:tc>
          <w:tcPr>
            <w:tcW w:w="2699" w:type="dxa"/>
          </w:tcPr>
          <w:p w14:paraId="5F2A9461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3B8C8412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23346374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34794486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091CEB0E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1C7B58CD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118E7688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179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2E402BE0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162,364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62EFDE39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164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548FCFAE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1BD86EBE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69FE3899" w14:textId="77777777" w:rsidTr="00A82444">
        <w:tc>
          <w:tcPr>
            <w:tcW w:w="2699" w:type="dxa"/>
          </w:tcPr>
          <w:p w14:paraId="19BEE6C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4F2FEB" w:rsidRPr="00080602" w:rsidRDefault="004F2FEB" w:rsidP="004F2FEB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4F2FEB" w:rsidRPr="00080602" w:rsidRDefault="004F2FEB" w:rsidP="004F2FEB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4281712D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2D90ECA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7931E0FD" w:rsidR="004F2FEB" w:rsidRPr="00080602" w:rsidRDefault="00480785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553B4F20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0F192487" w:rsidR="004F2FEB" w:rsidRPr="00080602" w:rsidRDefault="00480785" w:rsidP="004F2FEB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125B6028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4F2FEB" w:rsidRPr="00080602" w:rsidRDefault="004F2FEB" w:rsidP="004F2FE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0EFD0F51" w:rsidR="004F2FEB" w:rsidRPr="00080602" w:rsidRDefault="00480785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205,220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4F2FEB" w:rsidRPr="00080602" w:rsidRDefault="004F2FEB" w:rsidP="004F2FE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4819F803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205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2C1F3987" w:rsidR="004F2FEB" w:rsidRPr="00080602" w:rsidRDefault="00480785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4E96109A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438F26B2" w14:textId="77777777" w:rsidTr="00C2566B">
        <w:tc>
          <w:tcPr>
            <w:tcW w:w="2699" w:type="dxa"/>
          </w:tcPr>
          <w:p w14:paraId="58CE2D82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4F2FEB" w:rsidRPr="00080602" w:rsidRDefault="004F2FEB" w:rsidP="004F2FE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2FEB" w:rsidRPr="00080602" w14:paraId="343AF664" w14:textId="77777777" w:rsidTr="00C2566B">
        <w:tc>
          <w:tcPr>
            <w:tcW w:w="2699" w:type="dxa"/>
          </w:tcPr>
          <w:p w14:paraId="31FD8C8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4F2FEB" w:rsidRPr="00080602" w:rsidRDefault="004F2FEB" w:rsidP="004F2FE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2FEB" w:rsidRPr="00080602" w14:paraId="1C55E7DF" w14:textId="77777777" w:rsidTr="00C2566B">
        <w:tc>
          <w:tcPr>
            <w:tcW w:w="2699" w:type="dxa"/>
          </w:tcPr>
          <w:p w14:paraId="0356469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4F2FEB" w:rsidRPr="00080602" w:rsidRDefault="004F2FEB" w:rsidP="004F2FE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4F2FEB" w:rsidRPr="00080602" w:rsidRDefault="004F2FEB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2FEB" w:rsidRPr="00080602" w14:paraId="69260205" w14:textId="77777777" w:rsidTr="00A82444">
        <w:tc>
          <w:tcPr>
            <w:tcW w:w="2699" w:type="dxa"/>
          </w:tcPr>
          <w:p w14:paraId="26AD1CF8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4F5D094E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4BEC01A2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83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7A3613BC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75BB61B9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36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04A6C4AF" w:rsidR="004F2FEB" w:rsidRPr="00080602" w:rsidRDefault="008E6FEA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0B4916EA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0E630733" w:rsidR="004F2FEB" w:rsidRPr="00080602" w:rsidRDefault="008E6FEA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9,783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62A986B1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1F780D19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371AE5CB" w14:textId="77777777" w:rsidTr="00A82444">
        <w:tc>
          <w:tcPr>
            <w:tcW w:w="2699" w:type="dxa"/>
          </w:tcPr>
          <w:p w14:paraId="72285E5E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72E61103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52A4449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99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1E035D5D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6807CFC2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0CD4125E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0BB604DA" w:rsidR="004F2FEB" w:rsidRPr="00080602" w:rsidRDefault="008E6FEA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18,871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7FFEC35C" w:rsidR="004F2FEB" w:rsidRPr="00080602" w:rsidRDefault="004F2FEB" w:rsidP="004F2FE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5B9B45DB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11050D70" w14:textId="77777777" w:rsidTr="00A82444">
        <w:tc>
          <w:tcPr>
            <w:tcW w:w="2699" w:type="dxa"/>
          </w:tcPr>
          <w:p w14:paraId="018EAE5F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158E5F8F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3CD5C0AA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6BC5B2F5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3CECA752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187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3ED15ABE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7DC0D108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6ED3D13A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6ADD9339" w14:textId="77777777" w:rsidTr="00A82444">
        <w:tc>
          <w:tcPr>
            <w:tcW w:w="2699" w:type="dxa"/>
          </w:tcPr>
          <w:p w14:paraId="09E14F18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65E211FD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6C100085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4E108351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B96342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00930684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29F381A1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0B982311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4F0E82C6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34D7589B" w14:textId="77777777" w:rsidTr="00A82444">
        <w:tc>
          <w:tcPr>
            <w:tcW w:w="2699" w:type="dxa"/>
          </w:tcPr>
          <w:p w14:paraId="5165CF84" w14:textId="77777777" w:rsidR="004F2FEB" w:rsidRPr="00080602" w:rsidRDefault="004F2FEB" w:rsidP="004F2FEB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20BEE152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6BAFF363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57113BE5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E31663D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236DA11D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69200E0C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5851483E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7ABBC490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286B1A78" w14:textId="77777777" w:rsidTr="00A82444">
        <w:tc>
          <w:tcPr>
            <w:tcW w:w="2699" w:type="dxa"/>
          </w:tcPr>
          <w:p w14:paraId="446EF1A0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65194809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5E3BDBA8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65E1A0CA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7EF5AA28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3FCAA0FD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0DC7E32A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1070B1F7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3022AB94" w14:textId="77777777" w:rsidTr="00A82444">
        <w:tc>
          <w:tcPr>
            <w:tcW w:w="2699" w:type="dxa"/>
          </w:tcPr>
          <w:p w14:paraId="2FE33B98" w14:textId="64871161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76621DED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383B753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7742EC7F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53850891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5B8EEBE1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48627EF3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4E6808B4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1B1AB52C" w14:textId="77777777" w:rsidTr="00A82444">
        <w:tc>
          <w:tcPr>
            <w:tcW w:w="2699" w:type="dxa"/>
          </w:tcPr>
          <w:p w14:paraId="3D1D1C91" w14:textId="77777777" w:rsidR="004F2FEB" w:rsidRPr="00080602" w:rsidRDefault="004F2FEB" w:rsidP="004F2FEB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28533B22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0CAE5732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34B9FCAC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37DE7FA2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100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14FBF05B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05AD0F11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0822AF2C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080602" w14:paraId="5F7CB20C" w14:textId="77777777" w:rsidTr="00A82444">
        <w:tc>
          <w:tcPr>
            <w:tcW w:w="2699" w:type="dxa"/>
          </w:tcPr>
          <w:p w14:paraId="6AA52556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4F2FEB" w:rsidRPr="00080602" w:rsidRDefault="004F2FEB" w:rsidP="004F2FE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4F2FEB" w:rsidRPr="00080602" w:rsidRDefault="004F2FEB" w:rsidP="004F2FE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13FEB44D" w:rsidR="004F2FEB" w:rsidRPr="00080602" w:rsidRDefault="00480785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</w:t>
            </w:r>
            <w:r w:rsidR="009A241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3422E6D5" w:rsidR="004F2FEB" w:rsidRPr="00080602" w:rsidRDefault="004F2FEB" w:rsidP="004F2FE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70</w:t>
            </w:r>
            <w:r w:rsidRPr="00080602">
              <w:rPr>
                <w:rFonts w:asciiTheme="majorBidi" w:hAnsiTheme="majorBidi" w:cstheme="majorBidi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4C43CE48" w:rsidR="004F2FEB" w:rsidRPr="00080602" w:rsidRDefault="008E6FEA" w:rsidP="004F2FE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4F2FEB" w:rsidRPr="00080602" w:rsidRDefault="004F2FEB" w:rsidP="004F2FE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2DD9C31D" w:rsidR="004F2FEB" w:rsidRPr="00080602" w:rsidRDefault="004F2FEB" w:rsidP="004F2FE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1</w:t>
            </w:r>
            <w:r w:rsidRPr="00080602">
              <w:rPr>
                <w:rFonts w:asciiTheme="majorBidi" w:hAnsiTheme="majorBidi" w:cstheme="majorBidi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20408FD4" w:rsidR="004F2FEB" w:rsidRPr="00080602" w:rsidRDefault="008E6FEA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4F2FEB" w:rsidRPr="00080602" w:rsidRDefault="004F2FEB" w:rsidP="004F2FE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5B27AA09" w:rsidR="004F2FEB" w:rsidRPr="00080602" w:rsidRDefault="008E6FEA" w:rsidP="004F2FEB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4F2FEB" w:rsidRPr="00080602" w:rsidRDefault="004F2FEB" w:rsidP="004F2FE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35A6CCEE" w:rsidR="004F2FEB" w:rsidRPr="00080602" w:rsidRDefault="008E6FEA" w:rsidP="004F2FE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4F2FEB" w:rsidRPr="00080602" w:rsidRDefault="004F2FEB" w:rsidP="004F2FE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77777777" w:rsidR="004F2FEB" w:rsidRPr="00080602" w:rsidRDefault="004F2FEB" w:rsidP="004F2FEB">
            <w:pPr>
              <w:tabs>
                <w:tab w:val="decimal" w:pos="54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F2FEB" w:rsidRPr="007A168E" w14:paraId="2CAD0D12" w14:textId="77777777" w:rsidTr="00A82444">
        <w:tc>
          <w:tcPr>
            <w:tcW w:w="2699" w:type="dxa"/>
          </w:tcPr>
          <w:p w14:paraId="4DC758D1" w14:textId="77777777" w:rsidR="004F2FEB" w:rsidRPr="00080602" w:rsidRDefault="004F2FEB" w:rsidP="004F2FEB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4F2FEB" w:rsidRPr="00080602" w:rsidRDefault="004F2FEB" w:rsidP="004F2FEB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4F2FEB" w:rsidRPr="00080602" w:rsidRDefault="004F2FEB" w:rsidP="004F2FEB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4F2FEB" w:rsidRPr="00080602" w:rsidRDefault="004F2FEB" w:rsidP="004F2FEB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4F2FEB" w:rsidRPr="00080602" w:rsidRDefault="004F2FEB" w:rsidP="004F2FEB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4F2FEB" w:rsidRPr="00080602" w:rsidRDefault="004F2FEB" w:rsidP="004F2FEB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4F2FEB" w:rsidRPr="00080602" w:rsidRDefault="004F2FEB" w:rsidP="004F2FEB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240880AA" w:rsidR="004F2FEB" w:rsidRPr="00080602" w:rsidRDefault="008E6FEA" w:rsidP="004F2FEB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4F2FEB" w:rsidRPr="00080602" w:rsidRDefault="004F2FEB" w:rsidP="004F2FEB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7D53FCEE" w:rsidR="004F2FEB" w:rsidRPr="00080602" w:rsidRDefault="004F2FEB" w:rsidP="004F2FEB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4F2FEB" w:rsidRPr="00080602" w:rsidRDefault="004F2FEB" w:rsidP="004F2FEB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34E06464" w:rsidR="004F2FEB" w:rsidRPr="00080602" w:rsidRDefault="008E6FEA" w:rsidP="004F2FEB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31,424,319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4F2FEB" w:rsidRPr="00080602" w:rsidRDefault="004F2FEB" w:rsidP="004F2FEB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3C05C418" w:rsidR="004F2FEB" w:rsidRPr="00080602" w:rsidRDefault="004F2FEB" w:rsidP="004F2FEB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260</w:t>
            </w:r>
            <w:r w:rsidRPr="0008060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4F2FEB" w:rsidRPr="00080602" w:rsidRDefault="004F2FEB" w:rsidP="004F2FEB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5B581D0C" w:rsidR="004F2FEB" w:rsidRPr="00080602" w:rsidRDefault="008E6FEA" w:rsidP="004F2FEB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1,223,624</w:t>
            </w:r>
          </w:p>
        </w:tc>
        <w:tc>
          <w:tcPr>
            <w:tcW w:w="90" w:type="dxa"/>
          </w:tcPr>
          <w:p w14:paraId="54CF94B5" w14:textId="77777777" w:rsidR="004F2FEB" w:rsidRPr="00080602" w:rsidRDefault="004F2FEB" w:rsidP="004F2FEB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213271E3" w:rsidR="004F2FEB" w:rsidRPr="001454F2" w:rsidRDefault="004F2FEB" w:rsidP="00982C59">
            <w:pPr>
              <w:tabs>
                <w:tab w:val="decimal" w:pos="806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lang w:val="en-US"/>
              </w:rPr>
              <w:t>1,007,999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613D7A" w14:paraId="478F380D" w14:textId="77777777" w:rsidTr="0061004D">
        <w:trPr>
          <w:tblHeader/>
        </w:trPr>
        <w:tc>
          <w:tcPr>
            <w:tcW w:w="200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D7A" w14:paraId="72A817AA" w14:textId="77777777" w:rsidTr="006472A1">
        <w:trPr>
          <w:trHeight w:val="305"/>
          <w:tblHeader/>
        </w:trPr>
        <w:tc>
          <w:tcPr>
            <w:tcW w:w="2008" w:type="pct"/>
            <w:gridSpan w:val="2"/>
          </w:tcPr>
          <w:p w14:paraId="5C661413" w14:textId="6972D629" w:rsidR="00613D7A" w:rsidRDefault="006472A1" w:rsidP="006472A1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638" w:type="pct"/>
            <w:hideMark/>
          </w:tcPr>
          <w:p w14:paraId="531D166F" w14:textId="07F57698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pct"/>
          </w:tcPr>
          <w:p w14:paraId="1DF291FE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7DD785CD" w14:textId="265E8E3C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50350315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1CC40EFA" w14:textId="3CEA573E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pct"/>
          </w:tcPr>
          <w:p w14:paraId="287F5833" w14:textId="77777777" w:rsidR="00613D7A" w:rsidRDefault="00613D7A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38676C07" w14:textId="2801CA22" w:rsidR="00613D7A" w:rsidRDefault="00DB0E35" w:rsidP="0061004D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13D7A" w14:paraId="491BEAFB" w14:textId="77777777" w:rsidTr="0061004D">
        <w:trPr>
          <w:tblHeader/>
        </w:trPr>
        <w:tc>
          <w:tcPr>
            <w:tcW w:w="1617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3D7A" w14:paraId="08E7B465" w14:textId="77777777" w:rsidTr="0061004D">
        <w:tc>
          <w:tcPr>
            <w:tcW w:w="1617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D7A" w14:paraId="480AD7A8" w14:textId="77777777" w:rsidTr="00E02DA1">
        <w:tc>
          <w:tcPr>
            <w:tcW w:w="1617" w:type="pct"/>
            <w:hideMark/>
          </w:tcPr>
          <w:p w14:paraId="3C004ABA" w14:textId="3D3A26E8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23F98B6" w14:textId="77777777" w:rsidR="00613D7A" w:rsidRDefault="00613D7A" w:rsidP="00613D7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CD2617A" w14:textId="5031660E" w:rsidR="00613D7A" w:rsidRDefault="00DB0E35" w:rsidP="008E6FE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7" w:type="pct"/>
            <w:vAlign w:val="bottom"/>
          </w:tcPr>
          <w:p w14:paraId="7DF23366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FAAC518" w14:textId="6ED37ABD" w:rsidR="00613D7A" w:rsidRDefault="00DB0E35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vAlign w:val="bottom"/>
          </w:tcPr>
          <w:p w14:paraId="6557F911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AFAE8B9" w14:textId="484925C2" w:rsidR="00613D7A" w:rsidRDefault="00DB0E35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</w:tcPr>
          <w:p w14:paraId="06BF0276" w14:textId="77777777" w:rsidR="00613D7A" w:rsidRDefault="00613D7A" w:rsidP="00613D7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CE2914" w14:textId="548D24F9" w:rsidR="00613D7A" w:rsidRDefault="00DB0E35" w:rsidP="008E6FE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6472A1" w14:paraId="34004838" w14:textId="77777777" w:rsidTr="00F50494">
        <w:trPr>
          <w:trHeight w:val="353"/>
        </w:trPr>
        <w:tc>
          <w:tcPr>
            <w:tcW w:w="2008" w:type="pct"/>
            <w:gridSpan w:val="2"/>
            <w:hideMark/>
          </w:tcPr>
          <w:p w14:paraId="63001761" w14:textId="135C2B25" w:rsidR="006472A1" w:rsidRDefault="006472A1" w:rsidP="006472A1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158DCBCB" w14:textId="6D00328B" w:rsidR="006472A1" w:rsidRDefault="008E6FEA" w:rsidP="00F50494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14,052</w:t>
            </w:r>
          </w:p>
        </w:tc>
        <w:tc>
          <w:tcPr>
            <w:tcW w:w="147" w:type="pct"/>
            <w:vAlign w:val="bottom"/>
          </w:tcPr>
          <w:p w14:paraId="7BCFDF44" w14:textId="77777777" w:rsidR="006472A1" w:rsidRDefault="006472A1" w:rsidP="006472A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B54091" w14:textId="6B6EFC82" w:rsidR="006472A1" w:rsidRDefault="006472A1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10,535</w:t>
            </w:r>
          </w:p>
        </w:tc>
        <w:tc>
          <w:tcPr>
            <w:tcW w:w="148" w:type="pct"/>
            <w:vAlign w:val="bottom"/>
          </w:tcPr>
          <w:p w14:paraId="747AE718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007DA1" w14:textId="7EE6EBB5" w:rsidR="006472A1" w:rsidRDefault="008E6FEA" w:rsidP="006472A1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14,052</w:t>
            </w:r>
          </w:p>
        </w:tc>
        <w:tc>
          <w:tcPr>
            <w:tcW w:w="148" w:type="pct"/>
            <w:vAlign w:val="bottom"/>
          </w:tcPr>
          <w:p w14:paraId="6FE05158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0B9D7E3B" w14:textId="6A0D6DB9" w:rsidR="006472A1" w:rsidRDefault="006472A1" w:rsidP="008E6FE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10,535</w:t>
            </w:r>
          </w:p>
        </w:tc>
      </w:tr>
      <w:tr w:rsidR="006472A1" w14:paraId="0C7A8760" w14:textId="77777777" w:rsidTr="007F3C10">
        <w:tc>
          <w:tcPr>
            <w:tcW w:w="2008" w:type="pct"/>
            <w:gridSpan w:val="2"/>
            <w:hideMark/>
          </w:tcPr>
          <w:p w14:paraId="09DF5B52" w14:textId="77777777" w:rsidR="006472A1" w:rsidRDefault="006472A1" w:rsidP="006472A1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5D2D8410" w:rsidR="006472A1" w:rsidRDefault="008E6FEA" w:rsidP="008E6FE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(4,152)</w:t>
            </w:r>
          </w:p>
        </w:tc>
        <w:tc>
          <w:tcPr>
            <w:tcW w:w="147" w:type="pct"/>
            <w:vAlign w:val="bottom"/>
          </w:tcPr>
          <w:p w14:paraId="36DB80A2" w14:textId="77777777" w:rsidR="006472A1" w:rsidRDefault="006472A1" w:rsidP="006472A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1BD9F91F" w:rsidR="006472A1" w:rsidRDefault="006472A1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(339)</w:t>
            </w:r>
          </w:p>
        </w:tc>
        <w:tc>
          <w:tcPr>
            <w:tcW w:w="148" w:type="pct"/>
            <w:vAlign w:val="bottom"/>
          </w:tcPr>
          <w:p w14:paraId="1619A791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59B820C2" w:rsidR="006472A1" w:rsidRDefault="008E6FEA" w:rsidP="008E6FEA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(4,152)</w:t>
            </w:r>
          </w:p>
        </w:tc>
        <w:tc>
          <w:tcPr>
            <w:tcW w:w="148" w:type="pct"/>
            <w:vAlign w:val="bottom"/>
          </w:tcPr>
          <w:p w14:paraId="79545C70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6A" w14:textId="15364DE1" w:rsidR="006472A1" w:rsidRDefault="006472A1" w:rsidP="008E6FE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  <w:t>(339)</w:t>
            </w:r>
          </w:p>
        </w:tc>
      </w:tr>
      <w:tr w:rsidR="00613D7A" w14:paraId="46AD3221" w14:textId="77777777" w:rsidTr="00874033">
        <w:trPr>
          <w:trHeight w:val="269"/>
        </w:trPr>
        <w:tc>
          <w:tcPr>
            <w:tcW w:w="1617" w:type="pct"/>
            <w:hideMark/>
          </w:tcPr>
          <w:p w14:paraId="53A8308F" w14:textId="54C43B52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472A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6472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92" w:type="pct"/>
          </w:tcPr>
          <w:p w14:paraId="765BD11C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66786F3E" w:rsidR="00613D7A" w:rsidRDefault="008E6FEA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147" w:type="pct"/>
            <w:vAlign w:val="bottom"/>
          </w:tcPr>
          <w:p w14:paraId="2535CB86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1B067E73" w:rsidR="00613D7A" w:rsidRDefault="006472A1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148" w:type="pct"/>
            <w:vAlign w:val="bottom"/>
          </w:tcPr>
          <w:p w14:paraId="36C3FB55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270E88D1" w:rsidR="00613D7A" w:rsidRDefault="008E6FEA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148" w:type="pct"/>
            <w:vAlign w:val="bottom"/>
          </w:tcPr>
          <w:p w14:paraId="3573CF2E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2262EFA7" w:rsidR="00613D7A" w:rsidRDefault="006472A1" w:rsidP="008E6FE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866,533</w:t>
            </w:r>
          </w:p>
        </w:tc>
      </w:tr>
      <w:tr w:rsidR="00613D7A" w14:paraId="430470CF" w14:textId="77777777" w:rsidTr="0061004D">
        <w:trPr>
          <w:trHeight w:val="269"/>
        </w:trPr>
        <w:tc>
          <w:tcPr>
            <w:tcW w:w="1617" w:type="pct"/>
            <w:hideMark/>
          </w:tcPr>
          <w:p w14:paraId="7D68FAFE" w14:textId="77777777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3F71EEC4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613D7A" w:rsidRDefault="00613D7A" w:rsidP="00613D7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98269A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613D7A" w:rsidRDefault="00613D7A" w:rsidP="00613D7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D039304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613D7A" w:rsidRDefault="00613D7A" w:rsidP="00613D7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908A278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613D7A" w:rsidRDefault="00613D7A" w:rsidP="00613D7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3D7A" w14:paraId="15EB63AF" w14:textId="77777777" w:rsidTr="00613D7A">
        <w:trPr>
          <w:trHeight w:val="269"/>
        </w:trPr>
        <w:tc>
          <w:tcPr>
            <w:tcW w:w="1617" w:type="pct"/>
            <w:hideMark/>
          </w:tcPr>
          <w:p w14:paraId="1C688E37" w14:textId="10BE3193" w:rsidR="00613D7A" w:rsidRDefault="00613D7A" w:rsidP="00613D7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7224A5B9" w14:textId="77777777" w:rsidR="00613D7A" w:rsidRDefault="00613D7A" w:rsidP="00613D7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2F6B0EF" w14:textId="42CA37CD" w:rsidR="00613D7A" w:rsidRPr="00806890" w:rsidRDefault="00DB0E35" w:rsidP="008E6FE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7" w:type="pct"/>
            <w:vAlign w:val="bottom"/>
          </w:tcPr>
          <w:p w14:paraId="4CEE64B7" w14:textId="77777777" w:rsidR="00613D7A" w:rsidRDefault="00613D7A" w:rsidP="00613D7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709A9A8B" w14:textId="58687958" w:rsidR="00613D7A" w:rsidRPr="008E6FEA" w:rsidRDefault="00DB0E35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6F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00613D7A" w:rsidRPr="008E6F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E6F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148" w:type="pct"/>
            <w:vAlign w:val="bottom"/>
          </w:tcPr>
          <w:p w14:paraId="7627C413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E99F739" w14:textId="11C048D5" w:rsidR="00613D7A" w:rsidRDefault="007C5E93" w:rsidP="00613D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3AE3C52" w14:textId="77777777" w:rsidR="00613D7A" w:rsidRDefault="00613D7A" w:rsidP="00613D7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E4CDDF1" w14:textId="77777777" w:rsidR="00613D7A" w:rsidRDefault="00613D7A" w:rsidP="006472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472A1" w14:paraId="070CD5B6" w14:textId="77777777" w:rsidTr="006472A1">
        <w:trPr>
          <w:trHeight w:val="269"/>
        </w:trPr>
        <w:tc>
          <w:tcPr>
            <w:tcW w:w="1617" w:type="pct"/>
            <w:hideMark/>
          </w:tcPr>
          <w:p w14:paraId="025BF13E" w14:textId="77777777" w:rsidR="006472A1" w:rsidRDefault="006472A1" w:rsidP="006472A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77777777" w:rsidR="006472A1" w:rsidRDefault="006472A1" w:rsidP="006472A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E7400D7" w14:textId="77777777" w:rsidR="006472A1" w:rsidRDefault="006472A1" w:rsidP="006472A1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351128C" w14:textId="114B5743" w:rsidR="006472A1" w:rsidRDefault="008E6FEA" w:rsidP="008E6FE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2,928</w:t>
            </w:r>
          </w:p>
        </w:tc>
        <w:tc>
          <w:tcPr>
            <w:tcW w:w="147" w:type="pct"/>
            <w:vAlign w:val="bottom"/>
          </w:tcPr>
          <w:p w14:paraId="5841418D" w14:textId="77777777" w:rsidR="006472A1" w:rsidRDefault="006472A1" w:rsidP="006472A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A7C9D02" w14:textId="4077C477" w:rsidR="006472A1" w:rsidRPr="00613D7A" w:rsidRDefault="006472A1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1,419</w:t>
            </w:r>
          </w:p>
        </w:tc>
        <w:tc>
          <w:tcPr>
            <w:tcW w:w="148" w:type="pct"/>
            <w:vAlign w:val="bottom"/>
          </w:tcPr>
          <w:p w14:paraId="79A03DF3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758685" w14:textId="73A37BA3" w:rsidR="006472A1" w:rsidRDefault="008E6FEA" w:rsidP="006472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B65DE2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  <w:hideMark/>
          </w:tcPr>
          <w:p w14:paraId="553C581B" w14:textId="77777777" w:rsidR="006472A1" w:rsidRDefault="006472A1" w:rsidP="006472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6472A1" w14:paraId="009BEB47" w14:textId="77777777" w:rsidTr="006472A1">
        <w:trPr>
          <w:trHeight w:val="269"/>
        </w:trPr>
        <w:tc>
          <w:tcPr>
            <w:tcW w:w="1617" w:type="pct"/>
            <w:hideMark/>
          </w:tcPr>
          <w:p w14:paraId="126F48B0" w14:textId="2195BF13" w:rsidR="006472A1" w:rsidRDefault="006472A1" w:rsidP="006472A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92" w:type="pct"/>
          </w:tcPr>
          <w:p w14:paraId="524449CC" w14:textId="77777777" w:rsidR="006472A1" w:rsidRDefault="006472A1" w:rsidP="006472A1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7C266223" w:rsidR="006472A1" w:rsidRDefault="008E6FEA" w:rsidP="008E6FE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256,086</w:t>
            </w:r>
          </w:p>
        </w:tc>
        <w:tc>
          <w:tcPr>
            <w:tcW w:w="147" w:type="pct"/>
            <w:vAlign w:val="bottom"/>
          </w:tcPr>
          <w:p w14:paraId="6829E01B" w14:textId="77777777" w:rsidR="006472A1" w:rsidRDefault="006472A1" w:rsidP="006472A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4DB8EE9C" w:rsidR="006472A1" w:rsidRDefault="006472A1" w:rsidP="008E6FE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251,313</w:t>
            </w:r>
          </w:p>
        </w:tc>
        <w:tc>
          <w:tcPr>
            <w:tcW w:w="148" w:type="pct"/>
            <w:vAlign w:val="bottom"/>
          </w:tcPr>
          <w:p w14:paraId="48D1FD15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61CB0184" w:rsidR="006472A1" w:rsidRDefault="008E6FEA" w:rsidP="006472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4A651341" w14:textId="77777777" w:rsidR="006472A1" w:rsidRDefault="006472A1" w:rsidP="006472A1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A07457" w14:textId="77777777" w:rsidR="006472A1" w:rsidRDefault="006472A1" w:rsidP="006472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1DF7A280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0C2D58">
        <w:rPr>
          <w:lang w:val="en-US"/>
        </w:rPr>
        <w:t>30</w:t>
      </w:r>
      <w:r w:rsidR="000C2D58">
        <w:rPr>
          <w:rFonts w:hint="cs"/>
          <w:cs/>
        </w:rPr>
        <w:t xml:space="preserve"> มิถุนายน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C55DA2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0C2D58">
        <w:rPr>
          <w:i/>
          <w:iCs/>
          <w:lang w:val="en-US"/>
        </w:rPr>
        <w:t>30</w:t>
      </w:r>
      <w:r w:rsidR="000C2D58">
        <w:rPr>
          <w:rFonts w:hint="cs"/>
          <w:i/>
          <w:iCs/>
          <w:cs/>
        </w:rPr>
        <w:t xml:space="preserve"> มิถุนายน</w:t>
      </w:r>
      <w:r w:rsidR="000C2D58">
        <w:rPr>
          <w:rFonts w:hint="cs"/>
          <w:cs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DB0E35" w:rsidRPr="00DB0E35">
        <w:rPr>
          <w:rFonts w:asciiTheme="majorBidi" w:hAnsiTheme="majorBidi" w:cstheme="majorBidi" w:hint="cs"/>
          <w:i/>
          <w:iCs/>
          <w:spacing w:val="-2"/>
          <w:lang w:val="en-US"/>
        </w:rPr>
        <w:t>6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02DF06A2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ณ </w:t>
      </w:r>
      <w:r w:rsidRPr="007A1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1F3EB2">
        <w:rPr>
          <w:lang w:val="en-US"/>
        </w:rPr>
        <w:t>30</w:t>
      </w:r>
      <w:r w:rsidR="001F3EB2">
        <w:rPr>
          <w:rFonts w:hint="cs"/>
          <w:cs/>
        </w:rPr>
        <w:t xml:space="preserve"> มิถุนายน</w:t>
      </w:r>
      <w:r w:rsidR="00522446" w:rsidRPr="00916005">
        <w:rPr>
          <w:cs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B4843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6C771784" w:rsidR="004B4843" w:rsidRPr="007A168E" w:rsidRDefault="001F3EB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581701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16EE2753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0DFC500B" w:rsidR="004B4843" w:rsidRPr="007A168E" w:rsidRDefault="001F3EB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F73FA3E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6D7DF550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0EE26951" w:rsidR="004B4843" w:rsidRPr="007A168E" w:rsidRDefault="001F3EB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274B1C3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04CF98F2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2E25C164" w:rsidR="004B4843" w:rsidRPr="007A168E" w:rsidRDefault="001F3EB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C2FF4C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4EE9F372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B4843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38CDF17B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9C40F09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2CF08565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039B21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0BA56030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967A55F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3CAEAD4F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2CDF686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3FC0F049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C66BAE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57BBC206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B891811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0BE2DC07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597B0AB7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1B5D62C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EE747E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EE747E" w:rsidRPr="007A168E" w:rsidRDefault="00EE747E" w:rsidP="00EE747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747E" w:rsidRPr="007A168E" w14:paraId="1959AC64" w14:textId="77777777" w:rsidTr="000B13C3">
        <w:tc>
          <w:tcPr>
            <w:tcW w:w="2970" w:type="dxa"/>
          </w:tcPr>
          <w:p w14:paraId="5DEBF48B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EE747E" w:rsidRPr="007A168E" w:rsidRDefault="00EE747E" w:rsidP="00EE747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5E93" w:rsidRPr="007A168E" w14:paraId="34CB47D6" w14:textId="77777777" w:rsidTr="000B13C3">
        <w:tc>
          <w:tcPr>
            <w:tcW w:w="2970" w:type="dxa"/>
          </w:tcPr>
          <w:p w14:paraId="20373C4A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6FE8D0DA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C3D30CD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3F2C26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4E0868C7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C825A0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99884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29FDAF56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31134604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257B6594" w:rsidR="001C3379" w:rsidRPr="007A168E" w:rsidRDefault="008E6FEA" w:rsidP="001C337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110,051</w:t>
            </w:r>
          </w:p>
        </w:tc>
        <w:tc>
          <w:tcPr>
            <w:tcW w:w="247" w:type="dxa"/>
          </w:tcPr>
          <w:p w14:paraId="49AE7FA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6DFD5A29" w:rsidR="007C5E93" w:rsidRPr="007A168E" w:rsidRDefault="00DB0E35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7C5E93" w:rsidRPr="007A168E" w14:paraId="393FC78B" w14:textId="77777777" w:rsidTr="000B13C3">
        <w:tc>
          <w:tcPr>
            <w:tcW w:w="2970" w:type="dxa"/>
          </w:tcPr>
          <w:p w14:paraId="758F9F5A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0D6A25C6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25A0FAA1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FEE63F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0DFE9F63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0442321F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F9A1D0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1E20CCA5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0E8EC080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61922380" w:rsidR="007C5E93" w:rsidRPr="007A168E" w:rsidRDefault="008E6FEA" w:rsidP="007C5E93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780,156</w:t>
            </w:r>
          </w:p>
        </w:tc>
        <w:tc>
          <w:tcPr>
            <w:tcW w:w="247" w:type="dxa"/>
          </w:tcPr>
          <w:p w14:paraId="302FC088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43E1FB68" w:rsidR="007C5E93" w:rsidRPr="007A168E" w:rsidRDefault="00DB0E35" w:rsidP="007C5E93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7C5E93" w:rsidRPr="007A168E" w14:paraId="4C437A86" w14:textId="77777777" w:rsidTr="000B13C3">
        <w:tc>
          <w:tcPr>
            <w:tcW w:w="2970" w:type="dxa"/>
          </w:tcPr>
          <w:p w14:paraId="5ED702ED" w14:textId="77777777" w:rsidR="007C5E93" w:rsidRPr="007A168E" w:rsidRDefault="007C5E93" w:rsidP="007C5E93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7C5E93" w:rsidRPr="007A168E" w:rsidRDefault="007C5E93" w:rsidP="007C5E93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7C5E93" w:rsidRPr="007A168E" w:rsidRDefault="007C5E93" w:rsidP="007C5E93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7C5E93" w:rsidRPr="007A168E" w:rsidRDefault="007C5E93" w:rsidP="007C5E93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7C5E93" w:rsidRPr="007A168E" w:rsidRDefault="007C5E93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7C5E93" w:rsidRPr="007A168E" w:rsidRDefault="007C5E93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18AD10FD" w:rsidR="007C5E93" w:rsidRPr="007A168E" w:rsidRDefault="008E6FEA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1BDF28D5" w:rsidR="007C5E93" w:rsidRPr="007A168E" w:rsidRDefault="00DB0E35" w:rsidP="007C5E93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6AC0D130" w:rsidR="007C5E93" w:rsidRPr="007A168E" w:rsidRDefault="008E6FEA" w:rsidP="007C5E93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247" w:type="dxa"/>
          </w:tcPr>
          <w:p w14:paraId="5B5E20AB" w14:textId="77777777" w:rsidR="007C5E93" w:rsidRPr="007A168E" w:rsidRDefault="007C5E93" w:rsidP="007C5E93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2F78C1D4" w:rsidR="007C5E93" w:rsidRPr="007A168E" w:rsidRDefault="00DB0E35" w:rsidP="007C5E93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</w:tr>
      <w:tr w:rsidR="007C5E93" w:rsidRPr="007A168E" w14:paraId="6B3EB595" w14:textId="77777777" w:rsidTr="000B13C3">
        <w:tc>
          <w:tcPr>
            <w:tcW w:w="2970" w:type="dxa"/>
          </w:tcPr>
          <w:p w14:paraId="53C053ED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7C5E93" w:rsidRPr="007A168E" w:rsidRDefault="007C5E93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7C5E93" w:rsidRPr="007A168E" w:rsidRDefault="007C5E93" w:rsidP="007C5E9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5E93" w:rsidRPr="007A168E" w14:paraId="4F094426" w14:textId="77777777" w:rsidTr="000B13C3">
        <w:tc>
          <w:tcPr>
            <w:tcW w:w="2970" w:type="dxa"/>
          </w:tcPr>
          <w:p w14:paraId="5FC90C7D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0336228F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9C624C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273211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631FA980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18C4FC0F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FE96F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17F9548E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195BBA6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022603AB" w:rsidR="007C5E93" w:rsidRPr="007A168E" w:rsidRDefault="008E6FEA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3C5C455C" w14:textId="77777777" w:rsidTr="000B13C3">
        <w:tc>
          <w:tcPr>
            <w:tcW w:w="2970" w:type="dxa"/>
          </w:tcPr>
          <w:p w14:paraId="31885107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28193F5F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A403560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B0EAF2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4B34E8F3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03919366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E1885E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532D873B" w:rsidR="007C5E93" w:rsidRPr="007A168E" w:rsidRDefault="008E6FEA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7C5E93" w:rsidRPr="007A168E" w:rsidRDefault="007C5E93" w:rsidP="001C765D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076779D0" w:rsidR="007C5E93" w:rsidRPr="007A168E" w:rsidRDefault="008E6FEA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55DDB1FB" w14:textId="77777777" w:rsidTr="000B13C3">
        <w:tc>
          <w:tcPr>
            <w:tcW w:w="2970" w:type="dxa"/>
          </w:tcPr>
          <w:p w14:paraId="3ADDB802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5C955459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27E8153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9801C5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478810B9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A160B69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76112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14A9C365" w:rsidR="007C5E93" w:rsidRPr="007A168E" w:rsidRDefault="008E6FEA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27B8C701" w:rsidR="007C5E93" w:rsidRPr="007A168E" w:rsidRDefault="008E6FEA" w:rsidP="007C5E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7C5E93" w:rsidRPr="007A168E" w:rsidRDefault="007C5E93" w:rsidP="007C5E93">
            <w:pPr>
              <w:tabs>
                <w:tab w:val="decimal" w:pos="490"/>
              </w:tabs>
              <w:spacing w:line="240" w:lineRule="auto"/>
              <w:ind w:left="-128" w:right="-3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5E93" w:rsidRPr="007A168E" w14:paraId="2AB2A6D0" w14:textId="77777777" w:rsidTr="000B13C3">
        <w:tc>
          <w:tcPr>
            <w:tcW w:w="2970" w:type="dxa"/>
          </w:tcPr>
          <w:p w14:paraId="3501CFB6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40280439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27D89F34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40AB52A0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247" w:type="dxa"/>
          </w:tcPr>
          <w:p w14:paraId="0FC3528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662E5D37" w:rsidR="007C5E93" w:rsidRPr="007A168E" w:rsidRDefault="00DB0E35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7C5E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7C5E93" w:rsidRPr="007A168E" w14:paraId="6C1394C3" w14:textId="77777777" w:rsidTr="000B13C3">
        <w:tc>
          <w:tcPr>
            <w:tcW w:w="2970" w:type="dxa"/>
          </w:tcPr>
          <w:p w14:paraId="22B64C83" w14:textId="77777777" w:rsidR="007C5E93" w:rsidRPr="007A168E" w:rsidRDefault="007C5E93" w:rsidP="007C5E93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7C5E93" w:rsidRPr="007A168E" w:rsidRDefault="007C5E93" w:rsidP="007C5E93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7C5E93" w:rsidRPr="007A168E" w:rsidRDefault="007C5E93" w:rsidP="007C5E9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7C5E93" w:rsidRPr="007A168E" w:rsidRDefault="007C5E93" w:rsidP="007C5E9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7C5E93" w:rsidRPr="007A168E" w:rsidRDefault="007C5E93" w:rsidP="007C5E93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7C5E93" w:rsidRPr="007A168E" w:rsidRDefault="007C5E93" w:rsidP="007C5E93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7C5E93" w:rsidRPr="007A168E" w:rsidRDefault="007C5E93" w:rsidP="007C5E9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7C5E93" w:rsidRPr="007A168E" w:rsidRDefault="007C5E93" w:rsidP="007C5E9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7C5E93" w:rsidRPr="007A168E" w:rsidRDefault="007C5E93" w:rsidP="007C5E93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7C5E93" w:rsidRPr="007A168E" w:rsidRDefault="007C5E93" w:rsidP="007C5E9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7C5E93" w:rsidRPr="007A168E" w:rsidRDefault="007C5E93" w:rsidP="007C5E93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C5E93" w:rsidRPr="007A168E" w14:paraId="10422A36" w14:textId="77777777" w:rsidTr="000B13C3">
        <w:tc>
          <w:tcPr>
            <w:tcW w:w="2970" w:type="dxa"/>
          </w:tcPr>
          <w:p w14:paraId="463EF94C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E93" w:rsidRPr="007A168E" w14:paraId="6336AD1B" w14:textId="77777777" w:rsidTr="000B13C3">
        <w:tc>
          <w:tcPr>
            <w:tcW w:w="2970" w:type="dxa"/>
          </w:tcPr>
          <w:p w14:paraId="555A05C0" w14:textId="77777777" w:rsidR="007C5E93" w:rsidRPr="007A168E" w:rsidRDefault="007C5E93" w:rsidP="007C5E9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53C5BA8B" w:rsidR="007C5E93" w:rsidRPr="007A168E" w:rsidRDefault="008E6FEA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57BB7A18" w:rsidR="007C5E93" w:rsidRPr="007A168E" w:rsidRDefault="00DB0E35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62397341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4C91D5DF" w:rsidR="007C5E93" w:rsidRPr="007A168E" w:rsidRDefault="00DB0E35" w:rsidP="0012517D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5DBFE205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29448505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4B9A4E5F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256,086</w:t>
            </w:r>
          </w:p>
        </w:tc>
        <w:tc>
          <w:tcPr>
            <w:tcW w:w="247" w:type="dxa"/>
          </w:tcPr>
          <w:p w14:paraId="445BA23C" w14:textId="77777777" w:rsidR="007C5E93" w:rsidRPr="007A168E" w:rsidRDefault="007C5E93" w:rsidP="007C5E9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1870A3E6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7C5E93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7C5E93" w:rsidRPr="007A168E" w14:paraId="0507B893" w14:textId="77777777" w:rsidTr="000B13C3">
        <w:tc>
          <w:tcPr>
            <w:tcW w:w="2970" w:type="dxa"/>
          </w:tcPr>
          <w:p w14:paraId="439BCED5" w14:textId="77777777" w:rsidR="007C5E93" w:rsidRPr="007A168E" w:rsidRDefault="007C5E93" w:rsidP="007C5E9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7C5E93" w:rsidRPr="007A168E" w:rsidRDefault="007C5E93" w:rsidP="007C5E9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7C5E93" w:rsidRPr="007A168E" w:rsidRDefault="007C5E93" w:rsidP="007C5E9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7C5E93" w:rsidRPr="007A168E" w:rsidRDefault="007C5E93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11E4E6F6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65DA374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32798A8C" w:rsidR="007C5E93" w:rsidRPr="007A168E" w:rsidRDefault="008E6FEA" w:rsidP="007C5E9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256,086</w:t>
            </w:r>
          </w:p>
        </w:tc>
        <w:tc>
          <w:tcPr>
            <w:tcW w:w="247" w:type="dxa"/>
          </w:tcPr>
          <w:p w14:paraId="6EB77116" w14:textId="77777777" w:rsidR="007C5E93" w:rsidRPr="007A168E" w:rsidRDefault="007C5E93" w:rsidP="007C5E9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3A40431" w:rsidR="007C5E93" w:rsidRPr="007A168E" w:rsidRDefault="00DB0E35" w:rsidP="0012517D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7C5E93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B4843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792AAD30" w:rsidR="004B4843" w:rsidRPr="007A168E" w:rsidRDefault="001C017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AAC9F9C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1C1B4D80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4B12A358" w:rsidR="004B4843" w:rsidRPr="007A168E" w:rsidRDefault="001C017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FBC676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2617100D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7C9C6EB2" w:rsidR="004B4843" w:rsidRPr="007A168E" w:rsidRDefault="001C017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6ECA1C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67B12EE9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5B2BF57F" w:rsidR="004B4843" w:rsidRPr="007A168E" w:rsidRDefault="001C0172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D9A4643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1B956F0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B4843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B4843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B4843" w:rsidRPr="007A168E" w:rsidRDefault="004B4843" w:rsidP="004B484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B4843" w:rsidRPr="007A168E" w:rsidRDefault="004B4843" w:rsidP="004B484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66D63695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7496B92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313B60F6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54E8C669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5E4B340A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45EACCA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3148E35E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CC0DC54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6D4B41FC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B4B4AAD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4A7BFC47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113B3250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62D080CE" w:rsidR="004B4843" w:rsidRPr="007A168E" w:rsidRDefault="00DB0E35" w:rsidP="004B484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9863050" w14:textId="77777777" w:rsidR="004B4843" w:rsidRPr="007A168E" w:rsidRDefault="004B4843" w:rsidP="004B484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45784F8C" w:rsidR="004B4843" w:rsidRPr="007A168E" w:rsidRDefault="00DB0E35" w:rsidP="004B484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 w:rsidRPr="00DB0E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6</w:t>
            </w:r>
          </w:p>
        </w:tc>
      </w:tr>
      <w:tr w:rsidR="005E7C84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37C21E1E" w14:textId="77777777" w:rsidTr="000B13C3">
        <w:tc>
          <w:tcPr>
            <w:tcW w:w="2970" w:type="dxa"/>
          </w:tcPr>
          <w:p w14:paraId="7D5DF806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3D7A" w:rsidRPr="007A168E" w14:paraId="1322FC51" w14:textId="77777777" w:rsidTr="000B13C3">
        <w:tc>
          <w:tcPr>
            <w:tcW w:w="2970" w:type="dxa"/>
          </w:tcPr>
          <w:p w14:paraId="2D0A30E1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676CD75E" w:rsidR="00613D7A" w:rsidRPr="007A168E" w:rsidRDefault="008E6FEA" w:rsidP="00613D7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4D0DCE9A" w:rsidR="00613D7A" w:rsidRPr="007A168E" w:rsidRDefault="00DB0E35" w:rsidP="00613D7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10CF4DBF" w:rsidR="00613D7A" w:rsidRPr="007A168E" w:rsidRDefault="008E6FE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CAD59F4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7856633F" w:rsidR="00613D7A" w:rsidRPr="007A168E" w:rsidRDefault="001E55E8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26DBB96E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31367614" w:rsidR="00613D7A" w:rsidRPr="007A168E" w:rsidRDefault="001E55E8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110,051</w:t>
            </w:r>
          </w:p>
        </w:tc>
        <w:tc>
          <w:tcPr>
            <w:tcW w:w="247" w:type="dxa"/>
          </w:tcPr>
          <w:p w14:paraId="7E90CCF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00C2DA84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613D7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</w:tr>
      <w:tr w:rsidR="00613D7A" w:rsidRPr="007A168E" w14:paraId="78CF78EB" w14:textId="77777777" w:rsidTr="000B13C3">
        <w:tc>
          <w:tcPr>
            <w:tcW w:w="2970" w:type="dxa"/>
          </w:tcPr>
          <w:p w14:paraId="40367AA7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34EFDE6C" w:rsidR="00613D7A" w:rsidRPr="007A168E" w:rsidRDefault="008E6FEA" w:rsidP="00613D7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12BDCB1" w:rsidR="00613D7A" w:rsidRPr="007A168E" w:rsidRDefault="00DB0E35" w:rsidP="00613D7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5704A100" w:rsidR="00613D7A" w:rsidRPr="007A168E" w:rsidRDefault="008E6FE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3EFFA5D6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07838E0F" w:rsidR="00613D7A" w:rsidRPr="007A168E" w:rsidRDefault="001E55E8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15877701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613D7A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6F9437DB" w:rsidR="00613D7A" w:rsidRPr="007A168E" w:rsidRDefault="001E55E8" w:rsidP="00613D7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780,156</w:t>
            </w:r>
          </w:p>
        </w:tc>
        <w:tc>
          <w:tcPr>
            <w:tcW w:w="247" w:type="dxa"/>
          </w:tcPr>
          <w:p w14:paraId="2E254929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0A0BD05E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613D7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</w:tr>
      <w:tr w:rsidR="00613D7A" w:rsidRPr="007A168E" w14:paraId="50C88DD7" w14:textId="77777777" w:rsidTr="000B13C3">
        <w:tc>
          <w:tcPr>
            <w:tcW w:w="2970" w:type="dxa"/>
          </w:tcPr>
          <w:p w14:paraId="4A5EC9E1" w14:textId="77777777" w:rsidR="00613D7A" w:rsidRPr="007A168E" w:rsidRDefault="00613D7A" w:rsidP="00613D7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613D7A" w:rsidRPr="007A168E" w:rsidRDefault="00613D7A" w:rsidP="00613D7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613D7A" w:rsidRPr="007A168E" w:rsidRDefault="00613D7A" w:rsidP="00613D7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613D7A" w:rsidRPr="007A168E" w:rsidRDefault="00613D7A" w:rsidP="00613D7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613D7A" w:rsidRPr="007A168E" w:rsidRDefault="00613D7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613D7A" w:rsidRPr="007A168E" w:rsidRDefault="00613D7A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2FBF60F2" w:rsidR="00613D7A" w:rsidRPr="007A168E" w:rsidRDefault="001E55E8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5CC0C6B5" w:rsidR="00613D7A" w:rsidRPr="007A168E" w:rsidRDefault="00DB0E35" w:rsidP="00613D7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613D7A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2AC344BD" w:rsidR="00613D7A" w:rsidRPr="007A168E" w:rsidRDefault="001E55E8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247" w:type="dxa"/>
          </w:tcPr>
          <w:p w14:paraId="56308242" w14:textId="77777777" w:rsidR="00613D7A" w:rsidRPr="007A168E" w:rsidRDefault="00613D7A" w:rsidP="00613D7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140F30D3" w:rsidR="00613D7A" w:rsidRPr="007A168E" w:rsidRDefault="00DB0E35" w:rsidP="00613D7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613D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19675F37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1C0172">
        <w:rPr>
          <w:rFonts w:hint="cs"/>
          <w:cs/>
          <w:lang w:val="en-US"/>
        </w:rPr>
        <w:t xml:space="preserve">งวดหกเดือนสิ้นสุดวันที่ </w:t>
      </w:r>
      <w:r w:rsidR="001C0172">
        <w:rPr>
          <w:lang w:val="en-US"/>
        </w:rPr>
        <w:t xml:space="preserve">30 </w:t>
      </w:r>
      <w:r w:rsidR="001C0172">
        <w:rPr>
          <w:rFonts w:hint="cs"/>
          <w:cs/>
          <w:lang w:val="en-US"/>
        </w:rPr>
        <w:t>มิถุนายน</w:t>
      </w:r>
      <w:r w:rsidR="00AF4899">
        <w:rPr>
          <w:rFonts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2566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67E513E0" w:rsidR="0096592E" w:rsidRPr="001C0172" w:rsidRDefault="001C0172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1C01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8C752E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3561BC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528E16DD" w:rsidR="0096592E" w:rsidRPr="00110072" w:rsidRDefault="00445F8A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5,728,608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787EB89D" w:rsidR="0096592E" w:rsidRPr="008C752E" w:rsidRDefault="00916C4C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1,872,100</w:t>
            </w:r>
          </w:p>
        </w:tc>
      </w:tr>
      <w:tr w:rsidR="001C0172" w:rsidRPr="008C752E" w14:paraId="6A9EBBA7" w14:textId="77777777" w:rsidTr="003561BC">
        <w:tc>
          <w:tcPr>
            <w:tcW w:w="338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698C725" w14:textId="7262814D" w:rsidR="001C0172" w:rsidRPr="00DB0E35" w:rsidRDefault="00445F8A" w:rsidP="007D3895">
            <w:pPr>
              <w:tabs>
                <w:tab w:val="decimal" w:pos="115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8,696</w:t>
            </w:r>
          </w:p>
        </w:tc>
        <w:tc>
          <w:tcPr>
            <w:tcW w:w="149" w:type="pct"/>
            <w:shd w:val="clear" w:color="auto" w:fill="auto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7DD189C1" w14:textId="32484CBC" w:rsidR="001C0172" w:rsidRPr="00DB0E35" w:rsidRDefault="00916C4C" w:rsidP="007D3895">
            <w:pPr>
              <w:tabs>
                <w:tab w:val="decimal" w:pos="113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8,069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02FF89FB" w:rsidR="002B5A0A" w:rsidRPr="008C752E" w:rsidRDefault="002B5A0A" w:rsidP="00D714FC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1C0172">
        <w:rPr>
          <w:lang w:val="en-US"/>
        </w:rPr>
        <w:t xml:space="preserve">30 </w:t>
      </w:r>
      <w:r w:rsidR="001C0172">
        <w:rPr>
          <w:rFonts w:hint="cs"/>
          <w:cs/>
          <w:lang w:val="en-US"/>
        </w:rPr>
        <w:t>มิถุนายน</w:t>
      </w:r>
      <w:r w:rsidR="001C0172">
        <w:rPr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DB0E35" w:rsidRPr="00DB0E35">
        <w:rPr>
          <w:rFonts w:asciiTheme="majorBidi" w:hAnsiTheme="majorBidi" w:cstheme="majorBidi" w:hint="cs"/>
          <w:lang w:val="en-US"/>
        </w:rPr>
        <w:t>7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916C4C">
        <w:rPr>
          <w:rFonts w:asciiTheme="majorBidi" w:hAnsiTheme="majorBidi" w:cstheme="majorBidi"/>
          <w:lang w:val="en-US"/>
        </w:rPr>
        <w:t>5,404</w:t>
      </w:r>
      <w:r w:rsidR="001C0172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ล้านบาท</w:t>
      </w:r>
      <w:r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459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542157BD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C70FAE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C70FA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C70FAE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="Angsana New" w:hAnsi="Angsana New"/>
          <w:sz w:val="30"/>
          <w:szCs w:val="30"/>
          <w:lang w:val="en-US"/>
        </w:rPr>
        <w:t>256</w:t>
      </w:r>
      <w:r w:rsidR="00C70FAE">
        <w:rPr>
          <w:rFonts w:ascii="Angsana New" w:hAnsi="Angsana New"/>
          <w:sz w:val="30"/>
          <w:szCs w:val="30"/>
          <w:lang w:val="en-US"/>
        </w:rPr>
        <w:t>7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041"/>
        <w:gridCol w:w="1620"/>
        <w:gridCol w:w="270"/>
        <w:gridCol w:w="1440"/>
        <w:gridCol w:w="270"/>
        <w:gridCol w:w="1530"/>
      </w:tblGrid>
      <w:tr w:rsidR="00B04AF8" w:rsidRPr="006B10B4" w14:paraId="1A21C90C" w14:textId="51E342E1" w:rsidTr="00825AA3">
        <w:tc>
          <w:tcPr>
            <w:tcW w:w="4041" w:type="dxa"/>
          </w:tcPr>
          <w:p w14:paraId="7D64F6B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1689A38F" w14:textId="38CEC127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04AF8" w:rsidRPr="006B10B4" w14:paraId="5BC8CEB3" w14:textId="3954550E" w:rsidTr="00825AA3">
        <w:tc>
          <w:tcPr>
            <w:tcW w:w="4041" w:type="dxa"/>
          </w:tcPr>
          <w:p w14:paraId="1D2A940C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7E5D2A" w14:textId="77777777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B04AF8" w:rsidRPr="006B10B4" w:rsidRDefault="00B04AF8" w:rsidP="00B04AF8">
            <w:pPr>
              <w:spacing w:line="240" w:lineRule="atLeast"/>
              <w:ind w:left="-200" w:right="-102" w:firstLine="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B04AF8" w:rsidRPr="00B04AF8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"/>
                <w:szCs w:val="2"/>
                <w:cs/>
                <w:lang w:val="en-US"/>
              </w:rPr>
            </w:pPr>
          </w:p>
        </w:tc>
        <w:tc>
          <w:tcPr>
            <w:tcW w:w="1530" w:type="dxa"/>
          </w:tcPr>
          <w:p w14:paraId="734FC516" w14:textId="1E882BFE" w:rsidR="00B04AF8" w:rsidRPr="006B10B4" w:rsidRDefault="00B04AF8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04AF8" w:rsidRPr="006B10B4" w14:paraId="1FD12522" w14:textId="5648D660" w:rsidTr="00825AA3">
        <w:tc>
          <w:tcPr>
            <w:tcW w:w="4041" w:type="dxa"/>
          </w:tcPr>
          <w:p w14:paraId="41AE9CF1" w14:textId="77777777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4355049B" w14:textId="79FA3651" w:rsidR="00B04AF8" w:rsidRPr="006B10B4" w:rsidRDefault="00B04AF8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04AF8" w:rsidRPr="006B10B4" w14:paraId="0FED17F9" w14:textId="2F9E7F15" w:rsidTr="00825AA3">
        <w:tc>
          <w:tcPr>
            <w:tcW w:w="4041" w:type="dxa"/>
          </w:tcPr>
          <w:p w14:paraId="358A4080" w14:textId="4AB45A40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3D93C5B" w14:textId="16423A50" w:rsidR="00B04AF8" w:rsidRPr="00356FF2" w:rsidRDefault="00B04AF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270" w:type="dxa"/>
          </w:tcPr>
          <w:p w14:paraId="78CEE467" w14:textId="77777777" w:rsidR="00B04AF8" w:rsidRPr="00B04AF8" w:rsidRDefault="00B04AF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77C64CFF" w14:textId="3719EE11" w:rsidR="00B04AF8" w:rsidRPr="00DB0E35" w:rsidRDefault="00B04AF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305A51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530" w:type="dxa"/>
          </w:tcPr>
          <w:p w14:paraId="6E7E1B1F" w14:textId="02A2A213" w:rsidR="00B04AF8" w:rsidRPr="00DB0E35" w:rsidRDefault="00B04AF8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9,407,680</w:t>
            </w:r>
          </w:p>
        </w:tc>
      </w:tr>
      <w:tr w:rsidR="00B04AF8" w:rsidRPr="006B10B4" w14:paraId="7AACC3AF" w14:textId="76E373F0" w:rsidTr="00825AA3">
        <w:tc>
          <w:tcPr>
            <w:tcW w:w="4041" w:type="dxa"/>
          </w:tcPr>
          <w:p w14:paraId="15BD65AE" w14:textId="7FA0A51F" w:rsidR="00B04AF8" w:rsidRPr="001C5557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F27CDC" w14:textId="2364EE5C" w:rsidR="00B04AF8" w:rsidRPr="002F13B9" w:rsidRDefault="00B04AF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1,764,045</w:t>
            </w:r>
          </w:p>
        </w:tc>
        <w:tc>
          <w:tcPr>
            <w:tcW w:w="270" w:type="dxa"/>
          </w:tcPr>
          <w:p w14:paraId="627893EB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341D48A4" w:rsidR="00B04AF8" w:rsidRPr="002F13B9" w:rsidRDefault="00B04AF8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796,920</w:t>
            </w:r>
          </w:p>
        </w:tc>
        <w:tc>
          <w:tcPr>
            <w:tcW w:w="270" w:type="dxa"/>
          </w:tcPr>
          <w:p w14:paraId="78810AA3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E3ABD0" w14:textId="3E059DBC" w:rsidR="00B04AF8" w:rsidRPr="002F13B9" w:rsidRDefault="00B04AF8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2,560,965</w:t>
            </w:r>
          </w:p>
        </w:tc>
      </w:tr>
      <w:tr w:rsidR="00B04AF8" w:rsidRPr="007E0FE6" w14:paraId="38CFA197" w14:textId="4F42F426" w:rsidTr="00825AA3">
        <w:tc>
          <w:tcPr>
            <w:tcW w:w="4041" w:type="dxa"/>
          </w:tcPr>
          <w:p w14:paraId="50DC0084" w14:textId="306B019A" w:rsidR="00B04AF8" w:rsidRPr="006B10B4" w:rsidRDefault="00B04AF8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1E528DB5" w:rsidR="00B04AF8" w:rsidRPr="002F13B9" w:rsidRDefault="00B04AF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11,171,725</w:t>
            </w:r>
          </w:p>
        </w:tc>
        <w:tc>
          <w:tcPr>
            <w:tcW w:w="270" w:type="dxa"/>
          </w:tcPr>
          <w:p w14:paraId="21269713" w14:textId="77777777" w:rsidR="00B04AF8" w:rsidRPr="00B04AF8" w:rsidRDefault="00B04AF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2A9198" w14:textId="46CF7E21" w:rsidR="00B04AF8" w:rsidRPr="002F13B9" w:rsidRDefault="00B04AF8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796,920</w:t>
            </w:r>
          </w:p>
        </w:tc>
        <w:tc>
          <w:tcPr>
            <w:tcW w:w="270" w:type="dxa"/>
          </w:tcPr>
          <w:p w14:paraId="5CF27510" w14:textId="77777777" w:rsidR="00B04AF8" w:rsidRPr="00B04AF8" w:rsidRDefault="00B04AF8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09820B26" w:rsidR="00B04AF8" w:rsidRPr="002F13B9" w:rsidRDefault="00B04AF8" w:rsidP="00825AA3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11,968,645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9B61266" w14:textId="77777777" w:rsidR="001C3379" w:rsidRPr="009F1C04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4975803E" w:rsidR="00C563B2" w:rsidRDefault="00C563B2" w:rsidP="00C563B2">
      <w:pPr>
        <w:pStyle w:val="Bo-C1Content"/>
        <w:ind w:right="-25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 xml:space="preserve">ณ วันที่ </w:t>
      </w:r>
      <w:r w:rsidR="00C70FAE">
        <w:t>30</w:t>
      </w:r>
      <w:r w:rsidR="00C70FAE">
        <w:rPr>
          <w:rFonts w:hint="cs"/>
          <w:cs/>
        </w:rPr>
        <w:t xml:space="preserve"> มิถุนายน </w:t>
      </w:r>
      <w:r w:rsidR="00DB0E35" w:rsidRPr="00DB0E35">
        <w:rPr>
          <w:rFonts w:asciiTheme="majorBidi" w:hAnsiTheme="majorBidi" w:cstheme="majorBidi"/>
          <w:lang w:val="en-US"/>
        </w:rPr>
        <w:t>2567</w:t>
      </w:r>
      <w:r w:rsidRPr="008C752E">
        <w:rPr>
          <w:rFonts w:asciiTheme="majorBidi" w:hAnsiTheme="majorBidi" w:cstheme="majorBidi"/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9F1C04">
        <w:rPr>
          <w:rFonts w:asciiTheme="majorBidi" w:hAnsiTheme="majorBidi" w:cstheme="majorBidi"/>
          <w:lang w:val="en-US"/>
        </w:rPr>
        <w:t>71,481</w:t>
      </w:r>
      <w:r w:rsidR="00705C89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และ </w:t>
      </w:r>
      <w:r w:rsidR="009F1C04">
        <w:rPr>
          <w:rFonts w:asciiTheme="majorBidi" w:hAnsiTheme="majorBidi" w:cstheme="majorBidi"/>
          <w:lang w:val="en-US"/>
        </w:rPr>
        <w:t>46,063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Pr="008C752E">
        <w:rPr>
          <w:rFonts w:asciiTheme="majorBidi" w:hAnsiTheme="majorBidi" w:cstheme="majorBidi"/>
          <w:i/>
          <w:iCs/>
          <w:cs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2566</w:t>
      </w:r>
      <w:r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DB0E35" w:rsidRPr="00DB0E35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398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54</w:t>
      </w:r>
      <w:r w:rsidR="0012517D">
        <w:rPr>
          <w:rFonts w:asciiTheme="majorBidi" w:hAnsiTheme="majorBidi" w:cstheme="majorBidi"/>
          <w:i/>
          <w:iCs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190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24B91CA4" w:rsidR="00506746" w:rsidRPr="00ED11C5" w:rsidRDefault="00C70FA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FAE">
              <w:rPr>
                <w:rFonts w:asciiTheme="majorBidi" w:hAnsiTheme="majorBidi" w:cstheme="majorBidi" w:hint="cs"/>
                <w:sz w:val="24"/>
                <w:szCs w:val="24"/>
              </w:rPr>
              <w:t xml:space="preserve">30 </w:t>
            </w:r>
            <w:r w:rsidRPr="00C70FA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73EF586C" w14:textId="77777777" w:rsidTr="000344DC">
        <w:tc>
          <w:tcPr>
            <w:tcW w:w="1440" w:type="dxa"/>
          </w:tcPr>
          <w:p w14:paraId="6168883B" w14:textId="5E85CE2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23F30CE" w14:textId="633D9EB6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9FF482" w14:textId="07B5EFC4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97DBD02" w14:textId="59608444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7C8CFD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DDB3ED4" w14:textId="4A73F26F" w:rsidR="008C40E4" w:rsidRPr="00ED11C5" w:rsidRDefault="00DB0E35" w:rsidP="00ED11C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5F063A48" w14:textId="418371E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0CF6D252" w14:textId="6E98FCD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563A8FCF" w14:textId="77777777" w:rsidTr="000344DC">
        <w:tc>
          <w:tcPr>
            <w:tcW w:w="1440" w:type="dxa"/>
          </w:tcPr>
          <w:p w14:paraId="0999B58E" w14:textId="06AD58BA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8D6CD98" w14:textId="37845934" w:rsidR="008C40E4" w:rsidRPr="00ED11C5" w:rsidRDefault="004D30D3" w:rsidP="008C40E4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2CFDB" w14:textId="6744C2F1" w:rsidR="008C40E4" w:rsidRPr="00ED11C5" w:rsidRDefault="008C40E4" w:rsidP="008C40E4">
            <w:pPr>
              <w:tabs>
                <w:tab w:val="decimal" w:pos="-16"/>
              </w:tabs>
              <w:ind w:right="-90" w:hanging="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653241B" w14:textId="19450C52" w:rsidR="008C40E4" w:rsidRPr="00ED11C5" w:rsidRDefault="004D30D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E9CF7E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6E009F3" w14:textId="5D3647F0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6BEA9AB9" w14:textId="53380FD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223E972E" w14:textId="5673044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8C40E4" w:rsidRPr="00ED11C5" w14:paraId="6F45E07B" w14:textId="77777777" w:rsidTr="000344DC">
        <w:tc>
          <w:tcPr>
            <w:tcW w:w="1440" w:type="dxa"/>
          </w:tcPr>
          <w:p w14:paraId="1FABD8B6" w14:textId="016760AE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EA56FCC" w14:textId="0C63C98C" w:rsidR="008C40E4" w:rsidRPr="00ED11C5" w:rsidRDefault="00DB0E35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6607D7" w14:textId="53F79188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602EF" w14:textId="7B91468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3FAB78F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35AEA9C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61830B9" w14:textId="4901284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3D8F222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8C40E4" w:rsidRPr="00ED11C5" w14:paraId="143A7FED" w14:textId="77777777" w:rsidTr="000344DC">
        <w:tc>
          <w:tcPr>
            <w:tcW w:w="1440" w:type="dxa"/>
          </w:tcPr>
          <w:p w14:paraId="66C1D208" w14:textId="39579D4A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4A366C8" w14:textId="077DE3C9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C3070" w14:textId="0E20695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B6BE277" w14:textId="6452F52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74DBDFB2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21A23B" w14:textId="23D4D10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4F5980EF" w14:textId="1242864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7B41FF3" w14:textId="7D8CAE4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72C63949" w14:textId="77777777" w:rsidTr="000344DC">
        <w:tc>
          <w:tcPr>
            <w:tcW w:w="1440" w:type="dxa"/>
          </w:tcPr>
          <w:p w14:paraId="234A67FD" w14:textId="66F0F5B9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788413EC" w14:textId="564CB2C2" w:rsidR="008C40E4" w:rsidRPr="00ED11C5" w:rsidRDefault="004D30D3" w:rsidP="004D30D3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E8ECC3" w14:textId="0F47442A" w:rsidR="008C40E4" w:rsidRPr="00ED11C5" w:rsidRDefault="004D30D3" w:rsidP="004D30D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6236B4B" w14:textId="27E5FA2D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7D7F60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3F0FFA8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39369842" w14:textId="12A3783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56E90CC0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8C40E4" w:rsidRPr="00ED11C5" w14:paraId="3B8D019A" w14:textId="77777777" w:rsidTr="000344DC">
        <w:tc>
          <w:tcPr>
            <w:tcW w:w="1440" w:type="dxa"/>
          </w:tcPr>
          <w:p w14:paraId="3990AC9E" w14:textId="3C1843ED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E3AF00D" w14:textId="046ADD43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73CE8" w14:textId="0679FCA4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6A4F3D1" w14:textId="282E2B5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612A78D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32030D3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4F66DDE8" w14:textId="40C9193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2E5C57A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55784691" w14:textId="77777777" w:rsidTr="000344DC">
        <w:tc>
          <w:tcPr>
            <w:tcW w:w="1440" w:type="dxa"/>
          </w:tcPr>
          <w:p w14:paraId="2B834FE2" w14:textId="37C5710C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79C49E5" w14:textId="12B6FB48" w:rsidR="008C40E4" w:rsidRPr="00ED11C5" w:rsidRDefault="008C40E4" w:rsidP="00A57B5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1B0751" w14:textId="43B9429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99B92BA" w14:textId="6456004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058B06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5565A99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62446F16" w14:textId="546BE11B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08869303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3E290A3F" w14:textId="77777777" w:rsidTr="000344DC">
        <w:tc>
          <w:tcPr>
            <w:tcW w:w="1440" w:type="dxa"/>
          </w:tcPr>
          <w:p w14:paraId="02380105" w14:textId="63CDBDC5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98BD636" w14:textId="10D2A584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23B21" w14:textId="0619FD02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D3AFB83" w14:textId="06D5C6CD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3ACFB24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25F0EF9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5CA801C2" w14:textId="41C7966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458650A" w14:textId="1B4DAA6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C830A53" w14:textId="77777777" w:rsidTr="000344DC">
        <w:tc>
          <w:tcPr>
            <w:tcW w:w="1440" w:type="dxa"/>
          </w:tcPr>
          <w:p w14:paraId="477AF604" w14:textId="728DEA67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33CDD34" w14:textId="7C2480CE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A0461" w14:textId="5770FDF8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F61D9A" w14:textId="2809DE2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9DA599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6A23A07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0FC3717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1519DEBF" w14:textId="343AEFF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44A6A537" w14:textId="77777777" w:rsidTr="000344DC">
        <w:tc>
          <w:tcPr>
            <w:tcW w:w="1440" w:type="dxa"/>
          </w:tcPr>
          <w:p w14:paraId="6A2FC9D2" w14:textId="7783F0B7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65E7BEB" w14:textId="1F6E6675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E66B19" w14:textId="4E0651B9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84C9D1" w14:textId="1E62E7D6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03F2D9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58AC674F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D212B5C" w14:textId="2B845A4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C8926E9" w14:textId="5DFD4AA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7B98D864" w14:textId="77777777" w:rsidTr="000344DC">
        <w:tc>
          <w:tcPr>
            <w:tcW w:w="1440" w:type="dxa"/>
          </w:tcPr>
          <w:p w14:paraId="17BFEB04" w14:textId="44168064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8A7A8DC" w14:textId="695D67A6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44B39" w14:textId="68F728C4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C61EFE1" w14:textId="77FFA67E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243C312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B64DA7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4D3D0815" w14:textId="588B3E5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396BE765" w14:textId="36B2314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EC145BC" w14:textId="77777777" w:rsidTr="000344DC">
        <w:tc>
          <w:tcPr>
            <w:tcW w:w="1440" w:type="dxa"/>
          </w:tcPr>
          <w:p w14:paraId="31AD8F5B" w14:textId="750E5C69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A616E79" w14:textId="3F5E40A5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25A8A" w14:textId="5F60721F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FB63776" w14:textId="045F2772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7C7A7DB5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593AFD4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5C4C7FE2" w14:textId="481F8E0A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DD2E5A7" w14:textId="27AFE95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0F1AE456" w14:textId="77777777" w:rsidTr="000344DC">
        <w:tc>
          <w:tcPr>
            <w:tcW w:w="1440" w:type="dxa"/>
          </w:tcPr>
          <w:p w14:paraId="0B733BC8" w14:textId="5C856898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EC91489" w14:textId="1DE2BEA7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C8E31" w14:textId="20610571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A641AFC" w14:textId="31DEBAAC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D6C0BB6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111EEB4F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56B7409" w14:textId="2BAD7ED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64F6678" w14:textId="3475500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6D6DF869" w14:textId="77777777" w:rsidTr="000344DC">
        <w:tc>
          <w:tcPr>
            <w:tcW w:w="1440" w:type="dxa"/>
          </w:tcPr>
          <w:p w14:paraId="3C8B1A1B" w14:textId="2DAEF4D2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F755A6C" w14:textId="1EB8D5C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33A2A" w14:textId="7CA585DD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263C7DF" w14:textId="3C08F490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8F7AD3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5FABB67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06E37621" w14:textId="2D805F2C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F37741A" w14:textId="16869FBB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8C40E4" w:rsidRPr="00ED11C5" w14:paraId="1A30494B" w14:textId="77777777" w:rsidTr="000344DC">
        <w:tc>
          <w:tcPr>
            <w:tcW w:w="1440" w:type="dxa"/>
          </w:tcPr>
          <w:p w14:paraId="2E6E1D7A" w14:textId="378479D4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16D8E63" w14:textId="33EED7B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455F0D" w14:textId="2200CFFB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B1A5C59" w14:textId="498915CB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D5593C7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00087384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745E53AA" w14:textId="5FEC53F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65C4999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4EB4EFC1" w14:textId="77777777" w:rsidTr="000344DC">
        <w:tc>
          <w:tcPr>
            <w:tcW w:w="1440" w:type="dxa"/>
          </w:tcPr>
          <w:p w14:paraId="10FC997A" w14:textId="18F7267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598A327" w14:textId="6CD74553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1C3043" w14:textId="7D32DC83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92B6A6" w14:textId="30D25E2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675D9F1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56F0566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0C23804E" w14:textId="2A3A7997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8FDE131" w14:textId="6735C54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2005E61D" w14:textId="77777777" w:rsidTr="000344DC">
        <w:tc>
          <w:tcPr>
            <w:tcW w:w="1440" w:type="dxa"/>
          </w:tcPr>
          <w:p w14:paraId="5F78E490" w14:textId="296A3B45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3BE5533C" w14:textId="198B6EED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7B9790" w14:textId="25DEEE30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BCD1AC" w14:textId="6AB90CCB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5C46DC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44A9F8DE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163C8D36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354E1B49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8C40E4" w:rsidRPr="00ED11C5" w14:paraId="3B918A72" w14:textId="77777777" w:rsidTr="000344DC">
        <w:tc>
          <w:tcPr>
            <w:tcW w:w="1440" w:type="dxa"/>
          </w:tcPr>
          <w:p w14:paraId="12643EFA" w14:textId="2C9D08BB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AD0BB77" w14:textId="152B319F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92E8D" w14:textId="51A0A315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4458FA" w14:textId="69FAEED1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781632B4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172C7602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F782CAD" w14:textId="4E6D4C27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2056C35D" w14:textId="6F2CDC05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8C40E4" w:rsidRPr="00ED11C5" w14:paraId="48336B5C" w14:textId="77777777" w:rsidTr="000344DC">
        <w:tc>
          <w:tcPr>
            <w:tcW w:w="1440" w:type="dxa"/>
          </w:tcPr>
          <w:p w14:paraId="569B4584" w14:textId="011AC8D0" w:rsidR="008C40E4" w:rsidRPr="00ED11C5" w:rsidRDefault="00DB0E35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DC6D004" w14:textId="351B6B17" w:rsidR="008C40E4" w:rsidRPr="00ED11C5" w:rsidRDefault="008C40E4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6F4FA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11E9F" w14:textId="326B2728" w:rsidR="008C40E4" w:rsidRPr="00ED11C5" w:rsidRDefault="00DB0E35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0E5080B9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166ED35" w14:textId="5A4DCA18" w:rsidR="008C40E4" w:rsidRPr="00ED11C5" w:rsidRDefault="00DB0E35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4A6E65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6F7EDE1D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656BC46F" w14:textId="5A0C2DB1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40E4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28F94108" w:rsidR="008C40E4" w:rsidRPr="00ED11C5" w:rsidRDefault="00DB0E35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8C40E4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C70FAE" w:rsidRPr="00ED11C5" w14:paraId="6D38FD82" w14:textId="77777777" w:rsidTr="000344DC">
        <w:tc>
          <w:tcPr>
            <w:tcW w:w="1440" w:type="dxa"/>
          </w:tcPr>
          <w:p w14:paraId="2715C6D2" w14:textId="4485118A" w:rsidR="00C70FAE" w:rsidRPr="00DB0E35" w:rsidRDefault="00C70FAE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1350" w:type="dxa"/>
            <w:shd w:val="clear" w:color="auto" w:fill="auto"/>
          </w:tcPr>
          <w:p w14:paraId="09791F77" w14:textId="58218E97" w:rsidR="00C70FAE" w:rsidRPr="00ED11C5" w:rsidRDefault="004D30D3" w:rsidP="008C40E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B8BC0D" w14:textId="77777777" w:rsidR="00C70FAE" w:rsidRPr="00ED11C5" w:rsidRDefault="00C70FAE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12EB74" w14:textId="40754E3C" w:rsidR="00C70FAE" w:rsidRPr="00DB0E35" w:rsidRDefault="004D30D3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8DFABD8" w14:textId="77777777" w:rsidR="00C70FAE" w:rsidRPr="00ED11C5" w:rsidRDefault="00C70FAE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7D023C3" w14:textId="7B5DCA29" w:rsidR="00C70FAE" w:rsidRPr="00DB0E35" w:rsidRDefault="004D30D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6F89C59" w14:textId="77777777" w:rsidR="00C70FAE" w:rsidRPr="00ED11C5" w:rsidRDefault="00C70FAE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72CF1A35" w:rsidR="00C70FAE" w:rsidRPr="00DB0E35" w:rsidRDefault="004D30D3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0E7A1CA5" w14:textId="676B2988" w:rsidR="00C70FAE" w:rsidRPr="00DB0E35" w:rsidRDefault="004D30D3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DA99152" w14:textId="3E6AC568" w:rsidR="00C70FAE" w:rsidRPr="00DB0E35" w:rsidRDefault="004D30D3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2572</w:t>
            </w:r>
          </w:p>
        </w:tc>
      </w:tr>
      <w:tr w:rsidR="008C40E4" w:rsidRPr="00ED11C5" w14:paraId="587E33F5" w14:textId="77777777" w:rsidTr="000344DC">
        <w:tc>
          <w:tcPr>
            <w:tcW w:w="1440" w:type="dxa"/>
          </w:tcPr>
          <w:p w14:paraId="481D1063" w14:textId="77777777" w:rsidR="008C40E4" w:rsidRPr="00ED11C5" w:rsidRDefault="008C40E4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84E7" w14:textId="4C6AB099" w:rsidR="008C40E4" w:rsidRPr="00ED11C5" w:rsidRDefault="004D30D3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14,403,300</w:t>
            </w:r>
          </w:p>
        </w:tc>
        <w:tc>
          <w:tcPr>
            <w:tcW w:w="270" w:type="dxa"/>
            <w:shd w:val="clear" w:color="auto" w:fill="auto"/>
          </w:tcPr>
          <w:p w14:paraId="14994AB7" w14:textId="77777777" w:rsidR="008C40E4" w:rsidRPr="00ED11C5" w:rsidRDefault="008C40E4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1C2E" w14:textId="404BDB6D" w:rsidR="008C40E4" w:rsidRPr="00ED11C5" w:rsidRDefault="004D30D3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57,077,700</w:t>
            </w:r>
          </w:p>
        </w:tc>
        <w:tc>
          <w:tcPr>
            <w:tcW w:w="270" w:type="dxa"/>
            <w:shd w:val="clear" w:color="auto" w:fill="auto"/>
          </w:tcPr>
          <w:p w14:paraId="7F49F868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BCF8" w14:textId="5B857543" w:rsidR="008C40E4" w:rsidRPr="00ED11C5" w:rsidRDefault="004D30D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71,481,000</w:t>
            </w:r>
          </w:p>
        </w:tc>
        <w:tc>
          <w:tcPr>
            <w:tcW w:w="270" w:type="dxa"/>
          </w:tcPr>
          <w:p w14:paraId="4A1D546E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623CCDBC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1AD93F7" w14:textId="77777777" w:rsidR="008C40E4" w:rsidRPr="00ED11C5" w:rsidRDefault="008C40E4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0B124F70" w14:textId="77777777" w:rsidR="008C40E4" w:rsidRPr="00ED11C5" w:rsidRDefault="008C40E4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02999924" w:rsidR="00506746" w:rsidRPr="00ED11C5" w:rsidRDefault="00BD3E2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E2C">
              <w:rPr>
                <w:rFonts w:asciiTheme="majorBidi" w:hAnsiTheme="majorBidi" w:cstheme="majorBidi" w:hint="cs"/>
                <w:sz w:val="24"/>
                <w:szCs w:val="24"/>
              </w:rPr>
              <w:t xml:space="preserve">30 </w:t>
            </w:r>
            <w:r w:rsidRPr="00BD3E2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A57B5B" w:rsidRPr="00ED11C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318A" w:rsidRPr="00ED11C5" w14:paraId="3489CAAE" w14:textId="77777777" w:rsidTr="0005318A">
        <w:tc>
          <w:tcPr>
            <w:tcW w:w="1440" w:type="dxa"/>
          </w:tcPr>
          <w:p w14:paraId="342CFF92" w14:textId="07CB2E0A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D556153" w14:textId="5F1528EB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06681" w14:textId="06C399F2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522D5E" w14:textId="7F23F5CB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8A320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0F8A53" w14:textId="13E76F9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303A6DCA" w14:textId="7C3D405A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C92BDD7" w14:textId="7065225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4BD34AC0" w14:textId="77777777" w:rsidTr="0005318A">
        <w:tc>
          <w:tcPr>
            <w:tcW w:w="1440" w:type="dxa"/>
          </w:tcPr>
          <w:p w14:paraId="033763B1" w14:textId="2B8A8260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EF81CB1" w14:textId="7395672F" w:rsidR="0005318A" w:rsidRPr="00ED11C5" w:rsidRDefault="00DB0E35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780081" w14:textId="19B3F81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A219A" w14:textId="152A2F50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07F7B4C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4DE6FEF" w14:textId="119D7C0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24790E86" w14:textId="68C3305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32EF755" w14:textId="2438EFF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5318A" w:rsidRPr="00ED11C5" w14:paraId="1CD3436C" w14:textId="77777777" w:rsidTr="0005318A">
        <w:tc>
          <w:tcPr>
            <w:tcW w:w="1440" w:type="dxa"/>
          </w:tcPr>
          <w:p w14:paraId="03E77D8C" w14:textId="7CCAE1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2C81682" w14:textId="2C7B0EDB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4CD099" w14:textId="122A8CA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9B4ED" w14:textId="63E99CA5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57CEB78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BE41A3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7F6BB90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30665A6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01EA091" w14:textId="77777777" w:rsidTr="0005318A">
        <w:tc>
          <w:tcPr>
            <w:tcW w:w="1440" w:type="dxa"/>
          </w:tcPr>
          <w:p w14:paraId="6FCE4C11" w14:textId="20F458B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8490D1A" w14:textId="3A7DAB9B" w:rsidR="0005318A" w:rsidRPr="00ED11C5" w:rsidRDefault="004D30D3" w:rsidP="004D30D3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582DB4" w14:textId="1CAB2EFD" w:rsidR="0005318A" w:rsidRPr="00ED11C5" w:rsidRDefault="004D30D3" w:rsidP="004D30D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8762C8" w14:textId="690B944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AE5483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910D467" w14:textId="5766E8F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25B14CA9" w14:textId="3ACFE79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DD6AFAF" w14:textId="03043A6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536E3FC" w14:textId="77777777" w:rsidTr="0005318A">
        <w:tc>
          <w:tcPr>
            <w:tcW w:w="1440" w:type="dxa"/>
          </w:tcPr>
          <w:p w14:paraId="4202CC44" w14:textId="45C1DAA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06334A2" w14:textId="78686A7A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D3275" w14:textId="20F1EF40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F1A397" w14:textId="106F658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1DAF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07AAE0C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1A7D99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0E85575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053C871" w14:textId="77777777" w:rsidTr="0005318A">
        <w:tc>
          <w:tcPr>
            <w:tcW w:w="1440" w:type="dxa"/>
          </w:tcPr>
          <w:p w14:paraId="35D50C72" w14:textId="0F97B3A3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94B3958" w14:textId="58C9B9D0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3C40A" w14:textId="362E3CE4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AD4A6" w14:textId="72398F3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30CC56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6798FD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017456F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E633E24" w14:textId="6FDAD2DB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40F8B83A" w14:textId="77777777" w:rsidTr="0005318A">
        <w:tc>
          <w:tcPr>
            <w:tcW w:w="1440" w:type="dxa"/>
          </w:tcPr>
          <w:p w14:paraId="493D56F7" w14:textId="2D6868D8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13E193F" w14:textId="4DEA4531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A29E6" w14:textId="170B577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E67A75" w14:textId="60EBDA7E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F49912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0AB88F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40AF831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DDF7783" w14:textId="416026F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DF7E928" w14:textId="77777777" w:rsidTr="0005318A">
        <w:tc>
          <w:tcPr>
            <w:tcW w:w="1440" w:type="dxa"/>
          </w:tcPr>
          <w:p w14:paraId="5DDB2538" w14:textId="7FE61E6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2FBF72" w14:textId="2F6D4078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135A44" w14:textId="677D89F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0BB2B" w14:textId="1E6926F7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2E915A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6EEE54C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0F69CC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7E4BD359" w14:textId="53499535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05318A" w:rsidRPr="00ED11C5" w14:paraId="2AC02CE7" w14:textId="77777777" w:rsidTr="0005318A">
        <w:tc>
          <w:tcPr>
            <w:tcW w:w="1440" w:type="dxa"/>
          </w:tcPr>
          <w:p w14:paraId="790F5AE6" w14:textId="13446D25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D1F257C" w14:textId="0D4F0301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36BC2B" w14:textId="258401B9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9B2075" w14:textId="28C4D2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0838DEAE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55DE80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0248AA7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5C1E6CD" w14:textId="65424873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3C41A6BD" w14:textId="77777777" w:rsidTr="0005318A">
        <w:tc>
          <w:tcPr>
            <w:tcW w:w="1440" w:type="dxa"/>
          </w:tcPr>
          <w:p w14:paraId="5089C304" w14:textId="1EB14E8D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0B5B3A" w14:textId="2B32F4D0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A9BC0D" w14:textId="44A0F6C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4E4452" w14:textId="3C07379A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9FE14B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486C528E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37E201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36E9A3E7" w14:textId="0DBCE6B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0D147B75" w14:textId="77777777" w:rsidTr="0005318A">
        <w:tc>
          <w:tcPr>
            <w:tcW w:w="1440" w:type="dxa"/>
          </w:tcPr>
          <w:p w14:paraId="375605DD" w14:textId="240DB131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A2BAED2" w14:textId="5CE692E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06E774" w14:textId="5F99C5FD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16112" w14:textId="15DEBF9F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0B5A59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04740A8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553CC3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5D8331A5" w14:textId="6839BBA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3F8529EF" w14:textId="77777777" w:rsidTr="00BD3E2C">
        <w:tc>
          <w:tcPr>
            <w:tcW w:w="1440" w:type="dxa"/>
          </w:tcPr>
          <w:p w14:paraId="02805A5F" w14:textId="1EC89317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1179960" w14:textId="149F4CE4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A775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1C0B18" w14:textId="0D041AB2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9E27E86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C963F" w14:textId="522D4996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50BCD83C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FA111A6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01F2AF34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3AB15135" w14:textId="7DA8BC28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05318A" w:rsidRPr="00ED11C5" w14:paraId="6B236FD5" w14:textId="77777777" w:rsidTr="00BD3E2C">
        <w:tc>
          <w:tcPr>
            <w:tcW w:w="1440" w:type="dxa"/>
          </w:tcPr>
          <w:p w14:paraId="16F873F4" w14:textId="007D450E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851EE6" w14:textId="3E55828C" w:rsidR="0005318A" w:rsidRPr="00ED11C5" w:rsidRDefault="0005318A" w:rsidP="0005318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7EA091" w14:textId="681E4EEC" w:rsidR="0005318A" w:rsidRPr="00ED11C5" w:rsidRDefault="00DB0E35" w:rsidP="000531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98D9B" w14:textId="7703D3C8" w:rsidR="0005318A" w:rsidRPr="00ED11C5" w:rsidRDefault="00DB0E35" w:rsidP="0005318A">
            <w:pPr>
              <w:tabs>
                <w:tab w:val="decimal" w:pos="775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68A471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0CFFA5A2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7B83EA11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76530CEA" w14:textId="5713AE0D" w:rsidR="0005318A" w:rsidRPr="00ED11C5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05318A" w:rsidRPr="00ED11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DB0E35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05318A" w:rsidRPr="00ED11C5" w14:paraId="2ED21ADD" w14:textId="77777777" w:rsidTr="0005318A">
        <w:tc>
          <w:tcPr>
            <w:tcW w:w="1440" w:type="dxa"/>
          </w:tcPr>
          <w:p w14:paraId="20C06888" w14:textId="77777777" w:rsidR="0005318A" w:rsidRPr="00ED11C5" w:rsidRDefault="0005318A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62B2BA4A" w:rsidR="0005318A" w:rsidRPr="00ED11C5" w:rsidRDefault="004D30D3" w:rsidP="0005318A">
            <w:pPr>
              <w:tabs>
                <w:tab w:val="decimal" w:pos="1064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10,403,300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5318A" w:rsidRPr="00ED11C5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1A35504D" w:rsidR="0005318A" w:rsidRPr="00ED11C5" w:rsidRDefault="004D30D3" w:rsidP="000921C3">
            <w:pPr>
              <w:tabs>
                <w:tab w:val="decimal" w:pos="70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35,659,900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04080E50" w:rsidR="0005318A" w:rsidRPr="00ED11C5" w:rsidRDefault="004D30D3" w:rsidP="000921C3">
            <w:pPr>
              <w:tabs>
                <w:tab w:val="decimal" w:pos="79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46,063,200</w:t>
            </w:r>
          </w:p>
        </w:tc>
        <w:tc>
          <w:tcPr>
            <w:tcW w:w="270" w:type="dxa"/>
          </w:tcPr>
          <w:p w14:paraId="4D1B4C95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05318A" w:rsidRPr="00ED11C5" w:rsidRDefault="0005318A" w:rsidP="0005318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05318A" w:rsidRPr="00ED11C5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  <w:shd w:val="clear" w:color="auto" w:fill="auto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  <w:shd w:val="clear" w:color="auto" w:fill="auto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F13A91" w:rsidRPr="007A168E" w14:paraId="1F5AC907" w14:textId="77777777" w:rsidTr="0061004D">
        <w:tc>
          <w:tcPr>
            <w:tcW w:w="3690" w:type="dxa"/>
            <w:shd w:val="clear" w:color="auto" w:fill="auto"/>
            <w:vAlign w:val="bottom"/>
          </w:tcPr>
          <w:p w14:paraId="29363630" w14:textId="10F946C7" w:rsidR="00F13A91" w:rsidRPr="007A168E" w:rsidRDefault="00BD3E2C" w:rsidP="0061004D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98803" w14:textId="59914586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393E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D392B" w14:textId="36DCB74A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6E7F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D8AD5" w14:textId="68B3143E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3C546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F3FB9A" w14:textId="5EE98594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0F60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4293D7" w14:textId="1620D851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E8143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21BF3C" w14:textId="49CF739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16BE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81F6ED6" w14:textId="6B31FA77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BCC3A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906A7A9" w14:textId="150808C2" w:rsidR="00F13A91" w:rsidRPr="007A168E" w:rsidRDefault="00DB0E35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13A91" w:rsidRPr="007A168E" w14:paraId="57D2BBC2" w14:textId="77777777" w:rsidTr="0061004D">
        <w:tc>
          <w:tcPr>
            <w:tcW w:w="3690" w:type="dxa"/>
            <w:shd w:val="clear" w:color="auto" w:fill="auto"/>
          </w:tcPr>
          <w:p w14:paraId="78DEC1B8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14BAA82E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D3E2C" w:rsidRPr="007A168E" w14:paraId="5CD79A80" w14:textId="77777777" w:rsidTr="007351C7">
        <w:tc>
          <w:tcPr>
            <w:tcW w:w="3690" w:type="dxa"/>
            <w:shd w:val="clear" w:color="auto" w:fill="auto"/>
            <w:vAlign w:val="center"/>
          </w:tcPr>
          <w:p w14:paraId="4A79F384" w14:textId="77777777" w:rsidR="00BD3E2C" w:rsidRPr="007A168E" w:rsidRDefault="00BD3E2C" w:rsidP="00BD3E2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FFA53" w14:textId="4E66B550" w:rsidR="00BD3E2C" w:rsidRPr="007351C7" w:rsidRDefault="007351C7" w:rsidP="00BD3E2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10,179,875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32728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F1FDAD" w14:textId="7F2E9445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12,929,496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9DAF02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4FE5C6" w14:textId="00BB4D5D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3,159,09</w:t>
            </w:r>
            <w:r w:rsidR="00F504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EB51F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E73815" w14:textId="00E657C8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2,798,144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64F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B0D0FD" w14:textId="5DD16951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13,338,968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E466A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8F01571" w14:textId="4D4B6DFE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15,727,640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36E16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0531A42" w14:textId="18CCD3B2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2,068,513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232EC3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3C5F86A" w14:textId="0811253B" w:rsidR="00BD3E2C" w:rsidRPr="007A168E" w:rsidRDefault="00BD3E2C" w:rsidP="00340C7D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1,090,727</w:t>
            </w:r>
          </w:p>
        </w:tc>
      </w:tr>
      <w:tr w:rsidR="00BD3E2C" w:rsidRPr="007A168E" w14:paraId="7C49FCB1" w14:textId="77777777" w:rsidTr="007351C7">
        <w:tc>
          <w:tcPr>
            <w:tcW w:w="3690" w:type="dxa"/>
            <w:shd w:val="clear" w:color="auto" w:fill="auto"/>
            <w:vAlign w:val="center"/>
          </w:tcPr>
          <w:p w14:paraId="564F0FD8" w14:textId="77777777" w:rsidR="00BD3E2C" w:rsidRPr="007A168E" w:rsidRDefault="00BD3E2C" w:rsidP="00BD3E2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1FA829" w14:textId="5864DDA2" w:rsidR="00BD3E2C" w:rsidRPr="007351C7" w:rsidRDefault="007351C7" w:rsidP="00BD3E2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3,606,547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830CCF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8F017E" w14:textId="38FB2383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5,492,268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3923A0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189DB3" w14:textId="544831D7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1,364,869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69713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EBE6C7A" w14:textId="1FC233F4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247,807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43D1E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B97599" w14:textId="2AE00280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4,971,416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5649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B7F0FB" w14:textId="61C774E0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5,740,075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4AB7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352123A" w14:textId="66DB6D8F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763,788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91FE6D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1DAA71E" w14:textId="14CDFFBC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1,507,439</w:t>
            </w:r>
          </w:p>
        </w:tc>
      </w:tr>
      <w:tr w:rsidR="00BD3E2C" w:rsidRPr="007A168E" w14:paraId="6CAE20A0" w14:textId="77777777" w:rsidTr="007351C7">
        <w:tc>
          <w:tcPr>
            <w:tcW w:w="3690" w:type="dxa"/>
            <w:shd w:val="clear" w:color="auto" w:fill="auto"/>
            <w:vAlign w:val="center"/>
          </w:tcPr>
          <w:p w14:paraId="3D70077D" w14:textId="77777777" w:rsidR="00BD3E2C" w:rsidRPr="007A168E" w:rsidRDefault="00BD3E2C" w:rsidP="00BD3E2C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C238D" w14:textId="2C9ADDA7" w:rsidR="00BD3E2C" w:rsidRPr="007351C7" w:rsidRDefault="007351C7" w:rsidP="00BD3E2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3,942,900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C833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53524F" w14:textId="158E2997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4,210,028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89A5C6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A9672F" w14:textId="3AAD8571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1,312,449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85023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57354B" w14:textId="784FD621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1,660,434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44B59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EB6BA7" w14:textId="3E34D6B0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5,255,349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DA2BD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4A8E190" w14:textId="3BDB99C8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5,870,462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20DED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3D3B46" w14:textId="6C5EBC9A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2,225,220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7E824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C315C48" w14:textId="3DD884B9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2,533,869</w:t>
            </w:r>
          </w:p>
        </w:tc>
      </w:tr>
      <w:tr w:rsidR="00BD3E2C" w:rsidRPr="007A168E" w14:paraId="1AA89C56" w14:textId="77777777" w:rsidTr="007351C7">
        <w:tc>
          <w:tcPr>
            <w:tcW w:w="3690" w:type="dxa"/>
            <w:shd w:val="clear" w:color="auto" w:fill="auto"/>
            <w:vAlign w:val="center"/>
          </w:tcPr>
          <w:p w14:paraId="6F269E98" w14:textId="77777777" w:rsidR="00BD3E2C" w:rsidRPr="007A168E" w:rsidRDefault="00BD3E2C" w:rsidP="00BD3E2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F32D1" w14:textId="69543572" w:rsidR="00BD3E2C" w:rsidRPr="007351C7" w:rsidRDefault="007351C7" w:rsidP="00BD3E2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6D50A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BC9AAC" w14:textId="09DE46E6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58,055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6775A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9D7A61" w14:textId="116B6F3E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6CCE67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537264E" w14:textId="29D6A810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52C7E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8B36B" w14:textId="5815B951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83,724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17DAF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377644" w14:textId="72A7506A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122,245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0EE50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E834435" w14:textId="690749C7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9A98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237E15" w14:textId="3668743D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9,647</w:t>
            </w:r>
          </w:p>
        </w:tc>
      </w:tr>
      <w:tr w:rsidR="00BD3E2C" w:rsidRPr="007A168E" w14:paraId="1FBADEA7" w14:textId="77777777" w:rsidTr="007351C7">
        <w:tc>
          <w:tcPr>
            <w:tcW w:w="3690" w:type="dxa"/>
            <w:shd w:val="clear" w:color="auto" w:fill="auto"/>
            <w:vAlign w:val="center"/>
          </w:tcPr>
          <w:p w14:paraId="51824544" w14:textId="77777777" w:rsidR="00BD3E2C" w:rsidRPr="007A168E" w:rsidRDefault="00BD3E2C" w:rsidP="00BD3E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1A1F" w14:textId="39A59A95" w:rsidR="00BD3E2C" w:rsidRPr="007351C7" w:rsidRDefault="007351C7" w:rsidP="00BD3E2C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17,792,736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ED7A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2F017" w14:textId="2F528C25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22,689,847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16976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7BC2B" w14:textId="1A573D98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5,856,721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1A9178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B65E4" w14:textId="2AFA379E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4,770,575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07F45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F50AE" w14:textId="47758B58" w:rsidR="00BD3E2C" w:rsidRPr="007351C7" w:rsidRDefault="007351C7" w:rsidP="00BD3E2C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23,649,457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77228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3ECCE" w14:textId="17C4ECA5" w:rsidR="00BD3E2C" w:rsidRPr="007351C7" w:rsidRDefault="00BD3E2C" w:rsidP="00BD3E2C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27,460,422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08649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C6421" w14:textId="430A2B6F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5,056,867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A1604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4AA0" w14:textId="6040297E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5,141,682</w:t>
            </w:r>
          </w:p>
        </w:tc>
      </w:tr>
      <w:tr w:rsidR="00F13A91" w:rsidRPr="007A168E" w14:paraId="573B708D" w14:textId="77777777" w:rsidTr="0061004D">
        <w:tc>
          <w:tcPr>
            <w:tcW w:w="3690" w:type="dxa"/>
            <w:shd w:val="clear" w:color="auto" w:fill="auto"/>
            <w:vAlign w:val="center"/>
          </w:tcPr>
          <w:p w14:paraId="5EFC702D" w14:textId="77777777" w:rsidR="00F13A91" w:rsidRPr="007A168E" w:rsidRDefault="00F13A91" w:rsidP="00F13A91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86171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6EDF86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20FB8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A1B8DF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E113C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81CE9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08FC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678C6D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32C7B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E4054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A197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721E35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B6DC" w14:textId="25683EBB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D0D6F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92A5F" w14:textId="77777777" w:rsidR="00F13A91" w:rsidRPr="007A168E" w:rsidRDefault="00F13A91" w:rsidP="00F13A91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BD3E2C" w:rsidRPr="007A168E" w14:paraId="0D9C8B0A" w14:textId="77777777" w:rsidTr="007351C7">
        <w:tc>
          <w:tcPr>
            <w:tcW w:w="3690" w:type="dxa"/>
            <w:shd w:val="clear" w:color="auto" w:fill="auto"/>
            <w:vAlign w:val="center"/>
          </w:tcPr>
          <w:p w14:paraId="1E59BC99" w14:textId="3B2A958A" w:rsidR="00BD3E2C" w:rsidRPr="007A168E" w:rsidRDefault="00BD3E2C" w:rsidP="00BD3E2C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4F838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D376D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3626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422F9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9EA4D1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25B13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0CECF7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EB92F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725318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EA8422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DBB99D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646C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55968" w14:textId="02638BB8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399EA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6326" w14:textId="01ECA946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343</w:t>
            </w:r>
          </w:p>
        </w:tc>
      </w:tr>
      <w:tr w:rsidR="00BD3E2C" w:rsidRPr="007A168E" w14:paraId="4E361FB1" w14:textId="77777777" w:rsidTr="007351C7">
        <w:tc>
          <w:tcPr>
            <w:tcW w:w="3690" w:type="dxa"/>
            <w:shd w:val="clear" w:color="auto" w:fill="auto"/>
            <w:vAlign w:val="center"/>
          </w:tcPr>
          <w:p w14:paraId="498EB721" w14:textId="77777777" w:rsidR="00BD3E2C" w:rsidRPr="007A168E" w:rsidRDefault="00BD3E2C" w:rsidP="00BD3E2C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4452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AEC789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2993BC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57048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28163F4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E473C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39DDCE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FED2C5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E8AC79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2DA727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724D20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582D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8785CA0" w14:textId="05A3B02A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5,057,222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631A7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32BB11A" w14:textId="6F26A09E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5,142,025</w:t>
            </w:r>
          </w:p>
        </w:tc>
      </w:tr>
      <w:tr w:rsidR="00F13A91" w:rsidRPr="007A168E" w14:paraId="27F609E8" w14:textId="77777777" w:rsidTr="00D83AB7">
        <w:tc>
          <w:tcPr>
            <w:tcW w:w="3690" w:type="dxa"/>
            <w:shd w:val="clear" w:color="auto" w:fill="auto"/>
            <w:vAlign w:val="center"/>
          </w:tcPr>
          <w:p w14:paraId="0D6A9CB3" w14:textId="77777777" w:rsidR="00F13A91" w:rsidRPr="007A168E" w:rsidRDefault="00F13A91" w:rsidP="00F13A91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A38DF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A58A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3BF99DD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EA182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06B332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155D22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A29E44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9E8A64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930098C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3D4A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9B1C6B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E1B39" w14:textId="77777777" w:rsidR="00F13A91" w:rsidRPr="007351C7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E873831" w14:textId="77777777" w:rsidR="00F13A91" w:rsidRPr="007351C7" w:rsidRDefault="00F13A91" w:rsidP="00F13A91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38B84" w14:textId="77777777" w:rsidR="00F13A91" w:rsidRPr="007A168E" w:rsidRDefault="00F13A91" w:rsidP="00F13A9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58C0704" w14:textId="77777777" w:rsidR="00F13A91" w:rsidRPr="007A168E" w:rsidRDefault="00F13A91" w:rsidP="00F13A91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BD3E2C" w:rsidRPr="007A168E" w14:paraId="1CDEFBA7" w14:textId="77777777" w:rsidTr="007351C7">
        <w:tc>
          <w:tcPr>
            <w:tcW w:w="3690" w:type="dxa"/>
            <w:shd w:val="clear" w:color="auto" w:fill="auto"/>
            <w:vAlign w:val="center"/>
          </w:tcPr>
          <w:p w14:paraId="24E6E0E0" w14:textId="77777777" w:rsidR="00BD3E2C" w:rsidRPr="007A168E" w:rsidRDefault="00BD3E2C" w:rsidP="00BD3E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B1D0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AB5A7E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3BB7D20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BF6F0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FD2582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94E1A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A11C41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5D4FC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88AC8E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50715F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19FC50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168C0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4C3F95" w14:textId="16A2FFA1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(1,214,039)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FE297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147BD2" w14:textId="483FC6C4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(951,409)</w:t>
            </w:r>
          </w:p>
        </w:tc>
      </w:tr>
      <w:tr w:rsidR="00BD3E2C" w:rsidRPr="007A168E" w14:paraId="5372D9A6" w14:textId="77777777" w:rsidTr="007351C7">
        <w:tc>
          <w:tcPr>
            <w:tcW w:w="3690" w:type="dxa"/>
            <w:shd w:val="clear" w:color="auto" w:fill="auto"/>
            <w:vAlign w:val="center"/>
          </w:tcPr>
          <w:p w14:paraId="3168EE21" w14:textId="77777777" w:rsidR="00BD3E2C" w:rsidRPr="007A168E" w:rsidRDefault="00BD3E2C" w:rsidP="00BD3E2C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42984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396DA7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086C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B07AFC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6AC979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FFC14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364BEE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0BB9EF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AE8E2C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090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300AC1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19927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13BB0F" w14:textId="79753B4E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(1,659,616)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C2FA0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BBECA8" w14:textId="51B92492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(1,593,331)</w:t>
            </w:r>
          </w:p>
        </w:tc>
      </w:tr>
      <w:tr w:rsidR="00BD3E2C" w:rsidRPr="007A168E" w14:paraId="7F527A97" w14:textId="77777777" w:rsidTr="007351C7">
        <w:tc>
          <w:tcPr>
            <w:tcW w:w="6030" w:type="dxa"/>
            <w:gridSpan w:val="4"/>
            <w:shd w:val="clear" w:color="auto" w:fill="auto"/>
            <w:vAlign w:val="center"/>
          </w:tcPr>
          <w:p w14:paraId="78148F5E" w14:textId="6038D221" w:rsidR="00BD3E2C" w:rsidRPr="007351C7" w:rsidRDefault="00BD3E2C" w:rsidP="00BD3E2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</w:t>
            </w:r>
            <w:r w:rsidRPr="007351C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และการร่วมค้า</w:t>
            </w:r>
            <w:r w:rsidRPr="007351C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CEFBA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C157FAD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CFBFCC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FDFEE7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28BF42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3E0A8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280A02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14C485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3FB56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8DBDA0" w14:textId="6BA3D9EB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16,980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0837D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CB10D28" w14:textId="29DE0211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11,954</w:t>
            </w:r>
          </w:p>
        </w:tc>
      </w:tr>
      <w:tr w:rsidR="00BD3E2C" w:rsidRPr="007A168E" w14:paraId="670DAA90" w14:textId="77777777" w:rsidTr="007351C7">
        <w:tc>
          <w:tcPr>
            <w:tcW w:w="6030" w:type="dxa"/>
            <w:gridSpan w:val="4"/>
            <w:shd w:val="clear" w:color="auto" w:fill="auto"/>
            <w:vAlign w:val="center"/>
          </w:tcPr>
          <w:p w14:paraId="1A35E280" w14:textId="20C07E96" w:rsidR="00BD3E2C" w:rsidRPr="007351C7" w:rsidRDefault="00BD3E2C" w:rsidP="00BD3E2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14DB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FCC8F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749DE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A497ACD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F8EA4E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419864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FF6F1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314162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63187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FB95" w14:textId="7EECA71B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(139,478)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E606B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5A1D2" w14:textId="45020916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(47,055)</w:t>
            </w:r>
          </w:p>
        </w:tc>
      </w:tr>
      <w:tr w:rsidR="00BD3E2C" w:rsidRPr="007A168E" w14:paraId="6F6D7D26" w14:textId="77777777" w:rsidTr="007351C7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125535C6" w14:textId="77777777" w:rsidR="00BD3E2C" w:rsidRPr="007351C7" w:rsidRDefault="00BD3E2C" w:rsidP="00BD3E2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FCB023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FE2C4C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62392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BF6837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0DC718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9BB7A3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0D2D6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0547C9" w14:textId="77777777" w:rsidR="00BD3E2C" w:rsidRPr="007351C7" w:rsidRDefault="00BD3E2C" w:rsidP="00BD3E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FE787" w14:textId="77777777" w:rsidR="00BD3E2C" w:rsidRPr="007351C7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1E31C" w14:textId="6EC6319D" w:rsidR="00BD3E2C" w:rsidRPr="007351C7" w:rsidRDefault="007351C7" w:rsidP="00BD3E2C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2,061,069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2846F" w14:textId="77777777" w:rsidR="00BD3E2C" w:rsidRPr="007A168E" w:rsidRDefault="00BD3E2C" w:rsidP="00BD3E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F794E" w14:textId="7A2372B2" w:rsidR="00BD3E2C" w:rsidRPr="007A168E" w:rsidRDefault="00BD3E2C" w:rsidP="00BD3E2C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2,562,184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40B24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6C47942C" w:rsidR="00D40B24" w:rsidRPr="00501184" w:rsidRDefault="00511D9D" w:rsidP="00511D9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6" w:type="dxa"/>
            <w:shd w:val="clear" w:color="auto" w:fill="auto"/>
          </w:tcPr>
          <w:p w14:paraId="787E6437" w14:textId="6EC9933A" w:rsidR="00D40B24" w:rsidRPr="00501184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D40B24" w:rsidRPr="00501184" w:rsidRDefault="00D40B24" w:rsidP="00CA52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5B485935" w:rsidR="00D40B24" w:rsidRPr="00501184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1D9D" w:rsidRPr="00E15351" w14:paraId="34F79F8A" w14:textId="77777777" w:rsidTr="007351C7">
        <w:tc>
          <w:tcPr>
            <w:tcW w:w="5904" w:type="dxa"/>
            <w:shd w:val="clear" w:color="auto" w:fill="auto"/>
          </w:tcPr>
          <w:p w14:paraId="49BAEC51" w14:textId="77777777" w:rsidR="00511D9D" w:rsidRPr="00501184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19B2438A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585,964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6F75A310" w:rsidR="00511D9D" w:rsidRPr="00501184" w:rsidRDefault="00511D9D" w:rsidP="00340C7D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(266,674)</w:t>
            </w:r>
          </w:p>
        </w:tc>
      </w:tr>
      <w:tr w:rsidR="00511D9D" w:rsidRPr="00E15351" w14:paraId="1951E4DA" w14:textId="77777777" w:rsidTr="007351C7">
        <w:tc>
          <w:tcPr>
            <w:tcW w:w="5904" w:type="dxa"/>
            <w:shd w:val="clear" w:color="auto" w:fill="auto"/>
          </w:tcPr>
          <w:p w14:paraId="1AB04834" w14:textId="77777777" w:rsidR="00511D9D" w:rsidRPr="00501184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296471E9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587,514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0EFD8DA8" w:rsidR="00511D9D" w:rsidRPr="00501184" w:rsidRDefault="00511D9D" w:rsidP="00340C7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1,412,290</w:t>
            </w:r>
          </w:p>
        </w:tc>
      </w:tr>
      <w:tr w:rsidR="00511D9D" w:rsidRPr="00E15351" w14:paraId="5F653D4B" w14:textId="77777777" w:rsidTr="007351C7">
        <w:tc>
          <w:tcPr>
            <w:tcW w:w="5904" w:type="dxa"/>
            <w:shd w:val="clear" w:color="auto" w:fill="auto"/>
          </w:tcPr>
          <w:p w14:paraId="75C52CAD" w14:textId="77777777" w:rsidR="00511D9D" w:rsidRPr="00501184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592017BC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1,572,281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30302ECA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1,989,204</w:t>
            </w:r>
          </w:p>
        </w:tc>
      </w:tr>
      <w:tr w:rsidR="00511D9D" w:rsidRPr="00E15351" w14:paraId="100749E8" w14:textId="77777777" w:rsidTr="007351C7">
        <w:tc>
          <w:tcPr>
            <w:tcW w:w="5904" w:type="dxa"/>
            <w:shd w:val="clear" w:color="auto" w:fill="auto"/>
          </w:tcPr>
          <w:p w14:paraId="49ED4F5F" w14:textId="77777777" w:rsidR="00511D9D" w:rsidRPr="00501184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30D14AA2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(40,674)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437FBD2C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(8,656)</w:t>
            </w:r>
          </w:p>
        </w:tc>
      </w:tr>
      <w:tr w:rsidR="00511D9D" w:rsidRPr="00E15351" w14:paraId="6B40119A" w14:textId="77777777" w:rsidTr="007351C7">
        <w:tc>
          <w:tcPr>
            <w:tcW w:w="5904" w:type="dxa"/>
            <w:shd w:val="clear" w:color="auto" w:fill="auto"/>
          </w:tcPr>
          <w:p w14:paraId="02AB0587" w14:textId="77777777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39B1B95E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2,705,085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168906E5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3,126,164</w:t>
            </w:r>
          </w:p>
        </w:tc>
      </w:tr>
      <w:tr w:rsidR="00C35C78" w:rsidRPr="00501184" w14:paraId="47E7FF05" w14:textId="77777777" w:rsidTr="00D40B24">
        <w:tc>
          <w:tcPr>
            <w:tcW w:w="5904" w:type="dxa"/>
            <w:shd w:val="clear" w:color="auto" w:fill="auto"/>
          </w:tcPr>
          <w:p w14:paraId="13F03D2E" w14:textId="77777777" w:rsidR="00C35C78" w:rsidRPr="00501184" w:rsidRDefault="00C35C78" w:rsidP="00C35C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C35C78" w:rsidRPr="007351C7" w:rsidRDefault="00C35C78" w:rsidP="00C35C7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C35C78" w:rsidRPr="007351C7" w:rsidRDefault="00C35C78" w:rsidP="00C35C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C35C78" w:rsidRPr="00501184" w:rsidRDefault="00C35C78" w:rsidP="00C35C7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11D9D" w:rsidRPr="00E15351" w14:paraId="2EF423CD" w14:textId="77777777" w:rsidTr="007351C7">
        <w:tc>
          <w:tcPr>
            <w:tcW w:w="5904" w:type="dxa"/>
            <w:shd w:val="clear" w:color="auto" w:fill="auto"/>
          </w:tcPr>
          <w:p w14:paraId="2A2F2C9F" w14:textId="4E9AF9FD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14E2E104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(1,869)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4CFCDA72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(4,514)</w:t>
            </w:r>
          </w:p>
        </w:tc>
      </w:tr>
      <w:tr w:rsidR="00511D9D" w:rsidRPr="00501184" w14:paraId="42063071" w14:textId="77777777" w:rsidTr="00D40B24">
        <w:tc>
          <w:tcPr>
            <w:tcW w:w="5904" w:type="dxa"/>
            <w:shd w:val="clear" w:color="auto" w:fill="auto"/>
          </w:tcPr>
          <w:p w14:paraId="670E4903" w14:textId="77777777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511D9D" w:rsidRPr="007351C7" w:rsidRDefault="00511D9D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511D9D" w:rsidRPr="00E15351" w14:paraId="55AEACF8" w14:textId="77777777" w:rsidTr="007351C7">
        <w:tc>
          <w:tcPr>
            <w:tcW w:w="5904" w:type="dxa"/>
            <w:shd w:val="clear" w:color="auto" w:fill="auto"/>
          </w:tcPr>
          <w:p w14:paraId="027D2D48" w14:textId="77777777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6E5DD14F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(646,360)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1B5523CE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(542,780)</w:t>
            </w:r>
          </w:p>
        </w:tc>
      </w:tr>
      <w:tr w:rsidR="00511D9D" w:rsidRPr="00E15351" w14:paraId="112E0543" w14:textId="77777777" w:rsidTr="007351C7">
        <w:tc>
          <w:tcPr>
            <w:tcW w:w="5904" w:type="dxa"/>
            <w:shd w:val="clear" w:color="auto" w:fill="auto"/>
            <w:vAlign w:val="center"/>
          </w:tcPr>
          <w:p w14:paraId="292E870D" w14:textId="77777777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45DDB1CA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4,213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511D9D" w:rsidRPr="007351C7" w:rsidRDefault="00511D9D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2C4B47E4" w:rsidR="00511D9D" w:rsidRPr="00501184" w:rsidRDefault="00511D9D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(16,686)</w:t>
            </w:r>
          </w:p>
        </w:tc>
      </w:tr>
      <w:tr w:rsidR="00511D9D" w:rsidRPr="00E15351" w14:paraId="07DEDF0C" w14:textId="77777777" w:rsidTr="007351C7">
        <w:tc>
          <w:tcPr>
            <w:tcW w:w="5904" w:type="dxa"/>
            <w:shd w:val="clear" w:color="auto" w:fill="auto"/>
          </w:tcPr>
          <w:p w14:paraId="2D8C98B5" w14:textId="74AE4A56" w:rsidR="00511D9D" w:rsidRPr="00501184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5DADCEF6" w:rsidR="00511D9D" w:rsidRPr="007351C7" w:rsidRDefault="007351C7" w:rsidP="00511D9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2,061,069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511D9D" w:rsidRPr="007351C7" w:rsidRDefault="00511D9D" w:rsidP="00511D9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5F11B631" w:rsidR="00511D9D" w:rsidRPr="00501184" w:rsidRDefault="00511D9D" w:rsidP="00511D9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2,562,184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2D301152" w:rsidR="00CD6FB6" w:rsidRPr="009464D9" w:rsidRDefault="00511D9D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F58175B" w14:textId="77777777" w:rsidR="00CD6FB6" w:rsidRPr="009464D9" w:rsidRDefault="00CD6FB6" w:rsidP="00CE69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01161AA8" w:rsidR="00CD6FB6" w:rsidRPr="009464D9" w:rsidRDefault="00DB0E35" w:rsidP="00CE693F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D6FB6"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3EE37E59" w:rsidR="00CD6FB6" w:rsidRPr="009464D9" w:rsidRDefault="00DB0E35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A7724D7" w14:textId="77777777" w:rsidR="00CD6FB6" w:rsidRPr="009464D9" w:rsidRDefault="00CD6FB6" w:rsidP="00CE69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36C155A" w:rsidR="00CD6FB6" w:rsidRPr="009464D9" w:rsidRDefault="00DB0E35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CD6FB6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340C7D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464D9" w:rsidRPr="007A168E" w14:paraId="0280FDAA" w14:textId="77777777" w:rsidTr="008C2A12">
        <w:tc>
          <w:tcPr>
            <w:tcW w:w="4860" w:type="dxa"/>
            <w:shd w:val="clear" w:color="auto" w:fill="auto"/>
            <w:vAlign w:val="center"/>
          </w:tcPr>
          <w:p w14:paraId="28CD307F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23B54799" w:rsidR="009464D9" w:rsidRPr="009464D9" w:rsidRDefault="007351C7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90,578,583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17507BBD" w:rsidR="009464D9" w:rsidRPr="009464D9" w:rsidRDefault="00DB0E35" w:rsidP="00340C7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94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628</w:t>
            </w:r>
            <w:r w:rsidR="009464D9"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314</w:t>
            </w:r>
          </w:p>
        </w:tc>
      </w:tr>
      <w:tr w:rsidR="009464D9" w:rsidRPr="007A168E" w14:paraId="1E39E77F" w14:textId="77777777" w:rsidTr="008C2A12">
        <w:tc>
          <w:tcPr>
            <w:tcW w:w="4860" w:type="dxa"/>
            <w:shd w:val="clear" w:color="auto" w:fill="auto"/>
            <w:vAlign w:val="center"/>
          </w:tcPr>
          <w:p w14:paraId="2990084C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5D40BC46" w:rsidR="009464D9" w:rsidRPr="009464D9" w:rsidRDefault="007351C7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15,355,888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24E8F0E3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374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972</w:t>
            </w:r>
          </w:p>
        </w:tc>
      </w:tr>
      <w:tr w:rsidR="009464D9" w:rsidRPr="007A168E" w14:paraId="1AFDBB88" w14:textId="77777777" w:rsidTr="008C2A12">
        <w:tc>
          <w:tcPr>
            <w:tcW w:w="4860" w:type="dxa"/>
            <w:shd w:val="clear" w:color="auto" w:fill="auto"/>
            <w:vAlign w:val="center"/>
          </w:tcPr>
          <w:p w14:paraId="2E72B6E0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56AFCEF0" w:rsidR="009464D9" w:rsidRPr="009464D9" w:rsidRDefault="00F12688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63,462,453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79FA41C1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F12688">
              <w:rPr>
                <w:rFonts w:ascii="Angsana New" w:hAnsi="Angsana New"/>
                <w:sz w:val="30"/>
                <w:szCs w:val="30"/>
                <w:lang w:val="en-US"/>
              </w:rPr>
              <w:t>6,979,518</w:t>
            </w:r>
          </w:p>
        </w:tc>
      </w:tr>
      <w:tr w:rsidR="009464D9" w:rsidRPr="007A168E" w14:paraId="19BCDDDD" w14:textId="77777777" w:rsidTr="008C2A12">
        <w:tc>
          <w:tcPr>
            <w:tcW w:w="4860" w:type="dxa"/>
            <w:shd w:val="clear" w:color="auto" w:fill="auto"/>
            <w:vAlign w:val="center"/>
          </w:tcPr>
          <w:p w14:paraId="13100DDA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4C5F7F35" w:rsidR="009464D9" w:rsidRPr="009464D9" w:rsidRDefault="007351C7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3,562,069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5F48FE7A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104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168</w:t>
            </w:r>
          </w:p>
        </w:tc>
      </w:tr>
      <w:tr w:rsidR="009464D9" w:rsidRPr="007A168E" w14:paraId="1F1C86C6" w14:textId="77777777" w:rsidTr="008C2A12">
        <w:tc>
          <w:tcPr>
            <w:tcW w:w="4860" w:type="dxa"/>
            <w:shd w:val="clear" w:color="auto" w:fill="auto"/>
            <w:vAlign w:val="center"/>
          </w:tcPr>
          <w:p w14:paraId="7D9813B7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01E9B11D" w:rsidR="009464D9" w:rsidRPr="009464D9" w:rsidRDefault="007351C7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460,224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E2EF16E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460</w:t>
            </w:r>
            <w:r w:rsidR="009464D9"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437</w:t>
            </w:r>
          </w:p>
        </w:tc>
      </w:tr>
      <w:tr w:rsidR="009464D9" w:rsidRPr="007A168E" w14:paraId="7886D804" w14:textId="77777777" w:rsidTr="008C2A12">
        <w:tc>
          <w:tcPr>
            <w:tcW w:w="4860" w:type="dxa"/>
            <w:shd w:val="clear" w:color="auto" w:fill="auto"/>
          </w:tcPr>
          <w:p w14:paraId="246B0DB5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7C330D9F" w:rsidR="009464D9" w:rsidRPr="009464D9" w:rsidRDefault="00F12688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173,419,217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24AD2677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F12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4,547,409</w:t>
            </w:r>
          </w:p>
        </w:tc>
      </w:tr>
      <w:tr w:rsidR="009464D9" w:rsidRPr="007A168E" w14:paraId="510D03A9" w14:textId="77777777" w:rsidTr="008C2A12">
        <w:tc>
          <w:tcPr>
            <w:tcW w:w="4860" w:type="dxa"/>
            <w:shd w:val="clear" w:color="auto" w:fill="auto"/>
          </w:tcPr>
          <w:p w14:paraId="681A12A1" w14:textId="77777777" w:rsidR="009464D9" w:rsidRPr="009464D9" w:rsidRDefault="009464D9" w:rsidP="009464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5E446635" w:rsidR="009464D9" w:rsidRPr="009464D9" w:rsidRDefault="00F12688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3,192,287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65CFA296" w:rsidR="009464D9" w:rsidRPr="009464D9" w:rsidRDefault="00F12688" w:rsidP="00F12688">
            <w:pPr>
              <w:tabs>
                <w:tab w:val="decimal" w:pos="1320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2,846,993</w:t>
            </w:r>
          </w:p>
        </w:tc>
      </w:tr>
      <w:tr w:rsidR="009464D9" w:rsidRPr="007A168E" w14:paraId="5B17E9C3" w14:textId="77777777" w:rsidTr="008C2A12">
        <w:tc>
          <w:tcPr>
            <w:tcW w:w="4860" w:type="dxa"/>
            <w:shd w:val="clear" w:color="auto" w:fill="auto"/>
          </w:tcPr>
          <w:p w14:paraId="7B52402F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29CFC532" w:rsidR="009464D9" w:rsidRPr="009464D9" w:rsidRDefault="007351C7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176,611</w:t>
            </w:r>
            <w:r w:rsidR="008C2A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,50</w:t>
            </w:r>
            <w:r w:rsidR="00F12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7D6B6E22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167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394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  <w:tr w:rsidR="009464D9" w:rsidRPr="007A168E" w14:paraId="5C33CB5D" w14:textId="77777777" w:rsidTr="008C2A12">
        <w:tc>
          <w:tcPr>
            <w:tcW w:w="4860" w:type="dxa"/>
            <w:shd w:val="clear" w:color="auto" w:fill="auto"/>
          </w:tcPr>
          <w:p w14:paraId="3F6FD07B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280E3FD1" w:rsidR="009464D9" w:rsidRPr="009464D9" w:rsidRDefault="008C2A12" w:rsidP="009464D9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(14,379,23</w:t>
            </w:r>
            <w:r w:rsidR="00F126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EE8E663" w:rsidR="009464D9" w:rsidRPr="009464D9" w:rsidRDefault="009464D9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979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,</w:t>
            </w:r>
            <w:r w:rsidR="00DB0E35"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724</w:t>
            </w:r>
            <w:r w:rsidRPr="009464D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464D9" w:rsidRPr="007A168E" w14:paraId="7EAF5AED" w14:textId="77777777" w:rsidTr="008C2A12">
        <w:tc>
          <w:tcPr>
            <w:tcW w:w="4860" w:type="dxa"/>
            <w:shd w:val="clear" w:color="auto" w:fill="auto"/>
          </w:tcPr>
          <w:p w14:paraId="4A0D863A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9464D9" w:rsidRPr="009464D9" w:rsidRDefault="009464D9" w:rsidP="009464D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9464D9" w:rsidRPr="009464D9" w:rsidRDefault="009464D9" w:rsidP="009464D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4FE4394A" w:rsidR="004B7483" w:rsidRPr="009464D9" w:rsidRDefault="008C2A12" w:rsidP="004B7483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162,232,271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9464D9" w:rsidRPr="009464D9" w:rsidRDefault="009464D9" w:rsidP="009464D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58B81A2E" w:rsidR="009464D9" w:rsidRPr="009464D9" w:rsidRDefault="00DB0E35" w:rsidP="009464D9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414</w:t>
            </w:r>
            <w:r w:rsidR="009464D9" w:rsidRPr="009464D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C551E8" w:rsidRPr="007470B8" w14:paraId="68AB561A" w14:textId="77777777" w:rsidTr="00CA52AE">
        <w:tc>
          <w:tcPr>
            <w:tcW w:w="4850" w:type="dxa"/>
          </w:tcPr>
          <w:p w14:paraId="72340A8D" w14:textId="51B472C2" w:rsidR="00C551E8" w:rsidRPr="007470B8" w:rsidRDefault="00511D9D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9" w:type="dxa"/>
          </w:tcPr>
          <w:p w14:paraId="5185BD48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62B0F477" w:rsidR="00C551E8" w:rsidRPr="007470B8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D22EDFD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3F583D88" w:rsidR="00C551E8" w:rsidRPr="007470B8" w:rsidRDefault="00DB0E35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1D9D" w:rsidRPr="007470B8" w14:paraId="0FB1802B" w14:textId="77777777" w:rsidTr="008C2A12">
        <w:tc>
          <w:tcPr>
            <w:tcW w:w="4850" w:type="dxa"/>
            <w:vAlign w:val="center"/>
          </w:tcPr>
          <w:p w14:paraId="0748A668" w14:textId="77777777" w:rsidR="00511D9D" w:rsidRPr="007470B8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511D9D" w:rsidRPr="007470B8" w:rsidRDefault="00511D9D" w:rsidP="00511D9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511D9D" w:rsidRPr="007470B8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6149A42E" w:rsidR="00511D9D" w:rsidRPr="007470B8" w:rsidRDefault="008C2A12" w:rsidP="00511D9D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10,038,900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511D9D" w:rsidRPr="007470B8" w:rsidRDefault="00511D9D" w:rsidP="00511D9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166D21A2" w:rsidR="00511D9D" w:rsidRPr="00800EAF" w:rsidRDefault="00511D9D" w:rsidP="00511D9D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13,099,204</w:t>
            </w:r>
          </w:p>
        </w:tc>
      </w:tr>
      <w:tr w:rsidR="00511D9D" w:rsidRPr="007470B8" w14:paraId="66837181" w14:textId="77777777" w:rsidTr="008C2A12">
        <w:tc>
          <w:tcPr>
            <w:tcW w:w="4850" w:type="dxa"/>
            <w:vAlign w:val="center"/>
          </w:tcPr>
          <w:p w14:paraId="278EB1B0" w14:textId="77777777" w:rsidR="00511D9D" w:rsidRPr="007470B8" w:rsidRDefault="00511D9D" w:rsidP="00511D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511D9D" w:rsidRPr="007470B8" w:rsidRDefault="00511D9D" w:rsidP="00511D9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511D9D" w:rsidRPr="007470B8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1A6E8F68" w:rsidR="00511D9D" w:rsidRPr="00800EAF" w:rsidRDefault="008C2A12" w:rsidP="00511D9D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2,722,652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511D9D" w:rsidRPr="007470B8" w:rsidRDefault="00511D9D" w:rsidP="00511D9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73B00B8E" w:rsidR="00511D9D" w:rsidRPr="00800EAF" w:rsidRDefault="00511D9D" w:rsidP="00511D9D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4,161,004</w:t>
            </w:r>
          </w:p>
        </w:tc>
      </w:tr>
      <w:tr w:rsidR="00511D9D" w:rsidRPr="007470B8" w14:paraId="4CD4CFCB" w14:textId="77777777" w:rsidTr="008C2A12">
        <w:tc>
          <w:tcPr>
            <w:tcW w:w="4850" w:type="dxa"/>
          </w:tcPr>
          <w:p w14:paraId="5BA6546D" w14:textId="77777777" w:rsidR="00511D9D" w:rsidRPr="007470B8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511D9D" w:rsidRPr="007470B8" w:rsidRDefault="00511D9D" w:rsidP="00511D9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511D9D" w:rsidRPr="007470B8" w:rsidRDefault="00511D9D" w:rsidP="00511D9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789089DA" w:rsidR="00511D9D" w:rsidRPr="00800EAF" w:rsidRDefault="008C2A12" w:rsidP="00511D9D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12,761,552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511D9D" w:rsidRPr="007470B8" w:rsidRDefault="00511D9D" w:rsidP="00511D9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43B84045" w:rsidR="00511D9D" w:rsidRPr="00484152" w:rsidRDefault="00511D9D" w:rsidP="00511D9D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17,260,208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501C7" w:rsidRPr="00964878" w14:paraId="1252420D" w14:textId="77777777" w:rsidTr="00CA52AE">
        <w:tc>
          <w:tcPr>
            <w:tcW w:w="4836" w:type="dxa"/>
          </w:tcPr>
          <w:p w14:paraId="6306FB91" w14:textId="3A692163" w:rsidR="00F501C7" w:rsidRPr="00511D9D" w:rsidRDefault="00511D9D" w:rsidP="00F501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7" w:type="dxa"/>
          </w:tcPr>
          <w:p w14:paraId="1DEDE6E2" w14:textId="77777777" w:rsidR="00F501C7" w:rsidRPr="00964878" w:rsidRDefault="00F501C7" w:rsidP="00F501C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51312C71" w:rsidR="00F501C7" w:rsidRPr="0089415E" w:rsidRDefault="00DB0E35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</w:tcPr>
          <w:p w14:paraId="17110CE3" w14:textId="77777777" w:rsidR="00F501C7" w:rsidRPr="00964878" w:rsidRDefault="00F501C7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6B3E7EB2" w:rsidR="00F501C7" w:rsidRPr="00964878" w:rsidRDefault="00DB0E35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F501C7" w:rsidRPr="00964878" w14:paraId="0CCDC2C0" w14:textId="77777777" w:rsidTr="00CA52AE">
        <w:tc>
          <w:tcPr>
            <w:tcW w:w="4836" w:type="dxa"/>
          </w:tcPr>
          <w:p w14:paraId="78BCA909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F501C7" w:rsidRPr="00964878" w:rsidRDefault="00F501C7" w:rsidP="00F501C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F501C7" w:rsidRPr="00964878" w:rsidRDefault="00F501C7" w:rsidP="00F501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F501C7" w:rsidRPr="00964878" w:rsidRDefault="00F501C7" w:rsidP="00F501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1D9D" w:rsidRPr="00964878" w14:paraId="4BAB981C" w14:textId="77777777" w:rsidTr="00CA52AE">
        <w:tc>
          <w:tcPr>
            <w:tcW w:w="4836" w:type="dxa"/>
            <w:vAlign w:val="center"/>
          </w:tcPr>
          <w:p w14:paraId="4CB4F912" w14:textId="77777777" w:rsidR="00511D9D" w:rsidRPr="00A541C3" w:rsidRDefault="00511D9D" w:rsidP="00511D9D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511D9D" w:rsidRPr="00964878" w:rsidRDefault="00511D9D" w:rsidP="00511D9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511D9D" w:rsidRPr="00964878" w:rsidRDefault="00511D9D" w:rsidP="00511D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5785EBE7" w:rsidR="00511D9D" w:rsidRPr="006A5FB2" w:rsidRDefault="004D30D3" w:rsidP="00511D9D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428,523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511D9D" w:rsidRPr="00964878" w:rsidRDefault="00511D9D" w:rsidP="00511D9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7B9FC1F3" w:rsidR="00511D9D" w:rsidRPr="00020D75" w:rsidRDefault="00511D9D" w:rsidP="00511D9D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360,940</w:t>
            </w:r>
          </w:p>
        </w:tc>
      </w:tr>
      <w:tr w:rsidR="00511D9D" w:rsidRPr="00964878" w14:paraId="4754155A" w14:textId="77777777" w:rsidTr="00CA52AE">
        <w:tc>
          <w:tcPr>
            <w:tcW w:w="4836" w:type="dxa"/>
            <w:vAlign w:val="center"/>
          </w:tcPr>
          <w:p w14:paraId="10F74C8E" w14:textId="77777777" w:rsidR="00511D9D" w:rsidRPr="00964878" w:rsidRDefault="00511D9D" w:rsidP="00511D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511D9D" w:rsidRPr="00964878" w:rsidRDefault="00511D9D" w:rsidP="00511D9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511D9D" w:rsidRPr="00964878" w:rsidRDefault="00511D9D" w:rsidP="00511D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2AD8B45C" w:rsidR="00511D9D" w:rsidRPr="00484152" w:rsidRDefault="004D30D3" w:rsidP="00511D9D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40,632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511D9D" w:rsidRPr="00964878" w:rsidRDefault="00511D9D" w:rsidP="00511D9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52CE6A99" w:rsidR="00511D9D" w:rsidRPr="00020D75" w:rsidRDefault="00511D9D" w:rsidP="00511D9D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32,793</w:t>
            </w:r>
          </w:p>
        </w:tc>
      </w:tr>
      <w:tr w:rsidR="00511D9D" w:rsidRPr="00964878" w14:paraId="1D8FAC86" w14:textId="77777777" w:rsidTr="00CA52AE">
        <w:tc>
          <w:tcPr>
            <w:tcW w:w="4836" w:type="dxa"/>
            <w:vAlign w:val="center"/>
          </w:tcPr>
          <w:p w14:paraId="7FC3FF8C" w14:textId="77777777" w:rsidR="00511D9D" w:rsidRPr="00964878" w:rsidRDefault="00511D9D" w:rsidP="00511D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511D9D" w:rsidRPr="00964878" w:rsidRDefault="00511D9D" w:rsidP="00511D9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511D9D" w:rsidRPr="00964878" w:rsidRDefault="00511D9D" w:rsidP="00511D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7E8425F6" w:rsidR="00511D9D" w:rsidRPr="00484152" w:rsidRDefault="004D30D3" w:rsidP="00511D9D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646,360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511D9D" w:rsidRPr="00964878" w:rsidRDefault="00511D9D" w:rsidP="00511D9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486BFE34" w:rsidR="00511D9D" w:rsidRDefault="00511D9D" w:rsidP="00511D9D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542,780</w:t>
            </w:r>
          </w:p>
        </w:tc>
      </w:tr>
      <w:tr w:rsidR="00511D9D" w:rsidRPr="00964878" w14:paraId="71010B48" w14:textId="77777777" w:rsidTr="00CA52AE">
        <w:tc>
          <w:tcPr>
            <w:tcW w:w="4836" w:type="dxa"/>
          </w:tcPr>
          <w:p w14:paraId="2BDA4C53" w14:textId="77777777" w:rsidR="00511D9D" w:rsidRPr="00A541C3" w:rsidRDefault="00511D9D" w:rsidP="00511D9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511D9D" w:rsidRPr="00964878" w:rsidRDefault="00511D9D" w:rsidP="00511D9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511D9D" w:rsidRPr="00964878" w:rsidRDefault="00511D9D" w:rsidP="00511D9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455EE53F" w:rsidR="00511D9D" w:rsidRPr="00484152" w:rsidRDefault="004D30D3" w:rsidP="00511D9D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1,115,515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511D9D" w:rsidRPr="00964878" w:rsidRDefault="00511D9D" w:rsidP="00511D9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1B5F38F6" w:rsidR="00511D9D" w:rsidRPr="001E40D2" w:rsidRDefault="00511D9D" w:rsidP="00511D9D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936,513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2033072E" w:rsidR="00D0262D" w:rsidRPr="00B34328" w:rsidRDefault="00501184" w:rsidP="008C2A12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511D9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11315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11D9D">
        <w:rPr>
          <w:rFonts w:ascii="Angsana New" w:hAnsi="Angsana New" w:hint="cs"/>
          <w:spacing w:val="-2"/>
          <w:sz w:val="30"/>
          <w:szCs w:val="30"/>
          <w:lang w:val="en-US"/>
        </w:rPr>
        <w:t>30</w:t>
      </w:r>
      <w:r w:rsidR="00511D9D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</w:t>
      </w:r>
      <w:r w:rsidR="00511D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434FA2">
        <w:rPr>
          <w:rFonts w:asciiTheme="majorBidi" w:hAnsiTheme="majorBidi" w:cstheme="majorBidi"/>
          <w:spacing w:val="-2"/>
          <w:sz w:val="30"/>
          <w:szCs w:val="30"/>
          <w:lang w:val="en-US"/>
        </w:rPr>
        <w:t>12.09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34FA2">
        <w:rPr>
          <w:rFonts w:asciiTheme="majorBidi" w:hAnsiTheme="majorBidi" w:cstheme="majorBidi"/>
          <w:spacing w:val="-2"/>
          <w:sz w:val="30"/>
          <w:szCs w:val="30"/>
          <w:lang w:val="en-US"/>
        </w:rPr>
        <w:t>9.52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511D9D" w:rsidRPr="00511D9D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30</w:t>
      </w:r>
      <w:r w:rsidR="00511D9D" w:rsidRPr="00511D9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มิถุนายน 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  <w:lang w:val="en-US"/>
        </w:rPr>
        <w:t>2566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คือร้อยละ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 xml:space="preserve"> 6.08 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และ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 xml:space="preserve"> 2.51</w:t>
      </w:r>
      <w:r w:rsidR="00511D9D" w:rsidRPr="00511D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</w:t>
      </w:r>
      <w:r w:rsidRPr="008A202A">
        <w:rPr>
          <w:rFonts w:asciiTheme="majorBidi" w:hAnsiTheme="majorBidi" w:cstheme="majorBidi"/>
          <w:spacing w:val="-2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CE16A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การ</w:t>
      </w:r>
      <w:r w:rsidR="008A202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ลดลง</w:t>
      </w:r>
      <w:r w:rsidR="00CE16AA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ของรายได้ที่ไม่ต้องเสียภาษีและ</w:t>
      </w:r>
      <w:r w:rsidR="008C2A12" w:rsidRPr="008A202A">
        <w:rPr>
          <w:rStyle w:val="ui-provider"/>
          <w:rFonts w:asciiTheme="majorBidi" w:hAnsiTheme="majorBidi" w:cstheme="majorBidi" w:hint="cs"/>
          <w:sz w:val="30"/>
          <w:szCs w:val="30"/>
          <w:cs/>
        </w:rPr>
        <w:t>ผลขาดทุนทางภาษีที่หมดอายุ</w:t>
      </w:r>
    </w:p>
    <w:p w14:paraId="22BB3DD7" w14:textId="77777777" w:rsidR="00D0262D" w:rsidRPr="00E82D11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1CC79ECA" w14:textId="77777777" w:rsidR="00894932" w:rsidRDefault="00894932" w:rsidP="00894932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211F357B" w14:textId="4EB35283" w:rsidR="00663441" w:rsidRDefault="00663441" w:rsidP="00EB22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C144F9" w14:paraId="074FF558" w14:textId="77777777" w:rsidTr="00FC0CBD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72996E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318DD91B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9CEB076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545590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6366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144F9" w14:paraId="3CD4273B" w14:textId="77777777" w:rsidTr="00FC0CBD">
        <w:trPr>
          <w:tblHeader/>
        </w:trPr>
        <w:tc>
          <w:tcPr>
            <w:tcW w:w="2970" w:type="dxa"/>
            <w:shd w:val="clear" w:color="auto" w:fill="auto"/>
          </w:tcPr>
          <w:p w14:paraId="2183EFE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D97874C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92E5DA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2CBB0DA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7B4C6539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144F9" w14:paraId="6F4E6147" w14:textId="77777777" w:rsidTr="00FC0CBD">
        <w:tc>
          <w:tcPr>
            <w:tcW w:w="2970" w:type="dxa"/>
            <w:shd w:val="clear" w:color="auto" w:fill="auto"/>
            <w:hideMark/>
          </w:tcPr>
          <w:p w14:paraId="31F1CF16" w14:textId="1AA837B1" w:rsidR="00C144F9" w:rsidRPr="00F501C7" w:rsidRDefault="00DB0E35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DB0E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24A251DD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22B6115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55381548" w14:textId="77777777" w:rsidR="00C144F9" w:rsidRPr="00F501C7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53CE7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44F9" w14:paraId="6011E97C" w14:textId="77777777" w:rsidTr="00FC0CBD">
        <w:tc>
          <w:tcPr>
            <w:tcW w:w="2970" w:type="dxa"/>
            <w:shd w:val="clear" w:color="auto" w:fill="auto"/>
          </w:tcPr>
          <w:p w14:paraId="1B64BE06" w14:textId="450CF0D9" w:rsidR="00C144F9" w:rsidRPr="00F501C7" w:rsidRDefault="008D3A35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C0CBD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B0E35"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02DABDC8" w14:textId="72328C1A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1CAF4DB7" w14:textId="5E05B512" w:rsidR="00C144F9" w:rsidRPr="00F501C7" w:rsidRDefault="00DB0E35" w:rsidP="006D4C3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895BD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95B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C4537D5" w14:textId="4552B773" w:rsidR="00C144F9" w:rsidRPr="00F501C7" w:rsidRDefault="00DB0E35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67BA265" w14:textId="3991FE02" w:rsidR="00C144F9" w:rsidRPr="00F501C7" w:rsidRDefault="00DB0E35" w:rsidP="0034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95B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325</w:t>
            </w:r>
          </w:p>
        </w:tc>
      </w:tr>
      <w:tr w:rsidR="00C144F9" w14:paraId="0409629C" w14:textId="77777777" w:rsidTr="00FC0CBD">
        <w:tc>
          <w:tcPr>
            <w:tcW w:w="2970" w:type="dxa"/>
            <w:shd w:val="clear" w:color="auto" w:fill="auto"/>
          </w:tcPr>
          <w:p w14:paraId="2A37305C" w14:textId="77777777" w:rsidR="00C144F9" w:rsidRPr="00F501C7" w:rsidRDefault="00C144F9" w:rsidP="006D4C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470BF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AA3EF8F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2A0416" w14:textId="77777777" w:rsidR="00C144F9" w:rsidRPr="00F501C7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EB903D" w14:textId="77777777" w:rsidR="00C144F9" w:rsidRPr="00F501C7" w:rsidRDefault="00C144F9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1C7" w14:paraId="5D6610B8" w14:textId="77777777" w:rsidTr="00FC0CBD">
        <w:tc>
          <w:tcPr>
            <w:tcW w:w="2970" w:type="dxa"/>
            <w:shd w:val="clear" w:color="auto" w:fill="auto"/>
            <w:hideMark/>
          </w:tcPr>
          <w:p w14:paraId="7718A41B" w14:textId="774D9DB9" w:rsidR="00F501C7" w:rsidRPr="00F501C7" w:rsidRDefault="00DB0E35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75C8ACF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45E95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0916572D" w14:textId="77777777" w:rsidR="00F501C7" w:rsidRPr="00F501C7" w:rsidRDefault="00F501C7" w:rsidP="00F50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B0A47" w14:textId="77777777" w:rsidR="00F501C7" w:rsidRPr="00F501C7" w:rsidRDefault="00F501C7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01C7" w14:paraId="7FADB7BE" w14:textId="77777777" w:rsidTr="00FC0CBD">
        <w:tc>
          <w:tcPr>
            <w:tcW w:w="2970" w:type="dxa"/>
            <w:shd w:val="clear" w:color="auto" w:fill="auto"/>
          </w:tcPr>
          <w:p w14:paraId="7836724C" w14:textId="20DAE0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BCBC318" w14:textId="01CC4216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0868BB" w14:textId="0F09BAA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4A68ED2" w14:textId="58D4EF68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64C1F3AA" w14:textId="01EE3DB3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F501C7" w:rsidRPr="00AB302E" w14:paraId="7CDFE125" w14:textId="77777777" w:rsidTr="00CB659D">
        <w:tc>
          <w:tcPr>
            <w:tcW w:w="2970" w:type="dxa"/>
            <w:shd w:val="clear" w:color="auto" w:fill="auto"/>
          </w:tcPr>
          <w:p w14:paraId="792C64E6" w14:textId="6FF2AD72" w:rsidR="00F501C7" w:rsidRPr="00F501C7" w:rsidRDefault="00F501C7" w:rsidP="00F501C7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DB0E35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727C0F8" w14:textId="00E4FF20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0B22B5DA" w14:textId="0BA54C2C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DA711CF" w14:textId="1647A7F9" w:rsidR="00F501C7" w:rsidRPr="00F501C7" w:rsidRDefault="00DB0E35" w:rsidP="00F501C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F501C7" w:rsidRPr="00F501C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1D631315" w14:textId="60644E58" w:rsidR="00F501C7" w:rsidRPr="00F501C7" w:rsidRDefault="00DB0E35" w:rsidP="0076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568</w:t>
            </w:r>
          </w:p>
        </w:tc>
      </w:tr>
    </w:tbl>
    <w:p w14:paraId="15EEFAC6" w14:textId="2A7ACDFF" w:rsidR="008D3A35" w:rsidRDefault="008D3A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8B2A8C" w14:textId="36E75423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2AC212B9" w:rsidR="00CE46C4" w:rsidRPr="005B477A" w:rsidRDefault="00937867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B47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B47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B477A" w:rsidRPr="005B47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B477A" w:rsidRPr="005B47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DB0E35" w:rsidRPr="005B47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5B47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3108C5E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0088166B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389FC72A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490428DC" w:rsidR="00B1286F" w:rsidRPr="007A168E" w:rsidRDefault="000D1F77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77D64069" w:rsidR="00B1286F" w:rsidRPr="007A168E" w:rsidRDefault="004D30D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6722002B" w:rsidR="00B1286F" w:rsidRPr="007A168E" w:rsidRDefault="004D30D3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11E46899" w:rsidR="00B1286F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34449E96" w:rsidR="00B1286F" w:rsidRPr="007A168E" w:rsidRDefault="000D1F77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47693D85" w:rsidR="00B1286F" w:rsidRPr="007A168E" w:rsidRDefault="000D1F77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24EA4795" w:rsidR="00B1286F" w:rsidRPr="007A168E" w:rsidRDefault="000D1F77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054AA120" w:rsidR="00D523AD" w:rsidRPr="007A168E" w:rsidRDefault="000D1F77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03F412C9" w:rsidR="00B1286F" w:rsidRPr="007A168E" w:rsidRDefault="000D1F77" w:rsidP="000D1F7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39F5C118" w:rsidR="00B1286F" w:rsidRPr="007A168E" w:rsidRDefault="004D30D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266D1766" w:rsidR="00B1286F" w:rsidRPr="007A168E" w:rsidRDefault="004D30D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510,593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612FC051" w:rsidR="00B1286F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511,828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4784A98C" w:rsidR="00B1286F" w:rsidRPr="007A168E" w:rsidRDefault="000D1F77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2702790A" w:rsidR="00B1286F" w:rsidRPr="007A168E" w:rsidRDefault="000D1F77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475,983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4AC8D587" w:rsidR="00B1286F" w:rsidRPr="007A168E" w:rsidRDefault="000D1F77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28CB8858" w:rsidR="00B1286F" w:rsidRPr="007A168E" w:rsidRDefault="000D1F77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475,983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3FA04E99" w:rsidR="00B1286F" w:rsidRPr="00B1286F" w:rsidRDefault="000D1F77" w:rsidP="000D1F7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2A890F70" w:rsidR="00B1286F" w:rsidRPr="007A168E" w:rsidRDefault="004D30D3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1,335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46B569FF" w:rsidR="00B1286F" w:rsidRPr="007A168E" w:rsidRDefault="004D30D3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510,593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3D0293F6" w:rsidR="00B1286F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511,928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73F2A9F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D9936A1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9D19555" w14:textId="272BFCD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85AA55C" w14:textId="4ED7059B" w:rsidR="007973BE" w:rsidRPr="00A50EB3" w:rsidRDefault="000D1F77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869F3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964D22" w14:textId="7BB358B9" w:rsidR="007973BE" w:rsidRPr="007A168E" w:rsidRDefault="000D1F77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9D08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D613683" w14:textId="046E6F2D" w:rsidR="007973BE" w:rsidRPr="007A168E" w:rsidRDefault="000D1F77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11,171,725</w:t>
            </w:r>
          </w:p>
        </w:tc>
        <w:tc>
          <w:tcPr>
            <w:tcW w:w="236" w:type="dxa"/>
            <w:shd w:val="clear" w:color="auto" w:fill="auto"/>
          </w:tcPr>
          <w:p w14:paraId="75752244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B09360" w14:textId="44557F80" w:rsidR="007973BE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11,171,725</w:t>
            </w:r>
          </w:p>
        </w:tc>
        <w:tc>
          <w:tcPr>
            <w:tcW w:w="236" w:type="dxa"/>
            <w:shd w:val="clear" w:color="auto" w:fill="auto"/>
          </w:tcPr>
          <w:p w14:paraId="76128956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2BA2AD" w14:textId="1F092400" w:rsidR="007973BE" w:rsidRPr="007A168E" w:rsidRDefault="000D1F77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C9931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5DDE8B" w14:textId="70C3D84B" w:rsidR="007973BE" w:rsidRPr="007A168E" w:rsidRDefault="000D1F77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</w:t>
            </w:r>
            <w:r w:rsidR="0019543D">
              <w:rPr>
                <w:rFonts w:asciiTheme="majorBidi" w:hAnsiTheme="majorBidi" w:cstheme="majorBidi"/>
                <w:sz w:val="26"/>
                <w:szCs w:val="26"/>
              </w:rPr>
              <w:t>4,305</w:t>
            </w:r>
          </w:p>
        </w:tc>
        <w:tc>
          <w:tcPr>
            <w:tcW w:w="236" w:type="dxa"/>
            <w:shd w:val="clear" w:color="auto" w:fill="auto"/>
          </w:tcPr>
          <w:p w14:paraId="3F2F49FF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4368AC4" w14:textId="5337B342" w:rsidR="007973BE" w:rsidRPr="007A168E" w:rsidRDefault="000D1F77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62D7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FBBD54C" w14:textId="5A881020" w:rsidR="007973BE" w:rsidRPr="007A168E" w:rsidRDefault="000D1F77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11,174,305</w:t>
            </w: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74209D2" w:rsidR="007973BE" w:rsidRPr="007A168E" w:rsidRDefault="00DB0E35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1E656B13" w14:textId="29FEDD82" w:rsidR="007973BE" w:rsidRPr="00A50EB3" w:rsidRDefault="000D1F77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1B49DD16" w:rsidR="007973BE" w:rsidRPr="007A168E" w:rsidRDefault="000D1F77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3D87A99F" w:rsidR="007973BE" w:rsidRPr="007A168E" w:rsidRDefault="000D1F77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71,481,000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1740C90B" w:rsidR="007973BE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71,481,000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3CB6C6F4" w:rsidR="007973BE" w:rsidRPr="007A168E" w:rsidRDefault="000D1F77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06610634" w:rsidR="007973BE" w:rsidRPr="007A168E" w:rsidRDefault="000D1F77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71,920,313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1AE4D7ED" w:rsidR="007973BE" w:rsidRPr="007A168E" w:rsidRDefault="000D1F77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77AE4ACB" w:rsidR="007973BE" w:rsidRPr="007A168E" w:rsidRDefault="000D1F77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71,920,313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318481AB" w:rsidR="007973BE" w:rsidRPr="00164087" w:rsidRDefault="000D1F77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2A5FB934" w:rsidR="007973BE" w:rsidRPr="00B1286F" w:rsidRDefault="000D1F77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5BDB7D1B" w:rsidR="007973BE" w:rsidRPr="007A168E" w:rsidRDefault="000D1F77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82,652,725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645878C3" w:rsidR="007973BE" w:rsidRPr="007A168E" w:rsidRDefault="000D1F77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82,652,725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271DF6A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5E478FD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6EB140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49C398F5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2B065178" w:rsidR="00B72A44" w:rsidRPr="00B72A44" w:rsidRDefault="00B72A44" w:rsidP="00E803B5">
            <w:pPr>
              <w:tabs>
                <w:tab w:val="decimal" w:pos="70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6ED16C2A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670B0C84" w:rsidR="00B72A44" w:rsidRPr="00B72A44" w:rsidRDefault="00B72A44" w:rsidP="00E803B5">
            <w:pPr>
              <w:tabs>
                <w:tab w:val="decimal" w:pos="65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2CE22D84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F74F23A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63CEA93C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0A3F4BDA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2602770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B72A44" w:rsidRPr="00B72A44" w:rsidRDefault="00B72A44" w:rsidP="00B72A4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4A07C8D9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274879F8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4CFDCA4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1012B679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9AE2D68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3123F39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64EF7F43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32A8FE05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</w:tr>
      <w:tr w:rsidR="00B72A4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3C8F2FFA" w:rsidR="00B72A44" w:rsidRPr="00B72A44" w:rsidRDefault="00DB0E35" w:rsidP="003E3951">
            <w:pPr>
              <w:tabs>
                <w:tab w:val="decimal" w:pos="1063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300</w:t>
            </w:r>
            <w:r w:rsidR="008A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49D5425" w:rsidR="00B72A44" w:rsidRPr="00B72A44" w:rsidRDefault="00DB0E35" w:rsidP="003E3951">
            <w:pPr>
              <w:tabs>
                <w:tab w:val="decimal" w:pos="1416"/>
              </w:tabs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6111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466F2772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510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135E650C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812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B72A44" w:rsidRPr="00B72A44" w:rsidRDefault="00B72A44" w:rsidP="00B72A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A44" w:rsidRPr="007A168E" w14:paraId="6F6CFE9A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53A4065" w14:textId="77777777" w:rsidR="00B72A44" w:rsidRPr="00B72A44" w:rsidRDefault="00B72A44" w:rsidP="00B72A4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6C539E9" w14:textId="70D3BE0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74B639B" w14:textId="6E95D8FF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9017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FAB329" w14:textId="05B28E53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FFD1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0DDB930" w14:textId="020F54B3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25162C1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EA77840" w14:textId="44D284CE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59BD2B0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928AE71" w14:textId="115E0FB1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90B6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F74CE7" w14:textId="0056E6AC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034E15A2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A0A7EA" w14:textId="1295FFE5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6A17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7D1A77" w14:textId="06B7843D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074</w:t>
            </w:r>
          </w:p>
        </w:tc>
      </w:tr>
      <w:tr w:rsidR="00B72A4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B72A44" w:rsidRPr="00B72A44" w:rsidRDefault="00B72A44" w:rsidP="00B72A4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41FE5CE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1E0936B" w14:textId="0DDAC5C7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1CE211AD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0BBAE5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173E3DB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287B47A9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3D8654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671FEFBE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1470BA4B" w:rsidR="00B72A44" w:rsidRPr="00B72A44" w:rsidRDefault="00DB0E35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11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B72A44" w:rsidRPr="00B72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</w:tr>
      <w:tr w:rsidR="00B72A4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B72A44" w:rsidRPr="00B72A44" w:rsidRDefault="00B72A44" w:rsidP="00B72A4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CD8E7CB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28414411" w:rsidR="00B72A44" w:rsidRPr="00B72A44" w:rsidRDefault="00B72A44" w:rsidP="00B72A4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4A5DE10B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A723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6CECDA3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  <w:r w:rsidR="00B72A44" w:rsidRPr="00B72A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B72A44" w:rsidRPr="00B72A44" w:rsidRDefault="00B72A44" w:rsidP="00B72A4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296826D" w14:textId="1817AB3A" w:rsidR="00CE46C4" w:rsidRPr="004F630A" w:rsidRDefault="005B477A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388872C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445EDFD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580703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747855E3" w:rsidR="00C9460A" w:rsidRPr="007A168E" w:rsidRDefault="000D1F77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3C696EA0" w:rsidR="00C9460A" w:rsidRPr="007A168E" w:rsidRDefault="000D1F77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48BC796E" w:rsidR="00C9460A" w:rsidRPr="007A168E" w:rsidRDefault="000D1F77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7CDEB9D5" w:rsidR="00C9460A" w:rsidRPr="007A168E" w:rsidRDefault="000D1F77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032B40FD" w:rsidR="00C9460A" w:rsidRPr="007A168E" w:rsidRDefault="000D1F77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2D68D7B1" w:rsidR="00C9460A" w:rsidRPr="007A168E" w:rsidRDefault="000D1F77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4A82BE78" w:rsidR="00C9460A" w:rsidRPr="007A168E" w:rsidRDefault="000D1F77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19E00D80" w:rsidR="00C9460A" w:rsidRPr="007A168E" w:rsidRDefault="000D1F77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A10C84" w:rsidRPr="007A168E" w14:paraId="7E210A9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4783E751" w:rsidR="00A10C84" w:rsidRPr="007A168E" w:rsidRDefault="000D1F77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33C5BFA0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1987E492" w:rsidR="00A10C84" w:rsidRPr="007A168E" w:rsidRDefault="000D1F7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11,892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3FA21C18" w:rsidR="00A10C84" w:rsidRPr="007A168E" w:rsidRDefault="000D1F7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11,892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33AB99A5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20195175" w:rsidR="00A10C84" w:rsidRPr="007A168E" w:rsidRDefault="000D1F77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11,941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0656C9A7" w:rsidR="00A10C84" w:rsidRPr="007A168E" w:rsidRDefault="000D1F77" w:rsidP="00A10C84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3E107177" w:rsidR="00A10C84" w:rsidRPr="007A168E" w:rsidRDefault="000D1F77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11,941</w:t>
            </w:r>
          </w:p>
        </w:tc>
      </w:tr>
      <w:tr w:rsidR="00A10C84" w:rsidRPr="007A168E" w14:paraId="1B4E4E9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2A4DE006" w:rsidR="00A10C84" w:rsidRPr="00C9460A" w:rsidRDefault="000D1F77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2244E972" w:rsidR="00A10C84" w:rsidRPr="007A168E" w:rsidRDefault="000D1F77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7C178F18" w:rsidR="00A10C84" w:rsidRPr="007A168E" w:rsidRDefault="000D1F7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11,892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53DF2C19" w:rsidR="00A10C84" w:rsidRPr="007A168E" w:rsidRDefault="000D1F7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11,992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77E8E76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E33A609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E757E56" w14:textId="1541D5EE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C7C85A0" w14:textId="17DDAEF6" w:rsidR="00A10C84" w:rsidRPr="007A168E" w:rsidRDefault="000D1F77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F49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B6309A5" w14:textId="34148D0B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D9E8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356EC7" w14:textId="7B596045" w:rsidR="00A10C84" w:rsidRPr="007A168E" w:rsidRDefault="000D1F7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11,171,725</w:t>
            </w:r>
          </w:p>
        </w:tc>
        <w:tc>
          <w:tcPr>
            <w:tcW w:w="236" w:type="dxa"/>
            <w:shd w:val="clear" w:color="auto" w:fill="auto"/>
          </w:tcPr>
          <w:p w14:paraId="49E7856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F6D58E" w14:textId="7F41409B" w:rsidR="00A10C84" w:rsidRPr="007A168E" w:rsidRDefault="000D1F7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11,171,725</w:t>
            </w:r>
          </w:p>
        </w:tc>
        <w:tc>
          <w:tcPr>
            <w:tcW w:w="236" w:type="dxa"/>
            <w:shd w:val="clear" w:color="auto" w:fill="auto"/>
          </w:tcPr>
          <w:p w14:paraId="056B877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37F89C" w14:textId="055874BF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9242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FBED50" w14:textId="455F5C5F" w:rsidR="00A10C84" w:rsidRPr="007A168E" w:rsidRDefault="000D1F77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11,174,305</w:t>
            </w:r>
          </w:p>
        </w:tc>
        <w:tc>
          <w:tcPr>
            <w:tcW w:w="236" w:type="dxa"/>
            <w:shd w:val="clear" w:color="auto" w:fill="auto"/>
          </w:tcPr>
          <w:p w14:paraId="46CC0269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B8542A6" w14:textId="04C1352D" w:rsidR="00A10C84" w:rsidRPr="007A168E" w:rsidRDefault="000D1F77" w:rsidP="00A10C8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A9F3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99BC532" w14:textId="550A79E9" w:rsidR="00A10C84" w:rsidRPr="007A168E" w:rsidRDefault="000D1F77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11,174,305</w:t>
            </w:r>
          </w:p>
        </w:tc>
      </w:tr>
      <w:tr w:rsidR="00A10C84" w:rsidRPr="007A168E" w14:paraId="1FBD6D22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0702C90D" w:rsidR="00A10C84" w:rsidRPr="007A168E" w:rsidRDefault="00DB0E35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655DC3B" w14:textId="2E8DC6D8" w:rsidR="00A10C84" w:rsidRPr="007A168E" w:rsidRDefault="000D1F77" w:rsidP="00A1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221B2478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4765C0FD" w:rsidR="00A10C84" w:rsidRPr="007A168E" w:rsidRDefault="000D1F7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0F6CD6E9" w:rsidR="00A10C84" w:rsidRPr="007A168E" w:rsidRDefault="000D1F7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46,063,200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2D836F5F" w:rsidR="00A10C84" w:rsidRPr="007A168E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78C04FC5" w:rsidR="00A10C84" w:rsidRPr="007A168E" w:rsidRDefault="000D1F77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46,442,374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0321B586" w:rsidR="00A10C84" w:rsidRPr="007A168E" w:rsidRDefault="000D1F77" w:rsidP="00A10C8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4CA08614" w:rsidR="00A10C84" w:rsidRPr="007A168E" w:rsidRDefault="000D1F77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46,442,374</w:t>
            </w:r>
          </w:p>
        </w:tc>
      </w:tr>
      <w:tr w:rsidR="00A10C84" w:rsidRPr="007A168E" w14:paraId="4C6670C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10121E25" w:rsidR="00A10C84" w:rsidRPr="00C9460A" w:rsidRDefault="000D1F77" w:rsidP="00A1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0652DDD3" w:rsidR="00A10C84" w:rsidRPr="00C9460A" w:rsidRDefault="000D1F7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124F69DD" w:rsidR="00A10C84" w:rsidRPr="007A168E" w:rsidRDefault="000D1F7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57,234,925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000EAD4A" w:rsidR="00A10C84" w:rsidRPr="007A168E" w:rsidRDefault="000D1F7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57,234,925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4DA27A51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328C3B8" w14:textId="7311C4B5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B0E35" w:rsidRPr="00DB0E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0CA3A8F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6A70E42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3C1E8B99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B72A44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6EBF5D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B5F275B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6EFEC4BE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3A9536E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155D6F59" w:rsidR="00B72A44" w:rsidRPr="00B72A44" w:rsidRDefault="00B72A44" w:rsidP="00E803B5">
            <w:pPr>
              <w:tabs>
                <w:tab w:val="decimal" w:pos="65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2AEE3061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4C86E509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6E5264D1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DA6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69F2A40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44F17F72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122</w:t>
            </w:r>
          </w:p>
        </w:tc>
      </w:tr>
      <w:tr w:rsidR="00B72A44" w:rsidRPr="007A168E" w14:paraId="148323B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E66531A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31EDA4B8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04D4E676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094E031F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26BB5A4F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18C65021" w:rsidR="00B72A44" w:rsidRPr="00B72A44" w:rsidRDefault="00B72A44" w:rsidP="00E803B5">
            <w:pPr>
              <w:tabs>
                <w:tab w:val="decimal" w:pos="47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1FDA919E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  <w:tc>
          <w:tcPr>
            <w:tcW w:w="236" w:type="dxa"/>
            <w:shd w:val="clear" w:color="auto" w:fill="auto"/>
          </w:tcPr>
          <w:p w14:paraId="148D9AD4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1B770BA8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6FC09457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623</w:t>
            </w:r>
          </w:p>
        </w:tc>
      </w:tr>
      <w:tr w:rsidR="00B72A44" w:rsidRPr="007A168E" w14:paraId="7C511FA4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5FE8C5D" w14:textId="77777777" w:rsidR="00B72A44" w:rsidRPr="00B72A44" w:rsidRDefault="00B72A44" w:rsidP="00B72A44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4051A90B" w:rsidR="00B72A44" w:rsidRPr="00E803B5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E803B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4BADC7E5" w:rsidR="00B72A44" w:rsidRPr="00B72A44" w:rsidRDefault="00DB0E35" w:rsidP="003E3951">
            <w:pPr>
              <w:pStyle w:val="acctfourfigures"/>
              <w:tabs>
                <w:tab w:val="clear" w:pos="765"/>
                <w:tab w:val="decimal" w:pos="161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AA8DDA0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2D13EB16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1C614C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298B1455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F37E0E5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2AF200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1267EE9F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797BB19" w14:textId="77777777" w:rsidR="00B72A44" w:rsidRPr="00B72A44" w:rsidRDefault="00B72A44" w:rsidP="00B72A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E25D86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A44" w:rsidRPr="007A168E" w14:paraId="6BB70248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83A0541" w14:textId="77777777" w:rsidR="00B72A44" w:rsidRPr="00B72A44" w:rsidRDefault="00B72A44" w:rsidP="00B72A44">
            <w:pPr>
              <w:ind w:left="166" w:right="-90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4E870FF" w14:textId="704463A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443AD13" w14:textId="06643267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35B7D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FE99CFC" w14:textId="4CEE4420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82977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9BA3BA" w14:textId="489EC088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1EE50D2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4378C28" w14:textId="43637C33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7208AA54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7B4383" w14:textId="1DC5FC5A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9E11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19DFE49" w14:textId="2BBBDA92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65310DC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5EBBAF5" w14:textId="685ABCF4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00D0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B10FC6" w14:textId="075652F7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408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074</w:t>
            </w:r>
          </w:p>
        </w:tc>
      </w:tr>
      <w:tr w:rsidR="00B72A44" w:rsidRPr="007A168E" w14:paraId="2F5FC4E7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6DF7ED0" w14:textId="77777777" w:rsidR="00B72A44" w:rsidRPr="00B72A44" w:rsidRDefault="00B72A44" w:rsidP="00B72A44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5CC123A0" w:rsidR="00B72A44" w:rsidRPr="00B72A44" w:rsidRDefault="00DB0E35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4C57A912" w14:textId="048D1F31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34F2522C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424F7EAE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1D14E36C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190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30158588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588BB655" w:rsidR="00B72A44" w:rsidRPr="00B72A44" w:rsidRDefault="00DB0E35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628F3E7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433227DF" w:rsidR="00B72A44" w:rsidRPr="00E803B5" w:rsidRDefault="00B72A44" w:rsidP="00E803B5">
            <w:pPr>
              <w:tabs>
                <w:tab w:val="decimal" w:pos="470"/>
              </w:tabs>
              <w:ind w:left="-70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E803B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36D8B0B8" w:rsidR="00B72A44" w:rsidRPr="00B72A44" w:rsidRDefault="00DB0E35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54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557</w:t>
            </w:r>
            <w:r w:rsidR="00B72A44" w:rsidRPr="00B72A4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sz w:val="26"/>
                <w:szCs w:val="26"/>
                <w:lang w:val="en-US"/>
              </w:rPr>
              <w:t>944</w:t>
            </w:r>
          </w:p>
        </w:tc>
      </w:tr>
      <w:tr w:rsidR="00B72A44" w:rsidRPr="007A168E" w14:paraId="10C366C9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811AB63" w14:textId="77777777" w:rsidR="00B72A44" w:rsidRPr="00B72A44" w:rsidRDefault="00B72A44" w:rsidP="00B72A44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72A44" w:rsidRPr="00B72A44" w:rsidRDefault="00B72A44" w:rsidP="00B72A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39A7A23B" w:rsidR="00B72A44" w:rsidRPr="00B72A44" w:rsidRDefault="00B72A44" w:rsidP="00E803B5">
            <w:pPr>
              <w:tabs>
                <w:tab w:val="decimal" w:pos="660"/>
              </w:tabs>
              <w:ind w:left="-70" w:right="-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6F079490" w:rsidR="00B72A44" w:rsidRPr="00B72A44" w:rsidRDefault="00B72A44" w:rsidP="00B72A44">
            <w:pPr>
              <w:ind w:left="-70" w:right="-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B72A44" w:rsidRPr="00B72A44" w:rsidRDefault="00B72A44" w:rsidP="00B72A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5FCFE304" w:rsidR="00B72A44" w:rsidRPr="00B72A44" w:rsidRDefault="00DB0E35" w:rsidP="003E3951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63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597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01895DA7" w:rsidR="00B72A44" w:rsidRPr="00B72A44" w:rsidRDefault="00DB0E35" w:rsidP="003E395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63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597</w:t>
            </w:r>
            <w:r w:rsidR="00B72A44" w:rsidRPr="00B72A44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DB0E3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FCED39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B72A44" w:rsidRPr="00B72A44" w:rsidRDefault="00B72A44" w:rsidP="00B72A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B72A44" w:rsidRPr="00B72A44" w:rsidRDefault="00B72A44" w:rsidP="00B72A4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33CB13F8" w:rsidR="00140286" w:rsidRPr="00F501C7" w:rsidRDefault="005B477A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0E35" w:rsidRPr="00DB0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1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4542FD82" w:rsidR="00140286" w:rsidRPr="00F501C7" w:rsidRDefault="000D1F77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9,096,888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21E8FFCD" w:rsidR="00140286" w:rsidRPr="00F501C7" w:rsidRDefault="000D1F77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1,109,233</w:t>
            </w:r>
          </w:p>
        </w:tc>
      </w:tr>
      <w:tr w:rsidR="00140286" w:rsidRPr="00CE693F" w14:paraId="2DAF44F8" w14:textId="77777777" w:rsidTr="00C11CDC">
        <w:trPr>
          <w:trHeight w:val="179"/>
        </w:trPr>
        <w:tc>
          <w:tcPr>
            <w:tcW w:w="5490" w:type="dxa"/>
            <w:shd w:val="clear" w:color="auto" w:fill="auto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0396CAFF" w:rsidR="00C9460A" w:rsidRPr="00F501C7" w:rsidRDefault="000D1F77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3,039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02AA0DAE" w:rsidR="00C9460A" w:rsidRPr="00F501C7" w:rsidRDefault="000D1F77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4D6022E1" w:rsidR="00C9460A" w:rsidRPr="00F501C7" w:rsidRDefault="000D1F77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462,201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63F67747" w:rsidR="00C9460A" w:rsidRPr="00F501C7" w:rsidRDefault="000D1F77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462,201</w:t>
            </w:r>
          </w:p>
        </w:tc>
      </w:tr>
      <w:tr w:rsidR="00C9460A" w:rsidRPr="00CE693F" w14:paraId="1EFBF9D9" w14:textId="77777777" w:rsidTr="00C11CDC">
        <w:tc>
          <w:tcPr>
            <w:tcW w:w="5490" w:type="dxa"/>
            <w:shd w:val="clear" w:color="auto" w:fill="auto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61FB44A7" w:rsidR="00C9460A" w:rsidRPr="00F501C7" w:rsidRDefault="000D1F77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135,453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59D7D007" w:rsidR="00C9460A" w:rsidRPr="00F501C7" w:rsidRDefault="000D1F77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131,325</w:t>
            </w:r>
          </w:p>
        </w:tc>
      </w:tr>
      <w:tr w:rsidR="00C9460A" w:rsidRPr="00CE693F" w14:paraId="7D6B7B69" w14:textId="77777777" w:rsidTr="00E56938">
        <w:tc>
          <w:tcPr>
            <w:tcW w:w="5490" w:type="dxa"/>
            <w:shd w:val="clear" w:color="auto" w:fill="auto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2B4E4569" w:rsidR="00C9460A" w:rsidRPr="00C11CDC" w:rsidRDefault="000D1F77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638,262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3B12D492" w:rsidR="00C9460A" w:rsidRPr="00C11CDC" w:rsidRDefault="000D1F77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305,517</w:t>
            </w:r>
          </w:p>
        </w:tc>
      </w:tr>
      <w:tr w:rsidR="00C9460A" w:rsidRPr="00CE693F" w14:paraId="4B9A9362" w14:textId="77777777" w:rsidTr="00E56938">
        <w:trPr>
          <w:trHeight w:val="50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36224B90" w:rsidR="00C9460A" w:rsidRPr="00F501C7" w:rsidRDefault="000D1F77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1,238,955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249BD8DF" w:rsidR="00C9460A" w:rsidRPr="00F501C7" w:rsidRDefault="000D1F77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899,043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77777777" w:rsidR="00FF2DB6" w:rsidRPr="00CE693F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46A1FB70" w:rsidR="008D2723" w:rsidRPr="0035030C" w:rsidRDefault="008D2723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477A">
        <w:rPr>
          <w:rFonts w:asciiTheme="majorBidi" w:hAnsiTheme="majorBidi" w:cstheme="majorBidi" w:hint="cs"/>
          <w:sz w:val="30"/>
          <w:szCs w:val="30"/>
          <w:lang w:val="en-US"/>
        </w:rPr>
        <w:t xml:space="preserve">30 </w:t>
      </w:r>
      <w:r w:rsidR="005B4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0E35" w:rsidRPr="00DB0E3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312121B8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DB0E35" w:rsidRPr="00DB0E35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243C8E36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38B62AE4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4FD0604F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1B7E0ABE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2982C45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7696AEF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4AC0C5C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393EC6A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5D8E2773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916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5631BCD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6E1EAD7B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41B7D720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1D48E1E4" w:rsidR="008D2723" w:rsidRPr="00D710A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710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710AC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 w:rsidRPr="00D710AC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การพิจารณาของศาลฎีกา</w:t>
      </w:r>
    </w:p>
    <w:p w14:paraId="2F6BB7AF" w14:textId="77777777" w:rsidR="00DD1CA5" w:rsidRPr="00D710AC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FC29D" w14:textId="7508E155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F93E0B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79EAFB" w14:textId="32C52BB5" w:rsidR="00DD1CA5" w:rsidRPr="002E22D1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F93E0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บริษัทยื่นคำร้องขอให้ศาลเพิกถอนการอายัดสิทธิเรียกร้องเงินในบัญชีเงินฝากของบริษัท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ปัจจุบันคดีอยู่ระหว่างการพิจารณาของศาลแพ่ง</w:t>
      </w:r>
    </w:p>
    <w:p w14:paraId="57CDA7F1" w14:textId="77777777" w:rsidR="008D2723" w:rsidRPr="00DD1CA5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075079D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49BFA8" w14:textId="3656F14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3FD83C2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DE4EF2" w14:textId="191B12A3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DCEF4FE" w14:textId="0ABB2EA1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6EF53667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1293B729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5034FE56" w:rsidR="00DD1CA5" w:rsidRDefault="00DD1CA5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12F6D91A" w14:textId="36BC9E15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803D142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125178" w14:textId="28EF12BA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085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194C2E29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16E09689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16659BE3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4512D45D" w:rsidR="00DD1CA5" w:rsidRDefault="00DD1CA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p w14:paraId="29E8F962" w14:textId="213B9582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0174A91D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56BA36" w14:textId="35D0F5F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6644FFB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368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6C6CC50" w14:textId="3BCF60A5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5A1EA126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2EB85BC3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ACF27DE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4724E" w14:textId="02ABF73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4B5A13A9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58660F0C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6A8C753A" w14:textId="5AD5B53C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1EF032" w14:textId="54B22825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6CA962E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226DD966" w:rsidR="008D2723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A69B561" w14:textId="77777777" w:rsid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6395E56E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B0E35" w:rsidRPr="00DB0E35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350CBD0E" w14:textId="77777777" w:rsidR="005A52E7" w:rsidRP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DFCC662" w14:textId="32C071D6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33ED0B2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5F343228" w14:textId="77777777" w:rsidR="00DD1CA5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06039F" w14:textId="684673C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42D0536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0800EEA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618E3F78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DB0E35" w:rsidRPr="00DB0E35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D63D048" w:rsidR="00DD1CA5" w:rsidRDefault="00DD1CA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C7498F3" w14:textId="789B199E" w:rsidR="008D2723" w:rsidRDefault="008D2723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132ADD8" w14:textId="77777777" w:rsidR="00DD1CA5" w:rsidRPr="003F172C" w:rsidRDefault="00DD1CA5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B1E471" w14:textId="675257F5" w:rsidR="008D2723" w:rsidRPr="003F172C" w:rsidRDefault="008D2723" w:rsidP="00DD1CA5">
      <w:pPr>
        <w:tabs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B477A">
        <w:rPr>
          <w:rFonts w:asciiTheme="majorBidi" w:hAnsiTheme="majorBidi" w:cstheme="majorBidi" w:hint="cs"/>
          <w:sz w:val="30"/>
          <w:szCs w:val="30"/>
          <w:lang w:val="en-US"/>
        </w:rPr>
        <w:t xml:space="preserve">30 </w:t>
      </w:r>
      <w:r w:rsidR="005B47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6FC4D48F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1CCC6C28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1C092833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418B715C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2E06BEFC" w14:textId="77777777" w:rsidR="00DD1CA5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35D290" w14:textId="205E831A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4C2ED1F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77777777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</w:p>
    <w:p w14:paraId="3B014FE9" w14:textId="34D2010E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77777777" w:rsidR="00243C2E" w:rsidRPr="005A1ABA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2AD5312B" w:rsidR="00243C2E" w:rsidRDefault="00243C2E" w:rsidP="0087246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10D4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hint="cs"/>
          <w:sz w:val="30"/>
          <w:szCs w:val="30"/>
          <w:cs/>
        </w:rPr>
        <w:t>ด</w:t>
      </w:r>
      <w:r w:rsidR="00A50EB3">
        <w:rPr>
          <w:rFonts w:asciiTheme="majorBidi" w:hAnsiTheme="majorBidi" w:hint="cs"/>
          <w:sz w:val="30"/>
          <w:szCs w:val="30"/>
          <w:cs/>
        </w:rPr>
        <w:t>ั</w:t>
      </w:r>
      <w:r w:rsidR="0087246C">
        <w:rPr>
          <w:rFonts w:asciiTheme="majorBidi" w:hAnsiTheme="majorBidi" w:hint="cs"/>
          <w:sz w:val="30"/>
          <w:szCs w:val="30"/>
          <w:cs/>
        </w:rPr>
        <w:t>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0215CD8F" w14:textId="77777777" w:rsidR="000A1914" w:rsidRPr="0087246C" w:rsidRDefault="000A1914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p w14:paraId="6E680307" w14:textId="1C4E534A" w:rsidR="00FB7FCB" w:rsidRDefault="002707C5" w:rsidP="00FB7FCB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175566">
        <w:rPr>
          <w:rFonts w:asciiTheme="majorBidi" w:hAnsiTheme="majorBidi" w:cstheme="majorBidi"/>
          <w:sz w:val="30"/>
          <w:szCs w:val="30"/>
        </w:rPr>
        <w:t>2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>
        <w:rPr>
          <w:rFonts w:asciiTheme="majorBidi" w:hAnsiTheme="majorBidi" w:cstheme="majorBidi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10124B70" w14:textId="77777777" w:rsidR="00FB7FCB" w:rsidRDefault="00FB7FCB" w:rsidP="00FB7FCB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45F5" w14:textId="299E62B3" w:rsidR="00FB7FCB" w:rsidRPr="006F395B" w:rsidRDefault="00FB7FCB" w:rsidP="00C11CDC">
      <w:pPr>
        <w:pStyle w:val="Caption"/>
        <w:ind w:hanging="900"/>
        <w:rPr>
          <w:rFonts w:asciiTheme="majorBidi" w:hAnsiTheme="majorBidi" w:cstheme="majorBidi"/>
          <w:cs/>
        </w:rPr>
      </w:pPr>
      <w:r w:rsidRPr="006F395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D5E090B" w14:textId="77777777" w:rsidR="00D80FB8" w:rsidRPr="005B477A" w:rsidRDefault="00D80FB8" w:rsidP="00C11CDC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E8A0A9D" w14:textId="4A75EDBE" w:rsidR="00FB7FCB" w:rsidRPr="006F395B" w:rsidRDefault="006F395B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ระหว่างวันที่ </w:t>
      </w:r>
      <w:r w:rsidRPr="006F395B"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/>
          <w:sz w:val="30"/>
          <w:szCs w:val="30"/>
        </w:rPr>
        <w:t>-</w:t>
      </w:r>
      <w:r w:rsidRPr="006F395B">
        <w:rPr>
          <w:rFonts w:asciiTheme="majorBidi" w:hAnsiTheme="majorBidi" w:cstheme="majorBidi"/>
          <w:sz w:val="30"/>
          <w:szCs w:val="30"/>
        </w:rPr>
        <w:t xml:space="preserve"> 25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กรกฎาคม พ.ศ.</w:t>
      </w:r>
      <w:r w:rsidR="009604FB">
        <w:rPr>
          <w:rFonts w:asciiTheme="majorBidi" w:hAnsiTheme="majorBidi" w:cstheme="majorBidi"/>
          <w:sz w:val="30"/>
          <w:szCs w:val="30"/>
        </w:rPr>
        <w:t xml:space="preserve"> </w:t>
      </w:r>
      <w:r w:rsidRPr="006F395B">
        <w:rPr>
          <w:rFonts w:asciiTheme="majorBidi" w:hAnsiTheme="majorBidi" w:cstheme="majorBidi"/>
          <w:sz w:val="30"/>
          <w:szCs w:val="30"/>
        </w:rPr>
        <w:t xml:space="preserve">2567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604FB">
        <w:rPr>
          <w:rFonts w:asciiTheme="majorBidi" w:hAnsiTheme="majorBidi" w:cstheme="majorBidi" w:hint="cs"/>
          <w:sz w:val="30"/>
          <w:szCs w:val="30"/>
          <w:cs/>
        </w:rPr>
        <w:t>ย่อยแห่งหนึ่ง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เสนอขายหุ้นกุ้อายุ </w:t>
      </w:r>
      <w:r w:rsidRPr="006F395B">
        <w:rPr>
          <w:rFonts w:asciiTheme="majorBidi" w:hAnsiTheme="majorBidi" w:cstheme="majorBidi"/>
          <w:sz w:val="30"/>
          <w:szCs w:val="30"/>
        </w:rPr>
        <w:t xml:space="preserve">5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ปี อัตราดอกเบี้ยคงที่ร้อยละ </w:t>
      </w:r>
      <w:r w:rsidRPr="006F395B">
        <w:rPr>
          <w:rFonts w:asciiTheme="majorBidi" w:hAnsiTheme="majorBidi" w:cstheme="majorBidi"/>
          <w:sz w:val="30"/>
          <w:szCs w:val="30"/>
        </w:rPr>
        <w:t xml:space="preserve">4.00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ชำระดอกเบี้ยทุก </w:t>
      </w:r>
      <w:r w:rsidRPr="006F395B">
        <w:rPr>
          <w:rFonts w:asciiTheme="majorBidi" w:hAnsiTheme="majorBidi" w:cstheme="majorBidi"/>
          <w:sz w:val="30"/>
          <w:szCs w:val="30"/>
        </w:rPr>
        <w:t xml:space="preserve">3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 xml:space="preserve">เดือน มูลค่าเสนอขายไม่เกิน </w:t>
      </w:r>
      <w:r w:rsidRPr="006F395B">
        <w:rPr>
          <w:rFonts w:asciiTheme="majorBidi" w:hAnsiTheme="majorBidi" w:cstheme="majorBidi"/>
          <w:sz w:val="30"/>
          <w:szCs w:val="30"/>
        </w:rPr>
        <w:t xml:space="preserve">4,000 </w:t>
      </w:r>
      <w:r w:rsidRPr="006F395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sectPr w:rsidR="00FB7FCB" w:rsidRPr="006F395B" w:rsidSect="000B7DA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EE09A" w14:textId="77777777" w:rsidR="00C757CB" w:rsidRDefault="00C757CB">
      <w:r>
        <w:separator/>
      </w:r>
    </w:p>
  </w:endnote>
  <w:endnote w:type="continuationSeparator" w:id="0">
    <w:p w14:paraId="524FE9E1" w14:textId="77777777" w:rsidR="00C757CB" w:rsidRDefault="00C7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ABAE5AA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0CA4">
      <w:rPr>
        <w:rStyle w:val="PageNumber"/>
        <w:rFonts w:ascii="Angsana New" w:hAnsi="Angsana New" w:cs="Angsana New"/>
        <w:noProof/>
        <w:sz w:val="30"/>
        <w:szCs w:val="30"/>
      </w:rPr>
      <w:t>23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0CA4" w:rsidRPr="009D0CA4">
          <w:rPr>
            <w:rFonts w:asciiTheme="majorBidi" w:hAnsiTheme="majorBidi" w:cstheme="majorBidi"/>
            <w:noProof/>
            <w:sz w:val="30"/>
            <w:szCs w:val="30"/>
            <w:lang w:val="en-US"/>
          </w:rPr>
          <w:t>66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67502F95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0CA4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2051B45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D0CA4"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19E8984E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9D0CA4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0CE425F5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9D0CA4">
      <w:rPr>
        <w:rStyle w:val="PageNumber"/>
        <w:rFonts w:ascii="Angsana New" w:cs="Angsana New"/>
        <w:noProof/>
        <w:sz w:val="30"/>
        <w:szCs w:val="30"/>
        <w:lang w:val="en-US"/>
      </w:rPr>
      <w:t>41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7F22362A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9D0CA4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5E6DAC18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9D0CA4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7B538E62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0CA4" w:rsidRPr="009D0CA4">
          <w:rPr>
            <w:rFonts w:asciiTheme="majorBidi" w:hAnsiTheme="majorBidi" w:cstheme="majorBidi"/>
            <w:noProof/>
            <w:sz w:val="30"/>
            <w:szCs w:val="30"/>
            <w:lang w:val="en-US"/>
          </w:rPr>
          <w:t>48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3A2585A8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0CA4" w:rsidRPr="009D0CA4">
          <w:rPr>
            <w:rFonts w:asciiTheme="majorBidi" w:hAnsiTheme="majorBidi" w:cstheme="majorBidi"/>
            <w:noProof/>
            <w:sz w:val="30"/>
            <w:szCs w:val="30"/>
            <w:lang w:val="en-US"/>
          </w:rPr>
          <w:t>52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CEA63" w14:textId="77777777" w:rsidR="00C757CB" w:rsidRDefault="00C757CB">
      <w:r>
        <w:separator/>
      </w:r>
    </w:p>
  </w:footnote>
  <w:footnote w:type="continuationSeparator" w:id="0">
    <w:p w14:paraId="0E56ABAA" w14:textId="77777777" w:rsidR="00C757CB" w:rsidRDefault="00C75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568CEEA9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356F65">
      <w:rPr>
        <w:rFonts w:ascii="Angsana New" w:hAnsi="Angsana New" w:hint="cs"/>
        <w:b/>
        <w:bCs/>
        <w:sz w:val="32"/>
        <w:szCs w:val="32"/>
        <w:cs/>
      </w:rPr>
      <w:t>งวด</w:t>
    </w:r>
    <w:r w:rsidR="00356F65"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56F65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356F65"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356F65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356F65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4127C7DB" w:rsidR="0001110F" w:rsidRPr="00720668" w:rsidRDefault="005B477A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3C2EE1F3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4F2FEB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4F2FEB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4F2FEB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F2FEB">
      <w:rPr>
        <w:rFonts w:ascii="Angsana New" w:hAnsi="Angsana New"/>
        <w:b/>
        <w:bCs/>
        <w:sz w:val="32"/>
        <w:szCs w:val="32"/>
        <w:lang w:val="en-US"/>
      </w:rPr>
      <w:t>2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31BBBF1F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F14AB6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F14AB6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F14AB6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57B1DD1E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1F3EB2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1F3EB2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1F3EB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78E4D601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6273DE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6273DE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6273DE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35E6A08B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1C0172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1C0172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1C017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66C03E94" w:rsidR="0001110F" w:rsidRPr="00720668" w:rsidRDefault="00BD3E2C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7A4FE9F0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511D9D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="00511D9D"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 w:rsidR="00511D9D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76C96D5D" w:rsidR="0001110F" w:rsidRPr="00720668" w:rsidRDefault="005B477A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DB0E35" w:rsidRPr="00DB0E35">
      <w:rPr>
        <w:rFonts w:ascii="Angsana New" w:hAnsi="Angsana New"/>
        <w:b/>
        <w:bCs/>
        <w:sz w:val="32"/>
        <w:szCs w:val="32"/>
        <w:lang w:val="en-US"/>
      </w:rPr>
      <w:t>256</w:t>
    </w:r>
    <w:r w:rsidR="00DB0E35" w:rsidRPr="00DB0E35">
      <w:rPr>
        <w:rFonts w:ascii="Angsana New" w:hAnsi="Angsana New" w:hint="cs"/>
        <w:b/>
        <w:bCs/>
        <w:sz w:val="32"/>
        <w:szCs w:val="32"/>
        <w:lang w:val="en-US"/>
      </w:rPr>
      <w:t>7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11"/>
  </w:num>
  <w:num w:numId="5">
    <w:abstractNumId w:val="9"/>
  </w:num>
  <w:num w:numId="6">
    <w:abstractNumId w:val="16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29"/>
  </w:num>
  <w:num w:numId="12">
    <w:abstractNumId w:val="25"/>
  </w:num>
  <w:num w:numId="13">
    <w:abstractNumId w:val="21"/>
  </w:num>
  <w:num w:numId="14">
    <w:abstractNumId w:val="18"/>
  </w:num>
  <w:num w:numId="15">
    <w:abstractNumId w:val="23"/>
  </w:num>
  <w:num w:numId="16">
    <w:abstractNumId w:val="6"/>
  </w:num>
  <w:num w:numId="17">
    <w:abstractNumId w:val="8"/>
  </w:num>
  <w:num w:numId="18">
    <w:abstractNumId w:val="32"/>
  </w:num>
  <w:num w:numId="19">
    <w:abstractNumId w:val="30"/>
  </w:num>
  <w:num w:numId="20">
    <w:abstractNumId w:val="10"/>
  </w:num>
  <w:num w:numId="21">
    <w:abstractNumId w:val="20"/>
  </w:num>
  <w:num w:numId="22">
    <w:abstractNumId w:val="27"/>
  </w:num>
  <w:num w:numId="23">
    <w:abstractNumId w:val="33"/>
  </w:num>
  <w:num w:numId="24">
    <w:abstractNumId w:val="15"/>
  </w:num>
  <w:num w:numId="25">
    <w:abstractNumId w:val="4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7"/>
  </w:num>
  <w:num w:numId="30">
    <w:abstractNumId w:val="5"/>
  </w:num>
  <w:num w:numId="31">
    <w:abstractNumId w:val="14"/>
  </w:num>
  <w:num w:numId="32">
    <w:abstractNumId w:val="28"/>
  </w:num>
  <w:num w:numId="33">
    <w:abstractNumId w:val="24"/>
  </w:num>
  <w:num w:numId="34">
    <w:abstractNumId w:val="26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19"/>
  </w:num>
  <w:num w:numId="43">
    <w:abstractNumId w:val="3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3EB1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74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2AE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9A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0B48"/>
    <w:rsid w:val="00171049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019"/>
    <w:rsid w:val="001A1143"/>
    <w:rsid w:val="001A13DD"/>
    <w:rsid w:val="001A1DD3"/>
    <w:rsid w:val="001A1DE9"/>
    <w:rsid w:val="001A1F58"/>
    <w:rsid w:val="001A2025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5FBB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C7D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65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E38"/>
    <w:rsid w:val="00394F1F"/>
    <w:rsid w:val="00395152"/>
    <w:rsid w:val="003951C9"/>
    <w:rsid w:val="003957A6"/>
    <w:rsid w:val="003958BE"/>
    <w:rsid w:val="00395AE7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5F8A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6D0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61B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D90"/>
    <w:rsid w:val="00665FFA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FAE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46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5B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D1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01C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A12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1A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CA4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5FD"/>
    <w:rsid w:val="009E179A"/>
    <w:rsid w:val="009E1A8C"/>
    <w:rsid w:val="009E206B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71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AF8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A44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767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94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7CB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10D"/>
    <w:rsid w:val="00D01B2F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2D11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279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4AB6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EDFBF-F7F0-469F-B68D-37665ABFA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1637D-354A-472C-A00B-1344127F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49</Pages>
  <Words>9962</Words>
  <Characters>56790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2024-08-08T07:15:00Z</cp:lastPrinted>
  <dcterms:created xsi:type="dcterms:W3CDTF">2024-08-13T09:52:00Z</dcterms:created>
  <dcterms:modified xsi:type="dcterms:W3CDTF">2024-08-13T09:52:00Z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