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DEEB5E4" w14:textId="1C5AE370" w:rsidR="00507DDD" w:rsidRPr="00507DDD" w:rsidRDefault="00507DDD" w:rsidP="00507DDD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07DDD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0CA13EDF" w14:textId="18E43067" w:rsidR="008D6BCF" w:rsidRDefault="00D411FA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22D671D6" w:rsidR="00DC794B" w:rsidRPr="00B30A4A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7D9E16E" w14:textId="0FFFBF0E" w:rsidR="00B30A4A" w:rsidRPr="00F313FD" w:rsidRDefault="00B30A4A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EA40F7" w14:textId="3099D81B" w:rsidR="00CB6332" w:rsidRPr="00826D86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19044A65" w14:textId="1B8F26C8" w:rsidR="00826D86" w:rsidRPr="00826D86" w:rsidRDefault="00826D8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6D8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5E9957FB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335861">
        <w:rPr>
          <w:rFonts w:ascii="Angsana New" w:hAnsi="Angsana New"/>
          <w:sz w:val="30"/>
          <w:szCs w:val="30"/>
        </w:rPr>
        <w:t>1</w:t>
      </w:r>
      <w:r w:rsidR="00AC70DC">
        <w:rPr>
          <w:rFonts w:ascii="Angsana New" w:hAnsi="Angsana New"/>
          <w:sz w:val="30"/>
          <w:szCs w:val="30"/>
        </w:rPr>
        <w:t>3</w:t>
      </w:r>
      <w:r w:rsidR="004F44E4">
        <w:rPr>
          <w:rFonts w:ascii="Angsana New" w:hAnsi="Angsana New"/>
          <w:sz w:val="30"/>
          <w:szCs w:val="30"/>
        </w:rPr>
        <w:t xml:space="preserve"> </w:t>
      </w:r>
      <w:r w:rsidR="004F44E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F44E4">
        <w:rPr>
          <w:rFonts w:ascii="Angsana New" w:hAnsi="Angsana New"/>
          <w:sz w:val="30"/>
          <w:szCs w:val="30"/>
        </w:rPr>
        <w:t>2567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138DA22B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3C7C4A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54BC7">
        <w:rPr>
          <w:rFonts w:ascii="Angsana New" w:hAnsi="Angsana New"/>
          <w:spacing w:val="-6"/>
          <w:sz w:val="30"/>
          <w:szCs w:val="30"/>
          <w:cs/>
        </w:rPr>
        <w:t xml:space="preserve">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EF1D64">
        <w:rPr>
          <w:rFonts w:ascii="Angsana New" w:hAnsi="Angsana New"/>
          <w:sz w:val="30"/>
          <w:szCs w:val="30"/>
        </w:rPr>
        <w:t>6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42563217" w14:textId="143F7201" w:rsidR="00284462" w:rsidRPr="00507DDD" w:rsidRDefault="00634DE6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31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256</w:t>
      </w:r>
      <w:r w:rsidR="00EF1D64">
        <w:rPr>
          <w:rFonts w:ascii="Angsana New" w:hAnsi="Angsana New"/>
          <w:sz w:val="30"/>
          <w:szCs w:val="30"/>
        </w:rPr>
        <w:t>6</w:t>
      </w:r>
    </w:p>
    <w:p w14:paraId="1BBB9EFF" w14:textId="77777777" w:rsidR="00D83AA6" w:rsidRPr="00D83AA6" w:rsidRDefault="00D83AA6" w:rsidP="00D83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086E41F" w14:textId="05A7F87B" w:rsidR="00507DDD" w:rsidRDefault="00507DDD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07DDD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7F448B3" w14:textId="2075CD08" w:rsidR="00507DDD" w:rsidRDefault="00507DDD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2477AA7" w14:textId="0F21F7AD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7DDD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507DDD">
        <w:rPr>
          <w:rFonts w:ascii="Angsana New" w:hAnsi="Angsana New"/>
          <w:sz w:val="30"/>
          <w:szCs w:val="30"/>
        </w:rPr>
        <w:t xml:space="preserve">12 </w:t>
      </w:r>
      <w:r w:rsidRPr="00507DDD">
        <w:rPr>
          <w:rFonts w:ascii="Angsana New" w:hAnsi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507DDD">
        <w:rPr>
          <w:rFonts w:ascii="Angsana New" w:hAnsi="Angsana New"/>
          <w:sz w:val="30"/>
          <w:szCs w:val="30"/>
        </w:rPr>
        <w:t xml:space="preserve">1 </w:t>
      </w:r>
      <w:r w:rsidRPr="00507DDD">
        <w:rPr>
          <w:rFonts w:ascii="Angsana New" w:hAnsi="Angsana New"/>
          <w:sz w:val="30"/>
          <w:szCs w:val="30"/>
          <w:cs/>
        </w:rPr>
        <w:t xml:space="preserve">มกราคม </w:t>
      </w:r>
      <w:r w:rsidRPr="00507DDD">
        <w:rPr>
          <w:rFonts w:ascii="Angsana New" w:hAnsi="Angsana New"/>
          <w:sz w:val="30"/>
          <w:szCs w:val="30"/>
        </w:rPr>
        <w:t xml:space="preserve">2567 </w:t>
      </w:r>
      <w:r w:rsidRPr="00507DDD">
        <w:rPr>
          <w:rFonts w:ascii="Angsana New" w:hAnsi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25275C86" w14:textId="72154EC1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67B264B" w14:textId="46EFB2F0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7DDD">
        <w:rPr>
          <w:rFonts w:ascii="Angsana New" w:hAnsi="Angsana New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507DDD">
        <w:rPr>
          <w:rFonts w:ascii="Angsana New" w:hAnsi="Angsana New"/>
          <w:sz w:val="30"/>
          <w:szCs w:val="30"/>
        </w:rPr>
        <w:t xml:space="preserve">12 </w:t>
      </w:r>
      <w:r w:rsidRPr="00507DDD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507DDD">
        <w:rPr>
          <w:rFonts w:ascii="Angsana New" w:hAnsi="Angsana New"/>
          <w:sz w:val="30"/>
          <w:szCs w:val="30"/>
        </w:rPr>
        <w:t xml:space="preserve">1 </w:t>
      </w:r>
      <w:r w:rsidRPr="00507DDD">
        <w:rPr>
          <w:rFonts w:ascii="Angsana New" w:hAnsi="Angsana New"/>
          <w:sz w:val="30"/>
          <w:szCs w:val="30"/>
          <w:cs/>
        </w:rPr>
        <w:t xml:space="preserve">มกราคม </w:t>
      </w:r>
      <w:r w:rsidRPr="00507DDD">
        <w:rPr>
          <w:rFonts w:ascii="Angsana New" w:hAnsi="Angsana New"/>
          <w:sz w:val="30"/>
          <w:szCs w:val="30"/>
        </w:rPr>
        <w:t xml:space="preserve">2566 </w:t>
      </w:r>
      <w:r w:rsidRPr="00507DDD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36D9A626" w14:textId="77777777" w:rsidR="00507DDD" w:rsidRPr="005B711D" w:rsidRDefault="00507DDD" w:rsidP="008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6DCD97B" w14:textId="4E482D0F" w:rsidR="001206FB" w:rsidRDefault="00F96459" w:rsidP="00842D3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2089D38" w14:textId="77777777" w:rsidR="00842D38" w:rsidRPr="005B711D" w:rsidRDefault="00842D38" w:rsidP="00842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0"/>
        <w:gridCol w:w="270"/>
        <w:gridCol w:w="1080"/>
      </w:tblGrid>
      <w:tr w:rsidR="001206FB" w:rsidRPr="00B43BC0" w14:paraId="431EF3EC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318FF583" w14:textId="247BFBA9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7ACA7469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0C779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513304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573" w:rsidRPr="00B43BC0" w14:paraId="65BF71CB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15808BEA" w14:textId="0408B1BC" w:rsidR="00903573" w:rsidRPr="006B2B25" w:rsidRDefault="00EF1D64" w:rsidP="003C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B2B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F84480D" w14:textId="45AC94AA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10CD15D5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CB50A4" w14:textId="33652BE6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E16942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00655" w14:textId="4ECFEBD6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4FC04C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10025" w14:textId="5CEF7DF8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6FB" w:rsidRPr="00B43BC0" w14:paraId="5B2AC7DE" w14:textId="77777777" w:rsidTr="00EA5562">
        <w:trPr>
          <w:tblHeader/>
        </w:trPr>
        <w:tc>
          <w:tcPr>
            <w:tcW w:w="4140" w:type="dxa"/>
          </w:tcPr>
          <w:p w14:paraId="7C7D573A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6F884E25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B43BC0" w14:paraId="044D9F3A" w14:textId="77777777" w:rsidTr="00EA5562">
        <w:tc>
          <w:tcPr>
            <w:tcW w:w="4140" w:type="dxa"/>
          </w:tcPr>
          <w:p w14:paraId="134275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961DE7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062FF6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AD2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D62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C9905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4D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E9F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D64" w:rsidRPr="00B43BC0" w14:paraId="4574C37E" w14:textId="77777777" w:rsidTr="00EA5562">
        <w:tc>
          <w:tcPr>
            <w:tcW w:w="4140" w:type="dxa"/>
          </w:tcPr>
          <w:p w14:paraId="30E21CC2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6D760A27" w14:textId="5D597E05" w:rsidR="00EF1D64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470658A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F44436" w14:textId="4D9D34B0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9A6BB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E28FA" w14:textId="24D26051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200,722</w:t>
            </w:r>
          </w:p>
        </w:tc>
        <w:tc>
          <w:tcPr>
            <w:tcW w:w="270" w:type="dxa"/>
          </w:tcPr>
          <w:p w14:paraId="1566DEE2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3256" w14:textId="48C95605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9E">
              <w:rPr>
                <w:rFonts w:ascii="Angsana New" w:hAnsi="Angsana New"/>
                <w:sz w:val="30"/>
                <w:szCs w:val="30"/>
              </w:rPr>
              <w:t>203,362</w:t>
            </w:r>
          </w:p>
        </w:tc>
      </w:tr>
      <w:tr w:rsidR="00381ED2" w:rsidRPr="00B43BC0" w14:paraId="1B6A7BE8" w14:textId="77777777" w:rsidTr="00EA5562">
        <w:tc>
          <w:tcPr>
            <w:tcW w:w="4140" w:type="dxa"/>
          </w:tcPr>
          <w:p w14:paraId="0FC30455" w14:textId="707E6682" w:rsidR="00381ED2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7C4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789FA9C" w14:textId="3C2F6F5B" w:rsidR="00381ED2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3600253" w14:textId="77777777" w:rsidR="00381ED2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45E0D9" w14:textId="02CFBFB8" w:rsidR="00381ED2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FD599" w14:textId="77777777" w:rsidR="00381ED2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23694" w14:textId="46FA7F00" w:rsidR="00381ED2" w:rsidRPr="00381ED2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60,498</w:t>
            </w:r>
          </w:p>
        </w:tc>
        <w:tc>
          <w:tcPr>
            <w:tcW w:w="270" w:type="dxa"/>
          </w:tcPr>
          <w:p w14:paraId="2B34D077" w14:textId="77777777" w:rsidR="00381ED2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E3315" w14:textId="38E1BA71" w:rsidR="00381ED2" w:rsidRPr="0077709E" w:rsidRDefault="00381ED2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D64" w:rsidRPr="00B43BC0" w14:paraId="66868C4F" w14:textId="77777777" w:rsidTr="00EA5562">
        <w:tc>
          <w:tcPr>
            <w:tcW w:w="4140" w:type="dxa"/>
          </w:tcPr>
          <w:p w14:paraId="2B7C7FBB" w14:textId="73F78285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623D034C" w14:textId="4D4474DC" w:rsidR="00EF1D64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B456B2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6ECD91" w14:textId="1895173E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12AE4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2001" w14:textId="18E87F85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  <w:tc>
          <w:tcPr>
            <w:tcW w:w="270" w:type="dxa"/>
          </w:tcPr>
          <w:p w14:paraId="4143A286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ED88D" w14:textId="69958BBC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9E">
              <w:rPr>
                <w:rFonts w:ascii="Angsana New" w:hAnsi="Angsana New"/>
                <w:sz w:val="30"/>
                <w:szCs w:val="30"/>
              </w:rPr>
              <w:t>2,992</w:t>
            </w:r>
          </w:p>
        </w:tc>
      </w:tr>
      <w:tr w:rsidR="00EF1D64" w:rsidRPr="00B43BC0" w14:paraId="5C84729B" w14:textId="77777777" w:rsidTr="00EA5562">
        <w:tc>
          <w:tcPr>
            <w:tcW w:w="4140" w:type="dxa"/>
          </w:tcPr>
          <w:p w14:paraId="52C1B2E7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BF91996" w14:textId="5643FD1A" w:rsidR="00EF1D64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578F3F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1F3231" w14:textId="3D71EA8D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52E29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8A2C0" w14:textId="6DCA3A23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270" w:type="dxa"/>
          </w:tcPr>
          <w:p w14:paraId="2B688102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9FAB9" w14:textId="15254786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9E">
              <w:rPr>
                <w:rFonts w:ascii="Angsana New" w:hAnsi="Angsana New"/>
                <w:sz w:val="30"/>
                <w:szCs w:val="30"/>
              </w:rPr>
              <w:t>1,753</w:t>
            </w:r>
          </w:p>
        </w:tc>
      </w:tr>
      <w:tr w:rsidR="00EF1D64" w:rsidRPr="00B43BC0" w14:paraId="1DAE5D96" w14:textId="77777777" w:rsidTr="00EA5562">
        <w:tc>
          <w:tcPr>
            <w:tcW w:w="4140" w:type="dxa"/>
          </w:tcPr>
          <w:p w14:paraId="602D979F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501E9D81" w14:textId="0951BED7" w:rsidR="00EF1D64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18D4989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4AE748" w14:textId="71129284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79F2E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C2825F" w14:textId="5D942F16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5,341</w:t>
            </w:r>
          </w:p>
        </w:tc>
        <w:tc>
          <w:tcPr>
            <w:tcW w:w="270" w:type="dxa"/>
          </w:tcPr>
          <w:p w14:paraId="50106E79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AEA61" w14:textId="6F40D5D6" w:rsidR="00EF1D64" w:rsidRPr="00C551BB" w:rsidRDefault="00EF1D64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4,807</w:t>
            </w:r>
          </w:p>
        </w:tc>
      </w:tr>
      <w:tr w:rsidR="00EF1D64" w:rsidRPr="00B43BC0" w14:paraId="57E2504E" w14:textId="77777777" w:rsidTr="00EA5562">
        <w:tc>
          <w:tcPr>
            <w:tcW w:w="4140" w:type="dxa"/>
          </w:tcPr>
          <w:p w14:paraId="45490EDF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ECC5083" w14:textId="20130344" w:rsidR="00EF1D64" w:rsidRPr="00C551BB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3980B7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0BBF1F" w14:textId="3B8382E3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015E0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417E8" w14:textId="74FA257C" w:rsidR="00EF1D64" w:rsidRPr="00842D38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3,832</w:t>
            </w:r>
          </w:p>
        </w:tc>
        <w:tc>
          <w:tcPr>
            <w:tcW w:w="270" w:type="dxa"/>
          </w:tcPr>
          <w:p w14:paraId="0655D77B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84601" w14:textId="49112FC5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</w:tr>
      <w:tr w:rsidR="00EF1D64" w:rsidRPr="00B43BC0" w14:paraId="1CC55261" w14:textId="77777777" w:rsidTr="00EA5562">
        <w:tc>
          <w:tcPr>
            <w:tcW w:w="4140" w:type="dxa"/>
          </w:tcPr>
          <w:p w14:paraId="202FA62A" w14:textId="77777777" w:rsidR="00EF1D64" w:rsidRPr="005E7C9A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E7C9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F066D53" w14:textId="14711448" w:rsidR="00EF1D64" w:rsidRPr="007134BE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49D01B7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5786EB" w14:textId="3EBE8079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FE37A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68DB3" w14:textId="2BBBC3F6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6BF5A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7C9CB" w14:textId="638C68C9" w:rsidR="00EF1D64" w:rsidRPr="007134BE" w:rsidRDefault="00EF1D64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841BA9" w:rsidRPr="00B43BC0" w14:paraId="7AF9E15C" w14:textId="77777777" w:rsidTr="00EA5562">
        <w:tc>
          <w:tcPr>
            <w:tcW w:w="4140" w:type="dxa"/>
          </w:tcPr>
          <w:p w14:paraId="58F620B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51DF4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EF759E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D800B88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75825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D40F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1D5B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097BB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020F73DA" w14:textId="77777777" w:rsidTr="00EA5562">
        <w:tc>
          <w:tcPr>
            <w:tcW w:w="4140" w:type="dxa"/>
          </w:tcPr>
          <w:p w14:paraId="054B64F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386CF8D9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793819C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E0234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19F5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EAA91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2447E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A86BB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D64" w:rsidRPr="00B43BC0" w14:paraId="10B63149" w14:textId="77777777" w:rsidTr="00EA5562">
        <w:tc>
          <w:tcPr>
            <w:tcW w:w="4140" w:type="dxa"/>
          </w:tcPr>
          <w:p w14:paraId="25DC235A" w14:textId="092E6AFD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944ED2C" w14:textId="3C24C7D0" w:rsidR="00EF1D64" w:rsidRPr="00E07DBA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8,787</w:t>
            </w:r>
          </w:p>
        </w:tc>
        <w:tc>
          <w:tcPr>
            <w:tcW w:w="279" w:type="dxa"/>
          </w:tcPr>
          <w:p w14:paraId="344B6150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E119F8" w14:textId="5CE108B8" w:rsidR="00EF1D64" w:rsidRPr="00CC6365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5,301</w:t>
            </w:r>
          </w:p>
        </w:tc>
        <w:tc>
          <w:tcPr>
            <w:tcW w:w="270" w:type="dxa"/>
          </w:tcPr>
          <w:p w14:paraId="38AE2C1D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3964" w14:textId="34763E1A" w:rsidR="00EF1D64" w:rsidRPr="007134BE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8,777</w:t>
            </w:r>
          </w:p>
        </w:tc>
        <w:tc>
          <w:tcPr>
            <w:tcW w:w="270" w:type="dxa"/>
          </w:tcPr>
          <w:p w14:paraId="6AA97789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BA42E" w14:textId="4BFCA963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8556F">
              <w:rPr>
                <w:rFonts w:ascii="Angsana New" w:hAnsi="Angsana New"/>
                <w:sz w:val="30"/>
                <w:szCs w:val="30"/>
              </w:rPr>
              <w:t>5,283</w:t>
            </w:r>
          </w:p>
        </w:tc>
      </w:tr>
      <w:tr w:rsidR="00EF1D64" w:rsidRPr="00B43BC0" w14:paraId="04FAAE05" w14:textId="77777777" w:rsidTr="00EA5562">
        <w:tc>
          <w:tcPr>
            <w:tcW w:w="4140" w:type="dxa"/>
          </w:tcPr>
          <w:p w14:paraId="50DDF29E" w14:textId="0DCE17B5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B16998" w14:textId="6F910E49" w:rsidR="00EF1D64" w:rsidRPr="00E07DBA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2CD006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54DEC" w14:textId="75703889" w:rsidR="00EF1D64" w:rsidRPr="00E07DBA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B251B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B7CDC" w14:textId="401F8CD7" w:rsidR="00EF1D64" w:rsidRPr="007134BE" w:rsidRDefault="00381ED2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6,73</w:t>
            </w:r>
            <w:r w:rsidR="00E367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81EE18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F764" w14:textId="247CF780" w:rsidR="00EF1D64" w:rsidRPr="00916D7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C55C3">
              <w:rPr>
                <w:rFonts w:ascii="Angsana New" w:hAnsi="Angsana New"/>
                <w:sz w:val="30"/>
                <w:szCs w:val="30"/>
              </w:rPr>
              <w:t>5,244</w:t>
            </w:r>
          </w:p>
        </w:tc>
      </w:tr>
      <w:tr w:rsidR="00EF1D64" w:rsidRPr="00B43BC0" w14:paraId="5CDD15A2" w14:textId="77777777" w:rsidTr="00EA5562">
        <w:tc>
          <w:tcPr>
            <w:tcW w:w="4140" w:type="dxa"/>
          </w:tcPr>
          <w:p w14:paraId="1FF29E81" w14:textId="07CD0911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9B7868B" w14:textId="5A16F4C4" w:rsidR="00EF1D64" w:rsidRPr="00E07DBA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9" w:type="dxa"/>
          </w:tcPr>
          <w:p w14:paraId="50B14781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1104DE" w14:textId="46BE868D" w:rsidR="00EF1D64" w:rsidRPr="00CC6365" w:rsidRDefault="00EF1D64" w:rsidP="00C32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73F48CCA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A20EA" w14:textId="39EE1276" w:rsidR="00EF1D64" w:rsidRPr="007134BE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D6A7A" w14:textId="77777777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AB05F" w14:textId="676E7D66" w:rsidR="00EF1D64" w:rsidRPr="007134BE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D64" w:rsidRPr="000C6424" w14:paraId="6BCA27C5" w14:textId="77777777" w:rsidTr="00EA5562">
        <w:tc>
          <w:tcPr>
            <w:tcW w:w="4140" w:type="dxa"/>
          </w:tcPr>
          <w:p w14:paraId="2893E1FD" w14:textId="6B291B23" w:rsidR="00EF1D64" w:rsidRPr="000C6424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C515D3C" w14:textId="7168D395" w:rsidR="00EF1D64" w:rsidRPr="00E07DBA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63,840</w:t>
            </w:r>
          </w:p>
        </w:tc>
        <w:tc>
          <w:tcPr>
            <w:tcW w:w="279" w:type="dxa"/>
          </w:tcPr>
          <w:p w14:paraId="687294B8" w14:textId="77777777" w:rsidR="00EF1D64" w:rsidRPr="000C6424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C05374" w14:textId="312B911B" w:rsidR="00EF1D64" w:rsidRPr="00CC6365" w:rsidRDefault="00EF1D64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38,054</w:t>
            </w:r>
          </w:p>
        </w:tc>
        <w:tc>
          <w:tcPr>
            <w:tcW w:w="270" w:type="dxa"/>
          </w:tcPr>
          <w:p w14:paraId="034E3F3E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CE68B" w14:textId="5D89DC76" w:rsidR="00EF1D64" w:rsidRPr="008E362A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85451B" w14:textId="77777777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8E8DC" w14:textId="2DCA12DD" w:rsidR="00EF1D64" w:rsidRPr="00C551BB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1BA9" w:rsidRPr="00D504D5" w14:paraId="44276468" w14:textId="77777777" w:rsidTr="00EA5562">
        <w:tc>
          <w:tcPr>
            <w:tcW w:w="4140" w:type="dxa"/>
          </w:tcPr>
          <w:p w14:paraId="57EF2EF7" w14:textId="77777777" w:rsidR="005B711D" w:rsidRPr="00D504D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E99FB6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6A0C4C2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A936CB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7EE4D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D0D3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0E1C0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17E4F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711D" w:rsidRPr="00B43BC0" w14:paraId="1C4A10D9" w14:textId="77777777" w:rsidTr="00EA5562">
        <w:tc>
          <w:tcPr>
            <w:tcW w:w="4140" w:type="dxa"/>
          </w:tcPr>
          <w:p w14:paraId="2C2D10C8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E995AE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72029ED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F52A48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40D68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33548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FF794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9BC4F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B43BC0" w14:paraId="255BF91E" w14:textId="77777777" w:rsidTr="00EA5562">
        <w:tc>
          <w:tcPr>
            <w:tcW w:w="4140" w:type="dxa"/>
          </w:tcPr>
          <w:p w14:paraId="420F7E27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678903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A00390C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9925A0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541AB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50F18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0DA9E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FC380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B43BC0" w14:paraId="11AB59BA" w14:textId="77777777" w:rsidTr="00EA5562">
        <w:tc>
          <w:tcPr>
            <w:tcW w:w="4140" w:type="dxa"/>
          </w:tcPr>
          <w:p w14:paraId="4BDAD7EE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9AA239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84E399A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049B11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DB803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926F3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82CA5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56CCA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B43BC0" w14:paraId="2EB1A26B" w14:textId="77777777" w:rsidTr="00EA5562">
        <w:tc>
          <w:tcPr>
            <w:tcW w:w="4140" w:type="dxa"/>
          </w:tcPr>
          <w:p w14:paraId="794D8892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7D47AB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7334410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C6E498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C5955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C01FA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47D1C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051DE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B43BC0" w14:paraId="2F44CF19" w14:textId="77777777" w:rsidTr="00EA5562">
        <w:tc>
          <w:tcPr>
            <w:tcW w:w="4140" w:type="dxa"/>
          </w:tcPr>
          <w:p w14:paraId="0EC26875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2E03C1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752E63F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257BE47" w14:textId="77777777" w:rsidR="005B711D" w:rsidRPr="00CC6365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2B76E4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D0581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92FA8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61B5E" w14:textId="77777777" w:rsidR="005B711D" w:rsidRPr="00C551BB" w:rsidRDefault="005B711D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376BDB03" w14:textId="77777777" w:rsidTr="00EA5562">
        <w:tc>
          <w:tcPr>
            <w:tcW w:w="4140" w:type="dxa"/>
          </w:tcPr>
          <w:p w14:paraId="3643BD1A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FBA67AF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D288B3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720410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2CB68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21659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00557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98623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58A8C013" w14:textId="77777777" w:rsidTr="00EA5562">
        <w:tc>
          <w:tcPr>
            <w:tcW w:w="4140" w:type="dxa"/>
          </w:tcPr>
          <w:p w14:paraId="3FBDC3F4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E133484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1D293BA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7A3670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747E0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D000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76B28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6AA1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D64" w:rsidRPr="003A5570" w14:paraId="5229B840" w14:textId="77777777" w:rsidTr="00EA5562">
        <w:tc>
          <w:tcPr>
            <w:tcW w:w="4140" w:type="dxa"/>
          </w:tcPr>
          <w:p w14:paraId="5CDD72E4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368D7470" w14:textId="251FEAD8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34,345</w:t>
            </w:r>
          </w:p>
        </w:tc>
        <w:tc>
          <w:tcPr>
            <w:tcW w:w="279" w:type="dxa"/>
          </w:tcPr>
          <w:p w14:paraId="6BB8BDD5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95789B8" w14:textId="503A5E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34,757</w:t>
            </w:r>
          </w:p>
        </w:tc>
        <w:tc>
          <w:tcPr>
            <w:tcW w:w="270" w:type="dxa"/>
          </w:tcPr>
          <w:p w14:paraId="1E4B1CB5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8FC75" w14:textId="3A0F5628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15,308</w:t>
            </w:r>
          </w:p>
        </w:tc>
        <w:tc>
          <w:tcPr>
            <w:tcW w:w="270" w:type="dxa"/>
          </w:tcPr>
          <w:p w14:paraId="0219F0E5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B333F" w14:textId="668E1012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15,882</w:t>
            </w:r>
          </w:p>
        </w:tc>
      </w:tr>
      <w:tr w:rsidR="00EF1D64" w:rsidRPr="003A5570" w14:paraId="710A2ECA" w14:textId="77777777" w:rsidTr="00EA5562">
        <w:tc>
          <w:tcPr>
            <w:tcW w:w="4140" w:type="dxa"/>
          </w:tcPr>
          <w:p w14:paraId="258E6138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2345F62" w14:textId="549F6413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  <w:tc>
          <w:tcPr>
            <w:tcW w:w="279" w:type="dxa"/>
          </w:tcPr>
          <w:p w14:paraId="0E3C1BBB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008257" w14:textId="3CA7CB59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2,269</w:t>
            </w:r>
          </w:p>
        </w:tc>
        <w:tc>
          <w:tcPr>
            <w:tcW w:w="270" w:type="dxa"/>
          </w:tcPr>
          <w:p w14:paraId="3595204B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4AB2C" w14:textId="07E33C4B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0F278D3B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1C687" w14:textId="176215B6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</w:tr>
      <w:tr w:rsidR="00EF1D64" w:rsidRPr="003A5570" w14:paraId="53C5D82D" w14:textId="77777777" w:rsidTr="00EA5562">
        <w:tc>
          <w:tcPr>
            <w:tcW w:w="4140" w:type="dxa"/>
          </w:tcPr>
          <w:p w14:paraId="2EB1DE11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A0EE31" w14:textId="59008A4D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9" w:type="dxa"/>
          </w:tcPr>
          <w:p w14:paraId="50DEBA99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BA94F89" w14:textId="497A1D81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795CE6F9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15E51A" w14:textId="4FD19B2E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F030004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4971B" w14:textId="5C2D5C55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F1D64" w:rsidRPr="003A5570" w14:paraId="354AC303" w14:textId="77777777" w:rsidTr="00EA5562">
        <w:tc>
          <w:tcPr>
            <w:tcW w:w="4140" w:type="dxa"/>
          </w:tcPr>
          <w:p w14:paraId="6803095E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8B3EE0" w14:textId="5CFA2F6D" w:rsidR="00EF1D64" w:rsidRPr="00842D38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36,242</w:t>
            </w:r>
          </w:p>
        </w:tc>
        <w:tc>
          <w:tcPr>
            <w:tcW w:w="279" w:type="dxa"/>
          </w:tcPr>
          <w:p w14:paraId="13F80E84" w14:textId="77777777" w:rsidR="00EF1D64" w:rsidRPr="00842D38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518A16" w14:textId="3988B3F5" w:rsidR="00EF1D64" w:rsidRPr="00842D38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37,080</w:t>
            </w:r>
          </w:p>
        </w:tc>
        <w:tc>
          <w:tcPr>
            <w:tcW w:w="270" w:type="dxa"/>
          </w:tcPr>
          <w:p w14:paraId="092B474F" w14:textId="77777777" w:rsidR="00EF1D64" w:rsidRPr="00842D38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5B68F4" w14:textId="582FB4D7" w:rsidR="00EF1D64" w:rsidRPr="00842D38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16,277</w:t>
            </w:r>
          </w:p>
        </w:tc>
        <w:tc>
          <w:tcPr>
            <w:tcW w:w="270" w:type="dxa"/>
          </w:tcPr>
          <w:p w14:paraId="39D64EE1" w14:textId="77777777" w:rsidR="00EF1D64" w:rsidRPr="00842D38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9CD957" w14:textId="4212C991" w:rsidR="00EF1D64" w:rsidRPr="00842D38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17,110</w:t>
            </w:r>
          </w:p>
        </w:tc>
      </w:tr>
      <w:tr w:rsidR="001206FB" w:rsidRPr="003A5570" w14:paraId="5281F4A5" w14:textId="77777777" w:rsidTr="00EA5562">
        <w:tc>
          <w:tcPr>
            <w:tcW w:w="4140" w:type="dxa"/>
          </w:tcPr>
          <w:p w14:paraId="70169A69" w14:textId="1A9D7496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2E98D8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CAA631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A96F22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94125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50174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5B740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3F2A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3A5570" w14:paraId="2D682E4F" w14:textId="77777777" w:rsidTr="00EA5562">
        <w:tc>
          <w:tcPr>
            <w:tcW w:w="4140" w:type="dxa"/>
          </w:tcPr>
          <w:p w14:paraId="63E84B0A" w14:textId="7BD6DD86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193A7D5" w14:textId="77777777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9A711D" w14:textId="77777777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7F26476" w14:textId="77777777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4F7AF" w14:textId="77777777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9EAEDF" w14:textId="77777777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760A0" w14:textId="77777777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2BC21" w14:textId="77777777" w:rsidR="005B711D" w:rsidRPr="003A5570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D64" w:rsidRPr="003A5570" w14:paraId="4FA78DCF" w14:textId="77777777" w:rsidTr="00EA5562">
        <w:tc>
          <w:tcPr>
            <w:tcW w:w="4140" w:type="dxa"/>
          </w:tcPr>
          <w:p w14:paraId="5E934C4F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53E361E4" w14:textId="3981FFEB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39,203</w:t>
            </w:r>
          </w:p>
        </w:tc>
        <w:tc>
          <w:tcPr>
            <w:tcW w:w="279" w:type="dxa"/>
          </w:tcPr>
          <w:p w14:paraId="552F56F2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276A11" w14:textId="3EB655C5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46,318</w:t>
            </w:r>
          </w:p>
        </w:tc>
        <w:tc>
          <w:tcPr>
            <w:tcW w:w="270" w:type="dxa"/>
          </w:tcPr>
          <w:p w14:paraId="471CD415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11587" w14:textId="564DFCE9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15,797</w:t>
            </w:r>
          </w:p>
        </w:tc>
        <w:tc>
          <w:tcPr>
            <w:tcW w:w="270" w:type="dxa"/>
          </w:tcPr>
          <w:p w14:paraId="1CA3A51A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18DBE" w14:textId="459F4E43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94CAD">
              <w:rPr>
                <w:rFonts w:ascii="Angsana New" w:hAnsi="Angsana New"/>
                <w:sz w:val="30"/>
                <w:szCs w:val="30"/>
              </w:rPr>
              <w:t>23,031</w:t>
            </w:r>
          </w:p>
        </w:tc>
      </w:tr>
      <w:tr w:rsidR="00EF1D64" w:rsidRPr="003A5570" w14:paraId="6BA81F7B" w14:textId="77777777" w:rsidTr="00EA5562">
        <w:tc>
          <w:tcPr>
            <w:tcW w:w="4140" w:type="dxa"/>
          </w:tcPr>
          <w:p w14:paraId="09B6F9F4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B9FBD63" w14:textId="49BF10CE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9" w:type="dxa"/>
          </w:tcPr>
          <w:p w14:paraId="4A315E33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F79F32" w14:textId="07DDEEF5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50A324BE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5763A" w14:textId="16BA14C0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54372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944FB" w14:textId="50069278" w:rsidR="00EF1D64" w:rsidRPr="003A5570" w:rsidRDefault="00EF1D64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D64" w:rsidRPr="003A5570" w14:paraId="7A4FE564" w14:textId="77777777" w:rsidTr="00EA5562">
        <w:tc>
          <w:tcPr>
            <w:tcW w:w="4140" w:type="dxa"/>
          </w:tcPr>
          <w:p w14:paraId="2BCCAAC5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5C00F6C" w14:textId="2F1F531B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7,116</w:t>
            </w:r>
          </w:p>
        </w:tc>
        <w:tc>
          <w:tcPr>
            <w:tcW w:w="279" w:type="dxa"/>
          </w:tcPr>
          <w:p w14:paraId="141C837F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ED49C6" w14:textId="6B0691DE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15,251</w:t>
            </w:r>
          </w:p>
        </w:tc>
        <w:tc>
          <w:tcPr>
            <w:tcW w:w="270" w:type="dxa"/>
          </w:tcPr>
          <w:p w14:paraId="3E33F1F8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D6840B" w14:textId="2935E8A9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6,272</w:t>
            </w:r>
          </w:p>
        </w:tc>
        <w:tc>
          <w:tcPr>
            <w:tcW w:w="270" w:type="dxa"/>
          </w:tcPr>
          <w:p w14:paraId="659488BD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EA656" w14:textId="27FDDEAF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94CAD">
              <w:rPr>
                <w:rFonts w:ascii="Angsana New" w:hAnsi="Angsana New"/>
                <w:sz w:val="30"/>
                <w:szCs w:val="30"/>
              </w:rPr>
              <w:t>14,146</w:t>
            </w:r>
          </w:p>
        </w:tc>
      </w:tr>
      <w:tr w:rsidR="00EF1D64" w:rsidRPr="003A5570" w14:paraId="53BE8220" w14:textId="77777777" w:rsidTr="00EA5562">
        <w:tc>
          <w:tcPr>
            <w:tcW w:w="4140" w:type="dxa"/>
          </w:tcPr>
          <w:p w14:paraId="6620175A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82CB26E" w14:textId="30D3A4F3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279" w:type="dxa"/>
          </w:tcPr>
          <w:p w14:paraId="65C624E3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820D46" w14:textId="6909CCC9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6,472</w:t>
            </w:r>
          </w:p>
        </w:tc>
        <w:tc>
          <w:tcPr>
            <w:tcW w:w="270" w:type="dxa"/>
          </w:tcPr>
          <w:p w14:paraId="01443D74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64AE8" w14:textId="0A3E4DF0" w:rsidR="00EF1D64" w:rsidRPr="00842D38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270" w:type="dxa"/>
          </w:tcPr>
          <w:p w14:paraId="50A46FDC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43E80" w14:textId="392936E4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94CAD">
              <w:rPr>
                <w:rFonts w:ascii="Angsana New" w:hAnsi="Angsana New"/>
                <w:sz w:val="30"/>
                <w:szCs w:val="30"/>
              </w:rPr>
              <w:t>1,571</w:t>
            </w:r>
          </w:p>
        </w:tc>
      </w:tr>
      <w:tr w:rsidR="00EF1D64" w:rsidRPr="003A5570" w14:paraId="681D8E92" w14:textId="77777777" w:rsidTr="00EA5562">
        <w:tc>
          <w:tcPr>
            <w:tcW w:w="4140" w:type="dxa"/>
          </w:tcPr>
          <w:p w14:paraId="4E92E65B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749C1E00" w14:textId="00F32C03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3,784</w:t>
            </w:r>
          </w:p>
        </w:tc>
        <w:tc>
          <w:tcPr>
            <w:tcW w:w="279" w:type="dxa"/>
          </w:tcPr>
          <w:p w14:paraId="2437EA40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2263A8" w14:textId="45FAAA29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1255E5AC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8AF76" w14:textId="15D84597" w:rsidR="00EF1D64" w:rsidRPr="003A5570" w:rsidRDefault="00381ED2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2,874</w:t>
            </w:r>
          </w:p>
        </w:tc>
        <w:tc>
          <w:tcPr>
            <w:tcW w:w="270" w:type="dxa"/>
          </w:tcPr>
          <w:p w14:paraId="594FE947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53776" w14:textId="0A74752E" w:rsidR="00EF1D64" w:rsidRPr="003A5570" w:rsidRDefault="00EF1D64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1D64" w:rsidRPr="00B43BC0" w14:paraId="17C0ECFE" w14:textId="77777777" w:rsidTr="00EA5562">
        <w:tc>
          <w:tcPr>
            <w:tcW w:w="4140" w:type="dxa"/>
          </w:tcPr>
          <w:p w14:paraId="50F355AC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222A9123" w14:textId="6E49F0C4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ED2">
              <w:rPr>
                <w:rFonts w:ascii="Angsana New" w:hAnsi="Angsana New"/>
                <w:sz w:val="30"/>
                <w:szCs w:val="30"/>
              </w:rPr>
              <w:t>2,159</w:t>
            </w:r>
          </w:p>
        </w:tc>
        <w:tc>
          <w:tcPr>
            <w:tcW w:w="279" w:type="dxa"/>
          </w:tcPr>
          <w:p w14:paraId="560EA389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A4A4FA" w14:textId="17855B75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B48DC">
              <w:rPr>
                <w:rFonts w:ascii="Angsana New" w:hAnsi="Angsana New"/>
                <w:sz w:val="30"/>
                <w:szCs w:val="30"/>
              </w:rPr>
              <w:t>1,817</w:t>
            </w:r>
          </w:p>
        </w:tc>
        <w:tc>
          <w:tcPr>
            <w:tcW w:w="270" w:type="dxa"/>
          </w:tcPr>
          <w:p w14:paraId="6959B501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1CB52" w14:textId="30AA7793" w:rsidR="00EF1D64" w:rsidRPr="003A5570" w:rsidRDefault="00381ED2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1C81A" w14:textId="77777777" w:rsidR="00EF1D64" w:rsidRPr="003A5570" w:rsidRDefault="00EF1D64" w:rsidP="00EF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679F1" w14:textId="56AF7FCC" w:rsidR="00EF1D64" w:rsidRDefault="00EF1D64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DF90D3" w14:textId="6FC3CFFB" w:rsidR="00755567" w:rsidRPr="00507DDD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3311CBF4" w:rsidR="00246B7C" w:rsidRPr="00F2755E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104961" w14:paraId="3C9808A1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4D451DEF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5C780D03" w:rsidR="001206FB" w:rsidRPr="00CC6365" w:rsidRDefault="00EF1D64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55D8010E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56705569" w:rsidR="001206FB" w:rsidRDefault="00EF1D64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3A465F3B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206FB" w:rsidRPr="00104961" w14:paraId="3B128F1D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65D32E12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505C1E64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6E7087CD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15E2E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06FB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104961" w14:paraId="41204D9C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104961" w14:paraId="785F90F9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900C8A" w:rsidRPr="00F2755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0325BA46" w:rsidR="00900C8A" w:rsidRPr="00CC6365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4334773F" w:rsidR="00900C8A" w:rsidRPr="00104961" w:rsidRDefault="00900C8A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24BA7FA3" w:rsidR="00900C8A" w:rsidRPr="00104961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158,988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4875EC21" w:rsidR="00900C8A" w:rsidRPr="00D457A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183,693</w:t>
            </w:r>
          </w:p>
        </w:tc>
      </w:tr>
      <w:tr w:rsidR="00BE606A" w:rsidRPr="00104961" w14:paraId="315058E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5D6B9EAE" w:rsidR="00BE606A" w:rsidRPr="001532C5" w:rsidRDefault="00DB59E3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59E3">
              <w:rPr>
                <w:rFonts w:ascii="Angsana New" w:hAnsi="Angsana New"/>
                <w:sz w:val="30"/>
                <w:szCs w:val="30"/>
              </w:rPr>
              <w:t>6,359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0A3E82C3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5D931E77" w:rsidR="00BE606A" w:rsidRPr="00104961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6,359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1D275B39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BE606A" w:rsidRPr="00104961" w14:paraId="5DC18CB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26255D35" w:rsidR="00BE606A" w:rsidRPr="001532C5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47,048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63D0E76C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49,60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0902848A" w:rsidR="00BE606A" w:rsidRPr="00104961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8,210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73A12CE0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18,735</w:t>
            </w:r>
          </w:p>
        </w:tc>
      </w:tr>
      <w:tr w:rsidR="00BE606A" w:rsidRPr="00104961" w14:paraId="4EF0F2A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739CF234" w:rsidR="00BE606A" w:rsidRPr="00842D38" w:rsidRDefault="00DB59E3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59E3">
              <w:rPr>
                <w:rFonts w:ascii="Angsana New" w:hAnsi="Angsana New"/>
                <w:b/>
                <w:bCs/>
                <w:sz w:val="30"/>
                <w:szCs w:val="30"/>
              </w:rPr>
              <w:t>53,407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36824E93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53,622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1B50C3CC" w:rsidR="00BE606A" w:rsidRPr="00842D38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173,557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7FDA75AA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206,44</w:t>
            </w:r>
            <w:r w:rsidRPr="00842D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1206FB" w:rsidRPr="00284462" w14:paraId="6E94DF52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6FB" w:rsidRPr="00104961" w14:paraId="70513E1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B4D8796" w14:textId="65D7C986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7481B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775F9A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3F6ED82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02616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89B4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5329DC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DB9789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104961" w14:paraId="21AB50E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B4BF114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C717E" w14:textId="77777777" w:rsidR="005B711D" w:rsidRPr="00CC6365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4AD7D3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46869A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0A6B0B2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53B9D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05CAA30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F9C299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104961" w14:paraId="5BC444D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046197D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CBDBB" w14:textId="77777777" w:rsidR="005B711D" w:rsidRPr="00CC6365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717895F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CFDE492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366D76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21916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3595D4C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65D1390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104961" w14:paraId="7CFE5D2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293B7F54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827E" w14:textId="77777777" w:rsidR="005B711D" w:rsidRPr="00CC6365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4EB18D4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A245CED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00DB6C2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8EEF8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264664D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0B57960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11D" w:rsidRPr="00104961" w14:paraId="3F029ED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4C402B" w14:textId="225B0DAC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6ACCE" w14:textId="77777777" w:rsidR="005B711D" w:rsidRPr="00CC6365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96025FE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89E3BDE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96B8F22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F033D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E0C069E" w14:textId="77777777" w:rsidR="005B711D" w:rsidRPr="00104961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E668B80" w14:textId="77777777" w:rsidR="005B711D" w:rsidRDefault="005B711D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104961" w14:paraId="6BD9A05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900C8A" w:rsidRPr="00F2755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149964FD" w:rsidR="00900C8A" w:rsidRPr="00BD5401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900C8A" w:rsidRPr="001532C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3B0A2E58" w:rsidR="00900C8A" w:rsidRPr="00842D38" w:rsidRDefault="00900C8A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900C8A" w:rsidRPr="001532C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7A56A46F" w:rsidR="00900C8A" w:rsidRPr="001532C5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44D45587" w:rsidR="00900C8A" w:rsidRPr="00D457A5" w:rsidRDefault="00900C8A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06A" w:rsidRPr="00104961" w14:paraId="35851FCD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F4CA793" w14:textId="4C217788" w:rsidR="00BE606A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9CF3" w14:textId="6533FD70" w:rsidR="00BE606A" w:rsidRPr="001532C5" w:rsidRDefault="00DB59E3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B59E3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22FB82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B176CFC" w14:textId="7CE30801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CBCF9AD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650B" w14:textId="4A9BB977" w:rsidR="00BE606A" w:rsidRPr="00A60A88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B08594B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0A568DA8" w14:textId="5781006F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BE606A" w:rsidRPr="00104961" w14:paraId="4479129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4B6ABD6D" w:rsidR="00BE606A" w:rsidRPr="001532C5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2,609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06ADD74E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30D91543" w:rsidR="00BE606A" w:rsidRPr="001532C5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1,757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4A769B05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E606A" w:rsidRPr="00104961" w14:paraId="671951AA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7ED8D3E7" w:rsidR="00BE606A" w:rsidRPr="00842D38" w:rsidRDefault="00DB59E3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59E3">
              <w:rPr>
                <w:rFonts w:ascii="Angsana New" w:hAnsi="Angsana New"/>
                <w:b/>
                <w:bCs/>
                <w:sz w:val="30"/>
                <w:szCs w:val="30"/>
              </w:rPr>
              <w:t>2,792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108E27C4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3511BFB9" w:rsidR="00BE606A" w:rsidRPr="00842D38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1F83B068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  <w:tr w:rsidR="001206FB" w:rsidRPr="00284462" w14:paraId="1CFBF627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6FB" w:rsidRPr="00104961" w14:paraId="2327571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4B9266CF" w14:textId="67C054C9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104961" w14:paraId="6577CB0B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0D11E9E9" w:rsidR="00900C8A" w:rsidRPr="00BD5401" w:rsidRDefault="003213A9" w:rsidP="00842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E5E75FC" w:rsidR="00900C8A" w:rsidRPr="00842D38" w:rsidRDefault="00900C8A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24D2E084" w:rsidR="00900C8A" w:rsidRPr="00104961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6,07</w:t>
            </w:r>
            <w:r w:rsidR="00AA58F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1450EC25" w:rsidR="00900C8A" w:rsidRPr="00842D38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</w:tr>
      <w:tr w:rsidR="00900C8A" w:rsidRPr="00C50934" w14:paraId="26BDB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0778C511" w:rsidR="00900C8A" w:rsidRPr="00A119A3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35,012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41D5B100" w:rsidR="00900C8A" w:rsidRPr="00842D38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32,001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5046D80A" w:rsidR="00900C8A" w:rsidRPr="00BD5401" w:rsidRDefault="003213A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900C8A" w:rsidRPr="00825BC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6C2BADA5" w:rsidR="00900C8A" w:rsidRPr="00BD5401" w:rsidRDefault="00900C8A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842D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06A" w:rsidRPr="00104961" w14:paraId="5D4280C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01BB64AD" w:rsidR="00BE606A" w:rsidRPr="00A119A3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10,890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5C5D2270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7,045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4521962B" w:rsidR="00BE606A" w:rsidRPr="00104961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3213A9">
              <w:rPr>
                <w:rFonts w:ascii="Angsana New" w:hAnsi="Angsana New"/>
                <w:sz w:val="30"/>
                <w:szCs w:val="30"/>
              </w:rPr>
              <w:t>10,79</w:t>
            </w:r>
            <w:r w:rsidR="00C40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51FC3D76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6,942</w:t>
            </w:r>
          </w:p>
        </w:tc>
      </w:tr>
      <w:tr w:rsidR="00BE606A" w:rsidRPr="00104961" w14:paraId="645CB4B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38C263C7" w:rsidR="00BE606A" w:rsidRPr="00842D38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45,902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01AEA743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39,046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056D0515" w:rsidR="00BE606A" w:rsidRPr="00842D38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2D38">
              <w:rPr>
                <w:rFonts w:ascii="Angsana New" w:hAnsi="Angsana New"/>
                <w:b/>
                <w:bCs/>
                <w:sz w:val="30"/>
                <w:szCs w:val="30"/>
              </w:rPr>
              <w:t>16,86</w:t>
            </w:r>
            <w:r w:rsidR="00C40431" w:rsidRPr="00842D3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1BDFB7C3" w:rsidR="00BE606A" w:rsidRPr="00842D3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9,480</w:t>
            </w:r>
          </w:p>
        </w:tc>
      </w:tr>
      <w:tr w:rsidR="00C35557" w:rsidRPr="00104961" w14:paraId="60302CB4" w14:textId="77777777" w:rsidTr="00A90FED">
        <w:tc>
          <w:tcPr>
            <w:tcW w:w="2126" w:type="pct"/>
            <w:tcBorders>
              <w:top w:val="nil"/>
              <w:bottom w:val="nil"/>
            </w:tcBorders>
          </w:tcPr>
          <w:p w14:paraId="1F314A65" w14:textId="77777777" w:rsidR="00C35557" w:rsidRPr="00104961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FC31B" w14:textId="77777777" w:rsidR="00C35557" w:rsidRPr="00842D38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EECC86A" w14:textId="77777777" w:rsidR="00C35557" w:rsidRPr="00842D38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nil"/>
            </w:tcBorders>
          </w:tcPr>
          <w:p w14:paraId="4CD149AC" w14:textId="77777777" w:rsidR="00C35557" w:rsidRPr="00842D38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14042A0C" w14:textId="77777777" w:rsidR="00C35557" w:rsidRPr="00842D38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CAAC" w14:textId="77777777" w:rsidR="00C35557" w:rsidRPr="00842D38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37E53128" w14:textId="77777777" w:rsidR="00C35557" w:rsidRPr="00842D38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nil"/>
            </w:tcBorders>
          </w:tcPr>
          <w:p w14:paraId="6E9B8AFE" w14:textId="77777777" w:rsidR="00C35557" w:rsidRPr="00842D38" w:rsidRDefault="00C35557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606A" w:rsidRPr="00CE458C" w14:paraId="4D4EBE02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13A9" w:rsidRPr="00CE458C" w14:paraId="3ADB6B77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A2E735C" w14:textId="0C9A7888" w:rsidR="003213A9" w:rsidRPr="00507DDD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C86A9" w14:textId="3E0BC5A5" w:rsidR="003213A9" w:rsidRPr="00507DDD" w:rsidRDefault="003213A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96D876" w14:textId="77777777" w:rsidR="003213A9" w:rsidRPr="00507DDD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FFB0340" w14:textId="05B2F91F" w:rsidR="003213A9" w:rsidRPr="00842D38" w:rsidRDefault="003213A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42D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AD07" w14:textId="77777777" w:rsidR="003213A9" w:rsidRPr="00507DDD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CC45" w14:textId="67F27930" w:rsidR="003213A9" w:rsidRPr="00614E0B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14E0B">
              <w:rPr>
                <w:rFonts w:ascii="Angsana New" w:hAnsi="Angsana New"/>
                <w:sz w:val="30"/>
                <w:szCs w:val="30"/>
              </w:rPr>
              <w:t>5,900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4E07" w14:textId="77777777" w:rsidR="003213A9" w:rsidRPr="00507DDD" w:rsidRDefault="003213A9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4055003" w14:textId="1F8D2AE3" w:rsidR="003213A9" w:rsidRPr="00507DDD" w:rsidRDefault="003213A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C8A" w:rsidRPr="00CE458C" w14:paraId="4D92C22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6B263" w14:textId="03706B48" w:rsidR="00900C8A" w:rsidRPr="00614E0B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14E0B">
              <w:rPr>
                <w:rFonts w:ascii="Angsana New" w:hAnsi="Angsana New"/>
                <w:sz w:val="30"/>
                <w:szCs w:val="30"/>
              </w:rPr>
              <w:t>6,427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478369C9" w:rsidR="00900C8A" w:rsidRPr="00614E0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14E0B">
              <w:rPr>
                <w:rFonts w:asciiTheme="majorBidi" w:hAnsiTheme="majorBidi" w:cstheme="majorBidi"/>
                <w:sz w:val="30"/>
                <w:szCs w:val="30"/>
              </w:rPr>
              <w:t>5,655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10A4E" w14:textId="09441CF5" w:rsidR="00900C8A" w:rsidRPr="00507DDD" w:rsidRDefault="003213A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55535456" w:rsidR="00900C8A" w:rsidRPr="00614E0B" w:rsidRDefault="00900C8A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614E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C8A" w:rsidRPr="00CE458C" w14:paraId="7AEE9DE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499BA73A" w:rsidR="00900C8A" w:rsidRPr="00507DDD" w:rsidRDefault="003213A9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3A9">
              <w:rPr>
                <w:rFonts w:ascii="Angsana New" w:hAnsi="Angsana New"/>
                <w:b/>
                <w:bCs/>
                <w:sz w:val="30"/>
                <w:szCs w:val="30"/>
              </w:rPr>
              <w:t>6,427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2BF7CD7C" w:rsidR="00900C8A" w:rsidRPr="00614E0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2799CA09" w:rsidR="00900C8A" w:rsidRPr="00507DDD" w:rsidRDefault="003213A9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3A9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475CC8C3" w:rsidR="00900C8A" w:rsidRPr="00614E0B" w:rsidRDefault="00900C8A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E0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0C8A" w:rsidRPr="00CE458C" w14:paraId="04A4214D" w14:textId="77777777" w:rsidTr="0086483B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E967DA4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EC75D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E0EC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4BA909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75F2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976D1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08B7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4B37AF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83B" w:rsidRPr="00CE458C" w14:paraId="0FF6BF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83B" w:rsidRPr="00CE458C" w14:paraId="047F6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2A1D5080" w:rsidR="0086483B" w:rsidRPr="00614E0B" w:rsidRDefault="009A72B9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2B9">
              <w:rPr>
                <w:rFonts w:ascii="Angsana New" w:hAnsi="Angsana New"/>
                <w:b/>
                <w:bCs/>
                <w:sz w:val="30"/>
                <w:szCs w:val="30"/>
              </w:rPr>
              <w:t>9,940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094CF2DC" w:rsidR="0086483B" w:rsidRPr="00614E0B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70D088C6" w:rsidR="0086483B" w:rsidRPr="00507DDD" w:rsidRDefault="009A72B9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72B9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78B06A77" w:rsidR="0086483B" w:rsidRPr="00614E0B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</w:t>
            </w:r>
          </w:p>
        </w:tc>
      </w:tr>
    </w:tbl>
    <w:p w14:paraId="18D96E58" w14:textId="77777777" w:rsidR="00507DDD" w:rsidRDefault="00507DDD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144D589D" w14:textId="77777777" w:rsidR="00ED3699" w:rsidRDefault="00ED3699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0E7470C7" w14:textId="77777777" w:rsidR="00ED3699" w:rsidRDefault="00ED3699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29B015A7" w14:textId="77777777" w:rsidR="00ED3699" w:rsidRDefault="00ED3699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7BF87480" w14:textId="77777777" w:rsidR="00ED3699" w:rsidRDefault="00ED3699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64AF1A03" w14:textId="77777777" w:rsidR="00846A84" w:rsidRDefault="00846A84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2428290C" w14:textId="77777777" w:rsidR="00846A84" w:rsidRDefault="00846A84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37F2AD96" w14:textId="77777777" w:rsidR="00846A84" w:rsidRDefault="00846A84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5EA73330" w14:textId="77777777" w:rsidR="00846A84" w:rsidRDefault="00846A84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0B38A297" w14:textId="77777777" w:rsidR="00ED3699" w:rsidRDefault="00ED3699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688277D0" w14:textId="77777777" w:rsidR="00ED3699" w:rsidRPr="00842D38" w:rsidRDefault="00ED3699" w:rsidP="0084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4F32AB16" w14:textId="11CCE943" w:rsidR="008C317D" w:rsidRPr="00CE458C" w:rsidRDefault="008C317D" w:rsidP="0050121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728D5A12" w14:textId="77777777" w:rsidR="00BE193D" w:rsidRPr="00507DDD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pPr w:leftFromText="180" w:rightFromText="180" w:vertAnchor="text" w:tblpX="450" w:tblpY="1"/>
        <w:tblOverlap w:val="never"/>
        <w:tblW w:w="9308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50121C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729" w:rsidRPr="00ED3D80" w14:paraId="762AFFD4" w14:textId="77777777" w:rsidTr="0050121C">
        <w:trPr>
          <w:tblHeader/>
        </w:trPr>
        <w:tc>
          <w:tcPr>
            <w:tcW w:w="2035" w:type="pct"/>
          </w:tcPr>
          <w:p w14:paraId="37A45837" w14:textId="77777777" w:rsidR="00E34729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7BC54883" w:rsidR="00E34729" w:rsidRDefault="00EF1D64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vAlign w:val="center"/>
          </w:tcPr>
          <w:p w14:paraId="3EA5AF74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5EE6B13F" w:rsidR="00E34729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23AA27A3" w:rsidR="00E34729" w:rsidRDefault="00EF1D64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vAlign w:val="center"/>
          </w:tcPr>
          <w:p w14:paraId="2D8D52AB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C089E9A" w:rsidR="00E34729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34729" w:rsidRPr="00ED3D80" w14:paraId="39403186" w14:textId="77777777" w:rsidTr="0050121C">
        <w:trPr>
          <w:tblHeader/>
        </w:trPr>
        <w:tc>
          <w:tcPr>
            <w:tcW w:w="2035" w:type="pct"/>
          </w:tcPr>
          <w:p w14:paraId="6AA561C6" w14:textId="77777777" w:rsidR="00E34729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3E00F57E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7DC8061D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5AFD50FA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A90E2F5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184F8FEF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1D76B51A" w14:textId="77777777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336BD5DF" w:rsidR="00E34729" w:rsidRPr="002F4B0F" w:rsidRDefault="00E3472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6FB" w:rsidRPr="00ED3D80" w14:paraId="5B748064" w14:textId="77777777" w:rsidTr="0050121C">
        <w:trPr>
          <w:trHeight w:val="20"/>
          <w:tblHeader/>
        </w:trPr>
        <w:tc>
          <w:tcPr>
            <w:tcW w:w="2035" w:type="pct"/>
          </w:tcPr>
          <w:p w14:paraId="6EB8C734" w14:textId="77777777" w:rsidR="001206FB" w:rsidRPr="00ED3D80" w:rsidRDefault="001206FB" w:rsidP="0050121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1206FB" w:rsidRPr="00ED3D80" w:rsidRDefault="001206FB" w:rsidP="0050121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606A" w:rsidRPr="00ED3D80" w14:paraId="6996A304" w14:textId="77777777" w:rsidTr="0050121C">
        <w:tc>
          <w:tcPr>
            <w:tcW w:w="2035" w:type="pct"/>
          </w:tcPr>
          <w:p w14:paraId="1F6E6C93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66C10CC6" w:rsidR="00BE606A" w:rsidRPr="002D12BB" w:rsidRDefault="00DF79E4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9E4">
              <w:rPr>
                <w:rFonts w:ascii="Angsana New" w:hAnsi="Angsana New"/>
                <w:sz w:val="30"/>
                <w:szCs w:val="30"/>
              </w:rPr>
              <w:t>3</w:t>
            </w:r>
            <w:r w:rsidR="00FC5282">
              <w:rPr>
                <w:rFonts w:ascii="Angsana New" w:hAnsi="Angsana New"/>
                <w:sz w:val="30"/>
                <w:szCs w:val="30"/>
              </w:rPr>
              <w:t>70</w:t>
            </w:r>
            <w:r w:rsidRPr="00DF79E4">
              <w:rPr>
                <w:rFonts w:ascii="Angsana New" w:hAnsi="Angsana New"/>
                <w:sz w:val="30"/>
                <w:szCs w:val="30"/>
              </w:rPr>
              <w:t>,</w:t>
            </w:r>
            <w:r w:rsidR="00FC5282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28" w:type="pct"/>
          </w:tcPr>
          <w:p w14:paraId="6666A0F1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456846EC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380,396</w:t>
            </w:r>
          </w:p>
        </w:tc>
        <w:tc>
          <w:tcPr>
            <w:tcW w:w="147" w:type="pct"/>
          </w:tcPr>
          <w:p w14:paraId="4ECF8022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737E6FD6" w:rsidR="00BE606A" w:rsidRPr="00ED3D80" w:rsidRDefault="00ED369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C5282">
              <w:rPr>
                <w:rFonts w:ascii="Angsana New" w:hAnsi="Angsana New"/>
                <w:sz w:val="30"/>
                <w:szCs w:val="30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C5282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40" w:type="pct"/>
          </w:tcPr>
          <w:p w14:paraId="2D2FD0A1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4B854B34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582</w:t>
            </w:r>
          </w:p>
        </w:tc>
      </w:tr>
      <w:tr w:rsidR="00BE606A" w:rsidRPr="00ED3D80" w14:paraId="1A947A69" w14:textId="77777777" w:rsidTr="0050121C">
        <w:tc>
          <w:tcPr>
            <w:tcW w:w="2035" w:type="pct"/>
          </w:tcPr>
          <w:p w14:paraId="52F8C1D2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BE606A" w:rsidRPr="002D12BB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06A" w:rsidRPr="00ED3D80" w14:paraId="607A22B0" w14:textId="77777777" w:rsidTr="0050121C">
        <w:tc>
          <w:tcPr>
            <w:tcW w:w="2035" w:type="pct"/>
          </w:tcPr>
          <w:p w14:paraId="4D28CD02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5D75294A" w:rsidR="00BE606A" w:rsidRPr="002D12BB" w:rsidRDefault="00FC5282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DF79E4" w:rsidRPr="00DF79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28" w:type="pct"/>
          </w:tcPr>
          <w:p w14:paraId="0C36D519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590A4250" w:rsidR="00BE606A" w:rsidRPr="00614E0B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79,513</w:t>
            </w:r>
          </w:p>
        </w:tc>
        <w:tc>
          <w:tcPr>
            <w:tcW w:w="147" w:type="pct"/>
          </w:tcPr>
          <w:p w14:paraId="5F613A98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44A957A6" w:rsidR="00BE606A" w:rsidRPr="00ED3D80" w:rsidRDefault="00FC5282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ED36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40" w:type="pct"/>
          </w:tcPr>
          <w:p w14:paraId="320C3840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2CA25C1D" w:rsidR="00BE606A" w:rsidRPr="005014C6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 w:hint="cs"/>
                <w:sz w:val="30"/>
                <w:szCs w:val="30"/>
                <w:cs/>
              </w:rPr>
              <w:t>3</w:t>
            </w:r>
            <w:r w:rsidRPr="005014C6">
              <w:rPr>
                <w:rFonts w:asciiTheme="majorBidi" w:hAnsiTheme="majorBidi"/>
                <w:sz w:val="30"/>
                <w:szCs w:val="30"/>
              </w:rPr>
              <w:t>5,</w:t>
            </w:r>
            <w:r w:rsidRPr="005014C6">
              <w:rPr>
                <w:rFonts w:asciiTheme="majorBidi" w:hAnsiTheme="majorBidi" w:hint="cs"/>
                <w:sz w:val="30"/>
                <w:szCs w:val="30"/>
                <w:cs/>
              </w:rPr>
              <w:t>625</w:t>
            </w:r>
          </w:p>
        </w:tc>
      </w:tr>
      <w:tr w:rsidR="00BE606A" w:rsidRPr="00ED3D80" w14:paraId="2E18A393" w14:textId="77777777" w:rsidTr="0050121C">
        <w:tc>
          <w:tcPr>
            <w:tcW w:w="2035" w:type="pct"/>
          </w:tcPr>
          <w:p w14:paraId="4891AF93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0A864D9B" w:rsidR="00BE606A" w:rsidRPr="002D12BB" w:rsidRDefault="00FC5282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F79E4" w:rsidRPr="00DF79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28" w:type="pct"/>
          </w:tcPr>
          <w:p w14:paraId="3EBFF48E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5FE01BA3" w:rsidR="00BE606A" w:rsidRPr="00614E0B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22,214</w:t>
            </w:r>
          </w:p>
        </w:tc>
        <w:tc>
          <w:tcPr>
            <w:tcW w:w="147" w:type="pct"/>
          </w:tcPr>
          <w:p w14:paraId="111B2310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36C57D80" w:rsidR="00BE606A" w:rsidRPr="00ED3D80" w:rsidRDefault="00FC5282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36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40" w:type="pct"/>
          </w:tcPr>
          <w:p w14:paraId="43919FFC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09079340" w:rsidR="00BE606A" w:rsidRPr="005014C6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  <w:r w:rsidRPr="005014C6">
              <w:rPr>
                <w:rFonts w:asciiTheme="majorBidi" w:hAnsiTheme="majorBidi"/>
                <w:sz w:val="30"/>
                <w:szCs w:val="30"/>
              </w:rPr>
              <w:t>,496</w:t>
            </w:r>
          </w:p>
        </w:tc>
      </w:tr>
      <w:tr w:rsidR="00BE606A" w:rsidRPr="00ED3D80" w14:paraId="0DCAEF65" w14:textId="77777777" w:rsidTr="0050121C">
        <w:tc>
          <w:tcPr>
            <w:tcW w:w="2035" w:type="pct"/>
          </w:tcPr>
          <w:p w14:paraId="0247F93A" w14:textId="77777777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21606967" w:rsidR="00BE606A" w:rsidRPr="002D12BB" w:rsidRDefault="00DF79E4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F79E4">
              <w:rPr>
                <w:rFonts w:ascii="Angsana New" w:hAnsi="Angsana New"/>
                <w:sz w:val="30"/>
                <w:szCs w:val="30"/>
              </w:rPr>
              <w:t>2</w:t>
            </w:r>
            <w:r w:rsidR="00FC5282">
              <w:rPr>
                <w:rFonts w:ascii="Angsana New" w:hAnsi="Angsana New"/>
                <w:sz w:val="30"/>
                <w:szCs w:val="30"/>
              </w:rPr>
              <w:t>2</w:t>
            </w:r>
            <w:r w:rsidRPr="00DF79E4">
              <w:rPr>
                <w:rFonts w:ascii="Angsana New" w:hAnsi="Angsana New"/>
                <w:sz w:val="30"/>
                <w:szCs w:val="30"/>
              </w:rPr>
              <w:t>,</w:t>
            </w:r>
            <w:r w:rsidR="00FC5282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28" w:type="pct"/>
          </w:tcPr>
          <w:p w14:paraId="50B81CD2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60BFE07B" w:rsidR="00BE606A" w:rsidRPr="00614E0B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9,069</w:t>
            </w:r>
          </w:p>
        </w:tc>
        <w:tc>
          <w:tcPr>
            <w:tcW w:w="147" w:type="pct"/>
          </w:tcPr>
          <w:p w14:paraId="410738D9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17D6B776" w:rsidR="00BE606A" w:rsidRPr="00ED3D80" w:rsidRDefault="00FC5282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36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40" w:type="pct"/>
          </w:tcPr>
          <w:p w14:paraId="61BB349A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1FA25C9F" w:rsidR="00BE606A" w:rsidRPr="005014C6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/>
                <w:sz w:val="30"/>
                <w:szCs w:val="30"/>
              </w:rPr>
              <w:t>8,208</w:t>
            </w:r>
          </w:p>
        </w:tc>
      </w:tr>
      <w:tr w:rsidR="00BE606A" w:rsidRPr="00ED3D80" w14:paraId="4632E9C1" w14:textId="77777777" w:rsidTr="00995FC1">
        <w:tc>
          <w:tcPr>
            <w:tcW w:w="2035" w:type="pct"/>
          </w:tcPr>
          <w:p w14:paraId="3D4EBD8C" w14:textId="1D5C9488" w:rsidR="00BE606A" w:rsidRPr="00ED3D80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64C6AAF2" w:rsidR="00BE606A" w:rsidRPr="00ED3D80" w:rsidRDefault="00FC5282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F79E4" w:rsidRPr="00DF79E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28" w:type="pct"/>
          </w:tcPr>
          <w:p w14:paraId="4461A0E5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59DBA6D9" w:rsidR="00BE606A" w:rsidRPr="00614E0B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7,002</w:t>
            </w:r>
          </w:p>
        </w:tc>
        <w:tc>
          <w:tcPr>
            <w:tcW w:w="147" w:type="pct"/>
          </w:tcPr>
          <w:p w14:paraId="21618C2C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39825DA3" w:rsidR="00BE606A" w:rsidRPr="00ED3D80" w:rsidRDefault="00FC5282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D36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40" w:type="pct"/>
          </w:tcPr>
          <w:p w14:paraId="7F5A8753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3C218FF5" w:rsidR="00BE606A" w:rsidRPr="005014C6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/>
                <w:sz w:val="30"/>
                <w:szCs w:val="30"/>
              </w:rPr>
              <w:t>2,928</w:t>
            </w:r>
          </w:p>
        </w:tc>
      </w:tr>
      <w:tr w:rsidR="00BE606A" w:rsidRPr="00ED3D80" w14:paraId="3F537C65" w14:textId="77777777" w:rsidTr="00995FC1">
        <w:tc>
          <w:tcPr>
            <w:tcW w:w="2035" w:type="pct"/>
          </w:tcPr>
          <w:p w14:paraId="2A3E6F3A" w14:textId="22F4E18A" w:rsidR="00BE606A" w:rsidRPr="00E86408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383DBCF1" w14:textId="33E2A49C" w:rsidR="00BE606A" w:rsidRPr="00614E0B" w:rsidRDefault="00DF79E4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E0B">
              <w:rPr>
                <w:rFonts w:ascii="Angsana New" w:hAnsi="Angsana New"/>
                <w:b/>
                <w:bCs/>
                <w:sz w:val="30"/>
                <w:szCs w:val="30"/>
              </w:rPr>
              <w:t>460,990</w:t>
            </w:r>
          </w:p>
        </w:tc>
        <w:tc>
          <w:tcPr>
            <w:tcW w:w="128" w:type="pct"/>
          </w:tcPr>
          <w:p w14:paraId="33863E39" w14:textId="77777777" w:rsidR="00BE606A" w:rsidRPr="00ED3D80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DCDEC" w14:textId="4BF461FA" w:rsidR="00BE606A" w:rsidRPr="00614E0B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498,194</w:t>
            </w:r>
          </w:p>
        </w:tc>
        <w:tc>
          <w:tcPr>
            <w:tcW w:w="147" w:type="pct"/>
          </w:tcPr>
          <w:p w14:paraId="6CA1BFEE" w14:textId="77777777" w:rsidR="00BE606A" w:rsidRPr="00C53F52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144D0E91" w14:textId="0B0A9DE6" w:rsidR="00BE606A" w:rsidRPr="00614E0B" w:rsidRDefault="00ED3699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E0B">
              <w:rPr>
                <w:rFonts w:ascii="Angsana New" w:hAnsi="Angsana New"/>
                <w:b/>
                <w:bCs/>
                <w:sz w:val="30"/>
                <w:szCs w:val="30"/>
              </w:rPr>
              <w:t>293,372</w:t>
            </w:r>
          </w:p>
        </w:tc>
        <w:tc>
          <w:tcPr>
            <w:tcW w:w="140" w:type="pct"/>
          </w:tcPr>
          <w:p w14:paraId="6B3482F3" w14:textId="77777777" w:rsidR="00BE606A" w:rsidRPr="00C53F52" w:rsidRDefault="00BE606A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9FE8" w14:textId="02C60650" w:rsidR="00BE606A" w:rsidRPr="00614E0B" w:rsidRDefault="00BE606A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14E0B">
              <w:rPr>
                <w:rFonts w:asciiTheme="majorBidi" w:hAnsiTheme="majorBidi"/>
                <w:b/>
                <w:bCs/>
                <w:sz w:val="30"/>
                <w:szCs w:val="30"/>
              </w:rPr>
              <w:t>333,839</w:t>
            </w:r>
          </w:p>
        </w:tc>
      </w:tr>
      <w:tr w:rsidR="00A90FED" w:rsidRPr="00ED3D80" w14:paraId="27E65AD9" w14:textId="77777777" w:rsidTr="00A90FED">
        <w:tc>
          <w:tcPr>
            <w:tcW w:w="2035" w:type="pct"/>
          </w:tcPr>
          <w:p w14:paraId="3B4C431D" w14:textId="77777777" w:rsidR="00A90FED" w:rsidRDefault="00A90FED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7B77B82" w14:textId="77777777" w:rsidR="00A90FED" w:rsidRPr="00614E0B" w:rsidRDefault="00A90FED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50A3179" w14:textId="77777777" w:rsidR="00A90FED" w:rsidRPr="00ED3D80" w:rsidRDefault="00A90FE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0318C38E" w14:textId="77777777" w:rsidR="00A90FED" w:rsidRPr="00614E0B" w:rsidRDefault="00A90FED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12D4D5" w14:textId="77777777" w:rsidR="00A90FED" w:rsidRPr="00C53F52" w:rsidRDefault="00A90FE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57BDCB4" w14:textId="77777777" w:rsidR="00A90FED" w:rsidRPr="00614E0B" w:rsidRDefault="00A90FED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BCEB064" w14:textId="77777777" w:rsidR="00A90FED" w:rsidRPr="00C53F52" w:rsidRDefault="00A90FED" w:rsidP="005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7351E5B6" w14:textId="77777777" w:rsidR="00A90FED" w:rsidRPr="00614E0B" w:rsidRDefault="00A90FED" w:rsidP="005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ED3699" w:rsidRPr="00ED3D80" w14:paraId="5209547D" w14:textId="77777777" w:rsidTr="00A90FED">
        <w:tc>
          <w:tcPr>
            <w:tcW w:w="2035" w:type="pct"/>
          </w:tcPr>
          <w:p w14:paraId="15ECB394" w14:textId="2FE0542D" w:rsidR="00ED3699" w:rsidRPr="00ED3D80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0EAD08CD" w:rsidR="00ED3699" w:rsidRPr="00ED3D80" w:rsidRDefault="00DF79E4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9E4">
              <w:rPr>
                <w:rFonts w:ascii="Angsana New" w:hAnsi="Angsana New"/>
                <w:sz w:val="30"/>
                <w:szCs w:val="30"/>
              </w:rPr>
              <w:t>(448)</w:t>
            </w:r>
          </w:p>
        </w:tc>
        <w:tc>
          <w:tcPr>
            <w:tcW w:w="128" w:type="pct"/>
          </w:tcPr>
          <w:p w14:paraId="26D71354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15B28B73" w:rsidR="00ED3699" w:rsidRPr="00614E0B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(427)</w:t>
            </w:r>
          </w:p>
        </w:tc>
        <w:tc>
          <w:tcPr>
            <w:tcW w:w="147" w:type="pct"/>
          </w:tcPr>
          <w:p w14:paraId="2C508D17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1E78D6EB" w:rsidR="00ED3699" w:rsidRPr="00ED3D80" w:rsidRDefault="00ED369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131FABAA" w:rsidR="00ED3699" w:rsidRPr="00ED3D80" w:rsidRDefault="00ED369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699" w:rsidRPr="00ED3D80" w14:paraId="49E477A9" w14:textId="77777777" w:rsidTr="0050121C">
        <w:tc>
          <w:tcPr>
            <w:tcW w:w="2035" w:type="pct"/>
          </w:tcPr>
          <w:p w14:paraId="4AFB1D12" w14:textId="77777777" w:rsidR="00ED3699" w:rsidRPr="00ED3D80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381F0E77" w:rsidR="00ED3699" w:rsidRPr="00ED3D80" w:rsidRDefault="00DF79E4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9E4">
              <w:rPr>
                <w:rFonts w:ascii="Angsana New" w:hAnsi="Angsana New"/>
                <w:sz w:val="30"/>
                <w:szCs w:val="30"/>
              </w:rPr>
              <w:t>(210)</w:t>
            </w:r>
          </w:p>
        </w:tc>
        <w:tc>
          <w:tcPr>
            <w:tcW w:w="128" w:type="pct"/>
          </w:tcPr>
          <w:p w14:paraId="2566B88D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5458BAC2" w:rsidR="00ED3699" w:rsidRPr="00614E0B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7" w:type="pct"/>
          </w:tcPr>
          <w:p w14:paraId="788793C3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21F23373" w:rsidR="00ED3699" w:rsidRPr="00ED3D80" w:rsidRDefault="00ED369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FFB38B2" w:rsidR="00ED3699" w:rsidRPr="00ED3D80" w:rsidRDefault="00ED3699" w:rsidP="006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D3699" w:rsidRPr="00ED3D80" w14:paraId="74A2EBD2" w14:textId="77777777" w:rsidTr="0050121C">
        <w:tc>
          <w:tcPr>
            <w:tcW w:w="2035" w:type="pct"/>
          </w:tcPr>
          <w:p w14:paraId="5CCF641C" w14:textId="77777777" w:rsidR="00ED3699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ED3699" w:rsidRPr="00ED3D80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1A96EA11" w:rsidR="00ED3699" w:rsidRPr="00ED3D80" w:rsidRDefault="00DF79E4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9E4">
              <w:rPr>
                <w:rFonts w:ascii="Angsana New" w:hAnsi="Angsana New"/>
                <w:sz w:val="30"/>
                <w:szCs w:val="30"/>
              </w:rPr>
              <w:t>(8,269)</w:t>
            </w:r>
          </w:p>
        </w:tc>
        <w:tc>
          <w:tcPr>
            <w:tcW w:w="128" w:type="pct"/>
          </w:tcPr>
          <w:p w14:paraId="33B7E99F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7ADBBC69" w:rsidR="00ED3699" w:rsidRPr="00614E0B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(5,956)</w:t>
            </w:r>
          </w:p>
        </w:tc>
        <w:tc>
          <w:tcPr>
            <w:tcW w:w="147" w:type="pct"/>
          </w:tcPr>
          <w:p w14:paraId="20BB24B3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14A3818B" w:rsidR="00ED3699" w:rsidRPr="00ED3D80" w:rsidRDefault="00B42D43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(3,657)</w:t>
            </w:r>
          </w:p>
        </w:tc>
        <w:tc>
          <w:tcPr>
            <w:tcW w:w="140" w:type="pct"/>
          </w:tcPr>
          <w:p w14:paraId="11C0178F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396A9AEA" w:rsidR="00ED3699" w:rsidRPr="005014C6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/>
                <w:sz w:val="30"/>
                <w:szCs w:val="30"/>
              </w:rPr>
              <w:t>(1,262)</w:t>
            </w:r>
          </w:p>
        </w:tc>
      </w:tr>
      <w:tr w:rsidR="00ED3699" w:rsidRPr="002301B3" w14:paraId="406FEF01" w14:textId="77777777" w:rsidTr="0050121C">
        <w:tc>
          <w:tcPr>
            <w:tcW w:w="2035" w:type="pct"/>
          </w:tcPr>
          <w:p w14:paraId="293DE01C" w14:textId="1EEE5759" w:rsidR="00ED3699" w:rsidRPr="00ED3D80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1053C5FF" w:rsidR="00ED3699" w:rsidRPr="00614E0B" w:rsidRDefault="00DF79E4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E0B">
              <w:rPr>
                <w:rFonts w:ascii="Angsana New" w:hAnsi="Angsana New"/>
                <w:b/>
                <w:bCs/>
                <w:sz w:val="30"/>
                <w:szCs w:val="30"/>
              </w:rPr>
              <w:t>452,063</w:t>
            </w:r>
          </w:p>
        </w:tc>
        <w:tc>
          <w:tcPr>
            <w:tcW w:w="128" w:type="pct"/>
          </w:tcPr>
          <w:p w14:paraId="262415F9" w14:textId="77777777" w:rsidR="00ED3699" w:rsidRPr="00ED3D80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298EF511" w:rsidR="00ED3699" w:rsidRPr="00614E0B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E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491,520</w:t>
            </w:r>
          </w:p>
        </w:tc>
        <w:tc>
          <w:tcPr>
            <w:tcW w:w="147" w:type="pct"/>
          </w:tcPr>
          <w:p w14:paraId="2D1E4E68" w14:textId="77777777" w:rsidR="00ED3699" w:rsidRPr="00C53F52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422270B3" w:rsidR="00ED3699" w:rsidRPr="00614E0B" w:rsidRDefault="00B42D43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E0B">
              <w:rPr>
                <w:rFonts w:ascii="Angsana New" w:hAnsi="Angsana New"/>
                <w:b/>
                <w:bCs/>
                <w:sz w:val="30"/>
                <w:szCs w:val="30"/>
              </w:rPr>
              <w:t>289,715</w:t>
            </w:r>
          </w:p>
        </w:tc>
        <w:tc>
          <w:tcPr>
            <w:tcW w:w="140" w:type="pct"/>
          </w:tcPr>
          <w:p w14:paraId="29884B21" w14:textId="77777777" w:rsidR="00ED3699" w:rsidRPr="00C53F52" w:rsidRDefault="00ED3699" w:rsidP="00ED3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46AAC305" w:rsidR="00ED3699" w:rsidRPr="00614E0B" w:rsidRDefault="00ED3699" w:rsidP="00ED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614E0B">
              <w:rPr>
                <w:rFonts w:asciiTheme="majorBidi" w:hAnsiTheme="majorBidi"/>
                <w:b/>
                <w:bCs/>
                <w:sz w:val="30"/>
                <w:szCs w:val="30"/>
              </w:rPr>
              <w:t>332,577</w:t>
            </w:r>
          </w:p>
        </w:tc>
      </w:tr>
    </w:tbl>
    <w:p w14:paraId="3CDE43AB" w14:textId="77777777" w:rsidR="009B3993" w:rsidRDefault="009B3993" w:rsidP="0050121C"/>
    <w:p w14:paraId="1BA5E607" w14:textId="77777777" w:rsidR="00DC2444" w:rsidRDefault="00DC2444" w:rsidP="0050121C"/>
    <w:p w14:paraId="44D25985" w14:textId="77777777" w:rsidR="00DC2444" w:rsidRDefault="00DC2444" w:rsidP="0050121C"/>
    <w:p w14:paraId="11C17F9A" w14:textId="77777777" w:rsidR="00DC2444" w:rsidRDefault="00DC2444" w:rsidP="0050121C"/>
    <w:p w14:paraId="51B81587" w14:textId="77777777" w:rsidR="00DC2444" w:rsidRDefault="00DC2444" w:rsidP="0050121C"/>
    <w:p w14:paraId="1DD51283" w14:textId="77777777" w:rsidR="00DC2444" w:rsidRDefault="00DC2444" w:rsidP="0050121C"/>
    <w:p w14:paraId="6FE6A875" w14:textId="77777777" w:rsidR="00DC2444" w:rsidRDefault="00DC2444" w:rsidP="0050121C"/>
    <w:p w14:paraId="7C717769" w14:textId="77777777" w:rsidR="00DC2444" w:rsidRDefault="00DC2444" w:rsidP="0050121C"/>
    <w:p w14:paraId="7A3330C9" w14:textId="77777777" w:rsidR="00DC2444" w:rsidRDefault="00DC2444" w:rsidP="0050121C"/>
    <w:p w14:paraId="6A6DCCBC" w14:textId="77777777" w:rsidR="00DC2444" w:rsidRDefault="00DC2444" w:rsidP="0050121C"/>
    <w:p w14:paraId="65D371AF" w14:textId="77777777" w:rsidR="00DC2444" w:rsidRDefault="00DC2444" w:rsidP="0050121C"/>
    <w:p w14:paraId="24461504" w14:textId="77777777" w:rsidR="00DC2444" w:rsidRDefault="00DC2444" w:rsidP="0050121C"/>
    <w:p w14:paraId="4C6A0E68" w14:textId="77777777" w:rsidR="00DC2444" w:rsidRDefault="00DC2444" w:rsidP="0050121C"/>
    <w:p w14:paraId="6CDE1BCA" w14:textId="77777777" w:rsidR="00DC2444" w:rsidRDefault="00DC2444" w:rsidP="0050121C"/>
    <w:p w14:paraId="7E9C998C" w14:textId="77777777" w:rsidR="00DC2444" w:rsidRDefault="00DC2444" w:rsidP="0050121C"/>
    <w:p w14:paraId="2E05ADF9" w14:textId="77777777" w:rsidR="00DC2444" w:rsidRDefault="00DC2444" w:rsidP="0050121C"/>
    <w:p w14:paraId="528505C2" w14:textId="77777777" w:rsidR="00DC2444" w:rsidRDefault="00DC2444" w:rsidP="0050121C"/>
    <w:p w14:paraId="6D5AF423" w14:textId="77777777" w:rsidR="00DC2444" w:rsidRDefault="00DC2444" w:rsidP="0050121C"/>
    <w:p w14:paraId="32F155F2" w14:textId="77777777" w:rsidR="00DC2444" w:rsidRDefault="00DC2444" w:rsidP="0050121C"/>
    <w:p w14:paraId="5C21A892" w14:textId="77777777" w:rsidR="00DC2444" w:rsidRDefault="00DC2444" w:rsidP="0050121C"/>
    <w:p w14:paraId="25A945BD" w14:textId="77777777" w:rsidR="00DC2444" w:rsidRDefault="00DC2444" w:rsidP="0050121C"/>
    <w:p w14:paraId="1A022E59" w14:textId="77777777" w:rsidR="00DC2444" w:rsidRDefault="00DC2444" w:rsidP="0050121C"/>
    <w:p w14:paraId="4D45B3FB" w14:textId="0817E97E" w:rsidR="00DC2444" w:rsidRDefault="00DC2444" w:rsidP="0050121C"/>
    <w:p w14:paraId="1648C80C" w14:textId="42802037" w:rsidR="00FA3821" w:rsidRDefault="00FA3821" w:rsidP="00ED369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46C07A80" w14:textId="77777777" w:rsidR="001206FB" w:rsidRPr="007C76AA" w:rsidRDefault="001206FB" w:rsidP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EF1D64" w:rsidRPr="001B1A4A" w14:paraId="2CBEF737" w14:textId="77777777" w:rsidTr="00A7789E">
        <w:trPr>
          <w:tblHeader/>
        </w:trPr>
        <w:tc>
          <w:tcPr>
            <w:tcW w:w="2880" w:type="dxa"/>
            <w:vAlign w:val="bottom"/>
          </w:tcPr>
          <w:p w14:paraId="4D46F758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368BD033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1D64" w:rsidRPr="001B1A4A" w14:paraId="62866053" w14:textId="77777777" w:rsidTr="00A7789E">
        <w:trPr>
          <w:tblHeader/>
        </w:trPr>
        <w:tc>
          <w:tcPr>
            <w:tcW w:w="2880" w:type="dxa"/>
            <w:vAlign w:val="bottom"/>
            <w:hideMark/>
          </w:tcPr>
          <w:p w14:paraId="351EC5C8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78966A76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D7F24C8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51B2E67F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574167CF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03384998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16BF415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57F9562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4A92B395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790032F1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17AF4343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9B4109F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BEE6ED7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51F0819" w14:textId="77777777" w:rsidR="00EF1D64" w:rsidRPr="001B1A4A" w:rsidRDefault="00EF1D64" w:rsidP="00A778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EF1D64" w:rsidRPr="001B1A4A" w14:paraId="0F5DD802" w14:textId="77777777" w:rsidTr="00A7789E">
        <w:trPr>
          <w:tblHeader/>
        </w:trPr>
        <w:tc>
          <w:tcPr>
            <w:tcW w:w="2880" w:type="dxa"/>
            <w:vAlign w:val="bottom"/>
          </w:tcPr>
          <w:p w14:paraId="582A47A9" w14:textId="77777777" w:rsidR="00EF1D64" w:rsidRPr="001B1A4A" w:rsidRDefault="00EF1D64" w:rsidP="00A7789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690C13BB" w14:textId="77777777" w:rsidR="00EF1D64" w:rsidRPr="006844E6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EF1D64" w:rsidRPr="001B1A4A" w14:paraId="34D3EE7C" w14:textId="77777777" w:rsidTr="00A7789E">
        <w:tc>
          <w:tcPr>
            <w:tcW w:w="2880" w:type="dxa"/>
            <w:vAlign w:val="bottom"/>
          </w:tcPr>
          <w:p w14:paraId="1E348DDC" w14:textId="4AFD6004" w:rsidR="00EF1D64" w:rsidRPr="001B1A4A" w:rsidRDefault="00EF1D64" w:rsidP="00A7789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6132EF30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A0EDC1A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71EBF38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19A7EDD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F01D4F9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4545BDB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33549CBA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00D5FF0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C266842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A7F4C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25FD9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1D64" w:rsidRPr="001B1A4A" w14:paraId="2C293F33" w14:textId="77777777" w:rsidTr="00A7789E">
        <w:tc>
          <w:tcPr>
            <w:tcW w:w="2880" w:type="dxa"/>
            <w:vAlign w:val="bottom"/>
          </w:tcPr>
          <w:p w14:paraId="4170DF31" w14:textId="77777777" w:rsidR="00EF1D64" w:rsidRPr="001B1A4A" w:rsidRDefault="00EF1D64" w:rsidP="00A7789E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22F33F8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E96A6B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0A43CA0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7B690FA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1E4B245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D97C6AE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2ADAAE0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B81068D" w14:textId="77777777" w:rsidR="00EF1D64" w:rsidRPr="001B1A4A" w:rsidRDefault="00EF1D64" w:rsidP="00A778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FE52B63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E3879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896D0C" w14:textId="77777777" w:rsidR="00EF1D64" w:rsidRPr="001B1A4A" w:rsidRDefault="00EF1D64" w:rsidP="00A7789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0763" w:rsidRPr="001B1A4A" w14:paraId="5775EC76" w14:textId="77777777" w:rsidTr="00A7789E">
        <w:tc>
          <w:tcPr>
            <w:tcW w:w="2880" w:type="dxa"/>
            <w:vAlign w:val="bottom"/>
          </w:tcPr>
          <w:p w14:paraId="456A5933" w14:textId="50601F52" w:rsidR="000F0763" w:rsidRPr="001B1A4A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1BECD2EB" w14:textId="790BC7BD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621,018</w:t>
            </w:r>
          </w:p>
        </w:tc>
        <w:tc>
          <w:tcPr>
            <w:tcW w:w="241" w:type="dxa"/>
            <w:vAlign w:val="bottom"/>
          </w:tcPr>
          <w:p w14:paraId="67644F98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E4E6C57" w14:textId="5E54C744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72,910</w:t>
            </w:r>
          </w:p>
        </w:tc>
        <w:tc>
          <w:tcPr>
            <w:tcW w:w="249" w:type="dxa"/>
            <w:vAlign w:val="bottom"/>
          </w:tcPr>
          <w:p w14:paraId="719EEB37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78B2A439" w14:textId="5FEC3C71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(470,200)</w:t>
            </w:r>
          </w:p>
        </w:tc>
        <w:tc>
          <w:tcPr>
            <w:tcW w:w="249" w:type="dxa"/>
            <w:vAlign w:val="bottom"/>
          </w:tcPr>
          <w:p w14:paraId="785319A9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70C6B72" w14:textId="518DC5FB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(585)</w:t>
            </w:r>
          </w:p>
        </w:tc>
        <w:tc>
          <w:tcPr>
            <w:tcW w:w="249" w:type="dxa"/>
            <w:vAlign w:val="bottom"/>
          </w:tcPr>
          <w:p w14:paraId="2282C26B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D6939B9" w14:textId="1A94E036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239,799</w:t>
            </w:r>
          </w:p>
        </w:tc>
        <w:tc>
          <w:tcPr>
            <w:tcW w:w="270" w:type="dxa"/>
          </w:tcPr>
          <w:p w14:paraId="18D82030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578AD5" w14:textId="20D2A82F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462,942</w:t>
            </w:r>
          </w:p>
        </w:tc>
      </w:tr>
      <w:tr w:rsidR="000F0763" w:rsidRPr="001B1A4A" w14:paraId="1E0385D6" w14:textId="77777777" w:rsidTr="00A7789E">
        <w:tc>
          <w:tcPr>
            <w:tcW w:w="2880" w:type="dxa"/>
            <w:vAlign w:val="bottom"/>
          </w:tcPr>
          <w:p w14:paraId="34E07BC4" w14:textId="1C29F682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22F8DBD5" w14:textId="7330B346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01634C0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2EF27055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5CC4AC4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95D0B8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1904170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462B4825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57B80FF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E106A0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0CC57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6BDCD4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2BC168A0" w14:textId="77777777" w:rsidTr="00FC70F4">
        <w:tc>
          <w:tcPr>
            <w:tcW w:w="2880" w:type="dxa"/>
            <w:vAlign w:val="bottom"/>
          </w:tcPr>
          <w:p w14:paraId="4E488BED" w14:textId="10E29446" w:rsidR="000F0763" w:rsidRPr="001B1A4A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" w:name="_Hlk172986617"/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502CDD50" w14:textId="479F4CBB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3,002</w:t>
            </w:r>
          </w:p>
        </w:tc>
        <w:tc>
          <w:tcPr>
            <w:tcW w:w="241" w:type="dxa"/>
            <w:vAlign w:val="bottom"/>
          </w:tcPr>
          <w:p w14:paraId="64331436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169B46C4" w14:textId="395BEB32" w:rsidR="000F0763" w:rsidRPr="00A8327D" w:rsidRDefault="000F0763" w:rsidP="00426CB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DF69D4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58FD737B" w14:textId="6082BD73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(552)</w:t>
            </w:r>
          </w:p>
        </w:tc>
        <w:tc>
          <w:tcPr>
            <w:tcW w:w="249" w:type="dxa"/>
            <w:vAlign w:val="bottom"/>
          </w:tcPr>
          <w:p w14:paraId="0E440DBA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3CF5C74" w14:textId="2657F0AA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249" w:type="dxa"/>
          </w:tcPr>
          <w:p w14:paraId="251ABDB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DECB45B" w14:textId="76D1F60D" w:rsidR="000F0763" w:rsidRPr="00426CBB" w:rsidRDefault="00426CBB" w:rsidP="00426C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CFB43D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42764E" w14:textId="04C18BF3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2,448</w:t>
            </w:r>
          </w:p>
        </w:tc>
      </w:tr>
      <w:bookmarkEnd w:id="2"/>
      <w:tr w:rsidR="000F0763" w:rsidRPr="001B1A4A" w14:paraId="0BFB0130" w14:textId="77777777" w:rsidTr="00A7789E">
        <w:tc>
          <w:tcPr>
            <w:tcW w:w="2880" w:type="dxa"/>
            <w:vAlign w:val="bottom"/>
          </w:tcPr>
          <w:p w14:paraId="5F4BD989" w14:textId="77777777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5399A" w14:textId="4F5EE64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624,020</w:t>
            </w:r>
          </w:p>
        </w:tc>
        <w:tc>
          <w:tcPr>
            <w:tcW w:w="241" w:type="dxa"/>
            <w:vAlign w:val="bottom"/>
          </w:tcPr>
          <w:p w14:paraId="23DFCB2C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22522" w14:textId="165ABB4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72,910</w:t>
            </w:r>
          </w:p>
        </w:tc>
        <w:tc>
          <w:tcPr>
            <w:tcW w:w="249" w:type="dxa"/>
            <w:vAlign w:val="bottom"/>
          </w:tcPr>
          <w:p w14:paraId="2AD77480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D229A" w14:textId="12AAE043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(470,752)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7545281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FD265" w14:textId="16B881CD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(587)</w:t>
            </w:r>
          </w:p>
        </w:tc>
        <w:tc>
          <w:tcPr>
            <w:tcW w:w="249" w:type="dxa"/>
            <w:vAlign w:val="bottom"/>
          </w:tcPr>
          <w:p w14:paraId="54D75704" w14:textId="7777777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204B3" w14:textId="480B7D95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239,799</w:t>
            </w:r>
          </w:p>
        </w:tc>
        <w:tc>
          <w:tcPr>
            <w:tcW w:w="270" w:type="dxa"/>
          </w:tcPr>
          <w:p w14:paraId="6DEB3578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6F32C1" w14:textId="10228CDF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7463B">
              <w:rPr>
                <w:rFonts w:ascii="Angsana New" w:hAnsi="Angsana New"/>
                <w:b/>
                <w:bCs/>
                <w:sz w:val="28"/>
                <w:szCs w:val="28"/>
              </w:rPr>
              <w:t>465,390</w:t>
            </w:r>
          </w:p>
        </w:tc>
      </w:tr>
      <w:tr w:rsidR="000F0763" w:rsidRPr="001B1A4A" w14:paraId="383ED402" w14:textId="77777777" w:rsidTr="00A7789E">
        <w:trPr>
          <w:trHeight w:val="60"/>
        </w:trPr>
        <w:tc>
          <w:tcPr>
            <w:tcW w:w="2880" w:type="dxa"/>
            <w:vAlign w:val="bottom"/>
          </w:tcPr>
          <w:p w14:paraId="376957A5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F541A2C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87D03E5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F0B2FF9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B3C3DBF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1199D82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EBC44E4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7ABAF4D" w14:textId="77777777" w:rsidR="000F0763" w:rsidRPr="00A8327D" w:rsidRDefault="000F0763" w:rsidP="000F0763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070F9F5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93215CE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7B4598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29B62F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0AD6E296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5D582DA3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DBB483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9A8C773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AF87A04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96DD36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553079B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579734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450942F" w14:textId="77777777" w:rsidR="000F0763" w:rsidRPr="00A8327D" w:rsidRDefault="000F0763" w:rsidP="000F0763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251B74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3F1D1DA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0C599B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7D67F1A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79182760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70BF5BAC" w14:textId="2137511F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82CC4C0" w14:textId="75BBE5F3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  <w:cs/>
              </w:rPr>
              <w:t>595</w:t>
            </w: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426CBB">
              <w:rPr>
                <w:rFonts w:ascii="Angsana New" w:hAnsi="Angsana New" w:cs="Angsana New" w:hint="cs"/>
                <w:sz w:val="28"/>
                <w:szCs w:val="28"/>
                <w:cs/>
              </w:rPr>
              <w:t>93</w:t>
            </w: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241" w:type="dxa"/>
            <w:vAlign w:val="bottom"/>
          </w:tcPr>
          <w:p w14:paraId="6884EFE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EF4A8B7" w14:textId="345BA3C3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80,610</w:t>
            </w:r>
          </w:p>
        </w:tc>
        <w:tc>
          <w:tcPr>
            <w:tcW w:w="249" w:type="dxa"/>
            <w:vAlign w:val="bottom"/>
          </w:tcPr>
          <w:p w14:paraId="1AF963FA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C7D2C15" w14:textId="74EE3801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9111FA9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0F85DF4" w14:textId="0BB32277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(84)</w:t>
            </w:r>
          </w:p>
        </w:tc>
        <w:tc>
          <w:tcPr>
            <w:tcW w:w="249" w:type="dxa"/>
            <w:vAlign w:val="bottom"/>
          </w:tcPr>
          <w:p w14:paraId="13391F07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1680AAA" w14:textId="719BBEE2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(239,799)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6DDB4C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82CDA6" w14:textId="7A40AEE8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436,664</w:t>
            </w:r>
          </w:p>
        </w:tc>
      </w:tr>
      <w:tr w:rsidR="000F0763" w:rsidRPr="001B1A4A" w14:paraId="26DBA667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28C246AB" w14:textId="1A49E16B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01DE3F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55C040E4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865ED1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CF058A8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B8611FB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16C81DB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4ABE86D3" w14:textId="77777777" w:rsidR="000F0763" w:rsidRPr="00A8327D" w:rsidRDefault="000F0763" w:rsidP="000F0763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A47257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6744341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450156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51093A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72F1E9EB" w14:textId="77777777" w:rsidTr="00263E09">
        <w:trPr>
          <w:trHeight w:val="60"/>
        </w:trPr>
        <w:tc>
          <w:tcPr>
            <w:tcW w:w="2880" w:type="dxa"/>
            <w:vAlign w:val="bottom"/>
          </w:tcPr>
          <w:p w14:paraId="23D401B9" w14:textId="1F597B13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52DFB7" w14:textId="526CD1C7" w:rsidR="000F0763" w:rsidRPr="00426CBB" w:rsidRDefault="000F0763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15D2A3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9B621" w14:textId="161B0445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3,075</w:t>
            </w:r>
          </w:p>
        </w:tc>
        <w:tc>
          <w:tcPr>
            <w:tcW w:w="249" w:type="dxa"/>
            <w:vAlign w:val="bottom"/>
          </w:tcPr>
          <w:p w14:paraId="313CFFA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7B60F" w14:textId="554BFC53" w:rsidR="000F0763" w:rsidRPr="00426CBB" w:rsidRDefault="000F0763" w:rsidP="00426CB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A80068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697BF" w14:textId="48E785AE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49" w:type="dxa"/>
          </w:tcPr>
          <w:p w14:paraId="62785127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</w:tcPr>
          <w:p w14:paraId="3CCE2C0C" w14:textId="5E03944A" w:rsidR="000F0763" w:rsidRPr="00426CBB" w:rsidRDefault="000F0763" w:rsidP="00426CB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26C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C8AE5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0E9586B" w14:textId="1EE1FAA0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sz w:val="28"/>
                <w:szCs w:val="28"/>
              </w:rPr>
              <w:t>3,074</w:t>
            </w:r>
          </w:p>
        </w:tc>
      </w:tr>
      <w:tr w:rsidR="000F0763" w:rsidRPr="001B1A4A" w14:paraId="432386B8" w14:textId="77777777" w:rsidTr="005F2406">
        <w:trPr>
          <w:trHeight w:val="60"/>
        </w:trPr>
        <w:tc>
          <w:tcPr>
            <w:tcW w:w="2880" w:type="dxa"/>
            <w:vAlign w:val="bottom"/>
          </w:tcPr>
          <w:p w14:paraId="246152A6" w14:textId="30660C3D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AC6FD7" w14:textId="33B8922A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595,937</w:t>
            </w:r>
          </w:p>
        </w:tc>
        <w:tc>
          <w:tcPr>
            <w:tcW w:w="241" w:type="dxa"/>
            <w:vAlign w:val="bottom"/>
          </w:tcPr>
          <w:p w14:paraId="264B542A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E8868E" w14:textId="257F7ACC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83,685</w:t>
            </w:r>
          </w:p>
        </w:tc>
        <w:tc>
          <w:tcPr>
            <w:tcW w:w="249" w:type="dxa"/>
            <w:vAlign w:val="bottom"/>
          </w:tcPr>
          <w:p w14:paraId="1D7ED160" w14:textId="7777777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316E9" w14:textId="5F1BD51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402A39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B9600" w14:textId="75003641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(85)</w:t>
            </w:r>
          </w:p>
        </w:tc>
        <w:tc>
          <w:tcPr>
            <w:tcW w:w="249" w:type="dxa"/>
            <w:vAlign w:val="bottom"/>
          </w:tcPr>
          <w:p w14:paraId="42C66148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ED47B" w14:textId="4A5CC368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(239,799)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A5DE8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16459" w14:textId="5E588E83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97463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439,738</w:t>
            </w:r>
          </w:p>
        </w:tc>
      </w:tr>
      <w:tr w:rsidR="000F0763" w:rsidRPr="001B1A4A" w14:paraId="7C61DE07" w14:textId="77777777" w:rsidTr="00A8327D">
        <w:tc>
          <w:tcPr>
            <w:tcW w:w="2880" w:type="dxa"/>
            <w:vAlign w:val="bottom"/>
          </w:tcPr>
          <w:p w14:paraId="59CB3366" w14:textId="77777777" w:rsidR="000F0763" w:rsidRPr="001B1A4A" w:rsidRDefault="000F0763" w:rsidP="000F076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37FC252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74E9DB4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5E04DB07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B53972C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0DB67F2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C2F9D9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9BD41D6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C936704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0DE3C7BE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727BD8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05F3AC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00AB13AC" w14:textId="77777777" w:rsidTr="00A7789E">
        <w:tc>
          <w:tcPr>
            <w:tcW w:w="2880" w:type="dxa"/>
            <w:vAlign w:val="bottom"/>
          </w:tcPr>
          <w:p w14:paraId="518FBCDC" w14:textId="0C509F76" w:rsidR="000F0763" w:rsidRPr="001B1A4A" w:rsidRDefault="000F0763" w:rsidP="000F076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124D29C1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5477ED2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2D9107D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5A48DA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EA9AAF0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E0F878F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4D07900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CBEDF2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1848396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8DAD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B08A01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5CDEE929" w14:textId="77777777" w:rsidTr="00A7789E">
        <w:tc>
          <w:tcPr>
            <w:tcW w:w="2880" w:type="dxa"/>
            <w:vAlign w:val="bottom"/>
          </w:tcPr>
          <w:p w14:paraId="3E1E4FA7" w14:textId="329EDEE9" w:rsidR="000F0763" w:rsidRPr="001B1A4A" w:rsidRDefault="000F0763" w:rsidP="000F0763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2BE28CEB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D44CABF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322BDC7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6D7649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039F062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C7B40C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D52FF0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40ECB78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6A09435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29862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CD5A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6EF72DD9" w14:textId="77777777" w:rsidTr="00EF1D64">
        <w:tc>
          <w:tcPr>
            <w:tcW w:w="2880" w:type="dxa"/>
            <w:vAlign w:val="bottom"/>
          </w:tcPr>
          <w:p w14:paraId="4B1A684D" w14:textId="2ADFD48B" w:rsidR="000F0763" w:rsidRPr="001B1A4A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</w:t>
            </w:r>
            <w:r w:rsidR="00B963A4"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="00B963A4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F204164" w14:textId="4DA73C2D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666,937</w:t>
            </w:r>
          </w:p>
        </w:tc>
        <w:tc>
          <w:tcPr>
            <w:tcW w:w="241" w:type="dxa"/>
            <w:vAlign w:val="bottom"/>
          </w:tcPr>
          <w:p w14:paraId="237976FE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5D6A3B4" w14:textId="23BC7845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652D110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022B0DC9" w14:textId="105EB474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(190,000)</w:t>
            </w:r>
          </w:p>
        </w:tc>
        <w:tc>
          <w:tcPr>
            <w:tcW w:w="249" w:type="dxa"/>
            <w:vAlign w:val="bottom"/>
          </w:tcPr>
          <w:p w14:paraId="48BC899F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03F87C0C" w14:textId="1C3D8143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(1,676)</w:t>
            </w:r>
          </w:p>
        </w:tc>
        <w:tc>
          <w:tcPr>
            <w:tcW w:w="249" w:type="dxa"/>
            <w:vAlign w:val="bottom"/>
          </w:tcPr>
          <w:p w14:paraId="6EBB965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D82D04F" w14:textId="7E94A6E0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355,577</w:t>
            </w:r>
          </w:p>
        </w:tc>
        <w:tc>
          <w:tcPr>
            <w:tcW w:w="270" w:type="dxa"/>
          </w:tcPr>
          <w:p w14:paraId="0E7E3EBE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39C2E9" w14:textId="27D2E0C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830,838</w:t>
            </w:r>
          </w:p>
        </w:tc>
      </w:tr>
      <w:tr w:rsidR="000F0763" w:rsidRPr="001B1A4A" w14:paraId="00C04C9A" w14:textId="77777777" w:rsidTr="00C33A7F">
        <w:tc>
          <w:tcPr>
            <w:tcW w:w="2880" w:type="dxa"/>
            <w:vAlign w:val="bottom"/>
          </w:tcPr>
          <w:p w14:paraId="085FF536" w14:textId="7D2E1D33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644EC0DA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C4959CA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6506781E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43AF9A7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58864F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C955341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07A7DF6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E3300FC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5B999B8" w14:textId="7777777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AD6FA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E25F1F7" w14:textId="77777777" w:rsidR="000F0763" w:rsidRPr="00426CBB" w:rsidRDefault="000F0763" w:rsidP="00426C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038111DD" w14:textId="77777777" w:rsidTr="00C33A7F">
        <w:tc>
          <w:tcPr>
            <w:tcW w:w="2880" w:type="dxa"/>
            <w:vAlign w:val="bottom"/>
          </w:tcPr>
          <w:p w14:paraId="05617DC2" w14:textId="6D232BB4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223D1E" w14:textId="60060071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248F5FDF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B5DBBCA" w14:textId="614BDA32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5F9FCB0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25FD0A5" w14:textId="35FEA6A0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0D4023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065BB43" w14:textId="054B28A3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9CDFDE4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E91D3BE" w14:textId="2F62A6E5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3,004</w:t>
            </w:r>
          </w:p>
        </w:tc>
        <w:tc>
          <w:tcPr>
            <w:tcW w:w="270" w:type="dxa"/>
          </w:tcPr>
          <w:p w14:paraId="7B74F78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4948F7" w14:textId="76A96313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3,004</w:t>
            </w:r>
          </w:p>
        </w:tc>
      </w:tr>
      <w:tr w:rsidR="000F0763" w:rsidRPr="001B1A4A" w14:paraId="62FD4B36" w14:textId="77777777" w:rsidTr="00C33A7F">
        <w:tc>
          <w:tcPr>
            <w:tcW w:w="2880" w:type="dxa"/>
            <w:vAlign w:val="bottom"/>
          </w:tcPr>
          <w:p w14:paraId="7F1494D5" w14:textId="3BAAAB15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9B5A" w14:textId="5B4ABF78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666,937</w:t>
            </w:r>
          </w:p>
        </w:tc>
        <w:tc>
          <w:tcPr>
            <w:tcW w:w="241" w:type="dxa"/>
            <w:vAlign w:val="bottom"/>
          </w:tcPr>
          <w:p w14:paraId="06BA9BCC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79B41" w14:textId="5DA04A44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90BE4A8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FC4EA" w14:textId="694DED3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(190,000)</w:t>
            </w:r>
          </w:p>
        </w:tc>
        <w:tc>
          <w:tcPr>
            <w:tcW w:w="249" w:type="dxa"/>
            <w:vAlign w:val="bottom"/>
          </w:tcPr>
          <w:p w14:paraId="27423494" w14:textId="77777777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7D713" w14:textId="6D924100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(1,676)</w:t>
            </w:r>
          </w:p>
        </w:tc>
        <w:tc>
          <w:tcPr>
            <w:tcW w:w="249" w:type="dxa"/>
            <w:vAlign w:val="bottom"/>
          </w:tcPr>
          <w:p w14:paraId="2632CE6B" w14:textId="7777777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5A289" w14:textId="1ED49E0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358,581</w:t>
            </w:r>
          </w:p>
        </w:tc>
        <w:tc>
          <w:tcPr>
            <w:tcW w:w="270" w:type="dxa"/>
          </w:tcPr>
          <w:p w14:paraId="6CD91611" w14:textId="77777777" w:rsidR="000F0763" w:rsidRPr="00426CBB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08222" w14:textId="5DBF444A" w:rsidR="000F0763" w:rsidRPr="00426CBB" w:rsidRDefault="000F0763" w:rsidP="00426C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833,842</w:t>
            </w:r>
          </w:p>
        </w:tc>
      </w:tr>
      <w:tr w:rsidR="000F0763" w:rsidRPr="001B1A4A" w14:paraId="29C5D18D" w14:textId="77777777" w:rsidTr="00A7789E">
        <w:trPr>
          <w:trHeight w:val="60"/>
        </w:trPr>
        <w:tc>
          <w:tcPr>
            <w:tcW w:w="2880" w:type="dxa"/>
            <w:vAlign w:val="bottom"/>
          </w:tcPr>
          <w:p w14:paraId="1BA6C96E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88A5481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DD8C703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0577204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5BDD89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F2A4010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2E89CA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0CE6970" w14:textId="77777777" w:rsidR="000F0763" w:rsidRPr="00A8327D" w:rsidRDefault="000F0763" w:rsidP="000F0763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AFE56C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C014444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A4AAFC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406DED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5BBEF27A" w14:textId="77777777" w:rsidTr="00A7789E">
        <w:trPr>
          <w:trHeight w:val="60"/>
        </w:trPr>
        <w:tc>
          <w:tcPr>
            <w:tcW w:w="2880" w:type="dxa"/>
            <w:vAlign w:val="bottom"/>
          </w:tcPr>
          <w:p w14:paraId="2504C765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6237DF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2A06391C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4BC9AB82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2C566E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A08989C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6D36E7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841A43F" w14:textId="77777777" w:rsidR="000F0763" w:rsidRPr="00A8327D" w:rsidRDefault="000F0763" w:rsidP="000F0763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946D6A1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DA4E536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FA12DF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B2CF13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23764C99" w14:textId="77777777" w:rsidTr="00A7789E">
        <w:trPr>
          <w:trHeight w:val="60"/>
        </w:trPr>
        <w:tc>
          <w:tcPr>
            <w:tcW w:w="2880" w:type="dxa"/>
            <w:vAlign w:val="bottom"/>
          </w:tcPr>
          <w:p w14:paraId="773114FE" w14:textId="0502B7A2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0FF5560" w14:textId="2FFC15AB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906,797</w:t>
            </w:r>
          </w:p>
        </w:tc>
        <w:tc>
          <w:tcPr>
            <w:tcW w:w="241" w:type="dxa"/>
            <w:vAlign w:val="bottom"/>
          </w:tcPr>
          <w:p w14:paraId="4E7B1C84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401C938" w14:textId="21DF9D6C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49" w:type="dxa"/>
            <w:vAlign w:val="bottom"/>
          </w:tcPr>
          <w:p w14:paraId="33915E4F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ADBC4EE" w14:textId="109677D4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C1EBC3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1226ACFF" w14:textId="78358488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(257)</w:t>
            </w:r>
          </w:p>
        </w:tc>
        <w:tc>
          <w:tcPr>
            <w:tcW w:w="249" w:type="dxa"/>
            <w:vAlign w:val="bottom"/>
          </w:tcPr>
          <w:p w14:paraId="70C77C8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000B18A" w14:textId="477FBD52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(355,577)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A7D007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E46EAA" w14:textId="2327AFD8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550,963</w:t>
            </w:r>
          </w:p>
        </w:tc>
      </w:tr>
      <w:tr w:rsidR="000F0763" w:rsidRPr="001B1A4A" w14:paraId="28A0E6F9" w14:textId="77777777" w:rsidTr="00A7789E">
        <w:tc>
          <w:tcPr>
            <w:tcW w:w="2880" w:type="dxa"/>
            <w:vAlign w:val="bottom"/>
          </w:tcPr>
          <w:p w14:paraId="0C653F16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331D6A2" w14:textId="77777777" w:rsidR="000F0763" w:rsidRPr="00A8327D" w:rsidRDefault="000F0763" w:rsidP="000F0763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A03BBB3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C449A5F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EE2E7E8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1E78E5E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B4D72E1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53D0D8F" w14:textId="77777777" w:rsidR="000F0763" w:rsidRPr="00A8327D" w:rsidRDefault="000F0763" w:rsidP="000F0763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23E0F6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1E19DFC" w14:textId="7777777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6B5E6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02CFADF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F0763" w:rsidRPr="001B1A4A" w14:paraId="6359365B" w14:textId="77777777" w:rsidTr="00A7789E">
        <w:tc>
          <w:tcPr>
            <w:tcW w:w="2880" w:type="dxa"/>
            <w:vAlign w:val="bottom"/>
          </w:tcPr>
          <w:p w14:paraId="3FC9AD82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21FE8" w14:textId="24A7F01C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3,006</w:t>
            </w:r>
          </w:p>
        </w:tc>
        <w:tc>
          <w:tcPr>
            <w:tcW w:w="241" w:type="dxa"/>
            <w:vAlign w:val="bottom"/>
          </w:tcPr>
          <w:p w14:paraId="4D5ECC4A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D017E3" w14:textId="4B123C45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231339B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5C0D6" w14:textId="1280DD9E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013B19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903A74" w14:textId="69D9751B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(2)</w:t>
            </w:r>
          </w:p>
        </w:tc>
        <w:tc>
          <w:tcPr>
            <w:tcW w:w="249" w:type="dxa"/>
            <w:vAlign w:val="bottom"/>
          </w:tcPr>
          <w:p w14:paraId="2E1F5D1E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440DCF" w14:textId="6938C85D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(3,004)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283BC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148C5A" w14:textId="3387A408" w:rsidR="000F0763" w:rsidRPr="00A8327D" w:rsidRDefault="000F0763" w:rsidP="000F0763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0F0763" w:rsidRPr="001B1A4A" w14:paraId="26DB6794" w14:textId="77777777" w:rsidTr="00A7789E">
        <w:tc>
          <w:tcPr>
            <w:tcW w:w="2880" w:type="dxa"/>
            <w:vAlign w:val="bottom"/>
          </w:tcPr>
          <w:p w14:paraId="70871CD8" w14:textId="77777777" w:rsidR="000F0763" w:rsidRPr="001B1A4A" w:rsidRDefault="000F0763" w:rsidP="000F076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A77DE" w14:textId="7B8B4673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909,803</w:t>
            </w:r>
          </w:p>
        </w:tc>
        <w:tc>
          <w:tcPr>
            <w:tcW w:w="241" w:type="dxa"/>
            <w:vAlign w:val="bottom"/>
          </w:tcPr>
          <w:p w14:paraId="31853A9E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6975D" w14:textId="00004809" w:rsidR="000F0763" w:rsidRPr="00A8327D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689AE10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E78F80" w14:textId="7412E20C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0790CB9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9EC46" w14:textId="50EB7157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(259)</w:t>
            </w:r>
          </w:p>
        </w:tc>
        <w:tc>
          <w:tcPr>
            <w:tcW w:w="249" w:type="dxa"/>
            <w:vAlign w:val="bottom"/>
          </w:tcPr>
          <w:p w14:paraId="5F1A15D1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C3CB58" w14:textId="77A51E62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(358,581)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CAF56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F2AD8" w14:textId="46F6B480" w:rsidR="000F0763" w:rsidRPr="00426CBB" w:rsidRDefault="000F0763" w:rsidP="00426CB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550,963</w:t>
            </w:r>
          </w:p>
        </w:tc>
      </w:tr>
    </w:tbl>
    <w:p w14:paraId="6CEF50F2" w14:textId="77777777" w:rsid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51BB1A38" w14:textId="77777777" w:rsidR="00262AD4" w:rsidRPr="007C76AA" w:rsidRDefault="00262AD4" w:rsidP="00262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241"/>
        <w:gridCol w:w="929"/>
        <w:gridCol w:w="249"/>
        <w:gridCol w:w="1011"/>
        <w:gridCol w:w="249"/>
        <w:gridCol w:w="921"/>
        <w:gridCol w:w="249"/>
        <w:gridCol w:w="1011"/>
        <w:gridCol w:w="270"/>
        <w:gridCol w:w="990"/>
      </w:tblGrid>
      <w:tr w:rsidR="00262AD4" w:rsidRPr="001B1A4A" w14:paraId="10922642" w14:textId="77777777" w:rsidTr="002644EC">
        <w:trPr>
          <w:tblHeader/>
        </w:trPr>
        <w:tc>
          <w:tcPr>
            <w:tcW w:w="2880" w:type="dxa"/>
            <w:vAlign w:val="bottom"/>
          </w:tcPr>
          <w:p w14:paraId="11E9A852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4BEAFA53" w14:textId="62B68322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2AD4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AD4" w:rsidRPr="001B1A4A" w14:paraId="496B748C" w14:textId="77777777" w:rsidTr="002644EC">
        <w:trPr>
          <w:tblHeader/>
        </w:trPr>
        <w:tc>
          <w:tcPr>
            <w:tcW w:w="2880" w:type="dxa"/>
            <w:vAlign w:val="bottom"/>
            <w:hideMark/>
          </w:tcPr>
          <w:p w14:paraId="51D27F3A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br/>
            </w:r>
            <w:r w:rsidRPr="001B1A4A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ของตลาด</w:t>
            </w:r>
          </w:p>
        </w:tc>
        <w:tc>
          <w:tcPr>
            <w:tcW w:w="810" w:type="dxa"/>
            <w:vAlign w:val="bottom"/>
            <w:hideMark/>
          </w:tcPr>
          <w:p w14:paraId="1367B854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D172358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BB39C9E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  <w:hideMark/>
          </w:tcPr>
          <w:p w14:paraId="448C3556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51E6F936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24F365B5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B1A4A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2891A979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1" w:type="dxa"/>
            <w:vAlign w:val="bottom"/>
            <w:hideMark/>
          </w:tcPr>
          <w:p w14:paraId="771F3CD4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046D81DD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781B9DAD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567CDDFF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F5D6C10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0E074EEC" w14:textId="77777777" w:rsidR="00262AD4" w:rsidRPr="001B1A4A" w:rsidRDefault="00262AD4" w:rsidP="002644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262AD4" w:rsidRPr="001B1A4A" w14:paraId="127A33C0" w14:textId="77777777" w:rsidTr="002644EC">
        <w:trPr>
          <w:tblHeader/>
        </w:trPr>
        <w:tc>
          <w:tcPr>
            <w:tcW w:w="2880" w:type="dxa"/>
            <w:vAlign w:val="bottom"/>
          </w:tcPr>
          <w:p w14:paraId="3A62FD45" w14:textId="77777777" w:rsidR="00262AD4" w:rsidRPr="001B1A4A" w:rsidRDefault="00262AD4" w:rsidP="002644E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029B14D0" w14:textId="77777777" w:rsidR="00262AD4" w:rsidRPr="006844E6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1B1A4A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62AD4" w:rsidRPr="001B1A4A" w14:paraId="4D3855B3" w14:textId="77777777" w:rsidTr="002644EC">
        <w:tc>
          <w:tcPr>
            <w:tcW w:w="2880" w:type="dxa"/>
            <w:vAlign w:val="bottom"/>
          </w:tcPr>
          <w:p w14:paraId="75200B77" w14:textId="77777777" w:rsidR="00262AD4" w:rsidRPr="001B1A4A" w:rsidRDefault="00262AD4" w:rsidP="002644E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6964C658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A1A1062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34F36774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8D49D89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FAC8D27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AFD8B9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A1A1CF5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6D59E1F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C1FF129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3B34B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B238C3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2AD4" w:rsidRPr="001B1A4A" w14:paraId="19A2DD09" w14:textId="77777777" w:rsidTr="002644EC">
        <w:tc>
          <w:tcPr>
            <w:tcW w:w="2880" w:type="dxa"/>
            <w:vAlign w:val="bottom"/>
          </w:tcPr>
          <w:p w14:paraId="053C8B19" w14:textId="77777777" w:rsidR="00262AD4" w:rsidRPr="001B1A4A" w:rsidRDefault="00262AD4" w:rsidP="002644EC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7EB0F41A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5918839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1B23D970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49595249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2B6A7FE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34577D36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1" w:type="dxa"/>
            <w:vAlign w:val="bottom"/>
          </w:tcPr>
          <w:p w14:paraId="1B6B5478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F942D85" w14:textId="77777777" w:rsidR="00262AD4" w:rsidRPr="001B1A4A" w:rsidRDefault="00262AD4" w:rsidP="002644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72A354C7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F85418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BF1C06" w14:textId="77777777" w:rsidR="00262AD4" w:rsidRPr="001B1A4A" w:rsidRDefault="00262AD4" w:rsidP="002644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36D8" w:rsidRPr="001B1A4A" w14:paraId="1A03C5EF" w14:textId="77777777" w:rsidTr="0084319E">
        <w:tc>
          <w:tcPr>
            <w:tcW w:w="2880" w:type="dxa"/>
            <w:vAlign w:val="bottom"/>
          </w:tcPr>
          <w:p w14:paraId="1806675B" w14:textId="77777777" w:rsidR="000E36D8" w:rsidRPr="001B1A4A" w:rsidRDefault="000E36D8" w:rsidP="000E36D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8B7D3AB" w14:textId="0240D7B5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270,000</w:t>
            </w:r>
          </w:p>
        </w:tc>
        <w:tc>
          <w:tcPr>
            <w:tcW w:w="241" w:type="dxa"/>
            <w:vAlign w:val="bottom"/>
          </w:tcPr>
          <w:p w14:paraId="4F401725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68C4BFFB" w14:textId="51C2FAB7" w:rsidR="000E36D8" w:rsidRPr="00A8327D" w:rsidRDefault="000E36D8" w:rsidP="000E36D8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F05DC58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7EE305D7" w14:textId="14D905C2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0,000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vAlign w:val="bottom"/>
          </w:tcPr>
          <w:p w14:paraId="6663FC31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4CEE401" w14:textId="6F6EB823" w:rsidR="000E36D8" w:rsidRPr="000E36D8" w:rsidRDefault="000E36D8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00DCC09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C594EA9" w14:textId="254A6421" w:rsidR="000E36D8" w:rsidRPr="008B5D0E" w:rsidRDefault="000E36D8" w:rsidP="00426CB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2B779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398DA85" w14:textId="7FC8B3C4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40,000</w:t>
            </w:r>
          </w:p>
        </w:tc>
      </w:tr>
      <w:tr w:rsidR="000E36D8" w:rsidRPr="001B1A4A" w14:paraId="6E17B9BD" w14:textId="77777777" w:rsidTr="002644EC">
        <w:tc>
          <w:tcPr>
            <w:tcW w:w="2880" w:type="dxa"/>
            <w:vAlign w:val="bottom"/>
          </w:tcPr>
          <w:p w14:paraId="1DCD1C58" w14:textId="77777777" w:rsidR="000E36D8" w:rsidRDefault="000E36D8" w:rsidP="000E36D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60C5307C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7E2010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44F412B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F83C23E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CBFCA7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4C83B48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20972E7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2DF82D8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3AB87F7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BCCF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42A4D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6D8" w:rsidRPr="001B1A4A" w14:paraId="0E9C3486" w14:textId="77777777" w:rsidTr="00F37E29">
        <w:tc>
          <w:tcPr>
            <w:tcW w:w="2880" w:type="dxa"/>
            <w:vAlign w:val="bottom"/>
          </w:tcPr>
          <w:p w14:paraId="1F3D8BD6" w14:textId="77777777" w:rsidR="000E36D8" w:rsidRPr="001B1A4A" w:rsidRDefault="000E36D8" w:rsidP="000E36D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172A541B" w14:textId="4AFF81B9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3,002</w:t>
            </w:r>
          </w:p>
        </w:tc>
        <w:tc>
          <w:tcPr>
            <w:tcW w:w="241" w:type="dxa"/>
            <w:vAlign w:val="bottom"/>
          </w:tcPr>
          <w:p w14:paraId="4DE94E99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A7925AB" w14:textId="401931A6" w:rsidR="000E36D8" w:rsidRPr="00A8327D" w:rsidRDefault="000E36D8" w:rsidP="000E36D8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4A6BBAE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6B7AE2A4" w14:textId="6F1F4777" w:rsidR="000E36D8" w:rsidRPr="00A8327D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(552)</w:t>
            </w:r>
          </w:p>
        </w:tc>
        <w:tc>
          <w:tcPr>
            <w:tcW w:w="249" w:type="dxa"/>
            <w:vAlign w:val="bottom"/>
          </w:tcPr>
          <w:p w14:paraId="6455A503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44A8529C" w14:textId="551FDFBA" w:rsidR="000E36D8" w:rsidRPr="00A8327D" w:rsidRDefault="000E36D8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249" w:type="dxa"/>
          </w:tcPr>
          <w:p w14:paraId="08760171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2220C91" w14:textId="4F748361" w:rsidR="000E36D8" w:rsidRPr="00A8327D" w:rsidRDefault="000E36D8" w:rsidP="00426CB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48D936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C1D1D9" w14:textId="257E1FAB" w:rsidR="000E36D8" w:rsidRPr="00A8327D" w:rsidRDefault="000E36D8" w:rsidP="009373F9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</w:t>
            </w:r>
            <w:r w:rsidR="009B0293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0E36D8" w:rsidRPr="001B1A4A" w14:paraId="3779D753" w14:textId="77777777" w:rsidTr="00547301">
        <w:tc>
          <w:tcPr>
            <w:tcW w:w="2880" w:type="dxa"/>
            <w:vAlign w:val="bottom"/>
          </w:tcPr>
          <w:p w14:paraId="19979F1F" w14:textId="77777777" w:rsidR="000E36D8" w:rsidRDefault="000E36D8" w:rsidP="000E36D8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22B4" w14:textId="39BE13F6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273,002</w:t>
            </w:r>
          </w:p>
        </w:tc>
        <w:tc>
          <w:tcPr>
            <w:tcW w:w="241" w:type="dxa"/>
            <w:vAlign w:val="bottom"/>
          </w:tcPr>
          <w:p w14:paraId="2E00474E" w14:textId="77777777" w:rsidR="000E36D8" w:rsidRPr="00426CBB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BBC5519" w14:textId="4C2E4527" w:rsidR="000E36D8" w:rsidRPr="00426CBB" w:rsidRDefault="000E36D8" w:rsidP="000E36D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3199126" w14:textId="77777777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decimal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23C50" w14:textId="552FE7CD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(230,5</w:t>
            </w:r>
            <w:r w:rsidR="009B0293"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249" w:type="dxa"/>
            <w:tcBorders>
              <w:top w:val="single" w:sz="4" w:space="0" w:color="auto"/>
            </w:tcBorders>
            <w:vAlign w:val="bottom"/>
          </w:tcPr>
          <w:p w14:paraId="1030BD48" w14:textId="77777777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A1C11" w14:textId="442B74D9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249" w:type="dxa"/>
          </w:tcPr>
          <w:p w14:paraId="227398C3" w14:textId="77777777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47B8297C" w14:textId="1C168C3F" w:rsidR="000E36D8" w:rsidRPr="00426CBB" w:rsidRDefault="000E36D8" w:rsidP="00426CB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1C602C" w14:textId="77777777" w:rsidR="000E36D8" w:rsidRPr="00426CBB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A267EC" w14:textId="4DB44A9B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9B0293"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,448</w:t>
            </w:r>
          </w:p>
        </w:tc>
      </w:tr>
      <w:tr w:rsidR="000E36D8" w:rsidRPr="001B1A4A" w14:paraId="5B8D48B3" w14:textId="77777777" w:rsidTr="002644EC">
        <w:trPr>
          <w:trHeight w:val="60"/>
        </w:trPr>
        <w:tc>
          <w:tcPr>
            <w:tcW w:w="2880" w:type="dxa"/>
            <w:vAlign w:val="bottom"/>
          </w:tcPr>
          <w:p w14:paraId="5846581A" w14:textId="77777777" w:rsidR="000E36D8" w:rsidRPr="001B1A4A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AECC31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5DC391C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7C87C1AF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F1E4098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6A10852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C90A6E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7DA1F33A" w14:textId="77777777" w:rsidR="000E36D8" w:rsidRPr="00A8327D" w:rsidRDefault="000E36D8" w:rsidP="000E36D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8FCED08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A1E3A94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B9FE1B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563071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6D8" w:rsidRPr="001B1A4A" w14:paraId="7CBA8A9B" w14:textId="77777777" w:rsidTr="002644EC">
        <w:trPr>
          <w:trHeight w:val="60"/>
        </w:trPr>
        <w:tc>
          <w:tcPr>
            <w:tcW w:w="2880" w:type="dxa"/>
            <w:vAlign w:val="bottom"/>
          </w:tcPr>
          <w:p w14:paraId="562AD936" w14:textId="77777777" w:rsidR="000E36D8" w:rsidRPr="001B1A4A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DBD2D2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03392D6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1594FFB3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0223558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B65371B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4FFBAE2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1B15329" w14:textId="77777777" w:rsidR="000E36D8" w:rsidRPr="00A8327D" w:rsidRDefault="000E36D8" w:rsidP="000E36D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D00451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94268A7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B57E3F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B91DD6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4B80933A" w14:textId="77777777" w:rsidTr="00342164">
        <w:trPr>
          <w:trHeight w:val="60"/>
        </w:trPr>
        <w:tc>
          <w:tcPr>
            <w:tcW w:w="2880" w:type="dxa"/>
            <w:vAlign w:val="bottom"/>
          </w:tcPr>
          <w:p w14:paraId="1B6463DB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55792A9" w14:textId="58326FBF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</w:p>
        </w:tc>
        <w:tc>
          <w:tcPr>
            <w:tcW w:w="241" w:type="dxa"/>
            <w:vAlign w:val="bottom"/>
          </w:tcPr>
          <w:p w14:paraId="3BA24FE3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CDF7FEB" w14:textId="21F5E10F" w:rsidR="000F0763" w:rsidRPr="00A8327D" w:rsidRDefault="000F0763" w:rsidP="000F076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53B4D04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F06427B" w14:textId="276AC120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E315315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54D23C6" w14:textId="5198FEA4" w:rsidR="000F0763" w:rsidRPr="00A8327D" w:rsidRDefault="000F0763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B621FEB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E6F7506" w14:textId="2498FC09" w:rsidR="000F0763" w:rsidRPr="00A8327D" w:rsidRDefault="000F0763" w:rsidP="00426CB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E974B9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B2F9554" w14:textId="66A3B094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1,000</w:t>
            </w:r>
          </w:p>
        </w:tc>
      </w:tr>
      <w:tr w:rsidR="000F0763" w:rsidRPr="001B1A4A" w14:paraId="58BF84A9" w14:textId="77777777" w:rsidTr="002644EC">
        <w:trPr>
          <w:trHeight w:val="60"/>
        </w:trPr>
        <w:tc>
          <w:tcPr>
            <w:tcW w:w="2880" w:type="dxa"/>
            <w:vAlign w:val="bottom"/>
          </w:tcPr>
          <w:p w14:paraId="1E9CFE80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7DC3398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25B3FF73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55B9F38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6F7E2EA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EC8EDFF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D5F11F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340679A" w14:textId="77777777" w:rsidR="000F0763" w:rsidRPr="00A8327D" w:rsidRDefault="000F0763" w:rsidP="000F0763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8D34DFE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D63FB51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AD176F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68E254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244BF85F" w14:textId="77777777" w:rsidTr="0055596B">
        <w:trPr>
          <w:trHeight w:val="60"/>
        </w:trPr>
        <w:tc>
          <w:tcPr>
            <w:tcW w:w="2880" w:type="dxa"/>
            <w:vAlign w:val="bottom"/>
          </w:tcPr>
          <w:p w14:paraId="4651208F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AEDA2" w14:textId="16D2F068" w:rsidR="000F0763" w:rsidRPr="00A8327D" w:rsidRDefault="000F0763" w:rsidP="00426CB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085B37F9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EEFF3" w14:textId="281893C0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3,075</w:t>
            </w:r>
          </w:p>
        </w:tc>
        <w:tc>
          <w:tcPr>
            <w:tcW w:w="249" w:type="dxa"/>
            <w:vAlign w:val="bottom"/>
          </w:tcPr>
          <w:p w14:paraId="56C8025C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0F6F65" w14:textId="4C2F9C22" w:rsidR="000F0763" w:rsidRPr="00426CBB" w:rsidRDefault="000F0763" w:rsidP="00426CB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F5510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53145B7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4C5705" w14:textId="0B35B0CF" w:rsidR="000F0763" w:rsidRPr="00A8327D" w:rsidRDefault="000F0763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F55106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49" w:type="dxa"/>
          </w:tcPr>
          <w:p w14:paraId="11B336FB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0FEB2" w14:textId="15C7289C" w:rsidR="000F0763" w:rsidRPr="00A8327D" w:rsidRDefault="000F0763" w:rsidP="00426CB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47BF63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C86392A" w14:textId="113D9F65" w:rsidR="000F0763" w:rsidRPr="00A8327D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62AD4">
              <w:rPr>
                <w:rFonts w:ascii="Angsana New" w:hAnsi="Angsana New" w:cs="Angsana New"/>
                <w:sz w:val="28"/>
                <w:szCs w:val="28"/>
              </w:rPr>
              <w:t>3,074</w:t>
            </w:r>
          </w:p>
        </w:tc>
      </w:tr>
      <w:tr w:rsidR="000F0763" w:rsidRPr="00426CBB" w14:paraId="1D5C78B9" w14:textId="77777777" w:rsidTr="00DE32DE">
        <w:trPr>
          <w:trHeight w:val="60"/>
        </w:trPr>
        <w:tc>
          <w:tcPr>
            <w:tcW w:w="2880" w:type="dxa"/>
            <w:vAlign w:val="bottom"/>
          </w:tcPr>
          <w:p w14:paraId="11840E82" w14:textId="77777777" w:rsidR="000F0763" w:rsidRPr="001B1A4A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D5B55" w14:textId="713C79C5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241" w:type="dxa"/>
            <w:vAlign w:val="bottom"/>
          </w:tcPr>
          <w:p w14:paraId="71159801" w14:textId="77777777" w:rsidR="000F0763" w:rsidRPr="00426CBB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54D2E" w14:textId="1AB6D33D" w:rsidR="000F0763" w:rsidRPr="00426CBB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3,075</w:t>
            </w:r>
          </w:p>
        </w:tc>
        <w:tc>
          <w:tcPr>
            <w:tcW w:w="249" w:type="dxa"/>
            <w:vAlign w:val="bottom"/>
          </w:tcPr>
          <w:p w14:paraId="031ED06E" w14:textId="77777777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EC2F5" w14:textId="7726830E" w:rsidR="000F0763" w:rsidRPr="00426CBB" w:rsidRDefault="000F0763" w:rsidP="00426CB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CFA1749" w14:textId="77777777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5C13AE" w14:textId="35815CC4" w:rsidR="000F0763" w:rsidRPr="00426CBB" w:rsidRDefault="000F0763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49" w:type="dxa"/>
          </w:tcPr>
          <w:p w14:paraId="146BAA9E" w14:textId="77777777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D2FEA" w14:textId="2A1404F7" w:rsidR="000F0763" w:rsidRPr="00426CBB" w:rsidRDefault="000F0763" w:rsidP="00426CBB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A3E68B" w14:textId="77777777" w:rsidR="000F0763" w:rsidRPr="00426CBB" w:rsidRDefault="000F0763" w:rsidP="000F076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047BA" w14:textId="649E0CBE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4,074</w:t>
            </w:r>
          </w:p>
        </w:tc>
      </w:tr>
      <w:tr w:rsidR="000E36D8" w:rsidRPr="001B1A4A" w14:paraId="177B539D" w14:textId="77777777" w:rsidTr="002644EC">
        <w:tc>
          <w:tcPr>
            <w:tcW w:w="2880" w:type="dxa"/>
            <w:vAlign w:val="bottom"/>
          </w:tcPr>
          <w:p w14:paraId="7F9015FD" w14:textId="77777777" w:rsidR="000E36D8" w:rsidRPr="001B1A4A" w:rsidRDefault="000E36D8" w:rsidP="000E36D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5A8815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C77FA18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bottom"/>
          </w:tcPr>
          <w:p w14:paraId="61C249BA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5934AB2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2EA57E9C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DF6E889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24439CA6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0DD4DB7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4FB5546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33891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9E0039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6D8" w:rsidRPr="001B1A4A" w14:paraId="4EB9F76A" w14:textId="77777777" w:rsidTr="002644EC">
        <w:tc>
          <w:tcPr>
            <w:tcW w:w="2880" w:type="dxa"/>
            <w:vAlign w:val="bottom"/>
          </w:tcPr>
          <w:p w14:paraId="71437DC2" w14:textId="77777777" w:rsidR="000E36D8" w:rsidRPr="001B1A4A" w:rsidRDefault="000E36D8" w:rsidP="000E36D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</w:tcPr>
          <w:p w14:paraId="453C5F81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3828C496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F0A777A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F9633A7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0484736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E0CFA3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7E8A8511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31FC9C0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158B85D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B7B8E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DFAB42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6D8" w:rsidRPr="001B1A4A" w14:paraId="7557AFC1" w14:textId="77777777" w:rsidTr="002644EC">
        <w:tc>
          <w:tcPr>
            <w:tcW w:w="2880" w:type="dxa"/>
            <w:vAlign w:val="bottom"/>
          </w:tcPr>
          <w:p w14:paraId="4F5581D6" w14:textId="77777777" w:rsidR="000E36D8" w:rsidRPr="001B1A4A" w:rsidRDefault="000E36D8" w:rsidP="000E36D8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10" w:type="dxa"/>
            <w:vAlign w:val="bottom"/>
          </w:tcPr>
          <w:p w14:paraId="1E62D0E7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FF4DF72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02CF4BB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7B55504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28B654D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8BA23F3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3801E71C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C0C021A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33B96C9F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8ED0C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AC4AA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F0763" w:rsidRPr="001B1A4A" w14:paraId="68FE2B1E" w14:textId="77777777" w:rsidTr="00E0348E">
        <w:tc>
          <w:tcPr>
            <w:tcW w:w="2880" w:type="dxa"/>
            <w:vAlign w:val="bottom"/>
          </w:tcPr>
          <w:p w14:paraId="3FFE8503" w14:textId="6CF6DB61" w:rsidR="000F0763" w:rsidRPr="001B1A4A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 w:rsidR="00681BD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22418E59" w14:textId="09E477A9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410,403</w:t>
            </w:r>
          </w:p>
        </w:tc>
        <w:tc>
          <w:tcPr>
            <w:tcW w:w="241" w:type="dxa"/>
            <w:vAlign w:val="bottom"/>
          </w:tcPr>
          <w:p w14:paraId="47FEA008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E4E397D" w14:textId="6D0175F8" w:rsidR="000F0763" w:rsidRPr="00426CBB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A001712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0820341" w14:textId="2290B188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(85,000)</w:t>
            </w:r>
          </w:p>
        </w:tc>
        <w:tc>
          <w:tcPr>
            <w:tcW w:w="249" w:type="dxa"/>
            <w:vAlign w:val="bottom"/>
          </w:tcPr>
          <w:p w14:paraId="36C395C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0856B45D" w14:textId="683021B5" w:rsidR="000F0763" w:rsidRPr="00A8327D" w:rsidRDefault="000F0763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(380)</w:t>
            </w:r>
          </w:p>
        </w:tc>
        <w:tc>
          <w:tcPr>
            <w:tcW w:w="249" w:type="dxa"/>
          </w:tcPr>
          <w:p w14:paraId="015213EE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4D33128" w14:textId="2249E185" w:rsidR="000F0763" w:rsidRPr="000F0763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0763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270" w:type="dxa"/>
          </w:tcPr>
          <w:p w14:paraId="75119F00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0DB5A4" w14:textId="1FEA14D6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555,023</w:t>
            </w:r>
          </w:p>
        </w:tc>
      </w:tr>
      <w:tr w:rsidR="000F0763" w:rsidRPr="001B1A4A" w14:paraId="212E95E8" w14:textId="77777777" w:rsidTr="00E0348E">
        <w:tc>
          <w:tcPr>
            <w:tcW w:w="2880" w:type="dxa"/>
            <w:vAlign w:val="bottom"/>
          </w:tcPr>
          <w:p w14:paraId="79C9163B" w14:textId="77777777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vAlign w:val="bottom"/>
          </w:tcPr>
          <w:p w14:paraId="3266CAB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C7AF2D8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03C31CB1" w14:textId="77777777" w:rsidR="000F0763" w:rsidRPr="00A8327D" w:rsidRDefault="000F0763" w:rsidP="000F076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F306C11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FAECA1A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F8C2015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1DB7C14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2D7DF5F1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450E6C8" w14:textId="77777777" w:rsidR="000F0763" w:rsidRPr="000F0763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B26464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C23315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0763" w:rsidRPr="001B1A4A" w14:paraId="570F5235" w14:textId="77777777" w:rsidTr="00681BD9">
        <w:tc>
          <w:tcPr>
            <w:tcW w:w="2880" w:type="dxa"/>
            <w:vAlign w:val="bottom"/>
          </w:tcPr>
          <w:p w14:paraId="1339A0A1" w14:textId="77777777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3EE92" w14:textId="34183EF5" w:rsidR="000F0763" w:rsidRPr="00426CBB" w:rsidRDefault="000F0763" w:rsidP="00426CB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17425B6" w14:textId="77777777" w:rsidR="000F0763" w:rsidRPr="00426CBB" w:rsidRDefault="000F0763" w:rsidP="00426CB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FD7ACAF" w14:textId="6C17A7EC" w:rsidR="000F0763" w:rsidRPr="00426CBB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600868E6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DAD29A7" w14:textId="5E050889" w:rsidR="000F0763" w:rsidRPr="00A8327D" w:rsidRDefault="000F0763" w:rsidP="00426CBB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723CD4D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7387D072" w14:textId="6BE49313" w:rsidR="000F0763" w:rsidRPr="00A8327D" w:rsidRDefault="000F0763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3C549E93" w14:textId="77777777" w:rsidR="000F0763" w:rsidRPr="00A8327D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5543C4E" w14:textId="261E2B7F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0F0763">
              <w:rPr>
                <w:rFonts w:ascii="Angsana New" w:hAnsi="Angsana New" w:hint="cs"/>
                <w:sz w:val="28"/>
                <w:szCs w:val="28"/>
              </w:rPr>
              <w:t>3,004</w:t>
            </w:r>
          </w:p>
        </w:tc>
        <w:tc>
          <w:tcPr>
            <w:tcW w:w="270" w:type="dxa"/>
          </w:tcPr>
          <w:p w14:paraId="5B9A3A13" w14:textId="77777777" w:rsidR="000F0763" w:rsidRPr="00A8327D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B2DE84" w14:textId="6D7A601D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3,004</w:t>
            </w:r>
          </w:p>
        </w:tc>
      </w:tr>
      <w:tr w:rsidR="000F0763" w:rsidRPr="001B1A4A" w14:paraId="432A3033" w14:textId="77777777" w:rsidTr="00681BD9">
        <w:tc>
          <w:tcPr>
            <w:tcW w:w="2880" w:type="dxa"/>
            <w:vAlign w:val="bottom"/>
          </w:tcPr>
          <w:p w14:paraId="01D19672" w14:textId="77777777" w:rsidR="000F0763" w:rsidRDefault="000F0763" w:rsidP="000F0763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54910" w14:textId="4A038E3A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410,403</w:t>
            </w:r>
          </w:p>
        </w:tc>
        <w:tc>
          <w:tcPr>
            <w:tcW w:w="241" w:type="dxa"/>
            <w:vAlign w:val="bottom"/>
          </w:tcPr>
          <w:p w14:paraId="7450C6C0" w14:textId="77777777" w:rsidR="000F0763" w:rsidRPr="00426CBB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9E59FB8" w14:textId="6291FA40" w:rsidR="000F0763" w:rsidRPr="00426CBB" w:rsidRDefault="000F0763" w:rsidP="000F076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92D4C4E" w14:textId="77777777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52CD8" w14:textId="6AD3F96A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(85,000)</w:t>
            </w:r>
          </w:p>
        </w:tc>
        <w:tc>
          <w:tcPr>
            <w:tcW w:w="249" w:type="dxa"/>
            <w:vAlign w:val="bottom"/>
          </w:tcPr>
          <w:p w14:paraId="42263282" w14:textId="77777777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C8F79" w14:textId="61DDB0A9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hint="cs"/>
                <w:b/>
                <w:bCs/>
                <w:sz w:val="28"/>
                <w:szCs w:val="28"/>
              </w:rPr>
              <w:t>(380)</w:t>
            </w:r>
          </w:p>
        </w:tc>
        <w:tc>
          <w:tcPr>
            <w:tcW w:w="249" w:type="dxa"/>
          </w:tcPr>
          <w:p w14:paraId="35C90487" w14:textId="77777777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F7446" w14:textId="7485A313" w:rsidR="000F0763" w:rsidRPr="00426CBB" w:rsidRDefault="000F0763" w:rsidP="000F0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/>
                <w:b/>
                <w:bCs/>
                <w:sz w:val="28"/>
                <w:szCs w:val="28"/>
              </w:rPr>
              <w:t>233,004</w:t>
            </w:r>
          </w:p>
        </w:tc>
        <w:tc>
          <w:tcPr>
            <w:tcW w:w="270" w:type="dxa"/>
          </w:tcPr>
          <w:p w14:paraId="7ADC9B56" w14:textId="77777777" w:rsidR="000F0763" w:rsidRPr="00426CBB" w:rsidRDefault="000F0763" w:rsidP="000F076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02075" w14:textId="6F7613AF" w:rsidR="000F0763" w:rsidRPr="00426CBB" w:rsidRDefault="000F0763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558,027</w:t>
            </w:r>
          </w:p>
        </w:tc>
      </w:tr>
      <w:tr w:rsidR="000E36D8" w:rsidRPr="001B1A4A" w14:paraId="02099FDD" w14:textId="77777777" w:rsidTr="002644EC">
        <w:trPr>
          <w:trHeight w:val="60"/>
        </w:trPr>
        <w:tc>
          <w:tcPr>
            <w:tcW w:w="2880" w:type="dxa"/>
            <w:vAlign w:val="bottom"/>
          </w:tcPr>
          <w:p w14:paraId="4487EC91" w14:textId="77777777" w:rsidR="000E36D8" w:rsidRPr="001B1A4A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D8B60ED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7122D4D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6F60CE91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FE18A95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A8E6459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3AC8BAB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D76D0BA" w14:textId="77777777" w:rsidR="000E36D8" w:rsidRPr="00A8327D" w:rsidRDefault="000E36D8" w:rsidP="000E36D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2322C7D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9E184BC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AE0B85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FCC475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6D8" w:rsidRPr="001B1A4A" w14:paraId="509F86F8" w14:textId="77777777" w:rsidTr="002644EC">
        <w:trPr>
          <w:trHeight w:val="60"/>
        </w:trPr>
        <w:tc>
          <w:tcPr>
            <w:tcW w:w="2880" w:type="dxa"/>
            <w:vAlign w:val="bottom"/>
          </w:tcPr>
          <w:p w14:paraId="46468F37" w14:textId="77777777" w:rsidR="000E36D8" w:rsidRPr="001B1A4A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F11816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B35CC14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29E2C4B4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right="-110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BA0F206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871B8B4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C7BA36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23FAE3E" w14:textId="77777777" w:rsidR="000E36D8" w:rsidRPr="00A8327D" w:rsidRDefault="000E36D8" w:rsidP="000E36D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00C477C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21F140B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50EC73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48BC209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6D8" w:rsidRPr="001B1A4A" w14:paraId="550B9191" w14:textId="77777777" w:rsidTr="00521E2F">
        <w:trPr>
          <w:trHeight w:val="60"/>
        </w:trPr>
        <w:tc>
          <w:tcPr>
            <w:tcW w:w="2880" w:type="dxa"/>
            <w:vAlign w:val="bottom"/>
          </w:tcPr>
          <w:p w14:paraId="1309BEAC" w14:textId="77777777" w:rsidR="000E36D8" w:rsidRPr="001B1A4A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7E49982" w14:textId="58CAA625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271,000</w:t>
            </w:r>
          </w:p>
        </w:tc>
        <w:tc>
          <w:tcPr>
            <w:tcW w:w="241" w:type="dxa"/>
            <w:vAlign w:val="bottom"/>
          </w:tcPr>
          <w:p w14:paraId="17E205F1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50AAFD0" w14:textId="5B7F8B08" w:rsidR="000E36D8" w:rsidRPr="00A8327D" w:rsidRDefault="000E36D8" w:rsidP="000E36D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607A06C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DA20B41" w14:textId="2A426403" w:rsidR="000E36D8" w:rsidRPr="00A8327D" w:rsidRDefault="000E36D8" w:rsidP="000E36D8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C96830D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052E3350" w14:textId="0D7CA8D3" w:rsidR="000E36D8" w:rsidRPr="00A8327D" w:rsidRDefault="000E36D8" w:rsidP="00426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8733045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60FA759" w14:textId="03510BE8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(230,000)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93EAD5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A4BDA1" w14:textId="2E7EFA5E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41,000</w:t>
            </w:r>
          </w:p>
        </w:tc>
      </w:tr>
      <w:tr w:rsidR="000E36D8" w:rsidRPr="001B1A4A" w14:paraId="26A7A9B1" w14:textId="77777777" w:rsidTr="00521E2F">
        <w:tc>
          <w:tcPr>
            <w:tcW w:w="2880" w:type="dxa"/>
            <w:vAlign w:val="bottom"/>
          </w:tcPr>
          <w:p w14:paraId="37DC5DD7" w14:textId="77777777" w:rsidR="000E36D8" w:rsidRPr="001B1A4A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08C5BE" w14:textId="77777777" w:rsidR="000E36D8" w:rsidRPr="00A8327D" w:rsidRDefault="000E36D8" w:rsidP="000E36D8">
            <w:pPr>
              <w:pStyle w:val="acctfourfigures"/>
              <w:tabs>
                <w:tab w:val="decimal" w:pos="465"/>
              </w:tabs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796CC30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F240FD4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57FE8F1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471856D8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BC86886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225E9E2B" w14:textId="77777777" w:rsidR="000E36D8" w:rsidRPr="00A8327D" w:rsidRDefault="000E36D8" w:rsidP="000E36D8">
            <w:pPr>
              <w:pStyle w:val="acctfourfigures"/>
              <w:tabs>
                <w:tab w:val="decimal" w:pos="63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2E6A805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5C89DD7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5BE24C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C05695B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E36D8" w:rsidRPr="001B1A4A" w14:paraId="7EC0C474" w14:textId="77777777" w:rsidTr="00521E2F">
        <w:tc>
          <w:tcPr>
            <w:tcW w:w="2880" w:type="dxa"/>
            <w:vAlign w:val="bottom"/>
          </w:tcPr>
          <w:p w14:paraId="0925B8DB" w14:textId="77777777" w:rsidR="000E36D8" w:rsidRPr="001B1A4A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B1A4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7315CF7" w14:textId="5D1EF03A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3,006</w:t>
            </w:r>
          </w:p>
        </w:tc>
        <w:tc>
          <w:tcPr>
            <w:tcW w:w="241" w:type="dxa"/>
            <w:vAlign w:val="bottom"/>
          </w:tcPr>
          <w:p w14:paraId="0BC81413" w14:textId="77777777" w:rsidR="000E36D8" w:rsidRPr="00A8327D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B6D40D" w14:textId="2C2109FA" w:rsidR="000E36D8" w:rsidRPr="00A8327D" w:rsidRDefault="000E36D8" w:rsidP="000E36D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1F1C493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F0AAD" w14:textId="50039431" w:rsidR="000E36D8" w:rsidRPr="00A8327D" w:rsidRDefault="000E36D8" w:rsidP="000E36D8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3196F6F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D4ADF9" w14:textId="39A5B97D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249" w:type="dxa"/>
            <w:vAlign w:val="bottom"/>
          </w:tcPr>
          <w:p w14:paraId="5722E939" w14:textId="77777777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5A1048" w14:textId="47E27C1F" w:rsidR="000E36D8" w:rsidRPr="00A8327D" w:rsidRDefault="000E36D8" w:rsidP="000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A8327D">
              <w:rPr>
                <w:rFonts w:ascii="Angsana New" w:hAnsi="Angsana New" w:hint="cs"/>
                <w:sz w:val="28"/>
                <w:szCs w:val="28"/>
              </w:rPr>
              <w:t>(3,004)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2F97E3" w14:textId="77777777" w:rsidR="000E36D8" w:rsidRPr="00A8327D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7E2B182" w14:textId="353A83E2" w:rsidR="000E36D8" w:rsidRPr="00A8327D" w:rsidRDefault="000E36D8" w:rsidP="00426CBB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  <w:r w:rsidRPr="00A8327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0E36D8" w:rsidRPr="001B1A4A" w14:paraId="1B16AC3B" w14:textId="77777777" w:rsidTr="00521E2F">
        <w:tc>
          <w:tcPr>
            <w:tcW w:w="2880" w:type="dxa"/>
            <w:vAlign w:val="bottom"/>
          </w:tcPr>
          <w:p w14:paraId="443D9C7D" w14:textId="77777777" w:rsidR="000E36D8" w:rsidRPr="001B1A4A" w:rsidRDefault="000E36D8" w:rsidP="000E36D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9351D" w14:textId="25A741FC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274,006</w:t>
            </w:r>
          </w:p>
        </w:tc>
        <w:tc>
          <w:tcPr>
            <w:tcW w:w="241" w:type="dxa"/>
            <w:vAlign w:val="bottom"/>
          </w:tcPr>
          <w:p w14:paraId="18675AE0" w14:textId="77777777" w:rsidR="000E36D8" w:rsidRPr="00426CBB" w:rsidRDefault="000E36D8" w:rsidP="000E36D8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05D6" w14:textId="0589CE47" w:rsidR="000E36D8" w:rsidRPr="00426CBB" w:rsidRDefault="000E36D8" w:rsidP="000E36D8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7EAC100" w14:textId="77777777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FB0A2D" w14:textId="3458F21F" w:rsidR="000E36D8" w:rsidRPr="00426CBB" w:rsidRDefault="000E36D8" w:rsidP="000E36D8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0C2067C" w14:textId="77777777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FAE58" w14:textId="24126FB3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hint="cs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249" w:type="dxa"/>
            <w:vAlign w:val="bottom"/>
          </w:tcPr>
          <w:p w14:paraId="43504401" w14:textId="77777777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DB2A0" w14:textId="76C9CAA0" w:rsidR="000E36D8" w:rsidRPr="00426CBB" w:rsidRDefault="000E36D8" w:rsidP="000E3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hint="cs"/>
                <w:b/>
                <w:bCs/>
                <w:sz w:val="28"/>
                <w:szCs w:val="28"/>
              </w:rPr>
              <w:t>(23</w:t>
            </w:r>
            <w:r w:rsidR="006727D9" w:rsidRPr="00426CBB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26CBB">
              <w:rPr>
                <w:rFonts w:ascii="Angsana New" w:hAnsi="Angsana New" w:hint="cs"/>
                <w:b/>
                <w:bCs/>
                <w:sz w:val="28"/>
                <w:szCs w:val="28"/>
              </w:rPr>
              <w:t>,004)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CAA348" w14:textId="77777777" w:rsidR="000E36D8" w:rsidRPr="00426CBB" w:rsidRDefault="000E36D8" w:rsidP="000E36D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6BE12" w14:textId="714DBA90" w:rsidR="000E36D8" w:rsidRPr="00426CBB" w:rsidRDefault="000E36D8" w:rsidP="00426CB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C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41,000</w:t>
            </w:r>
          </w:p>
        </w:tc>
      </w:tr>
    </w:tbl>
    <w:p w14:paraId="4FDA184B" w14:textId="77777777" w:rsidR="00262AD4" w:rsidRDefault="00262AD4" w:rsidP="00262AD4">
      <w:pPr>
        <w:rPr>
          <w:rFonts w:asciiTheme="majorBidi" w:hAnsiTheme="majorBidi" w:cstheme="majorBidi"/>
          <w:sz w:val="30"/>
          <w:szCs w:val="30"/>
        </w:rPr>
      </w:pPr>
    </w:p>
    <w:p w14:paraId="7CE2CC4F" w14:textId="77777777" w:rsidR="00262AD4" w:rsidRDefault="00262AD4" w:rsidP="00262AD4">
      <w:pPr>
        <w:rPr>
          <w:rFonts w:asciiTheme="majorBidi" w:hAnsiTheme="majorBidi" w:cstheme="majorBidi"/>
          <w:sz w:val="30"/>
          <w:szCs w:val="30"/>
        </w:rPr>
      </w:pPr>
    </w:p>
    <w:p w14:paraId="1E55A390" w14:textId="77777777" w:rsidR="00DC2444" w:rsidRDefault="00DC2444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7FDCEAE2" w14:textId="77777777" w:rsidR="003A7206" w:rsidRDefault="003A7206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603A6AA8" w14:textId="1A83B262" w:rsidR="000E6FCA" w:rsidRPr="00BE310C" w:rsidRDefault="000E6FCA" w:rsidP="00BE310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136B1A7D" w14:textId="77777777" w:rsidR="00ED3699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  <w:bookmarkStart w:id="3" w:name="_Hlk172991252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7"/>
        <w:gridCol w:w="631"/>
        <w:gridCol w:w="2342"/>
      </w:tblGrid>
      <w:tr w:rsidR="008876B9" w:rsidRPr="001251A8" w14:paraId="2E5ADE2A" w14:textId="77777777" w:rsidTr="008876B9">
        <w:trPr>
          <w:tblHeader/>
        </w:trPr>
        <w:tc>
          <w:tcPr>
            <w:tcW w:w="3365" w:type="pct"/>
          </w:tcPr>
          <w:p w14:paraId="0E89839B" w14:textId="47B255E8" w:rsidR="008876B9" w:rsidRPr="005222D6" w:rsidRDefault="008876B9" w:rsidP="00B31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6B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C8A8F46" w14:textId="27FB61E6" w:rsidR="008876B9" w:rsidRPr="004960BC" w:rsidRDefault="008876B9" w:rsidP="00B31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60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47" w:type="pct"/>
          </w:tcPr>
          <w:p w14:paraId="3805B7FD" w14:textId="77777777" w:rsidR="008876B9" w:rsidRPr="001251A8" w:rsidRDefault="008876B9" w:rsidP="00B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</w:tcPr>
          <w:p w14:paraId="4E703D54" w14:textId="77777777" w:rsidR="008876B9" w:rsidRPr="001251A8" w:rsidRDefault="008876B9" w:rsidP="00B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2ED8D84" w14:textId="77777777" w:rsidR="008876B9" w:rsidRPr="001251A8" w:rsidRDefault="008876B9" w:rsidP="00B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876B9" w:rsidRPr="005222D6" w14:paraId="269D32D7" w14:textId="77777777" w:rsidTr="008876B9">
        <w:trPr>
          <w:tblHeader/>
        </w:trPr>
        <w:tc>
          <w:tcPr>
            <w:tcW w:w="3365" w:type="pct"/>
          </w:tcPr>
          <w:p w14:paraId="6F09C999" w14:textId="77777777" w:rsidR="008876B9" w:rsidRPr="00CE458C" w:rsidRDefault="008876B9" w:rsidP="00B31D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7" w:type="pct"/>
            <w:vAlign w:val="bottom"/>
          </w:tcPr>
          <w:p w14:paraId="74A7C336" w14:textId="77777777" w:rsidR="008876B9" w:rsidRPr="005222D6" w:rsidRDefault="008876B9" w:rsidP="00B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8" w:type="pct"/>
            <w:vAlign w:val="bottom"/>
          </w:tcPr>
          <w:p w14:paraId="6587D257" w14:textId="3EB60E86" w:rsidR="008876B9" w:rsidRPr="005222D6" w:rsidRDefault="008876B9" w:rsidP="00B3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76B9" w:rsidRPr="001532C5" w14:paraId="024148A9" w14:textId="77777777" w:rsidTr="008876B9">
        <w:tc>
          <w:tcPr>
            <w:tcW w:w="3365" w:type="pct"/>
          </w:tcPr>
          <w:p w14:paraId="5996E52F" w14:textId="7B7818B5" w:rsidR="008876B9" w:rsidRPr="00EA228D" w:rsidRDefault="008876B9" w:rsidP="00092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A228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 เอเอ็มอี อิมเมจิเนทีฟ จำกัด</w:t>
            </w:r>
          </w:p>
        </w:tc>
        <w:tc>
          <w:tcPr>
            <w:tcW w:w="347" w:type="pct"/>
          </w:tcPr>
          <w:p w14:paraId="7FA6F9D9" w14:textId="77777777" w:rsidR="008876B9" w:rsidRPr="00EA228D" w:rsidRDefault="008876B9" w:rsidP="00092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</w:tcPr>
          <w:p w14:paraId="43CBF34A" w14:textId="5101320D" w:rsidR="008876B9" w:rsidRPr="00EA228D" w:rsidRDefault="008876B9" w:rsidP="008876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342" w:right="5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A228D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</w:tbl>
    <w:p w14:paraId="45E2EBC4" w14:textId="77777777" w:rsidR="00092BA7" w:rsidRDefault="00092BA7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5B02CA6C" w14:textId="1E32920D" w:rsidR="00ED3699" w:rsidRDefault="00207E0F" w:rsidP="00BE3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="00080688">
        <w:rPr>
          <w:rFonts w:ascii="Angsana New" w:hAnsi="Angsana New"/>
          <w:spacing w:val="4"/>
          <w:sz w:val="30"/>
          <w:szCs w:val="30"/>
        </w:rPr>
        <w:t>22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80688"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 w:rsidRPr="00A35B8E">
        <w:rPr>
          <w:rFonts w:ascii="Angsana New" w:hAnsi="Angsana New" w:hint="cs"/>
          <w:spacing w:val="4"/>
          <w:sz w:val="30"/>
          <w:szCs w:val="30"/>
        </w:rPr>
        <w:t>256</w:t>
      </w:r>
      <w:r w:rsidRPr="00A35B8E">
        <w:rPr>
          <w:rFonts w:ascii="Angsana New" w:hAnsi="Angsana New"/>
          <w:spacing w:val="4"/>
          <w:sz w:val="30"/>
          <w:szCs w:val="30"/>
        </w:rPr>
        <w:t xml:space="preserve">7 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คณะกรรมการบริษัท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มีมติอนุมัติ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การ</w:t>
      </w:r>
      <w:r>
        <w:rPr>
          <w:rFonts w:ascii="Angsana New" w:hAnsi="Angsana New" w:hint="cs"/>
          <w:spacing w:val="4"/>
          <w:sz w:val="30"/>
          <w:szCs w:val="30"/>
          <w:cs/>
        </w:rPr>
        <w:t>จัดตั้ง</w:t>
      </w:r>
      <w:r w:rsidRPr="00092BA7">
        <w:rPr>
          <w:rFonts w:ascii="Angsana New" w:hAnsi="Angsana New"/>
          <w:spacing w:val="6"/>
          <w:sz w:val="30"/>
          <w:szCs w:val="30"/>
        </w:rPr>
        <w:t xml:space="preserve"> 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บริษัท เอเอ็มอี อิมเมจิเนทีฟ จำกัด </w:t>
      </w:r>
      <w:r w:rsidR="00092BA7" w:rsidRPr="00092BA7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>มีทุนจดทะเบียน</w:t>
      </w:r>
      <w:r w:rsidR="00BE310C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E310C">
        <w:rPr>
          <w:rFonts w:ascii="Angsana New" w:hAnsi="Angsana New"/>
          <w:spacing w:val="6"/>
          <w:sz w:val="30"/>
          <w:szCs w:val="30"/>
        </w:rPr>
        <w:t>50.00</w:t>
      </w:r>
      <w:r w:rsidR="00092BA7"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ล้าน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บาท </w:t>
      </w:r>
      <w:r w:rsidRPr="00092BA7">
        <w:rPr>
          <w:rFonts w:ascii="Angsana New" w:hAnsi="Angsana New"/>
          <w:spacing w:val="6"/>
          <w:sz w:val="30"/>
          <w:szCs w:val="30"/>
        </w:rPr>
        <w:t>(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>หุ้นสามัญ</w:t>
      </w:r>
      <w:r w:rsidR="00092BA7" w:rsidRPr="00092BA7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E310C">
        <w:rPr>
          <w:rFonts w:ascii="Angsana New" w:hAnsi="Angsana New"/>
          <w:spacing w:val="12"/>
          <w:sz w:val="30"/>
          <w:szCs w:val="30"/>
        </w:rPr>
        <w:t xml:space="preserve">500,000 </w:t>
      </w:r>
      <w:r w:rsidRPr="00BE310C">
        <w:rPr>
          <w:rFonts w:ascii="Angsana New" w:hAnsi="Angsana New" w:hint="cs"/>
          <w:spacing w:val="12"/>
          <w:sz w:val="30"/>
          <w:szCs w:val="30"/>
          <w:cs/>
        </w:rPr>
        <w:t xml:space="preserve">หุ้น </w:t>
      </w:r>
      <w:r w:rsidR="00BE310C" w:rsidRPr="00E36757">
        <w:rPr>
          <w:rFonts w:ascii="Angsana New" w:hAnsi="Angsana New" w:hint="cs"/>
          <w:spacing w:val="4"/>
          <w:sz w:val="30"/>
          <w:szCs w:val="30"/>
          <w:cs/>
        </w:rPr>
        <w:t>มูลค่า</w:t>
      </w:r>
      <w:r w:rsidR="00092BA7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ที่ตราไว้ </w:t>
      </w:r>
      <w:r w:rsidRPr="00E36757">
        <w:rPr>
          <w:rFonts w:ascii="Angsana New" w:hAnsi="Angsana New"/>
          <w:spacing w:val="4"/>
          <w:sz w:val="30"/>
          <w:szCs w:val="30"/>
        </w:rPr>
        <w:t xml:space="preserve">100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="00092BA7" w:rsidRPr="00E36757">
        <w:rPr>
          <w:rFonts w:ascii="Angsana New" w:hAnsi="Angsana New" w:hint="cs"/>
          <w:spacing w:val="4"/>
          <w:sz w:val="30"/>
          <w:szCs w:val="30"/>
          <w:cs/>
        </w:rPr>
        <w:t>ต่อหุ้น</w:t>
      </w:r>
      <w:r w:rsidR="00C350A6" w:rsidRPr="00E36757">
        <w:rPr>
          <w:rFonts w:ascii="Angsana New" w:hAnsi="Angsana New"/>
          <w:spacing w:val="4"/>
          <w:sz w:val="30"/>
          <w:szCs w:val="30"/>
        </w:rPr>
        <w:t>)</w:t>
      </w:r>
      <w:r w:rsidR="00BE310C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 บริษัทดังกล่าว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>ได้จดทะเบียนกับกระทรวงพาณิชย์เมื่อวันที่</w:t>
      </w:r>
      <w:r w:rsidR="00357B9E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57B9E" w:rsidRPr="00E36757">
        <w:rPr>
          <w:rFonts w:ascii="Angsana New" w:hAnsi="Angsana New"/>
          <w:spacing w:val="4"/>
          <w:sz w:val="30"/>
          <w:szCs w:val="30"/>
        </w:rPr>
        <w:t xml:space="preserve">18 </w:t>
      </w:r>
      <w:r w:rsidR="00357B9E"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357B9E" w:rsidRPr="00E36757">
        <w:rPr>
          <w:rFonts w:ascii="Angsana New" w:hAnsi="Angsana New"/>
          <w:spacing w:val="4"/>
          <w:sz w:val="30"/>
          <w:szCs w:val="30"/>
        </w:rPr>
        <w:t>2567</w:t>
      </w:r>
      <w:r w:rsidRPr="00C350A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A228D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โดยเมื่อวันที่ </w:t>
      </w:r>
      <w:r w:rsidR="00432F7D" w:rsidRPr="008B1F78">
        <w:rPr>
          <w:rFonts w:ascii="Angsana New" w:hAnsi="Angsana New"/>
          <w:spacing w:val="-4"/>
          <w:sz w:val="30"/>
          <w:szCs w:val="30"/>
        </w:rPr>
        <w:t>28</w:t>
      </w:r>
      <w:r w:rsidR="00EA228D"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="00EA228D" w:rsidRPr="008B1F7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8B1F78" w:rsidRPr="008B1F78">
        <w:rPr>
          <w:rFonts w:ascii="Angsana New" w:hAnsi="Angsana New"/>
          <w:spacing w:val="-4"/>
          <w:sz w:val="30"/>
          <w:szCs w:val="30"/>
        </w:rPr>
        <w:t xml:space="preserve"> 2567</w:t>
      </w:r>
      <w:r w:rsidR="00EA228D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ชำระค่าหุ้น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เริ่มแรก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ในอัตราร้อยละ 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25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ของทุนจดทะเบียน</w:t>
      </w:r>
      <w:r w:rsidR="00BE310C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092BA7" w:rsidRPr="008B1F78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>
        <w:rPr>
          <w:rFonts w:ascii="Angsana New" w:hAnsi="Angsana New"/>
          <w:spacing w:val="4"/>
          <w:sz w:val="30"/>
          <w:szCs w:val="30"/>
        </w:rPr>
        <w:t>1</w:t>
      </w:r>
      <w:r w:rsidR="00BE310C">
        <w:rPr>
          <w:rFonts w:ascii="Angsana New" w:hAnsi="Angsana New"/>
          <w:spacing w:val="4"/>
          <w:sz w:val="30"/>
          <w:szCs w:val="30"/>
        </w:rPr>
        <w:t>2.50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 xml:space="preserve"> ส่งผลให้บริษัทมีส่วนได้เสียในบริษัทย่อยดังกล่าวร้อยละ </w:t>
      </w:r>
      <w:r w:rsidR="00092BA7">
        <w:rPr>
          <w:rFonts w:ascii="Angsana New" w:hAnsi="Angsana New"/>
          <w:spacing w:val="4"/>
          <w:sz w:val="30"/>
          <w:szCs w:val="30"/>
        </w:rPr>
        <w:t xml:space="preserve">99.99 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ของทุนที่ออก</w:t>
      </w:r>
      <w:r w:rsidR="00EA228D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092BA7">
        <w:rPr>
          <w:rFonts w:ascii="Angsana New" w:hAnsi="Angsana New" w:hint="cs"/>
          <w:spacing w:val="4"/>
          <w:sz w:val="30"/>
          <w:szCs w:val="30"/>
          <w:cs/>
        </w:rPr>
        <w:t>ชำระแล้ว</w:t>
      </w:r>
    </w:p>
    <w:bookmarkEnd w:id="3"/>
    <w:p w14:paraId="385559A3" w14:textId="77777777" w:rsidR="00080688" w:rsidRPr="008B1F78" w:rsidRDefault="00080688" w:rsidP="002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CF08973" w14:textId="2D2FAADA" w:rsidR="00080688" w:rsidRDefault="00080688" w:rsidP="00080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ในการประชุมวิสามัญผู้ถือหุ้นของ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ซึ่งเป็นบริษัทย่อย เมื่อวันที่ </w:t>
      </w:r>
      <w:r w:rsidRPr="00A35B8E">
        <w:rPr>
          <w:rFonts w:ascii="Angsana New" w:hAnsi="Angsana New"/>
          <w:spacing w:val="4"/>
          <w:sz w:val="30"/>
          <w:szCs w:val="30"/>
        </w:rPr>
        <w:t>5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เมษายน</w:t>
      </w:r>
      <w:r w:rsidRPr="00A35B8E">
        <w:rPr>
          <w:rFonts w:ascii="Angsana New" w:hAnsi="Angsana New" w:hint="cs"/>
          <w:spacing w:val="4"/>
          <w:sz w:val="30"/>
          <w:szCs w:val="30"/>
        </w:rPr>
        <w:t xml:space="preserve"> 256</w:t>
      </w:r>
      <w:r w:rsidRPr="00A35B8E">
        <w:rPr>
          <w:rFonts w:ascii="Angsana New" w:hAnsi="Angsana New"/>
          <w:spacing w:val="4"/>
          <w:sz w:val="30"/>
          <w:szCs w:val="30"/>
        </w:rPr>
        <w:t xml:space="preserve">7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ผู้ถือหุ้น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>ของบริษัทย่อย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มีมติอนุมัติการลดทุนจดทะเบียนและทุน</w:t>
      </w:r>
      <w:r w:rsidR="00EA228D">
        <w:rPr>
          <w:rFonts w:ascii="Angsana New" w:hAnsi="Angsana New" w:hint="cs"/>
          <w:spacing w:val="4"/>
          <w:sz w:val="30"/>
          <w:szCs w:val="30"/>
          <w:cs/>
        </w:rPr>
        <w:t>ที่ออกและ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ชำระแล้วของบริษัทย่อย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เพื่อชดเชยขาดทุนสะสม ณ วันที่ </w:t>
      </w:r>
      <w:r w:rsidR="0071127A">
        <w:rPr>
          <w:rFonts w:ascii="Angsana New" w:hAnsi="Angsana New"/>
          <w:spacing w:val="4"/>
          <w:sz w:val="30"/>
          <w:szCs w:val="30"/>
        </w:rPr>
        <w:t xml:space="preserve">31 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="0071127A">
        <w:rPr>
          <w:rFonts w:ascii="Angsana New" w:hAnsi="Angsana New"/>
          <w:spacing w:val="4"/>
          <w:sz w:val="30"/>
          <w:szCs w:val="30"/>
        </w:rPr>
        <w:t xml:space="preserve">2565 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จำนวนเงิน </w:t>
      </w:r>
      <w:r w:rsidR="0071127A">
        <w:rPr>
          <w:rFonts w:ascii="Angsana New" w:hAnsi="Angsana New"/>
          <w:spacing w:val="4"/>
          <w:sz w:val="30"/>
          <w:szCs w:val="30"/>
        </w:rPr>
        <w:t xml:space="preserve">1,180 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จากจำนวน</w:t>
      </w:r>
      <w:r w:rsidR="0071127A"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A35B8E">
        <w:rPr>
          <w:rFonts w:ascii="Angsana New" w:hAnsi="Angsana New"/>
          <w:spacing w:val="4"/>
          <w:sz w:val="30"/>
          <w:szCs w:val="30"/>
        </w:rPr>
        <w:t xml:space="preserve">3,600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color w:val="000000"/>
          <w:spacing w:val="4"/>
          <w:sz w:val="30"/>
          <w:szCs w:val="30"/>
          <w:cs/>
        </w:rPr>
        <w:t>(</w:t>
      </w:r>
      <w:r w:rsidR="00EA228D">
        <w:rPr>
          <w:rFonts w:ascii="Angsana New" w:hAnsi="Angsana New" w:hint="cs"/>
          <w:color w:val="000000"/>
          <w:spacing w:val="4"/>
          <w:sz w:val="30"/>
          <w:szCs w:val="30"/>
          <w:cs/>
        </w:rPr>
        <w:t>หุ้นสามัญ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Pr="008B1F78">
        <w:rPr>
          <w:rFonts w:ascii="Angsana New" w:hAnsi="Angsana New"/>
          <w:color w:val="000000"/>
          <w:spacing w:val="-4"/>
          <w:sz w:val="30"/>
          <w:szCs w:val="30"/>
        </w:rPr>
        <w:t>36</w:t>
      </w:r>
      <w:r w:rsidR="0071127A" w:rsidRPr="008B1F78">
        <w:rPr>
          <w:rFonts w:ascii="Angsana New" w:hAnsi="Angsana New"/>
          <w:color w:val="000000"/>
          <w:spacing w:val="-4"/>
          <w:sz w:val="30"/>
          <w:szCs w:val="30"/>
        </w:rPr>
        <w:t>.00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ล้านหุ้น มูลค่า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ที่ตราไว้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100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ต่อหุ้น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)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เป็นจำนวน</w:t>
      </w:r>
      <w:r w:rsidR="0071127A" w:rsidRPr="008B1F78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2,420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หุ้นสามัญ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Pr="008B1F78">
        <w:rPr>
          <w:rFonts w:ascii="Angsana New" w:hAnsi="Angsana New"/>
          <w:color w:val="000000"/>
          <w:spacing w:val="-4"/>
          <w:sz w:val="30"/>
          <w:szCs w:val="30"/>
        </w:rPr>
        <w:t>24.2</w:t>
      </w:r>
      <w:r w:rsidR="0071127A" w:rsidRPr="008B1F78">
        <w:rPr>
          <w:rFonts w:ascii="Angsana New" w:hAnsi="Angsana New"/>
          <w:color w:val="000000"/>
          <w:spacing w:val="-4"/>
          <w:sz w:val="30"/>
          <w:szCs w:val="30"/>
        </w:rPr>
        <w:t>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ล้านหุ้น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มู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ลค่า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ที่ตราไว้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100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</w:t>
      </w:r>
      <w:r w:rsidR="0071127A"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ต่อหุ้น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)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โดยการลดหุ้นจำนวน </w:t>
      </w:r>
      <w:r w:rsidRPr="008B1F78">
        <w:rPr>
          <w:rFonts w:ascii="Angsana New" w:hAnsi="Angsana New"/>
          <w:spacing w:val="-4"/>
          <w:sz w:val="30"/>
          <w:szCs w:val="30"/>
        </w:rPr>
        <w:t>11.8</w:t>
      </w:r>
      <w:r w:rsidR="0071127A" w:rsidRPr="008B1F78">
        <w:rPr>
          <w:rFonts w:ascii="Angsana New" w:hAnsi="Angsana New"/>
          <w:spacing w:val="-4"/>
          <w:sz w:val="30"/>
          <w:szCs w:val="30"/>
        </w:rPr>
        <w:t>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</w:t>
      </w:r>
      <w:r w:rsidR="0071127A" w:rsidRPr="008B1F78">
        <w:rPr>
          <w:rFonts w:ascii="Angsana New" w:hAnsi="Angsana New" w:hint="cs"/>
          <w:spacing w:val="-4"/>
          <w:sz w:val="30"/>
          <w:szCs w:val="30"/>
          <w:cs/>
        </w:rPr>
        <w:t>ที่ตราไว้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B1F78">
        <w:rPr>
          <w:rFonts w:ascii="Angsana New" w:hAnsi="Angsana New"/>
          <w:spacing w:val="-4"/>
          <w:sz w:val="30"/>
          <w:szCs w:val="30"/>
        </w:rPr>
        <w:t>100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="0071127A"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ต่อหุ้น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Pr="00A35B8E">
        <w:rPr>
          <w:rFonts w:ascii="Angsana New" w:hAnsi="Angsana New"/>
          <w:spacing w:val="4"/>
          <w:sz w:val="30"/>
          <w:szCs w:val="30"/>
        </w:rPr>
        <w:t xml:space="preserve">1,180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/>
          <w:spacing w:val="4"/>
          <w:sz w:val="30"/>
          <w:szCs w:val="30"/>
          <w:cs/>
        </w:rPr>
        <w:t>ทั้งนี้ บริษัทยังคงมี</w:t>
      </w:r>
      <w:r w:rsidRPr="00A76205">
        <w:rPr>
          <w:rFonts w:ascii="Angsana New" w:hAnsi="Angsana New"/>
          <w:sz w:val="30"/>
          <w:szCs w:val="30"/>
          <w:cs/>
        </w:rPr>
        <w:t>สัดส่วนการถือหุ้นเท่าเดิม และกลุ่มบริษัทยังคงมีส่วนได้เสีย</w:t>
      </w:r>
      <w:r w:rsidR="0071127A"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A76205">
        <w:rPr>
          <w:rFonts w:ascii="Angsana New" w:hAnsi="Angsana New"/>
          <w:sz w:val="30"/>
          <w:szCs w:val="30"/>
          <w:cs/>
        </w:rPr>
        <w:t xml:space="preserve">เป็นร้อยละ </w:t>
      </w:r>
      <w:r>
        <w:rPr>
          <w:rFonts w:ascii="Angsana New" w:hAnsi="Angsana New"/>
          <w:sz w:val="30"/>
          <w:szCs w:val="30"/>
        </w:rPr>
        <w:t xml:space="preserve">99.99 </w:t>
      </w:r>
      <w:r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2360FFE5" w14:textId="1FC17D4C" w:rsidR="00080688" w:rsidRPr="00207E0F" w:rsidRDefault="00080688" w:rsidP="00207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2CDC93" w14:textId="77777777" w:rsidR="00ED3699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13C8318A" w14:textId="77777777" w:rsidR="00ED3699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</w:p>
    <w:p w14:paraId="62254560" w14:textId="30EBE20F" w:rsidR="00ED3699" w:rsidRPr="00CE458C" w:rsidRDefault="00ED3699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ED3699" w:rsidRPr="00CE458C" w:rsidSect="00715470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7BFCECF3" w14:textId="572D6468" w:rsidR="009209E0" w:rsidRPr="00826D86" w:rsidRDefault="009209E0" w:rsidP="000E6FC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209E0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6853A7" w:rsidRPr="006853A7" w14:paraId="42FF66C4" w14:textId="77777777" w:rsidTr="0009154F">
        <w:trPr>
          <w:cantSplit/>
          <w:trHeight w:val="360"/>
          <w:tblHeader/>
        </w:trPr>
        <w:tc>
          <w:tcPr>
            <w:tcW w:w="2779" w:type="dxa"/>
          </w:tcPr>
          <w:p w14:paraId="1BF1CE4F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37" w:type="dxa"/>
            <w:gridSpan w:val="19"/>
            <w:shd w:val="clear" w:color="auto" w:fill="auto"/>
          </w:tcPr>
          <w:p w14:paraId="26847814" w14:textId="77777777" w:rsidR="006853A7" w:rsidRPr="006853A7" w:rsidRDefault="006853A7" w:rsidP="006853A7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853A7" w:rsidRPr="006853A7" w14:paraId="6CAD4B8B" w14:textId="77777777" w:rsidTr="003E44CD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B163C53" w14:textId="7F97628E" w:rsidR="006853A7" w:rsidRPr="006853A7" w:rsidRDefault="00A8327D" w:rsidP="00EA55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7F153528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6BA54D25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78" w:type="dxa"/>
          </w:tcPr>
          <w:p w14:paraId="3F8D69F8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8" w:type="dxa"/>
            <w:gridSpan w:val="3"/>
            <w:shd w:val="clear" w:color="auto" w:fill="auto"/>
          </w:tcPr>
          <w:p w14:paraId="2F272DBB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0D122239" w14:textId="5ECA6C56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 w:rsidR="005C7FB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br/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0BB79C88" w14:textId="77777777" w:rsidR="006853A7" w:rsidRPr="006853A7" w:rsidRDefault="006853A7" w:rsidP="00EA55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171" w:type="dxa"/>
            <w:gridSpan w:val="3"/>
          </w:tcPr>
          <w:p w14:paraId="1DFCCD3F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65ABA70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61AF1847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15434179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50338517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</w:p>
          <w:p w14:paraId="63859DCB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180357CE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534C3242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D30DF33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46EF7D78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  <w:r w:rsidRPr="006853A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9D0F25" w:rsidRPr="006853A7" w14:paraId="2721EB38" w14:textId="77777777" w:rsidTr="003E44CD">
        <w:trPr>
          <w:cantSplit/>
          <w:tblHeader/>
        </w:trPr>
        <w:tc>
          <w:tcPr>
            <w:tcW w:w="2779" w:type="dxa"/>
          </w:tcPr>
          <w:p w14:paraId="4F38035D" w14:textId="0ED581E5" w:rsidR="009D0F25" w:rsidRPr="006853A7" w:rsidRDefault="009D0F25" w:rsidP="009D0F2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8327D"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="00A8327D"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="00A8327D" w:rsidRPr="00B9226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0 </w:t>
            </w:r>
            <w:r w:rsidR="00A8327D" w:rsidRPr="00B9226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01" w:type="dxa"/>
            <w:shd w:val="clear" w:color="auto" w:fill="auto"/>
          </w:tcPr>
          <w:p w14:paraId="32E5E7F8" w14:textId="56FDAF2D" w:rsidR="009D0F25" w:rsidRPr="00662AFA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662A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3900DF20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717C93C8" w14:textId="6EAA9CA1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</w:tcPr>
          <w:p w14:paraId="533E5298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18F383A3" w14:textId="57E3C550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510DC5B4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8665ACB" w14:textId="4B399851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</w:tcPr>
          <w:p w14:paraId="29B5CD67" w14:textId="77777777" w:rsidR="009D0F25" w:rsidRPr="006853A7" w:rsidRDefault="009D0F25" w:rsidP="009D0F2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3E95AFFA" w14:textId="57C84D2E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0F8CCF35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27F5DF60" w14:textId="205D255C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8" w:type="dxa"/>
          </w:tcPr>
          <w:p w14:paraId="1E87256B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41B32E8C" w14:textId="5AD753E5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120D7EF0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2ACB7B01" w14:textId="37A423A5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8" w:type="dxa"/>
          </w:tcPr>
          <w:p w14:paraId="5B3AA995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4889942" w14:textId="75501AD4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376C7AE7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57B3C88F" w14:textId="40B67ED1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6853A7" w:rsidRPr="006853A7" w14:paraId="6F7B9E2D" w14:textId="77777777" w:rsidTr="0009154F">
        <w:trPr>
          <w:cantSplit/>
          <w:trHeight w:val="80"/>
          <w:tblHeader/>
        </w:trPr>
        <w:tc>
          <w:tcPr>
            <w:tcW w:w="2779" w:type="dxa"/>
          </w:tcPr>
          <w:p w14:paraId="5B4991F1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3070B925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853A7" w:rsidRPr="006853A7" w14:paraId="7210C19D" w14:textId="77777777" w:rsidTr="003E44CD">
        <w:trPr>
          <w:cantSplit/>
        </w:trPr>
        <w:tc>
          <w:tcPr>
            <w:tcW w:w="2779" w:type="dxa"/>
          </w:tcPr>
          <w:p w14:paraId="7470071A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08CD59E0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8FD895E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18BAE5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AB4B1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6CA04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4C8A7F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169FC6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050C8E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EBF7734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4CFB0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E462B9C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03B5C6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7A6125F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BF9BDE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6F6627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</w:tcPr>
          <w:p w14:paraId="252B4CB7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92ABCC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9164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6F78E0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A58F0" w:rsidRPr="006853A7" w14:paraId="3C9B4621" w14:textId="77777777" w:rsidTr="003E44CD">
        <w:trPr>
          <w:cantSplit/>
        </w:trPr>
        <w:tc>
          <w:tcPr>
            <w:tcW w:w="2779" w:type="dxa"/>
          </w:tcPr>
          <w:p w14:paraId="07E095C8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4DDEC2F1" w14:textId="06BE9CDA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1,151,135</w:t>
            </w:r>
          </w:p>
        </w:tc>
        <w:tc>
          <w:tcPr>
            <w:tcW w:w="178" w:type="dxa"/>
            <w:vAlign w:val="bottom"/>
          </w:tcPr>
          <w:p w14:paraId="75E9749C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82B7571" w14:textId="083DE52E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1,139,194</w:t>
            </w:r>
          </w:p>
        </w:tc>
        <w:tc>
          <w:tcPr>
            <w:tcW w:w="178" w:type="dxa"/>
            <w:vAlign w:val="bottom"/>
          </w:tcPr>
          <w:p w14:paraId="564531C3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792EB25" w14:textId="365CFAC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258,030</w:t>
            </w:r>
          </w:p>
        </w:tc>
        <w:tc>
          <w:tcPr>
            <w:tcW w:w="178" w:type="dxa"/>
            <w:vAlign w:val="bottom"/>
          </w:tcPr>
          <w:p w14:paraId="1A53B41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830EBC4" w14:textId="41312E7E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256,086</w:t>
            </w:r>
          </w:p>
        </w:tc>
        <w:tc>
          <w:tcPr>
            <w:tcW w:w="178" w:type="dxa"/>
            <w:vAlign w:val="bottom"/>
          </w:tcPr>
          <w:p w14:paraId="27D17906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A1CA536" w14:textId="60A25D95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413,649</w:t>
            </w:r>
          </w:p>
        </w:tc>
        <w:tc>
          <w:tcPr>
            <w:tcW w:w="178" w:type="dxa"/>
            <w:vAlign w:val="bottom"/>
          </w:tcPr>
          <w:p w14:paraId="27FACDC7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B517DE" w14:textId="74111B1E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503,082</w:t>
            </w:r>
          </w:p>
        </w:tc>
        <w:tc>
          <w:tcPr>
            <w:tcW w:w="188" w:type="dxa"/>
            <w:vAlign w:val="bottom"/>
          </w:tcPr>
          <w:p w14:paraId="4D6191EA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32797EC" w14:textId="38625119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0FC116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1336525" w14:textId="697236A2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1BBC0B0B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8006D3B" w14:textId="6CE84591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1,822,814</w:t>
            </w:r>
          </w:p>
        </w:tc>
        <w:tc>
          <w:tcPr>
            <w:tcW w:w="178" w:type="dxa"/>
            <w:vAlign w:val="bottom"/>
          </w:tcPr>
          <w:p w14:paraId="636B27CE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0E2EC98" w14:textId="3603960E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1,898,362</w:t>
            </w:r>
          </w:p>
        </w:tc>
      </w:tr>
      <w:tr w:rsidR="00AA58F0" w:rsidRPr="006853A7" w14:paraId="4CFA3D54" w14:textId="77777777" w:rsidTr="003E44CD">
        <w:trPr>
          <w:cantSplit/>
        </w:trPr>
        <w:tc>
          <w:tcPr>
            <w:tcW w:w="2779" w:type="dxa"/>
          </w:tcPr>
          <w:p w14:paraId="2BDE41B2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088B1E1D" w14:textId="793BFB12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196,648</w:t>
            </w:r>
          </w:p>
        </w:tc>
        <w:tc>
          <w:tcPr>
            <w:tcW w:w="178" w:type="dxa"/>
            <w:vAlign w:val="bottom"/>
          </w:tcPr>
          <w:p w14:paraId="5C0EE6D8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2BAE208" w14:textId="6151D240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195,404</w:t>
            </w:r>
          </w:p>
        </w:tc>
        <w:tc>
          <w:tcPr>
            <w:tcW w:w="178" w:type="dxa"/>
            <w:vAlign w:val="bottom"/>
          </w:tcPr>
          <w:p w14:paraId="167E2686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989F73" w14:textId="442B55D3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13,401</w:t>
            </w:r>
          </w:p>
        </w:tc>
        <w:tc>
          <w:tcPr>
            <w:tcW w:w="178" w:type="dxa"/>
            <w:vAlign w:val="bottom"/>
          </w:tcPr>
          <w:p w14:paraId="7A29BE2A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E7144BA" w14:textId="79D2BECB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17,237</w:t>
            </w:r>
          </w:p>
        </w:tc>
        <w:tc>
          <w:tcPr>
            <w:tcW w:w="178" w:type="dxa"/>
            <w:vAlign w:val="bottom"/>
          </w:tcPr>
          <w:p w14:paraId="4A664F23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1F6DB10" w14:textId="64B4955F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52,433</w:t>
            </w:r>
          </w:p>
        </w:tc>
        <w:tc>
          <w:tcPr>
            <w:tcW w:w="178" w:type="dxa"/>
            <w:vAlign w:val="bottom"/>
          </w:tcPr>
          <w:p w14:paraId="063EDD7E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C3D4BC" w14:textId="6E24E9E6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61,780</w:t>
            </w:r>
          </w:p>
        </w:tc>
        <w:tc>
          <w:tcPr>
            <w:tcW w:w="188" w:type="dxa"/>
            <w:vAlign w:val="bottom"/>
          </w:tcPr>
          <w:p w14:paraId="57C4FF58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84C503" w14:textId="38D569F5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(262,482)</w:t>
            </w:r>
          </w:p>
        </w:tc>
        <w:tc>
          <w:tcPr>
            <w:tcW w:w="178" w:type="dxa"/>
            <w:vAlign w:val="bottom"/>
          </w:tcPr>
          <w:p w14:paraId="6F86C91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0DDA916" w14:textId="642758DB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(274,421)</w:t>
            </w:r>
          </w:p>
        </w:tc>
        <w:tc>
          <w:tcPr>
            <w:tcW w:w="188" w:type="dxa"/>
            <w:vAlign w:val="bottom"/>
          </w:tcPr>
          <w:p w14:paraId="72AC852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F7C68E1" w14:textId="4E2D0CD8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2D05F9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EEF4A17" w14:textId="212179E0" w:rsidR="00AA58F0" w:rsidRPr="00B7431A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AA58F0" w:rsidRPr="006853A7" w14:paraId="0EC4C99E" w14:textId="77777777" w:rsidTr="003E44CD">
        <w:trPr>
          <w:cantSplit/>
        </w:trPr>
        <w:tc>
          <w:tcPr>
            <w:tcW w:w="2779" w:type="dxa"/>
          </w:tcPr>
          <w:p w14:paraId="370FABB7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B4A0B" w14:textId="61C33A88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1,347,783</w:t>
            </w:r>
          </w:p>
        </w:tc>
        <w:tc>
          <w:tcPr>
            <w:tcW w:w="178" w:type="dxa"/>
            <w:vAlign w:val="bottom"/>
          </w:tcPr>
          <w:p w14:paraId="50947B8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41434" w14:textId="4B109BCE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1,334,598</w:t>
            </w:r>
          </w:p>
        </w:tc>
        <w:tc>
          <w:tcPr>
            <w:tcW w:w="178" w:type="dxa"/>
            <w:vAlign w:val="bottom"/>
          </w:tcPr>
          <w:p w14:paraId="1397FC24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09E42" w14:textId="696A055E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271,431</w:t>
            </w:r>
          </w:p>
        </w:tc>
        <w:tc>
          <w:tcPr>
            <w:tcW w:w="178" w:type="dxa"/>
            <w:vAlign w:val="bottom"/>
          </w:tcPr>
          <w:p w14:paraId="3AB4381F" w14:textId="77777777" w:rsidR="00AA58F0" w:rsidRPr="00B92CE9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9D78D" w14:textId="6999546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273,323</w:t>
            </w:r>
          </w:p>
        </w:tc>
        <w:tc>
          <w:tcPr>
            <w:tcW w:w="178" w:type="dxa"/>
            <w:vAlign w:val="bottom"/>
          </w:tcPr>
          <w:p w14:paraId="762F1157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91DA3" w14:textId="08EA84D5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466,082</w:t>
            </w:r>
          </w:p>
        </w:tc>
        <w:tc>
          <w:tcPr>
            <w:tcW w:w="178" w:type="dxa"/>
            <w:vAlign w:val="bottom"/>
          </w:tcPr>
          <w:p w14:paraId="06B2A067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04D03" w14:textId="192BEEFD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564,862</w:t>
            </w:r>
          </w:p>
        </w:tc>
        <w:tc>
          <w:tcPr>
            <w:tcW w:w="188" w:type="dxa"/>
            <w:vAlign w:val="bottom"/>
          </w:tcPr>
          <w:p w14:paraId="25572B68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8FAEB" w14:textId="25BA1530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(262,482)</w:t>
            </w:r>
          </w:p>
        </w:tc>
        <w:tc>
          <w:tcPr>
            <w:tcW w:w="178" w:type="dxa"/>
            <w:vAlign w:val="bottom"/>
          </w:tcPr>
          <w:p w14:paraId="6B2EBD7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6A177" w14:textId="19DA2741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(274,421)</w:t>
            </w:r>
          </w:p>
        </w:tc>
        <w:tc>
          <w:tcPr>
            <w:tcW w:w="188" w:type="dxa"/>
            <w:vAlign w:val="bottom"/>
          </w:tcPr>
          <w:p w14:paraId="140D5788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3B546" w14:textId="59EAB566" w:rsidR="00AA58F0" w:rsidRPr="005F7C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1,822,814</w:t>
            </w:r>
          </w:p>
        </w:tc>
        <w:tc>
          <w:tcPr>
            <w:tcW w:w="178" w:type="dxa"/>
            <w:vAlign w:val="bottom"/>
          </w:tcPr>
          <w:p w14:paraId="60AE3976" w14:textId="77777777" w:rsidR="00AA58F0" w:rsidRPr="005F7C4F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4773" w14:textId="5A4C6AE2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1,898,362</w:t>
            </w:r>
          </w:p>
        </w:tc>
      </w:tr>
      <w:tr w:rsidR="00AA58F0" w:rsidRPr="006853A7" w14:paraId="1B221F61" w14:textId="77777777" w:rsidTr="003E44CD">
        <w:trPr>
          <w:cantSplit/>
        </w:trPr>
        <w:tc>
          <w:tcPr>
            <w:tcW w:w="2779" w:type="dxa"/>
          </w:tcPr>
          <w:p w14:paraId="2E7766C6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5AE927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36E071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54CFB69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55B30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3C0E843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FCF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56E7C3DB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519BE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9D5A8C2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B7DFC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D10FC89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FB4D76E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7B971A0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48D8B8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5AF03A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62B09D7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C25221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9ACEC2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08FADDF8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A58F0" w:rsidRPr="006853A7" w14:paraId="3518E42B" w14:textId="77777777" w:rsidTr="003E44CD">
        <w:trPr>
          <w:cantSplit/>
        </w:trPr>
        <w:tc>
          <w:tcPr>
            <w:tcW w:w="2779" w:type="dxa"/>
          </w:tcPr>
          <w:p w14:paraId="071A8D21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20A4EA01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1F8FC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A9C678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2FCB3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B943D8C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109F6A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64859DB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AC03B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2169509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05E25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708B684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44EB035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CABB51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80F90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BDD6864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7FA93AF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30046DD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AB5F28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56E5753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A58F0" w:rsidRPr="006853A7" w14:paraId="7CA3BD85" w14:textId="77777777" w:rsidTr="003E44CD">
        <w:trPr>
          <w:cantSplit/>
        </w:trPr>
        <w:tc>
          <w:tcPr>
            <w:tcW w:w="2779" w:type="dxa"/>
          </w:tcPr>
          <w:p w14:paraId="16F6175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79EB5181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A2B254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3A03315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D47C0D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A7ED3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453A4A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CDA0FC3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9B6E6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9E63E1B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E9547F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25B58F1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6FD000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D8B3731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D11D3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159DFEC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FF006F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647642E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DB1E3D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023E8B9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A58F0" w:rsidRPr="006853A7" w14:paraId="788A74C7" w14:textId="77777777" w:rsidTr="003E44CD">
        <w:trPr>
          <w:cantSplit/>
        </w:trPr>
        <w:tc>
          <w:tcPr>
            <w:tcW w:w="2779" w:type="dxa"/>
            <w:vAlign w:val="bottom"/>
          </w:tcPr>
          <w:p w14:paraId="30AA9FFD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1CC87AC3" w14:textId="60EA5061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1,345,361</w:t>
            </w:r>
          </w:p>
        </w:tc>
        <w:tc>
          <w:tcPr>
            <w:tcW w:w="178" w:type="dxa"/>
            <w:vAlign w:val="bottom"/>
          </w:tcPr>
          <w:p w14:paraId="521A5A1D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7FFEB1E" w14:textId="4F80A1A1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6E2D1C">
              <w:rPr>
                <w:rFonts w:ascii="Angsana New" w:eastAsia="MS Mincho" w:hAnsi="Angsana New"/>
                <w:sz w:val="26"/>
                <w:szCs w:val="26"/>
              </w:rPr>
              <w:t>1,330,929</w:t>
            </w:r>
          </w:p>
        </w:tc>
        <w:tc>
          <w:tcPr>
            <w:tcW w:w="178" w:type="dxa"/>
            <w:vAlign w:val="bottom"/>
          </w:tcPr>
          <w:p w14:paraId="0FEBBCE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1BAF668" w14:textId="2FDFD1B5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215,294</w:t>
            </w:r>
          </w:p>
        </w:tc>
        <w:tc>
          <w:tcPr>
            <w:tcW w:w="178" w:type="dxa"/>
            <w:vAlign w:val="bottom"/>
          </w:tcPr>
          <w:p w14:paraId="5C8BE3B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DAC1847" w14:textId="732F2564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249,761</w:t>
            </w:r>
          </w:p>
        </w:tc>
        <w:tc>
          <w:tcPr>
            <w:tcW w:w="178" w:type="dxa"/>
            <w:vAlign w:val="bottom"/>
          </w:tcPr>
          <w:p w14:paraId="4E2C6775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89E386" w14:textId="53C523EB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348,736</w:t>
            </w:r>
          </w:p>
        </w:tc>
        <w:tc>
          <w:tcPr>
            <w:tcW w:w="178" w:type="dxa"/>
            <w:vAlign w:val="bottom"/>
          </w:tcPr>
          <w:p w14:paraId="7CEA545B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4B32E9B" w14:textId="44202D3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432,969</w:t>
            </w:r>
          </w:p>
        </w:tc>
        <w:tc>
          <w:tcPr>
            <w:tcW w:w="188" w:type="dxa"/>
            <w:vAlign w:val="bottom"/>
          </w:tcPr>
          <w:p w14:paraId="290FBA6A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6F40A2" w14:textId="46307CF8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(218,680)</w:t>
            </w:r>
          </w:p>
        </w:tc>
        <w:tc>
          <w:tcPr>
            <w:tcW w:w="178" w:type="dxa"/>
            <w:vAlign w:val="bottom"/>
          </w:tcPr>
          <w:p w14:paraId="560F75AB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A2213C3" w14:textId="3CB77D04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(219,308)</w:t>
            </w:r>
          </w:p>
        </w:tc>
        <w:tc>
          <w:tcPr>
            <w:tcW w:w="188" w:type="dxa"/>
            <w:vAlign w:val="bottom"/>
          </w:tcPr>
          <w:p w14:paraId="785CF63B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15F1FD5" w14:textId="1FC9A178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1,690,711</w:t>
            </w:r>
          </w:p>
        </w:tc>
        <w:tc>
          <w:tcPr>
            <w:tcW w:w="178" w:type="dxa"/>
            <w:vAlign w:val="bottom"/>
          </w:tcPr>
          <w:p w14:paraId="59550585" w14:textId="77777777" w:rsidR="00AA58F0" w:rsidRPr="005F7C4F" w:rsidRDefault="00AA58F0" w:rsidP="00AA58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DC1A2AC" w14:textId="51A897CE" w:rsidR="00AA58F0" w:rsidRPr="003E44C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1,7</w:t>
            </w:r>
            <w:r>
              <w:rPr>
                <w:rFonts w:ascii="Angsana New" w:eastAsia="MS Mincho" w:hAnsi="Angsana New"/>
                <w:sz w:val="26"/>
                <w:szCs w:val="26"/>
              </w:rPr>
              <w:t>94</w:t>
            </w:r>
            <w:r w:rsidRPr="007E1875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351</w:t>
            </w:r>
          </w:p>
        </w:tc>
      </w:tr>
      <w:tr w:rsidR="00AA58F0" w:rsidRPr="006853A7" w14:paraId="42035FA5" w14:textId="77777777" w:rsidTr="003E44CD">
        <w:trPr>
          <w:cantSplit/>
        </w:trPr>
        <w:tc>
          <w:tcPr>
            <w:tcW w:w="2779" w:type="dxa"/>
            <w:vAlign w:val="bottom"/>
          </w:tcPr>
          <w:p w14:paraId="72AEDD64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9704322" w14:textId="5320EAE4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2,422</w:t>
            </w:r>
          </w:p>
        </w:tc>
        <w:tc>
          <w:tcPr>
            <w:tcW w:w="178" w:type="dxa"/>
            <w:vAlign w:val="bottom"/>
          </w:tcPr>
          <w:p w14:paraId="22CC484B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1FE3007" w14:textId="7900A658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6E2D1C">
              <w:rPr>
                <w:rFonts w:ascii="Angsana New" w:eastAsia="MS Mincho" w:hAnsi="Angsana New"/>
                <w:sz w:val="26"/>
                <w:szCs w:val="26"/>
              </w:rPr>
              <w:t>3,669</w:t>
            </w:r>
          </w:p>
        </w:tc>
        <w:tc>
          <w:tcPr>
            <w:tcW w:w="178" w:type="dxa"/>
            <w:vAlign w:val="bottom"/>
          </w:tcPr>
          <w:p w14:paraId="5F853AA8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5282F20" w14:textId="3E9935BB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56,137</w:t>
            </w:r>
          </w:p>
        </w:tc>
        <w:tc>
          <w:tcPr>
            <w:tcW w:w="178" w:type="dxa"/>
            <w:vAlign w:val="bottom"/>
          </w:tcPr>
          <w:p w14:paraId="41A4AE46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5BE907D" w14:textId="736DBE92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23,562</w:t>
            </w:r>
          </w:p>
        </w:tc>
        <w:tc>
          <w:tcPr>
            <w:tcW w:w="178" w:type="dxa"/>
            <w:vAlign w:val="bottom"/>
          </w:tcPr>
          <w:p w14:paraId="5AB9FC2D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C0C325A" w14:textId="42567923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117,346</w:t>
            </w:r>
          </w:p>
        </w:tc>
        <w:tc>
          <w:tcPr>
            <w:tcW w:w="178" w:type="dxa"/>
            <w:vAlign w:val="bottom"/>
          </w:tcPr>
          <w:p w14:paraId="6AF45EAA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E093E6" w14:textId="639F66C3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131,893</w:t>
            </w:r>
          </w:p>
        </w:tc>
        <w:tc>
          <w:tcPr>
            <w:tcW w:w="188" w:type="dxa"/>
            <w:vAlign w:val="bottom"/>
          </w:tcPr>
          <w:p w14:paraId="3196A703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B91EA5D" w14:textId="325F43BD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(43,802)</w:t>
            </w:r>
          </w:p>
        </w:tc>
        <w:tc>
          <w:tcPr>
            <w:tcW w:w="178" w:type="dxa"/>
            <w:vAlign w:val="bottom"/>
          </w:tcPr>
          <w:p w14:paraId="27D8EE8B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48440E9B" w14:textId="55894DDB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(55,113)</w:t>
            </w:r>
          </w:p>
        </w:tc>
        <w:tc>
          <w:tcPr>
            <w:tcW w:w="188" w:type="dxa"/>
            <w:vAlign w:val="bottom"/>
          </w:tcPr>
          <w:p w14:paraId="75F12E6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08E9E1B" w14:textId="09E5DD5D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sz w:val="26"/>
                <w:szCs w:val="26"/>
              </w:rPr>
              <w:t>132,103</w:t>
            </w:r>
          </w:p>
        </w:tc>
        <w:tc>
          <w:tcPr>
            <w:tcW w:w="178" w:type="dxa"/>
            <w:vAlign w:val="bottom"/>
          </w:tcPr>
          <w:p w14:paraId="3A54468E" w14:textId="77777777" w:rsidR="00AA58F0" w:rsidRPr="005F7C4F" w:rsidRDefault="00AA58F0" w:rsidP="00AA58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E2379C5" w14:textId="3914B8C6" w:rsidR="00AA58F0" w:rsidRPr="003E44C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sz w:val="26"/>
                <w:szCs w:val="26"/>
              </w:rPr>
              <w:t>1</w:t>
            </w:r>
            <w:r>
              <w:rPr>
                <w:rFonts w:ascii="Angsana New" w:eastAsia="MS Mincho" w:hAnsi="Angsana New"/>
                <w:sz w:val="26"/>
                <w:szCs w:val="26"/>
              </w:rPr>
              <w:t>04</w:t>
            </w:r>
            <w:r w:rsidRPr="007E1875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01</w:t>
            </w:r>
            <w:r w:rsidRPr="007E1875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</w:tr>
      <w:tr w:rsidR="00AA58F0" w:rsidRPr="006853A7" w14:paraId="0C206A31" w14:textId="77777777" w:rsidTr="003E44CD">
        <w:trPr>
          <w:cantSplit/>
        </w:trPr>
        <w:tc>
          <w:tcPr>
            <w:tcW w:w="2779" w:type="dxa"/>
          </w:tcPr>
          <w:p w14:paraId="1679180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CA621" w14:textId="46D09892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1,347,783</w:t>
            </w:r>
          </w:p>
        </w:tc>
        <w:tc>
          <w:tcPr>
            <w:tcW w:w="178" w:type="dxa"/>
            <w:vAlign w:val="bottom"/>
          </w:tcPr>
          <w:p w14:paraId="1A9E200D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040F4" w14:textId="2CF80D76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1,334,598</w:t>
            </w:r>
          </w:p>
        </w:tc>
        <w:tc>
          <w:tcPr>
            <w:tcW w:w="178" w:type="dxa"/>
            <w:vAlign w:val="bottom"/>
          </w:tcPr>
          <w:p w14:paraId="1F08AD41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B5D92" w14:textId="24F71015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271,431</w:t>
            </w:r>
          </w:p>
        </w:tc>
        <w:tc>
          <w:tcPr>
            <w:tcW w:w="178" w:type="dxa"/>
            <w:vAlign w:val="bottom"/>
          </w:tcPr>
          <w:p w14:paraId="22718468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3F80" w14:textId="08DDB236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273,323</w:t>
            </w:r>
          </w:p>
        </w:tc>
        <w:tc>
          <w:tcPr>
            <w:tcW w:w="178" w:type="dxa"/>
            <w:vAlign w:val="bottom"/>
          </w:tcPr>
          <w:p w14:paraId="7D1E1AC4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C86B" w14:textId="65EDA034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466,082</w:t>
            </w:r>
          </w:p>
        </w:tc>
        <w:tc>
          <w:tcPr>
            <w:tcW w:w="178" w:type="dxa"/>
            <w:vAlign w:val="bottom"/>
          </w:tcPr>
          <w:p w14:paraId="1E16640D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FC85" w14:textId="3C257BA1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564,862</w:t>
            </w:r>
          </w:p>
        </w:tc>
        <w:tc>
          <w:tcPr>
            <w:tcW w:w="188" w:type="dxa"/>
            <w:vAlign w:val="bottom"/>
          </w:tcPr>
          <w:p w14:paraId="5FCC643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C7887" w14:textId="1AE80530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(262,482)</w:t>
            </w:r>
          </w:p>
        </w:tc>
        <w:tc>
          <w:tcPr>
            <w:tcW w:w="178" w:type="dxa"/>
            <w:vAlign w:val="bottom"/>
          </w:tcPr>
          <w:p w14:paraId="2818ACE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D2BC6" w14:textId="3C87C58C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(274,421)</w:t>
            </w:r>
          </w:p>
        </w:tc>
        <w:tc>
          <w:tcPr>
            <w:tcW w:w="188" w:type="dxa"/>
            <w:vAlign w:val="bottom"/>
          </w:tcPr>
          <w:p w14:paraId="6F75245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F2C03" w14:textId="07AB044C" w:rsidR="00AA58F0" w:rsidRPr="005F7C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1,822,814</w:t>
            </w:r>
          </w:p>
        </w:tc>
        <w:tc>
          <w:tcPr>
            <w:tcW w:w="178" w:type="dxa"/>
            <w:vAlign w:val="bottom"/>
          </w:tcPr>
          <w:p w14:paraId="07486136" w14:textId="77777777" w:rsidR="00AA58F0" w:rsidRPr="005F7C4F" w:rsidRDefault="00AA58F0" w:rsidP="00AA58F0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FA4D" w14:textId="2D6EAC23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1,898,362</w:t>
            </w:r>
          </w:p>
        </w:tc>
      </w:tr>
      <w:tr w:rsidR="00AA58F0" w:rsidRPr="006853A7" w14:paraId="6C4BFD3F" w14:textId="77777777" w:rsidTr="003E44CD">
        <w:trPr>
          <w:cantSplit/>
        </w:trPr>
        <w:tc>
          <w:tcPr>
            <w:tcW w:w="2779" w:type="dxa"/>
          </w:tcPr>
          <w:p w14:paraId="529683FC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73523E80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349A2E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E0B9CEB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8FC4C7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7CE53A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72C13A" w14:textId="77777777" w:rsidR="00AA58F0" w:rsidRPr="00B92CE9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436BC222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037A2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58710D6B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1C9C04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899E645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323D456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095B6F8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9905C2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B7ED01F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B031DC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19A90C5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B0ACDC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1E43EDA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A58F0" w:rsidRPr="006853A7" w14:paraId="4140B44E" w14:textId="77777777" w:rsidTr="003E44CD">
        <w:trPr>
          <w:cantSplit/>
        </w:trPr>
        <w:tc>
          <w:tcPr>
            <w:tcW w:w="2779" w:type="dxa"/>
          </w:tcPr>
          <w:p w14:paraId="27C9C036" w14:textId="4AA9A815" w:rsidR="00AA58F0" w:rsidRPr="00A4290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F7CD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796BF7EE" w14:textId="016E38D9" w:rsidR="00AA58F0" w:rsidRPr="00283EBB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12</w:t>
            </w: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892</w:t>
            </w:r>
          </w:p>
        </w:tc>
        <w:tc>
          <w:tcPr>
            <w:tcW w:w="178" w:type="dxa"/>
            <w:vAlign w:val="bottom"/>
          </w:tcPr>
          <w:p w14:paraId="3E1351F6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A127046" w14:textId="1BF965E9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27,430</w:t>
            </w:r>
          </w:p>
        </w:tc>
        <w:tc>
          <w:tcPr>
            <w:tcW w:w="178" w:type="dxa"/>
            <w:vAlign w:val="bottom"/>
          </w:tcPr>
          <w:p w14:paraId="406A08EB" w14:textId="77777777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FFA4CA4" w14:textId="1D891FE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1,382</w:t>
            </w:r>
          </w:p>
        </w:tc>
        <w:tc>
          <w:tcPr>
            <w:tcW w:w="178" w:type="dxa"/>
            <w:vAlign w:val="bottom"/>
          </w:tcPr>
          <w:p w14:paraId="705B2C68" w14:textId="77777777" w:rsidR="00AA58F0" w:rsidRPr="00B92CE9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0B90DBA5" w14:textId="77469661" w:rsidR="00AA58F0" w:rsidRPr="00B92CE9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4,442</w:t>
            </w:r>
          </w:p>
        </w:tc>
        <w:tc>
          <w:tcPr>
            <w:tcW w:w="178" w:type="dxa"/>
            <w:vAlign w:val="bottom"/>
          </w:tcPr>
          <w:p w14:paraId="4F47051C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5FA8B733" w14:textId="51CA0395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19,3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78" w:type="dxa"/>
            <w:vAlign w:val="bottom"/>
          </w:tcPr>
          <w:p w14:paraId="6689194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5BC8F31A" w14:textId="1D489F8E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115,276</w:t>
            </w:r>
          </w:p>
        </w:tc>
        <w:tc>
          <w:tcPr>
            <w:tcW w:w="188" w:type="dxa"/>
            <w:vAlign w:val="bottom"/>
          </w:tcPr>
          <w:p w14:paraId="472300D1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375B2F2C" w14:textId="2E1BAD73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7,535</w:t>
            </w: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02D843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1ADB4E6B" w14:textId="36485FFD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(1,671)</w:t>
            </w:r>
          </w:p>
        </w:tc>
        <w:tc>
          <w:tcPr>
            <w:tcW w:w="188" w:type="dxa"/>
            <w:vAlign w:val="bottom"/>
          </w:tcPr>
          <w:p w14:paraId="6A5C2A1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C42C918" w14:textId="55695C49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5B711D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26,06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78" w:type="dxa"/>
            <w:vAlign w:val="bottom"/>
          </w:tcPr>
          <w:p w14:paraId="39296FC4" w14:textId="77777777" w:rsidR="00AA58F0" w:rsidRPr="005F7C4F" w:rsidRDefault="00AA58F0" w:rsidP="00AA58F0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06BDFA87" w14:textId="546DE589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7E1875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145,477</w:t>
            </w:r>
          </w:p>
        </w:tc>
      </w:tr>
      <w:tr w:rsidR="00AA58F0" w:rsidRPr="002B35AC" w14:paraId="7854D9A2" w14:textId="77777777" w:rsidTr="003E44CD">
        <w:trPr>
          <w:cantSplit/>
          <w:trHeight w:val="145"/>
        </w:trPr>
        <w:tc>
          <w:tcPr>
            <w:tcW w:w="2779" w:type="dxa"/>
          </w:tcPr>
          <w:p w14:paraId="461184BA" w14:textId="073826AA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cs/>
              </w:rPr>
            </w:pPr>
            <w:r w:rsidRPr="000915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291DBEA5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5278912" w14:textId="103008F3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09154F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08C25C2C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356B55D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0787F29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39B32196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281C3B3B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E1901B3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06323DF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663CE71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6DF3BA3D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  <w:vAlign w:val="bottom"/>
          </w:tcPr>
          <w:p w14:paraId="3A3CA1AF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4313833A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</w:tcPr>
          <w:p w14:paraId="5E9E1AF1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27C6557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</w:tcPr>
          <w:p w14:paraId="2948B9FC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613CA4B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0447F9B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EE02769" w14:textId="77777777" w:rsidR="00AA58F0" w:rsidRPr="0009154F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AA58F0" w:rsidRPr="006853A7" w14:paraId="28380A53" w14:textId="77777777" w:rsidTr="003E44CD">
        <w:trPr>
          <w:cantSplit/>
          <w:trHeight w:val="70"/>
        </w:trPr>
        <w:tc>
          <w:tcPr>
            <w:tcW w:w="2779" w:type="dxa"/>
          </w:tcPr>
          <w:p w14:paraId="1F373A76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  <w:p w14:paraId="2E9F8ECC" w14:textId="703AEA31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3A35FD4E" w14:textId="0FF592EB" w:rsidR="00AA58F0" w:rsidRPr="00D01921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4360F8" w14:textId="77777777" w:rsidR="00AA58F0" w:rsidRPr="0030274D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7EBD672" w14:textId="7B0528A7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8EB0C6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208235" w14:textId="2113432F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3002C5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4E71F67" w14:textId="172C7F10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AC721C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FA25EC8" w14:textId="72E6B14B" w:rsidR="00AA58F0" w:rsidRPr="00DA4F72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1B0ADB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F7C4920" w14:textId="0744BBD6" w:rsidR="00AA58F0" w:rsidRPr="00B7431A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E0E3B1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2FE0C31" w14:textId="67496F6E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26930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ED59EC4" w14:textId="0E4E2761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438AE68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878028" w14:textId="5C92FF04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4C571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B62862" w14:textId="113C97AA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AA58F0" w:rsidRPr="006853A7" w14:paraId="69386471" w14:textId="77777777" w:rsidTr="00963728">
        <w:trPr>
          <w:cantSplit/>
        </w:trPr>
        <w:tc>
          <w:tcPr>
            <w:tcW w:w="2779" w:type="dxa"/>
          </w:tcPr>
          <w:p w14:paraId="122F1218" w14:textId="412E6CAB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32D5E867" w14:textId="7BA4D38C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1,575,305</w:t>
            </w:r>
          </w:p>
        </w:tc>
        <w:tc>
          <w:tcPr>
            <w:tcW w:w="178" w:type="dxa"/>
            <w:vAlign w:val="center"/>
          </w:tcPr>
          <w:p w14:paraId="53418E69" w14:textId="77777777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5012791" w14:textId="5DB7F606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274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Pr="003027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78" w:type="dxa"/>
            <w:vAlign w:val="center"/>
          </w:tcPr>
          <w:p w14:paraId="68579BD9" w14:textId="77777777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0402BA30" w14:textId="33FA6F5C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265,488</w:t>
            </w:r>
          </w:p>
        </w:tc>
        <w:tc>
          <w:tcPr>
            <w:tcW w:w="178" w:type="dxa"/>
            <w:vAlign w:val="center"/>
          </w:tcPr>
          <w:p w14:paraId="77AD7B8E" w14:textId="77777777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5569F8A9" w14:textId="536D2B37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249,010</w:t>
            </w:r>
          </w:p>
        </w:tc>
        <w:tc>
          <w:tcPr>
            <w:tcW w:w="178" w:type="dxa"/>
            <w:vAlign w:val="center"/>
          </w:tcPr>
          <w:p w14:paraId="5D7551D2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78D0CABD" w14:textId="40FF1E32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2,738,957</w:t>
            </w:r>
          </w:p>
        </w:tc>
        <w:tc>
          <w:tcPr>
            <w:tcW w:w="178" w:type="dxa"/>
            <w:vAlign w:val="center"/>
          </w:tcPr>
          <w:p w14:paraId="7CFEB29C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521717E9" w14:textId="7252D553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2,844,931</w:t>
            </w:r>
          </w:p>
        </w:tc>
        <w:tc>
          <w:tcPr>
            <w:tcW w:w="188" w:type="dxa"/>
            <w:vAlign w:val="center"/>
          </w:tcPr>
          <w:p w14:paraId="5AFD2E9E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DF24F98" w14:textId="62ECF18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(18,668)</w:t>
            </w:r>
          </w:p>
        </w:tc>
        <w:tc>
          <w:tcPr>
            <w:tcW w:w="178" w:type="dxa"/>
            <w:vAlign w:val="center"/>
          </w:tcPr>
          <w:p w14:paraId="13E45F26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B2301FB" w14:textId="233A0075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(38,955)</w:t>
            </w:r>
          </w:p>
        </w:tc>
        <w:tc>
          <w:tcPr>
            <w:tcW w:w="188" w:type="dxa"/>
            <w:vAlign w:val="center"/>
          </w:tcPr>
          <w:p w14:paraId="490FD778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7FC9F5E6" w14:textId="0805D6CC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4,561,082</w:t>
            </w:r>
          </w:p>
        </w:tc>
        <w:tc>
          <w:tcPr>
            <w:tcW w:w="178" w:type="dxa"/>
            <w:vAlign w:val="center"/>
          </w:tcPr>
          <w:p w14:paraId="01EB7A8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1C9791F" w14:textId="330977EB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4,599,305</w:t>
            </w:r>
          </w:p>
        </w:tc>
      </w:tr>
      <w:tr w:rsidR="00AA58F0" w:rsidRPr="006853A7" w14:paraId="0547F7EE" w14:textId="77777777" w:rsidTr="003E44CD">
        <w:trPr>
          <w:cantSplit/>
        </w:trPr>
        <w:tc>
          <w:tcPr>
            <w:tcW w:w="2779" w:type="dxa"/>
          </w:tcPr>
          <w:p w14:paraId="08F0DA03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1AE85FFC" w14:textId="77777777" w:rsidR="00AA58F0" w:rsidRPr="0030274D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B7178B" w14:textId="77777777" w:rsidR="00AA58F0" w:rsidRPr="0030274D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E0F16E7" w14:textId="77777777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EE4281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7A3D9C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4F21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3CDA8D70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70E37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0D34E02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646D48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8C132BA" w14:textId="77777777" w:rsidR="00AA58F0" w:rsidRPr="00B7431A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6C40606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9280912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F0B8CD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0EE7254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6A4E2E6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EA157FC" w14:textId="43E3CEC3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1,229,681</w:t>
            </w:r>
          </w:p>
        </w:tc>
        <w:tc>
          <w:tcPr>
            <w:tcW w:w="178" w:type="dxa"/>
            <w:vAlign w:val="bottom"/>
          </w:tcPr>
          <w:p w14:paraId="3EB954DC" w14:textId="77777777" w:rsidR="00AA58F0" w:rsidRPr="00B14815" w:rsidRDefault="00AA58F0" w:rsidP="00AA58F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6F94E91" w14:textId="0D4A31EA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1,364,570</w:t>
            </w:r>
          </w:p>
        </w:tc>
      </w:tr>
      <w:tr w:rsidR="00AA58F0" w:rsidRPr="006853A7" w14:paraId="52DD2F22" w14:textId="77777777" w:rsidTr="003E44CD">
        <w:trPr>
          <w:cantSplit/>
        </w:trPr>
        <w:tc>
          <w:tcPr>
            <w:tcW w:w="2779" w:type="dxa"/>
          </w:tcPr>
          <w:p w14:paraId="34FF247A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3B272CF2" w14:textId="77777777" w:rsidR="00AA58F0" w:rsidRPr="0030274D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F40479" w14:textId="77777777" w:rsidR="00AA58F0" w:rsidRPr="0030274D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45C7783" w14:textId="77777777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1C977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7A8ADC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2DEF57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943B924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2806E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4A5DA72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BA2320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4E2690D" w14:textId="77777777" w:rsidR="00AA58F0" w:rsidRPr="00B7431A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CE4FD41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D45EE2" w14:textId="111A1788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48EDC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DD5BCE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BBE0306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F417" w14:textId="5F51DCC7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5,790,763</w:t>
            </w:r>
          </w:p>
        </w:tc>
        <w:tc>
          <w:tcPr>
            <w:tcW w:w="178" w:type="dxa"/>
            <w:vAlign w:val="bottom"/>
          </w:tcPr>
          <w:p w14:paraId="1B4EFA63" w14:textId="77777777" w:rsidR="00AA58F0" w:rsidRPr="00B14815" w:rsidRDefault="00AA58F0" w:rsidP="00AA58F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6E53" w14:textId="726992AE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5,963,875</w:t>
            </w:r>
          </w:p>
        </w:tc>
      </w:tr>
      <w:tr w:rsidR="00AA58F0" w:rsidRPr="006853A7" w14:paraId="1828655D" w14:textId="77777777" w:rsidTr="003E44CD">
        <w:trPr>
          <w:cantSplit/>
          <w:trHeight w:val="70"/>
        </w:trPr>
        <w:tc>
          <w:tcPr>
            <w:tcW w:w="2779" w:type="dxa"/>
          </w:tcPr>
          <w:p w14:paraId="41FF50C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7ACBECDD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4AC80D" w14:textId="77777777" w:rsidR="00AA58F0" w:rsidRPr="0030274D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BE99EF8" w14:textId="77777777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8480DD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2505FEB" w14:textId="77777777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7CBF13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CBAE364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B2429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9B1EE86" w14:textId="77777777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18900D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5B28D9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33AFCC6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002002" w14:textId="77777777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D8ABAB" w14:textId="77777777" w:rsidR="00AA58F0" w:rsidRPr="00D01921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73E88C6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1202F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F08EBCB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4A7C5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891459D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A58F0" w:rsidRPr="006853A7" w14:paraId="08887420" w14:textId="77777777" w:rsidTr="003E44CD">
        <w:trPr>
          <w:cantSplit/>
          <w:trHeight w:val="70"/>
        </w:trPr>
        <w:tc>
          <w:tcPr>
            <w:tcW w:w="2779" w:type="dxa"/>
          </w:tcPr>
          <w:p w14:paraId="51D03DD0" w14:textId="46DAF44C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3CE03299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01EFDA" w14:textId="77777777" w:rsidR="00AA58F0" w:rsidRPr="0030274D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55B309F" w14:textId="77777777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6526F7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94CC51" w14:textId="77777777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6EF932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05ACEBB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B98E1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78BC326" w14:textId="77777777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CA3948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46D00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8D67DC7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A420E5" w14:textId="77777777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8ED6B9" w14:textId="77777777" w:rsidR="00AA58F0" w:rsidRPr="00D01921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68D02F67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5B7651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AE5264" w14:textId="77777777" w:rsidR="00AA58F0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B85CB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6890D1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A58F0" w:rsidRPr="006853A7" w14:paraId="4C81E335" w14:textId="77777777" w:rsidTr="003E44CD">
        <w:trPr>
          <w:cantSplit/>
          <w:trHeight w:val="70"/>
        </w:trPr>
        <w:tc>
          <w:tcPr>
            <w:tcW w:w="2779" w:type="dxa"/>
          </w:tcPr>
          <w:p w14:paraId="06693FE8" w14:textId="11C38EE8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0EC56DF1" w14:textId="07F0D3C4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999,400</w:t>
            </w:r>
          </w:p>
        </w:tc>
        <w:tc>
          <w:tcPr>
            <w:tcW w:w="178" w:type="dxa"/>
            <w:vAlign w:val="bottom"/>
          </w:tcPr>
          <w:p w14:paraId="4717750A" w14:textId="77777777" w:rsidR="00AA58F0" w:rsidRPr="0030274D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9F1ED34" w14:textId="75663099" w:rsidR="00AA58F0" w:rsidRPr="0030274D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1,036,256</w:t>
            </w:r>
          </w:p>
        </w:tc>
        <w:tc>
          <w:tcPr>
            <w:tcW w:w="178" w:type="dxa"/>
            <w:vAlign w:val="bottom"/>
          </w:tcPr>
          <w:p w14:paraId="0125C54D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0ED38C" w14:textId="28EA04B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6EA1">
              <w:rPr>
                <w:rFonts w:ascii="Angsana New" w:hAnsi="Angsana New"/>
                <w:sz w:val="26"/>
                <w:szCs w:val="26"/>
              </w:rPr>
              <w:t>129,518</w:t>
            </w:r>
          </w:p>
        </w:tc>
        <w:tc>
          <w:tcPr>
            <w:tcW w:w="178" w:type="dxa"/>
            <w:vAlign w:val="bottom"/>
          </w:tcPr>
          <w:p w14:paraId="50D65AA8" w14:textId="77777777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A60B83C" w14:textId="1E1FCC41" w:rsidR="00AA58F0" w:rsidRPr="00B92CE9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104,260</w:t>
            </w:r>
          </w:p>
        </w:tc>
        <w:tc>
          <w:tcPr>
            <w:tcW w:w="178" w:type="dxa"/>
            <w:vAlign w:val="bottom"/>
          </w:tcPr>
          <w:p w14:paraId="7B88A5D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44E42D4" w14:textId="7AE74FC4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16EA1">
              <w:rPr>
                <w:rFonts w:ascii="Angsana New" w:hAnsi="Angsana New"/>
                <w:sz w:val="26"/>
                <w:szCs w:val="26"/>
              </w:rPr>
              <w:t>206,94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09669B42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5ED718" w14:textId="6ECED181" w:rsidR="00AA58F0" w:rsidRPr="00B7431A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233,210</w:t>
            </w:r>
          </w:p>
        </w:tc>
        <w:tc>
          <w:tcPr>
            <w:tcW w:w="188" w:type="dxa"/>
            <w:vAlign w:val="bottom"/>
          </w:tcPr>
          <w:p w14:paraId="116E7C54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6A4565D" w14:textId="420442BD" w:rsidR="00AA58F0" w:rsidRPr="00D01921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eastAsia="MS Mincho" w:hAnsiTheme="majorBidi" w:cstheme="majorBidi"/>
                <w:sz w:val="26"/>
                <w:szCs w:val="26"/>
              </w:rPr>
              <w:t>(180,930)</w:t>
            </w:r>
          </w:p>
        </w:tc>
        <w:tc>
          <w:tcPr>
            <w:tcW w:w="178" w:type="dxa"/>
            <w:vAlign w:val="bottom"/>
          </w:tcPr>
          <w:p w14:paraId="7992224C" w14:textId="77777777" w:rsidR="00AA58F0" w:rsidRPr="00D01921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4368EABA" w14:textId="03305C21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201,830</w:t>
            </w: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2B01A9B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9D91B56" w14:textId="568E4966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1,154,934</w:t>
            </w:r>
          </w:p>
        </w:tc>
        <w:tc>
          <w:tcPr>
            <w:tcW w:w="178" w:type="dxa"/>
            <w:vAlign w:val="bottom"/>
          </w:tcPr>
          <w:p w14:paraId="18FA991F" w14:textId="77777777" w:rsidR="00AA58F0" w:rsidRPr="00B14815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0D0FCDF" w14:textId="572D11A6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1,171,896</w:t>
            </w:r>
          </w:p>
        </w:tc>
      </w:tr>
      <w:tr w:rsidR="00AA58F0" w:rsidRPr="006853A7" w14:paraId="2E68AF09" w14:textId="77777777" w:rsidTr="003E44CD">
        <w:trPr>
          <w:cantSplit/>
        </w:trPr>
        <w:tc>
          <w:tcPr>
            <w:tcW w:w="2779" w:type="dxa"/>
          </w:tcPr>
          <w:p w14:paraId="2DF64D2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5CFBD14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976189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185A415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F46EE8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4F736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A1373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698F9FE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BB6F99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2B510C1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50A398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A0ABC7" w14:textId="77777777" w:rsidR="00AA58F0" w:rsidRPr="00B7431A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DEAB58E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043CE45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4D040F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9A188DF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0C8930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F7B66D" w14:textId="00146B16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6EA1">
              <w:rPr>
                <w:rFonts w:asciiTheme="majorBidi" w:hAnsiTheme="majorBidi" w:cstheme="majorBidi"/>
                <w:sz w:val="26"/>
                <w:szCs w:val="26"/>
              </w:rPr>
              <w:t>68,152</w:t>
            </w:r>
          </w:p>
        </w:tc>
        <w:tc>
          <w:tcPr>
            <w:tcW w:w="178" w:type="dxa"/>
            <w:vAlign w:val="bottom"/>
          </w:tcPr>
          <w:p w14:paraId="061E5216" w14:textId="77777777" w:rsidR="00AA58F0" w:rsidRPr="00B14815" w:rsidRDefault="00AA58F0" w:rsidP="00AA58F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43FCB57" w14:textId="770AF1A1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76,182</w:t>
            </w:r>
          </w:p>
        </w:tc>
      </w:tr>
      <w:tr w:rsidR="00AA58F0" w:rsidRPr="006853A7" w14:paraId="1A66C36A" w14:textId="77777777" w:rsidTr="003E44CD">
        <w:trPr>
          <w:cantSplit/>
        </w:trPr>
        <w:tc>
          <w:tcPr>
            <w:tcW w:w="2779" w:type="dxa"/>
          </w:tcPr>
          <w:p w14:paraId="010FAB5D" w14:textId="77777777" w:rsidR="00AA58F0" w:rsidRPr="006853A7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512DC003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32C19E4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2DEA2D3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D5C50B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F4E89A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8C18DD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1A2A39D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B82E4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2896241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8B5A84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C1C3A04" w14:textId="77777777" w:rsidR="00AA58F0" w:rsidRPr="00B7431A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1EA90E7" w14:textId="77777777" w:rsidR="00AA58F0" w:rsidRPr="006853A7" w:rsidRDefault="00AA58F0" w:rsidP="00AA58F0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EC5EBDF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F6B0E4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7ECDD5E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4F51E03" w14:textId="77777777" w:rsidR="00AA58F0" w:rsidRPr="006853A7" w:rsidRDefault="00AA58F0" w:rsidP="00AA58F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4225" w14:textId="27FEDEF5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16EA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1,223,086</w:t>
            </w:r>
          </w:p>
        </w:tc>
        <w:tc>
          <w:tcPr>
            <w:tcW w:w="178" w:type="dxa"/>
            <w:vAlign w:val="bottom"/>
          </w:tcPr>
          <w:p w14:paraId="682F2BE1" w14:textId="77777777" w:rsidR="00AA58F0" w:rsidRPr="00B14815" w:rsidRDefault="00AA58F0" w:rsidP="00AA58F0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3378B" w14:textId="79E4B601" w:rsidR="00AA58F0" w:rsidRPr="00B14815" w:rsidRDefault="00AA58F0" w:rsidP="00AA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1,248,078</w:t>
            </w:r>
          </w:p>
        </w:tc>
      </w:tr>
    </w:tbl>
    <w:p w14:paraId="73636CFB" w14:textId="178C8968" w:rsidR="006853A7" w:rsidRDefault="006853A7" w:rsidP="00D01921">
      <w:pPr>
        <w:tabs>
          <w:tab w:val="left" w:pos="109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77777777" w:rsidR="00E71048" w:rsidRPr="000C7CDE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0580160E" w14:textId="77777777" w:rsidR="00E71048" w:rsidRDefault="00E71048" w:rsidP="006853A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64EE" w14:textId="77777777" w:rsidR="006853A7" w:rsidRDefault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6853A7" w:rsidRPr="00D17657" w14:paraId="096C42B7" w14:textId="77777777" w:rsidTr="00EA5562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0755A1E" w14:textId="77777777" w:rsidR="006853A7" w:rsidRPr="00D17657" w:rsidRDefault="006853A7" w:rsidP="00EA5562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110F0CD7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53A7" w:rsidRPr="00D17657" w14:paraId="44C241BC" w14:textId="77777777" w:rsidTr="00F14331">
        <w:trPr>
          <w:trHeight w:val="1172"/>
          <w:tblHeader/>
        </w:trPr>
        <w:tc>
          <w:tcPr>
            <w:tcW w:w="4680" w:type="dxa"/>
            <w:shd w:val="clear" w:color="auto" w:fill="auto"/>
            <w:vAlign w:val="bottom"/>
          </w:tcPr>
          <w:p w14:paraId="68D1036E" w14:textId="77777777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357D88E6" w14:textId="77777777" w:rsidR="006853A7" w:rsidRPr="00846FE6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BF9B5A6" w14:textId="34A6E5C5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ธุรกิจผลิตงานพิมพ์และ </w:t>
            </w:r>
            <w:r w:rsidR="00F14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จำหน่ายหนังสือ</w:t>
            </w:r>
          </w:p>
        </w:tc>
        <w:tc>
          <w:tcPr>
            <w:tcW w:w="267" w:type="dxa"/>
          </w:tcPr>
          <w:p w14:paraId="25BA6FD5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7C60FFA3" w14:textId="77777777" w:rsidR="006853A7" w:rsidRPr="00846FE6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303C1870" w14:textId="7EDF7341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  <w:r w:rsidR="0043700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สื่อสิ่งพิมพ์และสื่อออนไลน์</w:t>
            </w:r>
          </w:p>
        </w:tc>
        <w:tc>
          <w:tcPr>
            <w:tcW w:w="270" w:type="dxa"/>
          </w:tcPr>
          <w:p w14:paraId="0C823CDC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B6571ED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7DD07F2A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2AB6804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9D0F25" w:rsidRPr="00D17657" w14:paraId="66945557" w14:textId="77777777" w:rsidTr="00EA5562">
        <w:tc>
          <w:tcPr>
            <w:tcW w:w="4680" w:type="dxa"/>
            <w:shd w:val="clear" w:color="auto" w:fill="auto"/>
            <w:vAlign w:val="bottom"/>
          </w:tcPr>
          <w:p w14:paraId="6B60B2CB" w14:textId="7A88D501" w:rsidR="009D0F25" w:rsidRPr="00D17657" w:rsidRDefault="00A8327D" w:rsidP="009D0F2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B80C5B" w14:textId="3C3F893B" w:rsidR="009D0F25" w:rsidRPr="00041E15" w:rsidRDefault="009D0F25" w:rsidP="009D0F2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6" w:type="dxa"/>
          </w:tcPr>
          <w:p w14:paraId="6ABEED93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9AD1D9C" w14:textId="15F8BC1B" w:rsidR="009D0F25" w:rsidRPr="00041E15" w:rsidRDefault="009D0F25" w:rsidP="009D0F2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</w:tcPr>
          <w:p w14:paraId="4155B127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F7A09F3" w14:textId="77E83F98" w:rsidR="009D0F25" w:rsidRPr="00041E15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</w:tcPr>
          <w:p w14:paraId="57DC6E84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E88A37B" w14:textId="605DE731" w:rsidR="009D0F25" w:rsidRPr="00041E15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1AF4843F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822135" w14:textId="059ACF96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6840AA32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CE25FF" w14:textId="524618EB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</w:tr>
      <w:tr w:rsidR="009D0F25" w:rsidRPr="00D17657" w14:paraId="35348B8E" w14:textId="77777777" w:rsidTr="00EA5562">
        <w:tc>
          <w:tcPr>
            <w:tcW w:w="4680" w:type="dxa"/>
            <w:shd w:val="clear" w:color="auto" w:fill="auto"/>
            <w:vAlign w:val="bottom"/>
          </w:tcPr>
          <w:p w14:paraId="639AE32A" w14:textId="77777777" w:rsidR="009D0F25" w:rsidRPr="00D17657" w:rsidRDefault="009D0F25" w:rsidP="009D0F2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4809A610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9D0F25" w:rsidRPr="00325E67" w14:paraId="2A26DE88" w14:textId="77777777" w:rsidTr="00EA5562">
        <w:tc>
          <w:tcPr>
            <w:tcW w:w="4680" w:type="dxa"/>
          </w:tcPr>
          <w:p w14:paraId="3BDA94F6" w14:textId="77777777" w:rsidR="009D0F25" w:rsidRPr="000A10C7" w:rsidRDefault="009D0F25" w:rsidP="009D0F2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917B0E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272AB230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C0296B5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A5C6B3A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68A893B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BBF6B55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857FFD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18BB3CC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7D7D5D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43F33F9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B9B377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9D0F25" w:rsidRPr="00325E67" w14:paraId="2CE30685" w14:textId="77777777" w:rsidTr="00EA5562">
        <w:tc>
          <w:tcPr>
            <w:tcW w:w="4680" w:type="dxa"/>
          </w:tcPr>
          <w:p w14:paraId="3033DC73" w14:textId="77777777" w:rsidR="009D0F25" w:rsidRPr="00D17657" w:rsidRDefault="009D0F25" w:rsidP="009D0F2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9D07D6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3427156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1702CCDB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179B484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50F0652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C722D82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4348DD7F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D6621FC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329A03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A4B3A48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07CA27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A8327D" w:rsidRPr="00325E67" w14:paraId="736DB97E" w14:textId="77777777" w:rsidTr="00EA5562">
        <w:tc>
          <w:tcPr>
            <w:tcW w:w="4680" w:type="dxa"/>
            <w:vAlign w:val="bottom"/>
          </w:tcPr>
          <w:p w14:paraId="1C7DF9AE" w14:textId="77777777" w:rsidR="00A8327D" w:rsidRPr="00D17657" w:rsidRDefault="00A8327D" w:rsidP="00A8327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E04820" w14:textId="643C016E" w:rsidR="00A8327D" w:rsidRPr="00E94351" w:rsidRDefault="00016EA1" w:rsidP="00A8327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16EA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403,295</w:t>
            </w:r>
          </w:p>
        </w:tc>
        <w:tc>
          <w:tcPr>
            <w:tcW w:w="246" w:type="dxa"/>
            <w:vAlign w:val="bottom"/>
          </w:tcPr>
          <w:p w14:paraId="623BCB24" w14:textId="77777777" w:rsidR="00A8327D" w:rsidRPr="00F7477C" w:rsidRDefault="00A8327D" w:rsidP="00A8327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2AED03EA" w14:textId="689F929E" w:rsidR="00A8327D" w:rsidRPr="008269D9" w:rsidRDefault="00A8327D" w:rsidP="00A8327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/>
                <w:sz w:val="30"/>
                <w:szCs w:val="30"/>
                <w:lang w:eastAsia="en-GB"/>
              </w:rPr>
              <w:t>417,047</w:t>
            </w:r>
          </w:p>
        </w:tc>
        <w:tc>
          <w:tcPr>
            <w:tcW w:w="267" w:type="dxa"/>
            <w:vAlign w:val="bottom"/>
          </w:tcPr>
          <w:p w14:paraId="61BBE7B2" w14:textId="77777777" w:rsidR="00A8327D" w:rsidRPr="008269D9" w:rsidRDefault="00A8327D" w:rsidP="00A832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B480A5" w14:textId="490737A0" w:rsidR="00A8327D" w:rsidRPr="008269D9" w:rsidRDefault="00016EA1" w:rsidP="00A8327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16EA1">
              <w:rPr>
                <w:rFonts w:ascii="Angsana New" w:hAnsi="Angsana New" w:cs="Angsana New"/>
                <w:sz w:val="30"/>
                <w:szCs w:val="30"/>
                <w:lang w:eastAsia="en-GB"/>
              </w:rPr>
              <w:t>222,67</w:t>
            </w:r>
            <w:r w:rsidR="00846A84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3" w:type="dxa"/>
          </w:tcPr>
          <w:p w14:paraId="27B7D96A" w14:textId="77777777" w:rsidR="00A8327D" w:rsidRPr="008269D9" w:rsidRDefault="00A8327D" w:rsidP="00A8327D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31C7613" w14:textId="370EBE29" w:rsidR="00A8327D" w:rsidRPr="008269D9" w:rsidRDefault="00A8327D" w:rsidP="00A8327D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/>
                <w:sz w:val="30"/>
                <w:szCs w:val="30"/>
                <w:lang w:eastAsia="en-GB"/>
              </w:rPr>
              <w:t>249,764</w:t>
            </w:r>
          </w:p>
        </w:tc>
        <w:tc>
          <w:tcPr>
            <w:tcW w:w="270" w:type="dxa"/>
            <w:vAlign w:val="bottom"/>
          </w:tcPr>
          <w:p w14:paraId="05EA8F95" w14:textId="77777777" w:rsidR="00A8327D" w:rsidRPr="008269D9" w:rsidRDefault="00A8327D" w:rsidP="00A8327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930CAA" w14:textId="213B1623" w:rsidR="00A8327D" w:rsidRPr="008269D9" w:rsidRDefault="00016EA1" w:rsidP="00A8327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16EA1">
              <w:rPr>
                <w:rFonts w:ascii="Angsana New" w:hAnsi="Angsana New" w:cs="Angsana New"/>
                <w:sz w:val="30"/>
                <w:szCs w:val="30"/>
                <w:lang w:eastAsia="en-GB"/>
              </w:rPr>
              <w:t>625,96</w:t>
            </w:r>
            <w:r w:rsidR="00846A84">
              <w:rPr>
                <w:rFonts w:ascii="Angsana New" w:hAnsi="Angsana New" w:cs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2E599ED0" w14:textId="77777777" w:rsidR="00A8327D" w:rsidRPr="008269D9" w:rsidRDefault="00A8327D" w:rsidP="00A832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E6F39" w14:textId="35009F61" w:rsidR="00A8327D" w:rsidRPr="008269D9" w:rsidRDefault="00A8327D" w:rsidP="00A8327D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515D2C">
              <w:rPr>
                <w:rFonts w:ascii="Angsana New" w:hAnsi="Angsana New" w:cs="Angsana New"/>
                <w:sz w:val="30"/>
                <w:szCs w:val="30"/>
                <w:lang w:eastAsia="en-GB"/>
              </w:rPr>
              <w:t>666,811</w:t>
            </w:r>
          </w:p>
        </w:tc>
      </w:tr>
      <w:tr w:rsidR="00016EA1" w:rsidRPr="00325E67" w14:paraId="7B7BA8BA" w14:textId="77777777" w:rsidTr="00EA5562">
        <w:tc>
          <w:tcPr>
            <w:tcW w:w="4680" w:type="dxa"/>
            <w:vAlign w:val="bottom"/>
          </w:tcPr>
          <w:p w14:paraId="5372042B" w14:textId="77777777" w:rsidR="00016EA1" w:rsidRPr="00D17657" w:rsidRDefault="00016EA1" w:rsidP="00016EA1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16C6F4" w14:textId="5CF8FA6E" w:rsidR="00016EA1" w:rsidRPr="008F02E3" w:rsidRDefault="00016EA1" w:rsidP="00016EA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CDB569A" w14:textId="77777777" w:rsidR="00016EA1" w:rsidRPr="00F7477C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05965B98" w14:textId="467B5731" w:rsidR="00016EA1" w:rsidRPr="008269D9" w:rsidRDefault="00016EA1" w:rsidP="00016EA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4447D41" w14:textId="77777777" w:rsidR="00016EA1" w:rsidRPr="008269D9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028618CF" w14:textId="78B18D11" w:rsidR="00016EA1" w:rsidRPr="008269D9" w:rsidRDefault="00016EA1" w:rsidP="00016EA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16EA1">
              <w:rPr>
                <w:rFonts w:ascii="Angsana New" w:hAnsi="Angsana New" w:cs="Angsana New"/>
                <w:sz w:val="30"/>
                <w:szCs w:val="30"/>
                <w:lang w:eastAsia="en-GB"/>
              </w:rPr>
              <w:t>56,13</w:t>
            </w:r>
            <w:r w:rsidR="00846A84">
              <w:rPr>
                <w:rFonts w:ascii="Angsana New" w:hAnsi="Angsana New" w:cs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</w:tcPr>
          <w:p w14:paraId="6D7269C7" w14:textId="77777777" w:rsidR="00016EA1" w:rsidRPr="008269D9" w:rsidRDefault="00016EA1" w:rsidP="00016EA1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5950FA6B" w14:textId="1F800A49" w:rsidR="00016EA1" w:rsidRPr="008269D9" w:rsidRDefault="00016EA1" w:rsidP="00016EA1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/>
                <w:sz w:val="30"/>
                <w:szCs w:val="30"/>
                <w:lang w:eastAsia="en-GB"/>
              </w:rPr>
              <w:t>23,562</w:t>
            </w:r>
          </w:p>
        </w:tc>
        <w:tc>
          <w:tcPr>
            <w:tcW w:w="270" w:type="dxa"/>
            <w:vAlign w:val="bottom"/>
          </w:tcPr>
          <w:p w14:paraId="12A3C6D9" w14:textId="77777777" w:rsidR="00016EA1" w:rsidRPr="008269D9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101C7E" w14:textId="405A3D98" w:rsidR="00016EA1" w:rsidRPr="008269D9" w:rsidRDefault="00016EA1" w:rsidP="00016EA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16EA1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56,13</w:t>
            </w:r>
            <w:r w:rsidR="00846A8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521E74F" w14:textId="77777777" w:rsidR="00016EA1" w:rsidRPr="008269D9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B3C43A" w14:textId="36F0F1D2" w:rsidR="00016EA1" w:rsidRPr="008269D9" w:rsidRDefault="00016EA1" w:rsidP="00016EA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sz w:val="30"/>
                <w:szCs w:val="30"/>
                <w:lang w:eastAsia="en-GB"/>
              </w:rPr>
              <w:t>23,562</w:t>
            </w:r>
          </w:p>
        </w:tc>
      </w:tr>
      <w:tr w:rsidR="00016EA1" w:rsidRPr="00D17657" w14:paraId="799603B1" w14:textId="77777777" w:rsidTr="00EA5562">
        <w:tc>
          <w:tcPr>
            <w:tcW w:w="4680" w:type="dxa"/>
          </w:tcPr>
          <w:p w14:paraId="5204E899" w14:textId="77777777" w:rsidR="00016EA1" w:rsidRPr="00D17657" w:rsidRDefault="00016EA1" w:rsidP="00016EA1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755" w14:textId="1325A08F" w:rsidR="00016EA1" w:rsidRPr="008F02E3" w:rsidRDefault="00016EA1" w:rsidP="00016EA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16EA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403,295</w:t>
            </w:r>
          </w:p>
        </w:tc>
        <w:tc>
          <w:tcPr>
            <w:tcW w:w="246" w:type="dxa"/>
          </w:tcPr>
          <w:p w14:paraId="629201DF" w14:textId="77777777" w:rsidR="00016EA1" w:rsidRPr="00F7477C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EB87B" w14:textId="41AAEC0A" w:rsidR="00016EA1" w:rsidRPr="008269D9" w:rsidRDefault="00016EA1" w:rsidP="00016EA1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417,047</w:t>
            </w:r>
          </w:p>
        </w:tc>
        <w:tc>
          <w:tcPr>
            <w:tcW w:w="267" w:type="dxa"/>
          </w:tcPr>
          <w:p w14:paraId="4AD812CF" w14:textId="77777777" w:rsidR="00016EA1" w:rsidRPr="008269D9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7E04" w14:textId="4DCEDE4F" w:rsidR="00016EA1" w:rsidRPr="008269D9" w:rsidRDefault="00016EA1" w:rsidP="00016EA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16EA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278,80</w:t>
            </w:r>
            <w:r w:rsidR="0033241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</w:tcPr>
          <w:p w14:paraId="372D5218" w14:textId="77777777" w:rsidR="00016EA1" w:rsidRPr="008269D9" w:rsidRDefault="00016EA1" w:rsidP="00016EA1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391C" w14:textId="2EF34D27" w:rsidR="00016EA1" w:rsidRPr="008269D9" w:rsidRDefault="00016EA1" w:rsidP="00016EA1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15D2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273,326</w:t>
            </w:r>
          </w:p>
        </w:tc>
        <w:tc>
          <w:tcPr>
            <w:tcW w:w="270" w:type="dxa"/>
          </w:tcPr>
          <w:p w14:paraId="56A2D192" w14:textId="77777777" w:rsidR="00016EA1" w:rsidRPr="008269D9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EA52E" w14:textId="1107583F" w:rsidR="00016EA1" w:rsidRPr="008269D9" w:rsidRDefault="00016EA1" w:rsidP="00016EA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16EA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682,10</w:t>
            </w:r>
            <w:r w:rsidR="0033241A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4723B911" w14:textId="77777777" w:rsidR="00016EA1" w:rsidRPr="008269D9" w:rsidRDefault="00016EA1" w:rsidP="00016EA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F9578" w14:textId="608EDC63" w:rsidR="00016EA1" w:rsidRPr="008269D9" w:rsidRDefault="00016EA1" w:rsidP="00016EA1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15D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690,373</w:t>
            </w:r>
          </w:p>
        </w:tc>
      </w:tr>
    </w:tbl>
    <w:p w14:paraId="308B82FA" w14:textId="77777777"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  <w:cs/>
        </w:rPr>
        <w:sectPr w:rsidR="009F5235" w:rsidRPr="00F7477C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15DD01C4" w:rsidR="00DC794B" w:rsidRPr="00CE458C" w:rsidRDefault="00DC794B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1876EA8" w14:textId="77777777" w:rsidR="00DC794B" w:rsidRPr="0012432A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DB0035" w14:textId="5DA39052" w:rsidR="007A7429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="00521278"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A8327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9D0F25" w:rsidRPr="00543E7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3</w:t>
      </w:r>
      <w:r w:rsidR="00A8327D">
        <w:rPr>
          <w:rFonts w:ascii="Angsana New" w:hAnsi="Angsana New"/>
          <w:spacing w:val="-4"/>
          <w:sz w:val="30"/>
          <w:szCs w:val="30"/>
        </w:rPr>
        <w:t>0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="009D0F25" w:rsidRPr="00543E73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A8327D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256</w:t>
      </w:r>
      <w:r w:rsidR="009D0F25">
        <w:rPr>
          <w:rFonts w:ascii="Angsana New" w:hAnsi="Angsana New"/>
          <w:spacing w:val="-4"/>
          <w:sz w:val="30"/>
          <w:szCs w:val="30"/>
        </w:rPr>
        <w:t>7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คือร้อยละ</w:t>
      </w:r>
      <w:r w:rsidR="001C12D0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0C2DC1" w:rsidRPr="00E36757">
        <w:rPr>
          <w:rFonts w:ascii="Angsana New" w:hAnsi="Angsana New"/>
          <w:spacing w:val="2"/>
          <w:sz w:val="30"/>
          <w:szCs w:val="30"/>
        </w:rPr>
        <w:t>2</w:t>
      </w:r>
      <w:r w:rsidR="00E36757">
        <w:rPr>
          <w:rFonts w:ascii="Angsana New" w:hAnsi="Angsana New"/>
          <w:spacing w:val="2"/>
          <w:sz w:val="30"/>
          <w:szCs w:val="30"/>
        </w:rPr>
        <w:t>1</w:t>
      </w:r>
      <w:r w:rsidR="000C2DC1" w:rsidRPr="00E36757">
        <w:rPr>
          <w:rFonts w:ascii="Angsana New" w:hAnsi="Angsana New"/>
          <w:spacing w:val="2"/>
          <w:sz w:val="30"/>
          <w:szCs w:val="30"/>
        </w:rPr>
        <w:t>.1</w:t>
      </w:r>
      <w:r w:rsidR="00E36757">
        <w:rPr>
          <w:rFonts w:ascii="Angsana New" w:hAnsi="Angsana New"/>
          <w:spacing w:val="2"/>
          <w:sz w:val="30"/>
          <w:szCs w:val="30"/>
        </w:rPr>
        <w:t>0</w:t>
      </w:r>
      <w:r w:rsidR="000C2DC1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>และร้อยละ</w:t>
      </w:r>
      <w:r w:rsidR="00EA228D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="002F5DD0" w:rsidRPr="00E36757">
        <w:rPr>
          <w:rFonts w:ascii="Angsana New" w:hAnsi="Angsana New"/>
          <w:spacing w:val="2"/>
          <w:sz w:val="30"/>
          <w:szCs w:val="30"/>
        </w:rPr>
        <w:t>5.</w:t>
      </w:r>
      <w:r w:rsidR="00C33A7F" w:rsidRPr="00E36757">
        <w:rPr>
          <w:rFonts w:ascii="Angsana New" w:hAnsi="Angsana New"/>
          <w:spacing w:val="2"/>
          <w:sz w:val="30"/>
          <w:szCs w:val="30"/>
        </w:rPr>
        <w:t>0</w:t>
      </w:r>
      <w:r w:rsidR="002F5DD0" w:rsidRPr="00E36757">
        <w:rPr>
          <w:rFonts w:ascii="Angsana New" w:hAnsi="Angsana New"/>
          <w:spacing w:val="2"/>
          <w:sz w:val="30"/>
          <w:szCs w:val="30"/>
        </w:rPr>
        <w:t>3</w:t>
      </w:r>
      <w:r w:rsidR="00327BD5" w:rsidRPr="00E36757">
        <w:rPr>
          <w:rFonts w:ascii="Angsana New" w:hAnsi="Angsana New"/>
          <w:spacing w:val="2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2"/>
          <w:sz w:val="30"/>
          <w:szCs w:val="30"/>
          <w:cs/>
        </w:rPr>
        <w:t xml:space="preserve">ตามลำดับ 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>(256</w:t>
      </w:r>
      <w:r w:rsidR="009D0F25" w:rsidRPr="00E36757">
        <w:rPr>
          <w:rFonts w:ascii="Angsana New" w:hAnsi="Angsana New"/>
          <w:i/>
          <w:iCs/>
          <w:spacing w:val="2"/>
          <w:sz w:val="30"/>
          <w:szCs w:val="30"/>
        </w:rPr>
        <w:t>6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: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ร้อยละ</w:t>
      </w:r>
      <w:r w:rsidR="001C12D0"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D0F25" w:rsidRPr="00E36757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="002F5CE7" w:rsidRPr="00E36757">
        <w:rPr>
          <w:rFonts w:ascii="Angsana New" w:hAnsi="Angsana New"/>
          <w:i/>
          <w:iCs/>
          <w:spacing w:val="2"/>
          <w:sz w:val="30"/>
          <w:szCs w:val="30"/>
        </w:rPr>
        <w:t>1.68</w:t>
      </w:r>
      <w:r w:rsidR="009D0F25"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D0F25" w:rsidRPr="00E36757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และร้อยละ </w:t>
      </w:r>
      <w:r w:rsidR="002F5CE7" w:rsidRPr="00E36757">
        <w:rPr>
          <w:rFonts w:ascii="Angsana New" w:hAnsi="Angsana New"/>
          <w:i/>
          <w:iCs/>
          <w:spacing w:val="2"/>
          <w:sz w:val="30"/>
          <w:szCs w:val="30"/>
        </w:rPr>
        <w:t>22.53</w:t>
      </w:r>
      <w:r w:rsidR="009D0F25" w:rsidRPr="00E3675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36757">
        <w:rPr>
          <w:rFonts w:ascii="Angsana New" w:hAnsi="Angsana New"/>
          <w:i/>
          <w:iCs/>
          <w:spacing w:val="2"/>
          <w:sz w:val="30"/>
          <w:szCs w:val="30"/>
          <w:cs/>
        </w:rPr>
        <w:t>ตามลำดับ</w:t>
      </w:r>
      <w:r w:rsidRPr="00E36757">
        <w:rPr>
          <w:rFonts w:ascii="Angsana New" w:hAnsi="Angsana New"/>
          <w:i/>
          <w:iCs/>
          <w:spacing w:val="2"/>
          <w:sz w:val="30"/>
          <w:szCs w:val="30"/>
        </w:rPr>
        <w:t xml:space="preserve">) </w:t>
      </w:r>
      <w:r w:rsidRPr="00E36757">
        <w:rPr>
          <w:rFonts w:ascii="Angsana New" w:hAnsi="Angsana New"/>
          <w:spacing w:val="2"/>
          <w:sz w:val="30"/>
          <w:szCs w:val="30"/>
          <w:cs/>
        </w:rPr>
        <w:t>การเปลี่ยนแปลงใน</w:t>
      </w:r>
      <w:r w:rsidRPr="00CE458C">
        <w:rPr>
          <w:rFonts w:ascii="Angsana New" w:hAnsi="Angsana New"/>
          <w:sz w:val="30"/>
          <w:szCs w:val="30"/>
          <w:cs/>
        </w:rPr>
        <w:t>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B58D0F8" w14:textId="2044F937" w:rsidR="007A7429" w:rsidRPr="00B30A4A" w:rsidRDefault="007A7429" w:rsidP="00B30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  <w:cs/>
        </w:rPr>
      </w:pPr>
    </w:p>
    <w:p w14:paraId="2233F728" w14:textId="4AB4F743" w:rsidR="00DA46AF" w:rsidRDefault="00397A42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</w:t>
      </w:r>
      <w:r w:rsidR="00B30A4A">
        <w:rPr>
          <w:rFonts w:ascii="Angsana New" w:hAnsi="Angsana New" w:hint="cs"/>
          <w:b/>
          <w:bCs/>
          <w:sz w:val="30"/>
          <w:szCs w:val="30"/>
          <w:cs/>
        </w:rPr>
        <w:t>งินปันผล</w:t>
      </w:r>
    </w:p>
    <w:p w14:paraId="1B7E93B8" w14:textId="77777777" w:rsidR="00B30A4A" w:rsidRPr="00B30A4A" w:rsidRDefault="00B30A4A" w:rsidP="00B30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79"/>
        <w:gridCol w:w="1588"/>
        <w:gridCol w:w="1347"/>
        <w:gridCol w:w="236"/>
        <w:gridCol w:w="1286"/>
      </w:tblGrid>
      <w:tr w:rsidR="00B30A4A" w:rsidRPr="007A7429" w14:paraId="2B014C94" w14:textId="77777777" w:rsidTr="00A7789E">
        <w:tc>
          <w:tcPr>
            <w:tcW w:w="3150" w:type="dxa"/>
            <w:shd w:val="clear" w:color="auto" w:fill="auto"/>
            <w:vAlign w:val="bottom"/>
          </w:tcPr>
          <w:p w14:paraId="245067FA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3BB1B85D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429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BFA99C2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7E97660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อัตราเงินต่อหุ้น</w:t>
            </w:r>
          </w:p>
        </w:tc>
        <w:tc>
          <w:tcPr>
            <w:tcW w:w="236" w:type="dxa"/>
            <w:shd w:val="clear" w:color="auto" w:fill="auto"/>
          </w:tcPr>
          <w:p w14:paraId="626F24FA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CEA7E6F" w14:textId="77777777" w:rsidR="00B30A4A" w:rsidRPr="007A7429" w:rsidDel="00D43E7A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0A4A" w:rsidRPr="007A7429" w14:paraId="318548F2" w14:textId="77777777" w:rsidTr="00A7789E">
        <w:tc>
          <w:tcPr>
            <w:tcW w:w="3150" w:type="dxa"/>
            <w:shd w:val="clear" w:color="auto" w:fill="auto"/>
          </w:tcPr>
          <w:p w14:paraId="6BE3A4F3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73C00A8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3F1E29A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218F2948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C2F6209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10D0B390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A4A" w:rsidRPr="007A7429" w14:paraId="6D6949F9" w14:textId="77777777" w:rsidTr="00A7789E">
        <w:tc>
          <w:tcPr>
            <w:tcW w:w="3150" w:type="dxa"/>
            <w:shd w:val="clear" w:color="auto" w:fill="auto"/>
          </w:tcPr>
          <w:p w14:paraId="614C3724" w14:textId="1133AB35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A74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79" w:type="dxa"/>
            <w:shd w:val="clear" w:color="auto" w:fill="auto"/>
          </w:tcPr>
          <w:p w14:paraId="43EC4801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5A9325BA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5A1B48D4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C5DB4F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387B4DED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B30A4A" w:rsidRPr="007A7429" w14:paraId="52D79DAC" w14:textId="77777777" w:rsidTr="00A7789E">
        <w:tc>
          <w:tcPr>
            <w:tcW w:w="3150" w:type="dxa"/>
            <w:shd w:val="clear" w:color="auto" w:fill="auto"/>
          </w:tcPr>
          <w:p w14:paraId="7B47BD3B" w14:textId="3EA844E8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79" w:type="dxa"/>
            <w:shd w:val="clear" w:color="auto" w:fill="auto"/>
          </w:tcPr>
          <w:p w14:paraId="0A33704E" w14:textId="2E713CE4" w:rsidR="00B30A4A" w:rsidRPr="000B2F94" w:rsidRDefault="009974D1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B30A4A" w:rsidRPr="000B2F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0A4A"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B30A4A" w:rsidRPr="000B2F94">
              <w:rPr>
                <w:rFonts w:ascii="Angsana New" w:hAnsi="Angsana New"/>
                <w:sz w:val="30"/>
                <w:szCs w:val="30"/>
              </w:rPr>
              <w:t>256</w:t>
            </w:r>
            <w:r w:rsidR="00B30A4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88" w:type="dxa"/>
            <w:shd w:val="clear" w:color="auto" w:fill="auto"/>
          </w:tcPr>
          <w:p w14:paraId="72681B27" w14:textId="407D171C" w:rsidR="00B30A4A" w:rsidRPr="000B2F94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2F9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1EE69790" w14:textId="43842C95" w:rsidR="00B30A4A" w:rsidRPr="007A7429" w:rsidRDefault="009974D1" w:rsidP="00A778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0.18</w:t>
            </w:r>
          </w:p>
        </w:tc>
        <w:tc>
          <w:tcPr>
            <w:tcW w:w="236" w:type="dxa"/>
            <w:shd w:val="clear" w:color="auto" w:fill="auto"/>
          </w:tcPr>
          <w:p w14:paraId="0F51347A" w14:textId="77777777" w:rsidR="00B30A4A" w:rsidRPr="007A7429" w:rsidRDefault="00B30A4A" w:rsidP="00A7789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3956D289" w14:textId="27A77ABE" w:rsidR="00B30A4A" w:rsidRPr="007A7429" w:rsidRDefault="009974D1" w:rsidP="00A7789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113654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179,69</w:t>
            </w:r>
            <w:r w:rsidR="00580EC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</w:tr>
      <w:tr w:rsidR="00B30A4A" w:rsidRPr="007A7429" w14:paraId="7432C181" w14:textId="77777777" w:rsidTr="00A7789E">
        <w:tc>
          <w:tcPr>
            <w:tcW w:w="3150" w:type="dxa"/>
            <w:shd w:val="clear" w:color="auto" w:fill="auto"/>
          </w:tcPr>
          <w:p w14:paraId="34C8A966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111786B3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4E972FEF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</w:tcPr>
          <w:p w14:paraId="1916B26D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6C7C7D5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14:paraId="0949EDC1" w14:textId="77777777" w:rsidR="00B30A4A" w:rsidRPr="007A7429" w:rsidRDefault="00B30A4A" w:rsidP="00A7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0A4A" w:rsidRPr="007A7429" w14:paraId="1E88D950" w14:textId="77777777" w:rsidTr="00A7789E">
        <w:tc>
          <w:tcPr>
            <w:tcW w:w="3150" w:type="dxa"/>
            <w:shd w:val="clear" w:color="auto" w:fill="auto"/>
          </w:tcPr>
          <w:p w14:paraId="5A365B23" w14:textId="19E3A9BF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74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79" w:type="dxa"/>
            <w:shd w:val="clear" w:color="auto" w:fill="auto"/>
          </w:tcPr>
          <w:p w14:paraId="72532F7E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14:paraId="7C51F68C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6F6C49C6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85726F2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327DC8B0" w14:textId="77777777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56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0A4A" w:rsidRPr="007A7429" w14:paraId="342C03EF" w14:textId="77777777" w:rsidTr="00A7789E">
        <w:tc>
          <w:tcPr>
            <w:tcW w:w="3150" w:type="dxa"/>
            <w:shd w:val="clear" w:color="auto" w:fill="auto"/>
          </w:tcPr>
          <w:p w14:paraId="03058F95" w14:textId="1A6884E2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742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7A7429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9" w:type="dxa"/>
            <w:shd w:val="clear" w:color="auto" w:fill="auto"/>
          </w:tcPr>
          <w:p w14:paraId="0761FF7B" w14:textId="45BE3472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0B2F94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2F9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88" w:type="dxa"/>
            <w:shd w:val="clear" w:color="auto" w:fill="auto"/>
          </w:tcPr>
          <w:p w14:paraId="5592B593" w14:textId="62FFC134" w:rsidR="00B30A4A" w:rsidRPr="007A7429" w:rsidRDefault="00B30A4A" w:rsidP="00B30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B2F9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2F9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shd w:val="clear" w:color="auto" w:fill="auto"/>
          </w:tcPr>
          <w:p w14:paraId="784CB975" w14:textId="100C34ED" w:rsidR="00B30A4A" w:rsidRPr="007A7429" w:rsidRDefault="00B30A4A" w:rsidP="00B30A4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0.29</w:t>
            </w:r>
          </w:p>
        </w:tc>
        <w:tc>
          <w:tcPr>
            <w:tcW w:w="236" w:type="dxa"/>
            <w:shd w:val="clear" w:color="auto" w:fill="auto"/>
          </w:tcPr>
          <w:p w14:paraId="3273B218" w14:textId="77777777" w:rsidR="00B30A4A" w:rsidRPr="007A7429" w:rsidRDefault="00B30A4A" w:rsidP="00B30A4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14:paraId="1B840E79" w14:textId="09E3DDEF" w:rsidR="00B30A4A" w:rsidRPr="007A7429" w:rsidRDefault="00B30A4A" w:rsidP="00B30A4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289,502</w:t>
            </w:r>
          </w:p>
        </w:tc>
      </w:tr>
    </w:tbl>
    <w:p w14:paraId="2F3322D4" w14:textId="77777777" w:rsidR="00B30A4A" w:rsidRPr="00B30A4A" w:rsidRDefault="00B30A4A" w:rsidP="00B30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236E50B" w14:textId="28249BD9" w:rsidR="00B30A4A" w:rsidRPr="00B30A4A" w:rsidRDefault="00B30A4A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12432A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3B20783B" w14:textId="08319D8A" w:rsidR="00D735D2" w:rsidRPr="0012432A" w:rsidRDefault="00D735D2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A3A306" w14:textId="7C2222C1" w:rsidR="00E21F2D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9D0F25" w:rsidRPr="000C2DC1">
        <w:rPr>
          <w:rFonts w:ascii="Angsana New" w:hAnsi="Angsana New"/>
          <w:spacing w:val="-6"/>
          <w:sz w:val="30"/>
          <w:szCs w:val="30"/>
        </w:rPr>
        <w:t>3</w:t>
      </w:r>
      <w:r w:rsidR="00B30A4A" w:rsidRPr="000C2DC1">
        <w:rPr>
          <w:rFonts w:ascii="Angsana New" w:hAnsi="Angsana New"/>
          <w:spacing w:val="-6"/>
          <w:sz w:val="30"/>
          <w:szCs w:val="30"/>
        </w:rPr>
        <w:t xml:space="preserve">0 </w:t>
      </w:r>
      <w:r w:rsidR="00B30A4A" w:rsidRPr="000C2DC1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9D0F25" w:rsidRPr="000C2DC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</w:rPr>
        <w:t>256</w:t>
      </w:r>
      <w:r w:rsidR="009D0F25" w:rsidRPr="000C2DC1">
        <w:rPr>
          <w:rFonts w:ascii="Angsana New" w:hAnsi="Angsana New"/>
          <w:spacing w:val="-6"/>
          <w:sz w:val="30"/>
          <w:szCs w:val="30"/>
        </w:rPr>
        <w:t>7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31 </w:t>
      </w:r>
      <w:r w:rsidRPr="000C2DC1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0C2DC1">
        <w:rPr>
          <w:rFonts w:ascii="Angsana New" w:hAnsi="Angsana New"/>
          <w:spacing w:val="-6"/>
          <w:sz w:val="30"/>
          <w:szCs w:val="30"/>
        </w:rPr>
        <w:t>256</w:t>
      </w:r>
      <w:r w:rsidR="009D0F25" w:rsidRPr="000C2DC1">
        <w:rPr>
          <w:rFonts w:ascii="Angsana New" w:hAnsi="Angsana New"/>
          <w:spacing w:val="-6"/>
          <w:sz w:val="30"/>
          <w:szCs w:val="30"/>
        </w:rPr>
        <w:t>6</w:t>
      </w:r>
      <w:r w:rsidRPr="000C2DC1">
        <w:rPr>
          <w:rFonts w:ascii="Angsana New" w:hAnsi="Angsana New"/>
          <w:spacing w:val="-6"/>
          <w:sz w:val="30"/>
          <w:szCs w:val="30"/>
        </w:rPr>
        <w:t xml:space="preserve"> </w:t>
      </w:r>
      <w:r w:rsidRPr="000C2DC1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</w:t>
      </w:r>
      <w:r w:rsidRPr="0012432A">
        <w:rPr>
          <w:rFonts w:ascii="Angsana New" w:hAnsi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449C40C5" w14:textId="396DACBE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88D36F" w14:textId="7F241E11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A25CBA" w14:textId="1ACC0A70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92D60" w14:textId="7B0E88AC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9E35A7" w14:textId="0B7D3B96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639CF7" w14:textId="2E89A7C4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F5E397" w14:textId="01290C73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CF3D2B" w14:textId="0F6A669A" w:rsidR="00B30A4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EEE7F6" w14:textId="77777777" w:rsidR="00B30A4A" w:rsidRPr="0012432A" w:rsidRDefault="00B30A4A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4C86C" w14:textId="36913828" w:rsidR="00F20C26" w:rsidRPr="0012432A" w:rsidRDefault="00F2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32B09FC" w14:textId="3BBF503F" w:rsidR="00E479D1" w:rsidRPr="00CE458C" w:rsidRDefault="00E479D1" w:rsidP="008C1F1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3C9D2421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7FD7DD15" w:rsidR="005222D6" w:rsidRPr="005222D6" w:rsidRDefault="009D0F25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30A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30A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4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3C9D2421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3C9D2421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C06" w:rsidRPr="00B952BC" w14:paraId="5F7B13B9" w14:textId="77777777" w:rsidTr="00390D32">
        <w:tc>
          <w:tcPr>
            <w:tcW w:w="3367" w:type="pct"/>
            <w:shd w:val="clear" w:color="auto" w:fill="auto"/>
          </w:tcPr>
          <w:p w14:paraId="0BEACFC6" w14:textId="6E3E2D29" w:rsidR="00C30C06" w:rsidRPr="00390D32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DD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742" w:type="pct"/>
          </w:tcPr>
          <w:p w14:paraId="4A31A895" w14:textId="25F68995" w:rsidR="00C30C06" w:rsidRPr="00CE458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9,349</w:t>
            </w:r>
          </w:p>
        </w:tc>
        <w:tc>
          <w:tcPr>
            <w:tcW w:w="163" w:type="pct"/>
          </w:tcPr>
          <w:p w14:paraId="6E1D4B2C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4D9B82A" w14:textId="110418D5" w:rsidR="00C30C06" w:rsidRPr="00B952B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9,349</w:t>
            </w:r>
          </w:p>
        </w:tc>
      </w:tr>
      <w:tr w:rsidR="00C30C06" w:rsidRPr="00B952BC" w14:paraId="734A848D" w14:textId="77777777" w:rsidTr="00390D32">
        <w:tc>
          <w:tcPr>
            <w:tcW w:w="3367" w:type="pct"/>
            <w:shd w:val="clear" w:color="auto" w:fill="auto"/>
          </w:tcPr>
          <w:p w14:paraId="6990A298" w14:textId="144763D1" w:rsidR="00C30C06" w:rsidRPr="00390D32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2DD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  <w:shd w:val="clear" w:color="auto" w:fill="FFFFFF" w:themeFill="background1"/>
          </w:tcPr>
          <w:p w14:paraId="6CBA9069" w14:textId="08DFCDEB" w:rsidR="00C30C06" w:rsidRPr="00E44AE3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>
              <w:rPr>
                <w:rFonts w:ascii="Angsana New" w:hAnsi="Angsana New"/>
                <w:sz w:val="30"/>
                <w:szCs w:val="38"/>
                <w:lang w:eastAsia="en-GB"/>
              </w:rPr>
              <w:t>27,475</w:t>
            </w:r>
          </w:p>
        </w:tc>
        <w:tc>
          <w:tcPr>
            <w:tcW w:w="163" w:type="pct"/>
          </w:tcPr>
          <w:p w14:paraId="4C42FB43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0AE2191" w14:textId="75FB0A41" w:rsidR="00C30C06" w:rsidRPr="00992E82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>
              <w:rPr>
                <w:rFonts w:ascii="Angsana New" w:hAnsi="Angsana New"/>
                <w:sz w:val="30"/>
                <w:szCs w:val="38"/>
                <w:lang w:eastAsia="en-GB"/>
              </w:rPr>
              <w:t>27,475</w:t>
            </w:r>
          </w:p>
        </w:tc>
      </w:tr>
      <w:tr w:rsidR="00C30C06" w:rsidRPr="00CE458C" w14:paraId="2B8CA59B" w14:textId="77777777" w:rsidTr="3C9D2421">
        <w:tc>
          <w:tcPr>
            <w:tcW w:w="3367" w:type="pct"/>
          </w:tcPr>
          <w:p w14:paraId="60F2DF48" w14:textId="77777777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6CB275" w14:textId="5676E618" w:rsidR="00C30C06" w:rsidRPr="00CE458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</w:t>
            </w:r>
            <w:r w:rsidR="00AA58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45072286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25DCE360" w:rsidR="00C30C06" w:rsidRPr="001532C5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</w:t>
            </w:r>
            <w:r w:rsidR="00AA58F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30C06" w:rsidRPr="00CE458C" w14:paraId="3E79099B" w14:textId="77777777" w:rsidTr="3C9D2421">
        <w:tc>
          <w:tcPr>
            <w:tcW w:w="3367" w:type="pct"/>
          </w:tcPr>
          <w:p w14:paraId="4DB9F556" w14:textId="77777777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05CFC3" w14:textId="6471B1BD" w:rsidR="00C30C06" w:rsidRPr="00CE458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29,057</w:t>
            </w:r>
          </w:p>
        </w:tc>
        <w:tc>
          <w:tcPr>
            <w:tcW w:w="163" w:type="pct"/>
          </w:tcPr>
          <w:p w14:paraId="64005EC7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628456C6" w:rsidR="00C30C06" w:rsidRPr="001532C5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29,057</w:t>
            </w:r>
          </w:p>
        </w:tc>
      </w:tr>
      <w:tr w:rsidR="00C30C06" w:rsidRPr="00CE458C" w14:paraId="165A7416" w14:textId="77777777" w:rsidTr="3C9D2421">
        <w:tc>
          <w:tcPr>
            <w:tcW w:w="3367" w:type="pct"/>
          </w:tcPr>
          <w:p w14:paraId="36C37325" w14:textId="77777777" w:rsidR="00C30C06" w:rsidRPr="0012432A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</w:tcPr>
          <w:p w14:paraId="032533B4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453D2B06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</w:tcPr>
          <w:p w14:paraId="56A86C95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0C06" w:rsidRPr="00CE458C" w14:paraId="34F968B5" w14:textId="77777777" w:rsidTr="3C9D2421">
        <w:tc>
          <w:tcPr>
            <w:tcW w:w="3367" w:type="pct"/>
          </w:tcPr>
          <w:p w14:paraId="0DEF8574" w14:textId="34A1AEF5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8DF651E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D370FA8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74607F1D" w14:textId="77777777" w:rsidR="00C30C06" w:rsidRPr="005222D6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C06" w:rsidRPr="00CE458C" w14:paraId="645348C6" w14:textId="77777777" w:rsidTr="3C9D2421">
        <w:tc>
          <w:tcPr>
            <w:tcW w:w="3367" w:type="pct"/>
          </w:tcPr>
          <w:p w14:paraId="7453B9D4" w14:textId="21A3030D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4B0CEC35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49CE8033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1219014B" w14:textId="77777777" w:rsidR="00C30C06" w:rsidRPr="005222D6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0C06" w:rsidRPr="00CE458C" w14:paraId="065E6AA7" w14:textId="77777777" w:rsidTr="3C9D2421">
        <w:tc>
          <w:tcPr>
            <w:tcW w:w="3367" w:type="pct"/>
          </w:tcPr>
          <w:p w14:paraId="4D9948E9" w14:textId="3F79C27F" w:rsidR="00C30C06" w:rsidRPr="0058724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58724C">
              <w:rPr>
                <w:rFonts w:ascii="Angsana New" w:hAnsi="Angsana New"/>
                <w:sz w:val="30"/>
                <w:szCs w:val="30"/>
              </w:rPr>
              <w:t>1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0C8EF2A2" w14:textId="6EBC7AAE" w:rsidR="00C30C06" w:rsidRPr="00B3026C" w:rsidRDefault="009A7839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30C06" w:rsidRPr="00B963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163" w:type="pct"/>
          </w:tcPr>
          <w:p w14:paraId="62FED81D" w14:textId="77777777" w:rsidR="00C30C06" w:rsidRPr="0058724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5B5B144" w14:textId="1FAD2784" w:rsidR="00C30C06" w:rsidRPr="00B963A4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3A4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C30C06" w:rsidRPr="00CE458C" w14:paraId="3C6A1083" w14:textId="77777777" w:rsidTr="0058724C">
        <w:tc>
          <w:tcPr>
            <w:tcW w:w="3367" w:type="pct"/>
          </w:tcPr>
          <w:p w14:paraId="5FB42F0D" w14:textId="1471BCC3" w:rsidR="00C30C06" w:rsidRPr="0058724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58724C">
              <w:rPr>
                <w:rFonts w:ascii="Angsana New" w:hAnsi="Angsana New"/>
                <w:sz w:val="30"/>
                <w:szCs w:val="30"/>
              </w:rPr>
              <w:t>5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E7DE230" w14:textId="526DB587" w:rsidR="00C30C06" w:rsidRPr="00B3026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63A4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63" w:type="pct"/>
          </w:tcPr>
          <w:p w14:paraId="5E5B0475" w14:textId="77777777" w:rsidR="00C30C06" w:rsidRPr="0058724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4C6DF1C" w14:textId="057DCBC8" w:rsidR="00C30C06" w:rsidRPr="00D62DDE" w:rsidRDefault="00C30C06" w:rsidP="00C30C0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471" w:hanging="90"/>
              <w:rPr>
                <w:rFonts w:ascii="Angsana New" w:hAnsi="Angsana New"/>
                <w:sz w:val="30"/>
                <w:szCs w:val="38"/>
                <w:lang w:eastAsia="en-GB"/>
              </w:rPr>
            </w:pPr>
            <w:r w:rsidRPr="00D62DDE"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C30C06" w:rsidRPr="00CE458C" w14:paraId="27102122" w14:textId="77777777" w:rsidTr="0058724C">
        <w:tc>
          <w:tcPr>
            <w:tcW w:w="3367" w:type="pct"/>
          </w:tcPr>
          <w:p w14:paraId="63B38CC7" w14:textId="33DDD641" w:rsidR="00C30C06" w:rsidRPr="00AA58F0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8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7A2C92D8" w14:textId="16665049" w:rsidR="00C30C06" w:rsidRPr="00B3026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63A4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9A7839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63" w:type="pct"/>
          </w:tcPr>
          <w:p w14:paraId="1B0A5F88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7FFB001" w14:textId="159B3FE8" w:rsidR="00C30C06" w:rsidRPr="00B963A4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63A4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</w:tr>
      <w:tr w:rsidR="00C30C06" w:rsidRPr="00CE458C" w14:paraId="3B8AE6B4" w14:textId="77777777" w:rsidTr="0058724C">
        <w:tc>
          <w:tcPr>
            <w:tcW w:w="3367" w:type="pct"/>
          </w:tcPr>
          <w:p w14:paraId="01BC7B23" w14:textId="77777777" w:rsidR="00C30C06" w:rsidRPr="0012432A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6CC9D12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62B28D96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76EEA05C" w14:textId="77777777" w:rsidR="00C30C06" w:rsidRPr="0012432A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30C06" w:rsidRPr="00CE458C" w14:paraId="32FC0DB2" w14:textId="77777777" w:rsidTr="3C9D2421">
        <w:tc>
          <w:tcPr>
            <w:tcW w:w="3367" w:type="pct"/>
          </w:tcPr>
          <w:p w14:paraId="08B9C00D" w14:textId="33C31979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5909588F" w14:textId="7BEE8918" w:rsidR="00C30C06" w:rsidRPr="00CE458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C30C06" w:rsidRPr="009D0DD3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C30C06" w:rsidRPr="00CE458C" w14:paraId="3DDEB34B" w14:textId="77777777" w:rsidTr="3C9D2421">
        <w:tc>
          <w:tcPr>
            <w:tcW w:w="3367" w:type="pct"/>
            <w:shd w:val="clear" w:color="auto" w:fill="auto"/>
          </w:tcPr>
          <w:p w14:paraId="0AA6262E" w14:textId="77777777" w:rsidR="00C30C06" w:rsidRPr="00CE458C" w:rsidRDefault="00C30C06" w:rsidP="00C3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3137540" w14:textId="2B746C46" w:rsidR="00C30C06" w:rsidRPr="00CE458C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63A4">
              <w:rPr>
                <w:rFonts w:ascii="Angsana New" w:hAnsi="Angsana New"/>
                <w:b/>
                <w:bCs/>
                <w:sz w:val="30"/>
                <w:szCs w:val="30"/>
              </w:rPr>
              <w:t>28,</w:t>
            </w:r>
            <w:r w:rsidR="009A783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D2E2F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63" w:type="pct"/>
            <w:vAlign w:val="bottom"/>
          </w:tcPr>
          <w:p w14:paraId="3C85D71E" w14:textId="77777777" w:rsidR="00C30C06" w:rsidRPr="00CE458C" w:rsidRDefault="00C30C06" w:rsidP="00C3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5E601A63" w:rsidR="00C30C06" w:rsidRPr="009D0DD3" w:rsidRDefault="00C30C06" w:rsidP="00C30C0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4,135</w:t>
            </w:r>
          </w:p>
        </w:tc>
      </w:tr>
    </w:tbl>
    <w:p w14:paraId="47805F57" w14:textId="77777777" w:rsidR="00B30A4A" w:rsidRDefault="00B30A4A" w:rsidP="00B30A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4" w:name="_Hlk165557603"/>
    </w:p>
    <w:bookmarkEnd w:id="4"/>
    <w:p w14:paraId="528E36C2" w14:textId="77777777" w:rsidR="00C350A6" w:rsidRDefault="00C350A6" w:rsidP="00C350A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DA95D69" w14:textId="77777777" w:rsidR="00682126" w:rsidRPr="00EF6ED1" w:rsidRDefault="00682126" w:rsidP="006821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7F89A7B0" w14:textId="6A7D1CB9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pacing w:val="4"/>
          <w:sz w:val="30"/>
          <w:szCs w:val="30"/>
        </w:rPr>
        <w:t xml:space="preserve">2567 </w:t>
      </w:r>
      <w:r w:rsidRPr="00C350A6">
        <w:rPr>
          <w:rFonts w:ascii="Angsana New" w:hAnsi="Angsana New"/>
          <w:spacing w:val="4"/>
          <w:sz w:val="30"/>
          <w:szCs w:val="30"/>
          <w:cs/>
        </w:rPr>
        <w:t xml:space="preserve">บริษัท อมรินทร์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บุ๊ค เซ็นเตอร์ </w:t>
      </w:r>
      <w:r w:rsidRPr="00C350A6">
        <w:rPr>
          <w:rFonts w:ascii="Angsana New" w:hAnsi="Angsana New"/>
          <w:spacing w:val="4"/>
          <w:sz w:val="30"/>
          <w:szCs w:val="30"/>
          <w:cs/>
        </w:rPr>
        <w:t xml:space="preserve">จำกัด ซึ่งเป็นบริษัทย่อย </w:t>
      </w:r>
      <w:r>
        <w:rPr>
          <w:rFonts w:ascii="Angsana New" w:hAnsi="Angsana New" w:hint="cs"/>
          <w:spacing w:val="4"/>
          <w:sz w:val="30"/>
          <w:szCs w:val="30"/>
          <w:cs/>
        </w:rPr>
        <w:t>ได้ซื้อหุ้นสามัญ</w:t>
      </w:r>
      <w:r w:rsidR="00CA0D43">
        <w:rPr>
          <w:rFonts w:ascii="Angsana New" w:hAnsi="Angsana New" w:hint="cs"/>
          <w:spacing w:val="4"/>
          <w:sz w:val="30"/>
          <w:szCs w:val="30"/>
          <w:cs/>
        </w:rPr>
        <w:t>เพิ่มเติมของ</w:t>
      </w:r>
      <w:r w:rsidR="00327BD5" w:rsidRPr="00D76F3F">
        <w:rPr>
          <w:rFonts w:ascii="Angsana New" w:hAnsi="Angsana New"/>
          <w:spacing w:val="10"/>
          <w:sz w:val="30"/>
          <w:szCs w:val="30"/>
          <w:cs/>
        </w:rPr>
        <w:t>บริษัท</w:t>
      </w:r>
      <w:r w:rsidR="00327BD5" w:rsidRPr="00D76F3F">
        <w:rPr>
          <w:rFonts w:ascii="Angsana New" w:hAnsi="Angsana New"/>
          <w:spacing w:val="10"/>
          <w:sz w:val="30"/>
          <w:szCs w:val="30"/>
        </w:rPr>
        <w:t xml:space="preserve"> </w:t>
      </w:r>
      <w:r w:rsidR="00327BD5" w:rsidRPr="00D76F3F">
        <w:rPr>
          <w:rFonts w:ascii="Angsana New" w:hAnsi="Angsana New"/>
          <w:spacing w:val="10"/>
          <w:sz w:val="30"/>
          <w:szCs w:val="30"/>
          <w:cs/>
        </w:rPr>
        <w:t>เด็กดี อินเตอร์แอคทีฟ จำกัด</w:t>
      </w:r>
      <w:r w:rsidR="00327BD5" w:rsidRPr="00D76F3F">
        <w:rPr>
          <w:rFonts w:ascii="Angsana New" w:hAnsi="Angsana New" w:hint="cs"/>
          <w:spacing w:val="10"/>
          <w:sz w:val="30"/>
          <w:szCs w:val="30"/>
          <w:cs/>
        </w:rPr>
        <w:t xml:space="preserve"> จำนวน</w:t>
      </w:r>
      <w:r w:rsidR="00327BD5" w:rsidRPr="00D76F3F">
        <w:rPr>
          <w:rFonts w:ascii="Angsana New" w:hAnsi="Angsana New"/>
          <w:spacing w:val="10"/>
          <w:sz w:val="30"/>
          <w:szCs w:val="30"/>
        </w:rPr>
        <w:t xml:space="preserve"> 2,878 </w:t>
      </w:r>
      <w:r w:rsidR="00327BD5" w:rsidRPr="00D76F3F">
        <w:rPr>
          <w:rFonts w:ascii="Angsana New" w:hAnsi="Angsana New" w:hint="cs"/>
          <w:spacing w:val="10"/>
          <w:sz w:val="30"/>
          <w:szCs w:val="30"/>
          <w:cs/>
        </w:rPr>
        <w:t xml:space="preserve">หุ้น คิดเป็นร้อยละ </w:t>
      </w:r>
      <w:r w:rsidR="00327BD5" w:rsidRPr="00D76F3F">
        <w:rPr>
          <w:rFonts w:ascii="Angsana New" w:hAnsi="Angsana New"/>
          <w:spacing w:val="10"/>
          <w:sz w:val="30"/>
          <w:szCs w:val="30"/>
        </w:rPr>
        <w:t xml:space="preserve">25.90 </w:t>
      </w:r>
      <w:r w:rsidR="00327BD5" w:rsidRPr="00D76F3F">
        <w:rPr>
          <w:rFonts w:ascii="Angsana New" w:hAnsi="Angsana New" w:hint="cs"/>
          <w:spacing w:val="10"/>
          <w:sz w:val="30"/>
          <w:szCs w:val="30"/>
          <w:cs/>
        </w:rPr>
        <w:t>ของหุ้นที่ออก</w:t>
      </w:r>
      <w:r w:rsidR="003C7C4A" w:rsidRPr="00D76F3F">
        <w:rPr>
          <w:rFonts w:ascii="Angsana New" w:hAnsi="Angsana New" w:hint="cs"/>
          <w:spacing w:val="10"/>
          <w:sz w:val="30"/>
          <w:szCs w:val="30"/>
          <w:cs/>
        </w:rPr>
        <w:t>และ</w:t>
      </w:r>
      <w:r w:rsidR="00327BD5" w:rsidRPr="00D76F3F">
        <w:rPr>
          <w:rFonts w:ascii="Angsana New" w:hAnsi="Angsana New" w:hint="cs"/>
          <w:spacing w:val="10"/>
          <w:sz w:val="30"/>
          <w:szCs w:val="30"/>
          <w:cs/>
        </w:rPr>
        <w:t>ชำระแล้ว ใน</w:t>
      </w:r>
      <w:r w:rsidR="00327BD5">
        <w:rPr>
          <w:rFonts w:ascii="Angsana New" w:hAnsi="Angsana New" w:hint="cs"/>
          <w:spacing w:val="4"/>
          <w:sz w:val="30"/>
          <w:szCs w:val="30"/>
          <w:cs/>
        </w:rPr>
        <w:t xml:space="preserve">ราคาหุ้นละ </w:t>
      </w:r>
      <w:bookmarkStart w:id="5" w:name="_Hlk172989868"/>
      <w:r w:rsidR="00327BD5" w:rsidRPr="00EA228D">
        <w:rPr>
          <w:rFonts w:ascii="Angsana New" w:hAnsi="Angsana New"/>
          <w:spacing w:val="4"/>
          <w:sz w:val="30"/>
          <w:szCs w:val="30"/>
        </w:rPr>
        <w:t>10,42</w:t>
      </w:r>
      <w:r w:rsidR="003C7C4A" w:rsidRPr="00EA228D">
        <w:rPr>
          <w:rFonts w:ascii="Angsana New" w:hAnsi="Angsana New"/>
          <w:spacing w:val="4"/>
          <w:sz w:val="30"/>
          <w:szCs w:val="30"/>
        </w:rPr>
        <w:t>3.91</w:t>
      </w:r>
      <w:r w:rsidR="00327BD5" w:rsidRPr="00EA228D">
        <w:rPr>
          <w:rFonts w:ascii="Angsana New" w:hAnsi="Angsana New"/>
          <w:spacing w:val="4"/>
          <w:sz w:val="30"/>
          <w:szCs w:val="30"/>
        </w:rPr>
        <w:t xml:space="preserve"> </w:t>
      </w:r>
      <w:bookmarkEnd w:id="5"/>
      <w:r w:rsidR="00327BD5" w:rsidRPr="00EA228D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="00327BD5" w:rsidRPr="00EA228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3C7C4A" w:rsidRPr="00EA228D">
        <w:rPr>
          <w:rFonts w:ascii="Angsana New" w:hAnsi="Angsana New" w:hint="cs"/>
          <w:spacing w:val="4"/>
          <w:sz w:val="30"/>
          <w:szCs w:val="30"/>
          <w:cs/>
        </w:rPr>
        <w:t xml:space="preserve">เป็นจำนวนเงิน </w:t>
      </w:r>
      <w:r w:rsidR="003C7C4A" w:rsidRPr="00EA228D">
        <w:rPr>
          <w:rFonts w:ascii="Angsana New" w:hAnsi="Angsana New"/>
          <w:spacing w:val="4"/>
          <w:sz w:val="30"/>
          <w:szCs w:val="30"/>
        </w:rPr>
        <w:t xml:space="preserve">30.00 </w:t>
      </w:r>
      <w:r w:rsidR="003C7C4A" w:rsidRPr="00EA228D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D76F3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27BD5" w:rsidRPr="00EA228D">
        <w:rPr>
          <w:rFonts w:ascii="Angsana New" w:hAnsi="Angsana New" w:hint="cs"/>
          <w:spacing w:val="4"/>
          <w:sz w:val="30"/>
          <w:szCs w:val="30"/>
          <w:cs/>
        </w:rPr>
        <w:t>ภายหลังการเข้าทำรายการ</w:t>
      </w:r>
      <w:r w:rsidR="00CA0D4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30C06" w:rsidRPr="00EA228D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327BD5" w:rsidRPr="00EA228D">
        <w:rPr>
          <w:rFonts w:ascii="Angsana New" w:hAnsi="Angsana New" w:hint="cs"/>
          <w:spacing w:val="4"/>
          <w:sz w:val="30"/>
          <w:szCs w:val="30"/>
          <w:cs/>
        </w:rPr>
        <w:t>จะถือหุ้น</w:t>
      </w:r>
      <w:r w:rsidR="00327BD5" w:rsidRPr="00D76F3F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="00327BD5" w:rsidRPr="00D76F3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327BD5" w:rsidRPr="00D76F3F">
        <w:rPr>
          <w:rFonts w:ascii="Angsana New" w:hAnsi="Angsana New"/>
          <w:spacing w:val="-6"/>
          <w:sz w:val="30"/>
          <w:szCs w:val="30"/>
        </w:rPr>
        <w:t xml:space="preserve"> </w:t>
      </w:r>
      <w:r w:rsidR="00327BD5" w:rsidRPr="00D76F3F">
        <w:rPr>
          <w:rFonts w:ascii="Angsana New" w:hAnsi="Angsana New"/>
          <w:spacing w:val="-6"/>
          <w:sz w:val="30"/>
          <w:szCs w:val="30"/>
          <w:cs/>
        </w:rPr>
        <w:t>เด็กดี อินเตอร์แอคทีฟ จำกัด</w:t>
      </w:r>
      <w:r w:rsidR="00327BD5" w:rsidRPr="00D76F3F">
        <w:rPr>
          <w:rFonts w:ascii="Angsana New" w:hAnsi="Angsana New" w:hint="cs"/>
          <w:spacing w:val="-6"/>
          <w:sz w:val="30"/>
          <w:szCs w:val="30"/>
          <w:cs/>
        </w:rPr>
        <w:t xml:space="preserve"> ร้อยละ </w:t>
      </w:r>
      <w:r w:rsidR="00327BD5" w:rsidRPr="00D76F3F">
        <w:rPr>
          <w:rFonts w:ascii="Angsana New" w:hAnsi="Angsana New"/>
          <w:spacing w:val="-6"/>
          <w:sz w:val="30"/>
          <w:szCs w:val="30"/>
        </w:rPr>
        <w:t>5</w:t>
      </w:r>
      <w:r w:rsidR="00733497" w:rsidRPr="00D76F3F">
        <w:rPr>
          <w:rFonts w:ascii="Angsana New" w:hAnsi="Angsana New"/>
          <w:spacing w:val="-6"/>
          <w:sz w:val="30"/>
          <w:szCs w:val="30"/>
        </w:rPr>
        <w:t>1</w:t>
      </w:r>
      <w:r w:rsidR="00327BD5" w:rsidRPr="00D76F3F">
        <w:rPr>
          <w:rFonts w:ascii="Angsana New" w:hAnsi="Angsana New"/>
          <w:spacing w:val="-6"/>
          <w:sz w:val="30"/>
          <w:szCs w:val="30"/>
        </w:rPr>
        <w:t>.</w:t>
      </w:r>
      <w:r w:rsidR="00733497" w:rsidRPr="00D76F3F">
        <w:rPr>
          <w:rFonts w:ascii="Angsana New" w:hAnsi="Angsana New"/>
          <w:spacing w:val="-6"/>
          <w:sz w:val="30"/>
          <w:szCs w:val="30"/>
        </w:rPr>
        <w:t>00</w:t>
      </w:r>
      <w:r w:rsidR="00D76F3F" w:rsidRPr="00D76F3F">
        <w:rPr>
          <w:rFonts w:ascii="Angsana New" w:hAnsi="Angsana New" w:hint="cs"/>
          <w:spacing w:val="-6"/>
          <w:sz w:val="30"/>
          <w:szCs w:val="30"/>
          <w:cs/>
        </w:rPr>
        <w:t xml:space="preserve"> ของทุนที่ออกและชำระแล้ว ทำให้</w:t>
      </w:r>
      <w:r w:rsidR="00D76F3F" w:rsidRPr="00D76F3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D76F3F" w:rsidRPr="00D76F3F">
        <w:rPr>
          <w:rFonts w:ascii="Angsana New" w:hAnsi="Angsana New"/>
          <w:spacing w:val="-6"/>
          <w:sz w:val="30"/>
          <w:szCs w:val="30"/>
        </w:rPr>
        <w:t xml:space="preserve"> </w:t>
      </w:r>
      <w:r w:rsidR="00D76F3F" w:rsidRPr="00D76F3F">
        <w:rPr>
          <w:rFonts w:ascii="Angsana New" w:hAnsi="Angsana New"/>
          <w:spacing w:val="-6"/>
          <w:sz w:val="30"/>
          <w:szCs w:val="30"/>
          <w:cs/>
        </w:rPr>
        <w:t>เด็กดี อินเตอร์แอคทีฟ จำกัด</w:t>
      </w:r>
      <w:r w:rsidR="00D76F3F">
        <w:rPr>
          <w:rFonts w:ascii="Angsana New" w:hAnsi="Angsana New" w:hint="cs"/>
          <w:spacing w:val="4"/>
          <w:sz w:val="30"/>
          <w:szCs w:val="30"/>
          <w:cs/>
        </w:rPr>
        <w:t xml:space="preserve"> เปลี่ยนสถานะจากบริษัทร่วมเป็นบริษัทย่อย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4860" w14:textId="77777777" w:rsidR="008655A4" w:rsidRDefault="008655A4">
      <w:r>
        <w:separator/>
      </w:r>
    </w:p>
  </w:endnote>
  <w:endnote w:type="continuationSeparator" w:id="0">
    <w:p w14:paraId="0BE567A0" w14:textId="77777777" w:rsidR="008655A4" w:rsidRDefault="008655A4">
      <w:r>
        <w:continuationSeparator/>
      </w:r>
    </w:p>
  </w:endnote>
  <w:endnote w:type="continuationNotice" w:id="1">
    <w:p w14:paraId="75452983" w14:textId="77777777" w:rsidR="008655A4" w:rsidRDefault="008655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7A65E" w14:textId="77777777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15470" w:rsidRDefault="00482137" w:rsidP="007B715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61A4" w14:textId="77777777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4C5A3763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402DB1">
      <w:rPr>
        <w:rFonts w:ascii="Angsana New" w:hAnsi="Angsana New"/>
        <w:noProof/>
        <w:sz w:val="30"/>
        <w:szCs w:val="30"/>
      </w:rPr>
      <w:t>AMARINt3-Q2'24-set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9880" w14:textId="77777777" w:rsidR="008655A4" w:rsidRDefault="008655A4">
      <w:r>
        <w:separator/>
      </w:r>
    </w:p>
  </w:footnote>
  <w:footnote w:type="continuationSeparator" w:id="0">
    <w:p w14:paraId="27290BB4" w14:textId="77777777" w:rsidR="008655A4" w:rsidRDefault="008655A4">
      <w:r>
        <w:continuationSeparator/>
      </w:r>
    </w:p>
  </w:footnote>
  <w:footnote w:type="continuationNotice" w:id="1">
    <w:p w14:paraId="211B8B6C" w14:textId="77777777" w:rsidR="008655A4" w:rsidRDefault="008655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EA3B" w14:textId="77777777" w:rsidR="00482137" w:rsidRDefault="00482137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2DB1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0927" w14:textId="4548D0CC" w:rsidR="00E71048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B4655FC" w14:textId="754340CA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BFB2E38" w14:textId="2AB9E5DB" w:rsidR="004F44E4" w:rsidRPr="008D22B2" w:rsidRDefault="004F44E4" w:rsidP="004F44E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0067" w14:textId="77777777" w:rsidR="00482137" w:rsidRPr="004A6A7D" w:rsidRDefault="00402DB1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482137" w:rsidRPr="004A6A7D" w:rsidRDefault="00482137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2DB1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58D1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7E5DA6C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9FBDF37" w14:textId="77777777" w:rsidR="00A8327D" w:rsidRPr="008D22B2" w:rsidRDefault="00A8327D" w:rsidP="00A832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446B" w14:textId="087EDBAC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68EDB29" w14:textId="77777777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94798EC" w14:textId="77777777" w:rsidR="00A8327D" w:rsidRPr="008D22B2" w:rsidRDefault="00A8327D" w:rsidP="00A8327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88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DB1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62A75-2380-4DAA-852A-3907E0984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1942</TotalTime>
  <Pages>17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85</cp:revision>
  <cp:lastPrinted>2024-08-02T10:32:00Z</cp:lastPrinted>
  <dcterms:created xsi:type="dcterms:W3CDTF">2024-05-02T12:36:00Z</dcterms:created>
  <dcterms:modified xsi:type="dcterms:W3CDTF">2024-08-08T03:25:00Z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