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7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6B7509" w:rsidRPr="008965E7" w14:paraId="25039D8D" w14:textId="77777777" w:rsidTr="006F2F87">
        <w:trPr>
          <w:trHeight w:val="68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A525CCD" w14:textId="6AB50C6B" w:rsidR="006B7509" w:rsidRPr="008965E7" w:rsidRDefault="006B7509" w:rsidP="006F2F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BEE5BD" w14:textId="77777777" w:rsidR="006B7509" w:rsidRPr="008965E7" w:rsidRDefault="006B7509" w:rsidP="006F2F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7A803F26" w14:textId="77777777" w:rsidR="006B7509" w:rsidRPr="008965E7" w:rsidRDefault="006B7509" w:rsidP="006F2F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6B7509" w:rsidRPr="008965E7" w14:paraId="1160FB9A" w14:textId="77777777" w:rsidTr="006F2F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6BFF0BC" w14:textId="77777777" w:rsidR="006B7509" w:rsidRPr="008965E7" w:rsidRDefault="006B7509" w:rsidP="006F2F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30CD9" w14:textId="77777777" w:rsidR="006B7509" w:rsidRPr="008965E7" w:rsidRDefault="006B7509" w:rsidP="006F2F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2A90D5A6" w14:textId="77777777" w:rsidR="006B7509" w:rsidRPr="008965E7" w:rsidRDefault="006B7509" w:rsidP="006F2F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B7509" w:rsidRPr="008965E7" w14:paraId="6B252C8E" w14:textId="77777777" w:rsidTr="006F2F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50A1028F" w14:textId="77777777" w:rsidR="006B7509" w:rsidRPr="008965E7" w:rsidRDefault="006B7509" w:rsidP="006F2F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BEC09F4" w14:textId="77777777" w:rsidR="006B7509" w:rsidRPr="008965E7" w:rsidRDefault="006B7509" w:rsidP="006F2F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946C5F5" w14:textId="007C2199" w:rsidR="006B7509" w:rsidRPr="008965E7" w:rsidRDefault="0097751B" w:rsidP="006F2F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97751B" w:rsidRPr="008965E7" w14:paraId="1B429C93" w14:textId="77777777" w:rsidTr="006F2F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434ECEEE" w14:textId="678CA4CD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1656936" w14:textId="77777777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A8213E8" w14:textId="4AF5BD9E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97751B" w:rsidRPr="008965E7" w14:paraId="13618FB4" w14:textId="77777777" w:rsidTr="006F2F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C2B3AA7" w14:textId="742D24CA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175BDE8" w14:textId="77777777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4D0351AF" w14:textId="77777777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97751B" w:rsidRPr="008965E7" w14:paraId="28046A84" w14:textId="77777777" w:rsidTr="006F2F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20D299CD" w14:textId="4BBA3146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A6303CC" w14:textId="77777777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53957709" w14:textId="40E8EFA6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ย่อย</w:t>
            </w:r>
          </w:p>
        </w:tc>
      </w:tr>
      <w:tr w:rsidR="0097751B" w:rsidRPr="008965E7" w14:paraId="479715D8" w14:textId="77777777" w:rsidTr="006F2F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4C77000D" w14:textId="66AAD347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C49D21C" w14:textId="77777777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70E386B" w14:textId="167A4D8D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97751B" w:rsidRPr="008965E7" w14:paraId="700C8DBC" w14:textId="77777777" w:rsidTr="006F2F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A2DE96C" w14:textId="1AAB7847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E608192" w14:textId="77777777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7576D64" w14:textId="61A0887D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97751B" w:rsidRPr="008965E7" w14:paraId="1FFF5673" w14:textId="77777777" w:rsidTr="006F2F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CA6619B" w14:textId="7D1914AE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5FB37FA" w14:textId="77777777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19F1BEF" w14:textId="4B483917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97751B" w:rsidRPr="008965E7" w14:paraId="58CEA10F" w14:textId="77777777" w:rsidTr="006F2F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1A43D37" w14:textId="6AFA6D42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4CD2CBD" w14:textId="77777777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E3A2C9F" w14:textId="522854C8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97751B" w:rsidRPr="008965E7" w14:paraId="3161CAC7" w14:textId="77777777" w:rsidTr="006F2F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F7FD514" w14:textId="071C7BAC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61E3BAD" w14:textId="77777777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0E44CC3" w14:textId="4893974B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97751B" w:rsidRPr="008965E7" w14:paraId="43E9D35C" w14:textId="77777777" w:rsidTr="006F2F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0A05995D" w14:textId="110AC2FF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3D94141" w14:textId="77777777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0A9247F" w14:textId="1F1324A3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97751B" w:rsidRPr="008965E7" w14:paraId="6A4BE931" w14:textId="77777777" w:rsidTr="006F2F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C5E453D" w14:textId="1DE9C7D6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479326AD" w14:textId="77777777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33F9BE1" w14:textId="5E49F89C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7751B" w:rsidRPr="008965E7" w14:paraId="2D01531C" w14:textId="77777777" w:rsidTr="006F2F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7D3DF0B6" w14:textId="510155FF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C48763F" w14:textId="77777777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12ED19BE" w14:textId="56D35A01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03C8E" w:rsidRPr="008965E7" w14:paraId="5C216378" w14:textId="77777777" w:rsidTr="006F2F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2178E4AB" w14:textId="3EE6B40B" w:rsidR="00A03C8E" w:rsidRPr="008965E7" w:rsidRDefault="00A03C8E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E928A6" w14:textId="77777777" w:rsidR="00A03C8E" w:rsidRPr="008965E7" w:rsidRDefault="00A03C8E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4CC92871" w14:textId="2E9901CC" w:rsidR="00A03C8E" w:rsidRPr="008965E7" w:rsidRDefault="00A03C8E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549EAE0F" w14:textId="359B9324" w:rsidR="0009267B" w:rsidRPr="00A07BD3" w:rsidRDefault="0009267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 w:cstheme="majorBidi"/>
          <w:sz w:val="30"/>
          <w:szCs w:val="30"/>
        </w:rPr>
      </w:pPr>
      <w:r w:rsidRPr="008965E7">
        <w:rPr>
          <w:rFonts w:asciiTheme="majorBidi" w:hAnsiTheme="majorBidi" w:cstheme="majorBidi"/>
          <w:b/>
          <w:bCs/>
          <w:sz w:val="28"/>
          <w:szCs w:val="28"/>
        </w:rPr>
        <w:br w:type="page"/>
      </w:r>
      <w:r w:rsidRPr="00A07BD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6886145" w14:textId="77777777" w:rsidR="0009267B" w:rsidRPr="00DD20BA" w:rsidRDefault="0009267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59DB5BB" w14:textId="21FAB0F5" w:rsidR="0009267B" w:rsidRPr="00A07BD3" w:rsidRDefault="0009267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 w:cstheme="majorBidi"/>
          <w:sz w:val="30"/>
          <w:szCs w:val="30"/>
        </w:rPr>
      </w:pPr>
      <w:r w:rsidRPr="00A07BD3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1686A" w:rsidRPr="00A07BD3">
        <w:rPr>
          <w:rFonts w:asciiTheme="majorBidi" w:hAnsiTheme="majorBidi" w:cstheme="majorBidi"/>
          <w:sz w:val="30"/>
          <w:szCs w:val="30"/>
          <w:cs/>
        </w:rPr>
        <w:t>เมื่อ</w:t>
      </w:r>
      <w:bookmarkStart w:id="0" w:name="_Hlk109051044"/>
      <w:r w:rsidR="00516622" w:rsidRPr="000B07D7">
        <w:rPr>
          <w:rFonts w:ascii="Angsana New" w:hAnsi="Angsana New" w:hint="cs"/>
          <w:sz w:val="30"/>
          <w:szCs w:val="30"/>
          <w:cs/>
        </w:rPr>
        <w:t>วันที่</w:t>
      </w:r>
      <w:r w:rsidR="00516622" w:rsidRPr="000B07D7">
        <w:rPr>
          <w:rFonts w:ascii="Angsana New" w:hAnsi="Angsana New"/>
          <w:sz w:val="30"/>
          <w:szCs w:val="30"/>
        </w:rPr>
        <w:t xml:space="preserve"> </w:t>
      </w:r>
      <w:r w:rsidR="00516622">
        <w:rPr>
          <w:rFonts w:ascii="Angsana New" w:hAnsi="Angsana New"/>
          <w:sz w:val="30"/>
          <w:szCs w:val="30"/>
        </w:rPr>
        <w:t xml:space="preserve">14 </w:t>
      </w:r>
      <w:r w:rsidR="00516622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516622" w:rsidRPr="000B07D7">
        <w:rPr>
          <w:rFonts w:ascii="Angsana New" w:hAnsi="Angsana New"/>
          <w:sz w:val="30"/>
          <w:szCs w:val="30"/>
        </w:rPr>
        <w:t>2567</w:t>
      </w:r>
    </w:p>
    <w:bookmarkEnd w:id="0"/>
    <w:p w14:paraId="7C750B8A" w14:textId="77777777" w:rsidR="009C729E" w:rsidRPr="00DD20BA" w:rsidRDefault="009C729E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66471E5" w14:textId="66723A20" w:rsidR="00516622" w:rsidRDefault="00516622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ข้อมูลทั่วไป</w:t>
      </w:r>
    </w:p>
    <w:p w14:paraId="264BE6E0" w14:textId="77777777" w:rsidR="00C91DAF" w:rsidRPr="00DD20BA" w:rsidRDefault="00C91DAF" w:rsidP="00C91DAF">
      <w:pPr>
        <w:rPr>
          <w:sz w:val="30"/>
          <w:szCs w:val="30"/>
          <w:lang w:eastAsia="x-none"/>
        </w:rPr>
      </w:pPr>
    </w:p>
    <w:p w14:paraId="48E4DCBE" w14:textId="67BD953E" w:rsidR="00C91DAF" w:rsidRPr="0049100B" w:rsidRDefault="00C91DAF" w:rsidP="00C91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100B">
        <w:rPr>
          <w:rFonts w:asciiTheme="majorBidi" w:hAnsiTheme="majorBidi" w:cstheme="majorBidi"/>
          <w:sz w:val="30"/>
          <w:szCs w:val="30"/>
          <w:cs/>
        </w:rPr>
        <w:t xml:space="preserve">บริษัทและบริษัทย่อย </w:t>
      </w:r>
      <w:r w:rsidRPr="0049100B">
        <w:rPr>
          <w:rFonts w:asciiTheme="majorBidi" w:hAnsiTheme="majorBidi" w:cstheme="majorBidi"/>
          <w:sz w:val="30"/>
          <w:szCs w:val="30"/>
        </w:rPr>
        <w:t>“</w:t>
      </w:r>
      <w:proofErr w:type="spellStart"/>
      <w:r w:rsidRPr="0049100B">
        <w:rPr>
          <w:rFonts w:asciiTheme="majorBidi" w:hAnsiTheme="majorBidi" w:cstheme="majorBidi"/>
          <w:sz w:val="30"/>
          <w:szCs w:val="30"/>
        </w:rPr>
        <w:t>กลุ่มบริษัท</w:t>
      </w:r>
      <w:proofErr w:type="spellEnd"/>
      <w:r w:rsidRPr="0049100B">
        <w:rPr>
          <w:rFonts w:asciiTheme="majorBidi" w:hAnsiTheme="majorBidi" w:cstheme="majorBidi"/>
          <w:sz w:val="30"/>
          <w:szCs w:val="30"/>
        </w:rPr>
        <w:t xml:space="preserve">” </w:t>
      </w:r>
      <w:r w:rsidRPr="0049100B">
        <w:rPr>
          <w:rFonts w:asciiTheme="majorBidi" w:hAnsiTheme="majorBidi" w:cstheme="majorBidi"/>
          <w:sz w:val="30"/>
          <w:szCs w:val="30"/>
          <w:cs/>
        </w:rPr>
        <w:t>ดำเนินธุรกิจหลักเกี่ยวกับ</w:t>
      </w:r>
      <w:r w:rsidRPr="0049100B">
        <w:rPr>
          <w:rFonts w:asciiTheme="majorBidi" w:hAnsiTheme="majorBidi" w:cstheme="majorBidi" w:hint="cs"/>
          <w:sz w:val="30"/>
          <w:szCs w:val="30"/>
          <w:cs/>
        </w:rPr>
        <w:t xml:space="preserve">การผลิตอาหารทะเลแช่แข็ง </w:t>
      </w:r>
      <w:r w:rsidRPr="0049100B">
        <w:rPr>
          <w:rFonts w:asciiTheme="majorBidi" w:hAnsiTheme="majorBidi" w:cstheme="majorBidi"/>
          <w:sz w:val="30"/>
          <w:szCs w:val="30"/>
          <w:cs/>
        </w:rPr>
        <w:t>ธุรกิจห้องเย็นและ</w:t>
      </w:r>
      <w:r>
        <w:rPr>
          <w:rFonts w:asciiTheme="majorBidi" w:hAnsiTheme="majorBidi" w:cstheme="majorBidi"/>
          <w:sz w:val="30"/>
          <w:szCs w:val="30"/>
        </w:rPr>
        <w:br/>
      </w:r>
      <w:r w:rsidRPr="0049100B">
        <w:rPr>
          <w:rFonts w:asciiTheme="majorBidi" w:hAnsiTheme="majorBidi" w:cstheme="majorBidi"/>
          <w:sz w:val="30"/>
          <w:szCs w:val="30"/>
          <w:cs/>
        </w:rPr>
        <w:t>ผลิตสินค้า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9100B">
        <w:rPr>
          <w:rFonts w:asciiTheme="majorBidi" w:hAnsiTheme="majorBidi" w:cstheme="majorBidi"/>
          <w:sz w:val="30"/>
          <w:szCs w:val="30"/>
          <w:cs/>
        </w:rPr>
        <w:t>โดยรายละเอียดของบริษัท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49100B">
        <w:rPr>
          <w:rFonts w:asciiTheme="majorBidi" w:hAnsiTheme="majorBidi" w:cstheme="majorBidi"/>
          <w:sz w:val="30"/>
          <w:szCs w:val="30"/>
          <w:cs/>
        </w:rPr>
        <w:t xml:space="preserve"> และบริษัท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ร่วม</w:t>
      </w:r>
      <w:r w:rsidRPr="0049100B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Pr="0049100B">
        <w:rPr>
          <w:rFonts w:asciiTheme="majorBidi" w:hAnsiTheme="majorBidi" w:cstheme="majorBidi"/>
          <w:sz w:val="30"/>
          <w:szCs w:val="30"/>
        </w:rPr>
        <w:t>3</w:t>
      </w:r>
      <w:r w:rsidR="00447325">
        <w:rPr>
          <w:rFonts w:asciiTheme="majorBidi" w:hAnsiTheme="majorBidi" w:cstheme="majorBidi"/>
          <w:sz w:val="30"/>
          <w:szCs w:val="30"/>
        </w:rPr>
        <w:t xml:space="preserve">0 </w:t>
      </w:r>
      <w:r w:rsidR="00447325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4910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9100B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49100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49100B">
        <w:rPr>
          <w:rFonts w:asciiTheme="majorBidi" w:hAnsiTheme="majorBidi" w:cstheme="majorBidi"/>
          <w:sz w:val="30"/>
          <w:szCs w:val="30"/>
        </w:rPr>
        <w:t>31</w:t>
      </w:r>
      <w:r w:rsidRPr="0049100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49100B">
        <w:rPr>
          <w:rFonts w:asciiTheme="majorBidi" w:hAnsiTheme="majorBidi" w:cstheme="majorBidi"/>
          <w:sz w:val="30"/>
          <w:szCs w:val="30"/>
        </w:rPr>
        <w:t>2566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49100B">
        <w:rPr>
          <w:rFonts w:asciiTheme="majorBidi" w:hAnsiTheme="majorBidi" w:cstheme="majorBidi"/>
          <w:sz w:val="30"/>
          <w:szCs w:val="30"/>
        </w:rPr>
        <w:t>ได้เปิดเผยไว้ในหมายเห</w:t>
      </w:r>
      <w:proofErr w:type="spellEnd"/>
      <w:r w:rsidR="00CE7D9D">
        <w:rPr>
          <w:rFonts w:asciiTheme="majorBidi" w:hAnsiTheme="majorBidi" w:cstheme="majorBidi" w:hint="cs"/>
          <w:sz w:val="30"/>
          <w:szCs w:val="30"/>
          <w:cs/>
        </w:rPr>
        <w:t>ตุ</w:t>
      </w:r>
      <w:proofErr w:type="spellStart"/>
      <w:r w:rsidRPr="0049100B">
        <w:rPr>
          <w:rFonts w:asciiTheme="majorBidi" w:hAnsiTheme="majorBidi" w:cstheme="majorBidi"/>
          <w:sz w:val="30"/>
          <w:szCs w:val="30"/>
        </w:rPr>
        <w:t>ข้อ</w:t>
      </w:r>
      <w:proofErr w:type="spellEnd"/>
      <w:r w:rsidRPr="0049100B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4</w:t>
      </w:r>
      <w:r w:rsidRPr="0049100B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49100B">
        <w:rPr>
          <w:rFonts w:asciiTheme="majorBidi" w:hAnsiTheme="majorBidi" w:cstheme="majorBidi"/>
          <w:sz w:val="30"/>
          <w:szCs w:val="30"/>
        </w:rPr>
        <w:t>และ</w:t>
      </w:r>
      <w:proofErr w:type="spellEnd"/>
      <w:r w:rsidRPr="0049100B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5</w:t>
      </w:r>
    </w:p>
    <w:p w14:paraId="581B31A2" w14:textId="77777777" w:rsidR="00C91DAF" w:rsidRPr="00DD20BA" w:rsidRDefault="00C91DAF" w:rsidP="00516622">
      <w:pPr>
        <w:rPr>
          <w:sz w:val="30"/>
          <w:szCs w:val="30"/>
          <w:lang w:eastAsia="x-none"/>
        </w:rPr>
      </w:pPr>
    </w:p>
    <w:p w14:paraId="3148A219" w14:textId="29636D4A" w:rsidR="0009267B" w:rsidRPr="00A07BD3" w:rsidRDefault="005756D0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A07BD3">
        <w:rPr>
          <w:rFonts w:asciiTheme="majorBidi" w:hAnsiTheme="majorBidi" w:cstheme="majorBidi"/>
          <w:sz w:val="30"/>
          <w:szCs w:val="30"/>
          <w:cs/>
        </w:rPr>
        <w:t>เกณฑ์</w:t>
      </w:r>
      <w:r w:rsidR="00C714EB" w:rsidRPr="00A07BD3">
        <w:rPr>
          <w:rFonts w:asciiTheme="majorBidi" w:hAnsiTheme="majorBidi" w:cstheme="majorBidi"/>
          <w:sz w:val="30"/>
          <w:szCs w:val="30"/>
          <w:cs/>
        </w:rPr>
        <w:t>การจัดทำ</w:t>
      </w:r>
      <w:r w:rsidR="00120E21" w:rsidRPr="00A07BD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C714EB" w:rsidRPr="00A07BD3">
        <w:rPr>
          <w:rFonts w:asciiTheme="majorBidi" w:hAnsiTheme="majorBidi" w:cstheme="majorBidi"/>
          <w:sz w:val="30"/>
          <w:szCs w:val="30"/>
          <w:cs/>
          <w:lang w:val="en-US"/>
        </w:rPr>
        <w:t>ระหว่างกาล</w:t>
      </w:r>
    </w:p>
    <w:p w14:paraId="797539C1" w14:textId="77777777" w:rsidR="00C714EB" w:rsidRPr="00DD20BA" w:rsidRDefault="00C714E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</w:p>
    <w:p w14:paraId="35B08FE7" w14:textId="77777777" w:rsidR="00B74EA2" w:rsidRPr="000B07D7" w:rsidRDefault="00B74EA2" w:rsidP="00B74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0B07D7">
        <w:rPr>
          <w:rFonts w:ascii="Angsana New" w:hAnsi="Angsana New" w:hint="cs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0B07D7">
        <w:rPr>
          <w:rFonts w:ascii="Angsana New" w:hAnsi="Angsana New" w:hint="cs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</w:t>
      </w:r>
      <w:r w:rsidRPr="000B07D7">
        <w:rPr>
          <w:rFonts w:ascii="Angsana New" w:hAnsi="Angsana New" w:hint="cs"/>
          <w:spacing w:val="-2"/>
          <w:sz w:val="30"/>
          <w:szCs w:val="30"/>
        </w:rPr>
        <w:t>(“</w:t>
      </w:r>
      <w:r w:rsidRPr="000B07D7">
        <w:rPr>
          <w:rFonts w:ascii="Angsana New" w:hAnsi="Angsana New" w:hint="cs"/>
          <w:spacing w:val="-2"/>
          <w:sz w:val="30"/>
          <w:szCs w:val="30"/>
          <w:cs/>
        </w:rPr>
        <w:t>งบการเงินระหว่างกาล</w:t>
      </w:r>
      <w:r w:rsidRPr="000B07D7">
        <w:rPr>
          <w:rFonts w:ascii="Angsana New" w:hAnsi="Angsana New" w:hint="cs"/>
          <w:spacing w:val="-2"/>
          <w:sz w:val="30"/>
          <w:szCs w:val="30"/>
        </w:rPr>
        <w:t xml:space="preserve">”) </w:t>
      </w:r>
      <w:r w:rsidRPr="000B07D7">
        <w:rPr>
          <w:rFonts w:ascii="Angsana New" w:hAnsi="Angsana New" w:hint="cs"/>
          <w:spacing w:val="-2"/>
          <w:sz w:val="30"/>
          <w:szCs w:val="30"/>
          <w:cs/>
        </w:rPr>
        <w:t xml:space="preserve">ตามมาตรฐานการบัญชี ฉบับที่ </w:t>
      </w:r>
      <w:r w:rsidRPr="000B07D7">
        <w:rPr>
          <w:rFonts w:ascii="Angsana New" w:hAnsi="Angsana New" w:hint="cs"/>
          <w:spacing w:val="-2"/>
          <w:sz w:val="30"/>
          <w:szCs w:val="30"/>
        </w:rPr>
        <w:t>34</w:t>
      </w:r>
      <w:r w:rsidRPr="000B07D7">
        <w:rPr>
          <w:rFonts w:ascii="Angsana New" w:hAnsi="Angsana New" w:hint="cs"/>
          <w:sz w:val="30"/>
          <w:szCs w:val="30"/>
          <w:cs/>
        </w:rPr>
        <w:t xml:space="preserve"> เรื่อง</w:t>
      </w:r>
      <w:r w:rsidRPr="000B07D7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0B07D7">
        <w:rPr>
          <w:rFonts w:ascii="Angsana New" w:hAnsi="Angsana New" w:hint="cs"/>
          <w:sz w:val="30"/>
          <w:szCs w:val="30"/>
          <w:cs/>
        </w:rPr>
        <w:t xml:space="preserve"> </w:t>
      </w:r>
      <w:r w:rsidRPr="000B07D7">
        <w:rPr>
          <w:rFonts w:ascii="Angsana New" w:hAnsi="Angsana New" w:hint="cs"/>
          <w:sz w:val="30"/>
          <w:szCs w:val="30"/>
        </w:rPr>
        <w:t xml:space="preserve"> </w:t>
      </w:r>
      <w:r w:rsidRPr="000B07D7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0B07D7">
        <w:rPr>
          <w:rFonts w:ascii="Angsana New" w:hAnsi="Angsana New" w:hint="cs"/>
          <w:sz w:val="30"/>
          <w:szCs w:val="30"/>
        </w:rPr>
        <w:t xml:space="preserve"> </w:t>
      </w:r>
      <w:r w:rsidRPr="003C4E4D">
        <w:rPr>
          <w:rFonts w:ascii="Angsana New" w:hAnsi="Angsana New" w:hint="cs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</w:t>
      </w:r>
      <w:r w:rsidRPr="003C4E4D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งบการเงินระหว่างกาลนี้</w:t>
      </w:r>
      <w:r w:rsidRPr="000B07D7">
        <w:rPr>
          <w:rFonts w:ascii="Angsana New" w:hAnsi="Angsana New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0B07D7">
        <w:rPr>
          <w:rFonts w:ascii="Angsana New" w:hAnsi="Angsana New" w:hint="cs"/>
          <w:sz w:val="30"/>
          <w:szCs w:val="30"/>
          <w:cs/>
        </w:rPr>
        <w:t xml:space="preserve"> </w:t>
      </w:r>
      <w:r w:rsidRPr="000B07D7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</w:t>
      </w:r>
      <w:r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0B07D7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Pr="000B07D7">
        <w:rPr>
          <w:rFonts w:ascii="Angsana New" w:hAnsi="Angsana New"/>
          <w:sz w:val="30"/>
          <w:szCs w:val="30"/>
        </w:rPr>
        <w:t xml:space="preserve"> 31 </w:t>
      </w:r>
      <w:r w:rsidRPr="000B07D7">
        <w:rPr>
          <w:rFonts w:ascii="Angsana New" w:hAnsi="Angsana New"/>
          <w:sz w:val="30"/>
          <w:szCs w:val="30"/>
          <w:cs/>
        </w:rPr>
        <w:t>ธันวาคม</w:t>
      </w:r>
      <w:r w:rsidRPr="000B07D7">
        <w:rPr>
          <w:rFonts w:ascii="Angsana New" w:hAnsi="Angsana New"/>
          <w:sz w:val="30"/>
          <w:szCs w:val="30"/>
        </w:rPr>
        <w:t xml:space="preserve"> 2566</w:t>
      </w:r>
      <w:r w:rsidRPr="000B07D7">
        <w:rPr>
          <w:rFonts w:ascii="Angsana New" w:hAnsi="Angsana New" w:hint="cs"/>
          <w:sz w:val="30"/>
          <w:szCs w:val="30"/>
          <w:cs/>
        </w:rPr>
        <w:t xml:space="preserve"> </w:t>
      </w:r>
      <w:r w:rsidRPr="000B07D7">
        <w:rPr>
          <w:rFonts w:ascii="Angsana New" w:hAnsi="Angsana New"/>
          <w:sz w:val="30"/>
          <w:szCs w:val="30"/>
        </w:rPr>
        <w:t xml:space="preserve"> </w:t>
      </w:r>
    </w:p>
    <w:p w14:paraId="518D62F7" w14:textId="77777777" w:rsidR="00B74EA2" w:rsidRPr="00DD20BA" w:rsidRDefault="00B74EA2" w:rsidP="00B74E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81A7399" w14:textId="77777777" w:rsidR="00B74EA2" w:rsidRPr="000B07D7" w:rsidRDefault="00B74EA2" w:rsidP="00B74E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0B07D7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0B07D7">
        <w:rPr>
          <w:rFonts w:ascii="Angsana New" w:hAnsi="Angsana New"/>
          <w:sz w:val="30"/>
          <w:szCs w:val="30"/>
        </w:rPr>
        <w:t xml:space="preserve"> </w:t>
      </w:r>
      <w:r w:rsidRPr="000B07D7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0B07D7">
        <w:rPr>
          <w:rFonts w:ascii="Angsana New" w:hAnsi="Angsana New" w:hint="cs"/>
          <w:sz w:val="30"/>
          <w:szCs w:val="30"/>
          <w:cs/>
        </w:rPr>
        <w:t>ที่</w:t>
      </w:r>
      <w:r w:rsidRPr="000B07D7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0B07D7">
        <w:rPr>
          <w:rFonts w:ascii="Angsana New" w:hAnsi="Angsana New" w:hint="cs"/>
          <w:sz w:val="30"/>
          <w:szCs w:val="30"/>
          <w:cs/>
        </w:rPr>
        <w:t>ไว้</w:t>
      </w:r>
      <w:r w:rsidRPr="000B07D7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0B07D7">
        <w:rPr>
          <w:rFonts w:ascii="Angsana New" w:hAnsi="Angsana New"/>
          <w:sz w:val="30"/>
          <w:szCs w:val="30"/>
        </w:rPr>
        <w:t xml:space="preserve">31 </w:t>
      </w:r>
      <w:r w:rsidRPr="000B07D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0B07D7">
        <w:rPr>
          <w:rFonts w:ascii="Angsana New" w:hAnsi="Angsana New"/>
          <w:sz w:val="30"/>
          <w:szCs w:val="30"/>
        </w:rPr>
        <w:t>2566</w:t>
      </w:r>
    </w:p>
    <w:p w14:paraId="38D92CDF" w14:textId="14DBFB9D" w:rsidR="00692829" w:rsidRDefault="00692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26"/>
          <w:szCs w:val="26"/>
          <w:cs/>
        </w:rPr>
      </w:pPr>
      <w:r>
        <w:rPr>
          <w:rFonts w:asciiTheme="majorBidi" w:hAnsiTheme="majorBidi" w:cstheme="majorBidi"/>
          <w:spacing w:val="-6"/>
          <w:sz w:val="26"/>
          <w:szCs w:val="26"/>
          <w:cs/>
        </w:rPr>
        <w:br w:type="page"/>
      </w:r>
    </w:p>
    <w:p w14:paraId="67DE356A" w14:textId="7D498343" w:rsidR="00EC54BB" w:rsidRPr="00A07BD3" w:rsidRDefault="009D5893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30"/>
          <w:szCs w:val="30"/>
        </w:rPr>
      </w:pPr>
      <w:r w:rsidRPr="00A07BD3">
        <w:rPr>
          <w:rFonts w:asciiTheme="majorBidi" w:hAnsiTheme="majorBidi" w:cstheme="majorBidi"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57A9AB5" w14:textId="6E22246E" w:rsidR="00EC54BB" w:rsidRPr="00DD20BA" w:rsidRDefault="00EC54B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85"/>
        <w:gridCol w:w="1265"/>
        <w:gridCol w:w="236"/>
        <w:gridCol w:w="1341"/>
        <w:gridCol w:w="236"/>
        <w:gridCol w:w="1023"/>
        <w:gridCol w:w="236"/>
        <w:gridCol w:w="1158"/>
      </w:tblGrid>
      <w:tr w:rsidR="003B5E1F" w:rsidRPr="007B3117" w14:paraId="364F2508" w14:textId="77777777" w:rsidTr="002B3D4B">
        <w:trPr>
          <w:tblHeader/>
        </w:trPr>
        <w:tc>
          <w:tcPr>
            <w:tcW w:w="3685" w:type="dxa"/>
            <w:shd w:val="clear" w:color="auto" w:fill="auto"/>
            <w:vAlign w:val="bottom"/>
          </w:tcPr>
          <w:p w14:paraId="00FE63E7" w14:textId="77777777" w:rsidR="003B5E1F" w:rsidRPr="006A4CD7" w:rsidRDefault="003B5E1F" w:rsidP="003B5E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4CD7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รายการที่สำคัญกับกิจการที่เกี่ยวข้องกัน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A4B4E50" w14:textId="77777777" w:rsidR="003B5E1F" w:rsidRPr="003659C2" w:rsidRDefault="003B5E1F" w:rsidP="003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14"/>
                <w:sz w:val="30"/>
                <w:szCs w:val="30"/>
              </w:rPr>
            </w:pPr>
            <w:r w:rsidRPr="003659C2">
              <w:rPr>
                <w:rFonts w:asciiTheme="majorBidi" w:hAnsiTheme="majorBidi" w:cstheme="majorBidi"/>
                <w:bCs/>
                <w:spacing w:val="-1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76083225" w14:textId="77777777" w:rsidR="003B5E1F" w:rsidRPr="006A4CD7" w:rsidRDefault="003B5E1F" w:rsidP="003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3378AE01" w14:textId="3EDCE4B4" w:rsidR="003B5E1F" w:rsidRPr="003B5E1F" w:rsidRDefault="003B5E1F" w:rsidP="003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12"/>
                <w:sz w:val="30"/>
                <w:szCs w:val="30"/>
              </w:rPr>
            </w:pPr>
            <w:r w:rsidRPr="003B5E1F">
              <w:rPr>
                <w:rFonts w:asciiTheme="majorBidi" w:hAnsiTheme="majorBidi" w:cstheme="majorBidi"/>
                <w:bCs/>
                <w:spacing w:val="-12"/>
                <w:sz w:val="30"/>
                <w:szCs w:val="30"/>
                <w:cs/>
              </w:rPr>
              <w:t>งบการเงิ</w:t>
            </w:r>
            <w:r w:rsidRPr="003B5E1F">
              <w:rPr>
                <w:rFonts w:asciiTheme="majorBidi" w:hAnsiTheme="majorBidi" w:cstheme="majorBidi" w:hint="cs"/>
                <w:bCs/>
                <w:spacing w:val="-12"/>
                <w:sz w:val="30"/>
                <w:szCs w:val="30"/>
                <w:cs/>
              </w:rPr>
              <w:t>นที่แสดงเงินลงทุน</w:t>
            </w:r>
            <w:r w:rsidRPr="003B5E1F">
              <w:rPr>
                <w:rFonts w:asciiTheme="majorBidi" w:hAnsiTheme="majorBidi" w:cstheme="majorBidi"/>
                <w:bCs/>
                <w:spacing w:val="-12"/>
                <w:sz w:val="30"/>
                <w:szCs w:val="30"/>
              </w:rPr>
              <w:br/>
            </w:r>
            <w:r w:rsidRPr="003B5E1F">
              <w:rPr>
                <w:rFonts w:asciiTheme="majorBidi" w:hAnsiTheme="majorBidi" w:cstheme="majorBidi" w:hint="cs"/>
                <w:bCs/>
                <w:spacing w:val="-12"/>
                <w:sz w:val="30"/>
                <w:szCs w:val="30"/>
                <w:cs/>
              </w:rPr>
              <w:t>ตามส่วนได้เสีย</w:t>
            </w:r>
          </w:p>
        </w:tc>
        <w:tc>
          <w:tcPr>
            <w:tcW w:w="236" w:type="dxa"/>
            <w:shd w:val="clear" w:color="auto" w:fill="auto"/>
          </w:tcPr>
          <w:p w14:paraId="37B819E1" w14:textId="77777777" w:rsidR="003B5E1F" w:rsidRPr="006A4CD7" w:rsidRDefault="003B5E1F" w:rsidP="003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17" w:type="dxa"/>
            <w:gridSpan w:val="3"/>
            <w:shd w:val="clear" w:color="auto" w:fill="auto"/>
            <w:vAlign w:val="bottom"/>
          </w:tcPr>
          <w:p w14:paraId="2CC5AB73" w14:textId="77777777" w:rsidR="003B5E1F" w:rsidRPr="006A4CD7" w:rsidRDefault="003B5E1F" w:rsidP="003B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4C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5D18" w:rsidRPr="007B3117" w14:paraId="7EBCB2EF" w14:textId="77777777" w:rsidTr="002B3D4B">
        <w:trPr>
          <w:tblHeader/>
        </w:trPr>
        <w:tc>
          <w:tcPr>
            <w:tcW w:w="3685" w:type="dxa"/>
            <w:shd w:val="clear" w:color="auto" w:fill="auto"/>
          </w:tcPr>
          <w:p w14:paraId="154C7DF9" w14:textId="095197B9" w:rsidR="002B5D18" w:rsidRPr="00FF32B1" w:rsidRDefault="002B5D18" w:rsidP="006F2F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FF32B1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="00A04F47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หก</w:t>
            </w:r>
            <w:r w:rsidRPr="00FF32B1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เดื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อ</w:t>
            </w:r>
            <w:r w:rsidRPr="00FF32B1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นสิ้นสุดวันที่ </w:t>
            </w:r>
            <w:r w:rsidRPr="00FF32B1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3</w:t>
            </w:r>
            <w:r w:rsidR="00CA6DFD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0 </w:t>
            </w:r>
            <w:r w:rsidR="00CA6DFD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5" w:type="dxa"/>
            <w:shd w:val="clear" w:color="auto" w:fill="auto"/>
          </w:tcPr>
          <w:p w14:paraId="328979AC" w14:textId="77777777" w:rsidR="002B5D18" w:rsidRDefault="002B5D18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5F0D8882" w14:textId="77777777" w:rsidR="002B5D18" w:rsidRPr="007B3117" w:rsidRDefault="002B5D18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253AD8F1" w14:textId="77777777" w:rsidR="002B5D18" w:rsidRDefault="002B5D18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5DA156BD" w14:textId="77777777" w:rsidR="002B5D18" w:rsidRPr="007B3117" w:rsidRDefault="002B5D18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11896B8D" w14:textId="77777777" w:rsidR="002B5D18" w:rsidRDefault="002B5D18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5FEFC05C" w14:textId="77777777" w:rsidR="002B5D18" w:rsidRPr="007B3117" w:rsidRDefault="002B5D18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0BB375D9" w14:textId="77777777" w:rsidR="002B5D18" w:rsidRDefault="002B5D18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2B5D18" w:rsidRPr="007B3117" w14:paraId="186BD0C8" w14:textId="77777777" w:rsidTr="002B3D4B">
        <w:trPr>
          <w:tblHeader/>
        </w:trPr>
        <w:tc>
          <w:tcPr>
            <w:tcW w:w="3685" w:type="dxa"/>
            <w:shd w:val="clear" w:color="auto" w:fill="auto"/>
          </w:tcPr>
          <w:p w14:paraId="2829885E" w14:textId="77777777" w:rsidR="002B5D18" w:rsidRPr="007B3117" w:rsidRDefault="002B5D18" w:rsidP="006F2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495" w:type="dxa"/>
            <w:gridSpan w:val="7"/>
            <w:shd w:val="clear" w:color="auto" w:fill="auto"/>
          </w:tcPr>
          <w:p w14:paraId="5C613645" w14:textId="77777777" w:rsidR="002B5D18" w:rsidRPr="007B3117" w:rsidRDefault="002B5D18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</w:t>
            </w:r>
            <w:r w:rsidRPr="007B311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B5D18" w:rsidRPr="007B3117" w14:paraId="4E349427" w14:textId="77777777" w:rsidTr="002B3D4B">
        <w:tc>
          <w:tcPr>
            <w:tcW w:w="3685" w:type="dxa"/>
            <w:shd w:val="clear" w:color="auto" w:fill="auto"/>
          </w:tcPr>
          <w:p w14:paraId="7B3548B7" w14:textId="77777777" w:rsidR="002B5D18" w:rsidRPr="007B3117" w:rsidRDefault="002B5D18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633A04C" w14:textId="77777777" w:rsidR="002B5D18" w:rsidRPr="007B3117" w:rsidRDefault="002B5D18" w:rsidP="006F2F8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5995B5A" w14:textId="77777777" w:rsidR="002B5D18" w:rsidRPr="007B3117" w:rsidRDefault="002B5D18" w:rsidP="002B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27525A12" w14:textId="77777777" w:rsidR="002B5D18" w:rsidRPr="007B3117" w:rsidRDefault="002B5D18" w:rsidP="006F2F8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D563E3B" w14:textId="77777777" w:rsidR="002B5D18" w:rsidRPr="007B3117" w:rsidRDefault="002B5D18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109E212C" w14:textId="77777777" w:rsidR="002B5D18" w:rsidRPr="007E74E6" w:rsidRDefault="002B5D18" w:rsidP="006F2F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D6B5041" w14:textId="77777777" w:rsidR="002B5D18" w:rsidRPr="007B3117" w:rsidRDefault="002B5D18" w:rsidP="006F2F8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38F29B17" w14:textId="77777777" w:rsidR="002B5D18" w:rsidRPr="007B3117" w:rsidRDefault="002B5D18" w:rsidP="006F2F8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B5D18" w:rsidRPr="007B3117" w14:paraId="72F5B96E" w14:textId="77777777" w:rsidTr="002B3D4B">
        <w:tc>
          <w:tcPr>
            <w:tcW w:w="3685" w:type="dxa"/>
            <w:shd w:val="clear" w:color="auto" w:fill="auto"/>
          </w:tcPr>
          <w:p w14:paraId="52246AFE" w14:textId="24053C59" w:rsidR="002B5D18" w:rsidRPr="007E74E6" w:rsidRDefault="002B5D18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7E74E6">
              <w:rPr>
                <w:rFonts w:asciiTheme="majorBidi" w:hAnsiTheme="majorBidi" w:hint="cs"/>
                <w:sz w:val="30"/>
                <w:szCs w:val="30"/>
                <w:cs/>
              </w:rPr>
              <w:t>รายได้จากการให้เช่า</w:t>
            </w:r>
            <w:r w:rsidR="00412CD7">
              <w:rPr>
                <w:rFonts w:asciiTheme="majorBidi" w:hAnsiTheme="majorBidi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265" w:type="dxa"/>
            <w:shd w:val="clear" w:color="auto" w:fill="auto"/>
          </w:tcPr>
          <w:p w14:paraId="5A296F68" w14:textId="77777777" w:rsidR="002B5D18" w:rsidRPr="00997B2B" w:rsidRDefault="002B5D18" w:rsidP="006F2F8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A3E085" w14:textId="77777777" w:rsidR="002B5D18" w:rsidRPr="002B3D4B" w:rsidRDefault="002B5D18" w:rsidP="002B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63E90BD5" w14:textId="77777777" w:rsidR="002B5D18" w:rsidRPr="00997B2B" w:rsidRDefault="002B5D18" w:rsidP="006F2F8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77C916" w14:textId="77777777" w:rsidR="002B5D18" w:rsidRPr="007B3117" w:rsidRDefault="002B5D18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546A589D" w14:textId="62AACE3D" w:rsidR="002B5D18" w:rsidRPr="007E74E6" w:rsidRDefault="007E74E6" w:rsidP="006F2F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74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</w:t>
            </w:r>
            <w:r w:rsidR="003570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0ED65030" w14:textId="77777777" w:rsidR="002B5D18" w:rsidRPr="007B3117" w:rsidRDefault="002B5D18" w:rsidP="006F2F8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4ECEEA0C" w14:textId="77777777" w:rsidR="002B5D18" w:rsidRPr="00997B2B" w:rsidRDefault="002B5D18" w:rsidP="006F2F8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01DCC" w:rsidRPr="007B3117" w14:paraId="19A21760" w14:textId="77777777" w:rsidTr="002B3D4B">
        <w:tc>
          <w:tcPr>
            <w:tcW w:w="3685" w:type="dxa"/>
            <w:shd w:val="clear" w:color="auto" w:fill="auto"/>
          </w:tcPr>
          <w:p w14:paraId="436D1649" w14:textId="0A3F2954" w:rsidR="00F01DCC" w:rsidRPr="007E74E6" w:rsidRDefault="00F01DCC" w:rsidP="00F0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7E74E6">
              <w:rPr>
                <w:rFonts w:asciiTheme="majorBidi" w:hAnsi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5" w:type="dxa"/>
            <w:shd w:val="clear" w:color="auto" w:fill="auto"/>
          </w:tcPr>
          <w:p w14:paraId="4AFCD2A0" w14:textId="58BAF9A0" w:rsidR="00F01DCC" w:rsidRPr="00997B2B" w:rsidRDefault="00F01DCC" w:rsidP="00F01DC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291160" w14:textId="77777777" w:rsidR="00F01DCC" w:rsidRPr="002B3D4B" w:rsidRDefault="00F01DCC" w:rsidP="00F0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228C7422" w14:textId="18074CF0" w:rsidR="00F01DCC" w:rsidRPr="00997B2B" w:rsidRDefault="00F01DCC" w:rsidP="00F01DC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4FF12E" w14:textId="77777777" w:rsidR="00F01DCC" w:rsidRPr="007B3117" w:rsidRDefault="00F01DCC" w:rsidP="00F0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72E4275B" w14:textId="2918A646" w:rsidR="00F01DCC" w:rsidRPr="007E74E6" w:rsidRDefault="007E74E6" w:rsidP="00F01D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74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476</w:t>
            </w:r>
          </w:p>
        </w:tc>
        <w:tc>
          <w:tcPr>
            <w:tcW w:w="236" w:type="dxa"/>
            <w:shd w:val="clear" w:color="auto" w:fill="auto"/>
          </w:tcPr>
          <w:p w14:paraId="35C6D05C" w14:textId="77777777" w:rsidR="00F01DCC" w:rsidRPr="007B3117" w:rsidRDefault="00F01DCC" w:rsidP="00F01DC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27343A02" w14:textId="2C481E04" w:rsidR="00F01DCC" w:rsidRPr="00997B2B" w:rsidRDefault="00F01DCC" w:rsidP="00F01DC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92829" w:rsidRPr="007B3117" w14:paraId="67988675" w14:textId="77777777" w:rsidTr="002B3D4B">
        <w:tc>
          <w:tcPr>
            <w:tcW w:w="3685" w:type="dxa"/>
            <w:shd w:val="clear" w:color="auto" w:fill="auto"/>
          </w:tcPr>
          <w:p w14:paraId="1BA13367" w14:textId="77777777" w:rsidR="00692829" w:rsidRDefault="00692829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65" w:type="dxa"/>
            <w:shd w:val="clear" w:color="auto" w:fill="auto"/>
          </w:tcPr>
          <w:p w14:paraId="123DBA9B" w14:textId="77777777" w:rsidR="00692829" w:rsidRPr="00997B2B" w:rsidRDefault="00692829" w:rsidP="006F2F8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52C8B06" w14:textId="77777777" w:rsidR="00692829" w:rsidRPr="002B3D4B" w:rsidRDefault="00692829" w:rsidP="002B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78DE404A" w14:textId="77777777" w:rsidR="00692829" w:rsidRPr="00997B2B" w:rsidRDefault="00692829" w:rsidP="006F2F8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155524B" w14:textId="77777777" w:rsidR="00692829" w:rsidRPr="007B3117" w:rsidRDefault="00692829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4142C104" w14:textId="77777777" w:rsidR="00692829" w:rsidRDefault="00692829" w:rsidP="006F2F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8F39204" w14:textId="77777777" w:rsidR="00692829" w:rsidRPr="007B3117" w:rsidRDefault="00692829" w:rsidP="006F2F8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73358768" w14:textId="77777777" w:rsidR="00692829" w:rsidRPr="00997B2B" w:rsidRDefault="00692829" w:rsidP="006F2F8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B5D18" w:rsidRPr="007B3117" w14:paraId="257B4A4B" w14:textId="77777777" w:rsidTr="002B3D4B">
        <w:tc>
          <w:tcPr>
            <w:tcW w:w="3685" w:type="dxa"/>
            <w:shd w:val="clear" w:color="auto" w:fill="auto"/>
          </w:tcPr>
          <w:p w14:paraId="57D7A074" w14:textId="77777777" w:rsidR="002B5D18" w:rsidRPr="007B3117" w:rsidRDefault="002B5D18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063366C6" w14:textId="77777777" w:rsidR="002B5D18" w:rsidRPr="007B3117" w:rsidRDefault="002B5D18" w:rsidP="006F2F8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CFA6B3B" w14:textId="77777777" w:rsidR="002B5D18" w:rsidRPr="007B3117" w:rsidRDefault="002B5D18" w:rsidP="002B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2DF0A434" w14:textId="77777777" w:rsidR="002B5D18" w:rsidRPr="007B3117" w:rsidRDefault="002B5D18" w:rsidP="006F2F8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3D83CC8" w14:textId="77777777" w:rsidR="002B5D18" w:rsidRPr="007B3117" w:rsidRDefault="002B5D18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19A068A0" w14:textId="77777777" w:rsidR="002B5D18" w:rsidRPr="007B3117" w:rsidRDefault="002B5D18" w:rsidP="006F2F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9DA7CCB" w14:textId="77777777" w:rsidR="002B5D18" w:rsidRPr="007B3117" w:rsidRDefault="002B5D18" w:rsidP="006F2F8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0DF25A35" w14:textId="77777777" w:rsidR="002B5D18" w:rsidRPr="007B3117" w:rsidRDefault="002B5D18" w:rsidP="006F2F8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E74E6" w:rsidRPr="007B3117" w14:paraId="5F991F11" w14:textId="77777777" w:rsidTr="002B3D4B">
        <w:tc>
          <w:tcPr>
            <w:tcW w:w="3685" w:type="dxa"/>
            <w:shd w:val="clear" w:color="auto" w:fill="auto"/>
          </w:tcPr>
          <w:p w14:paraId="05DDEB14" w14:textId="77777777" w:rsidR="007E74E6" w:rsidRPr="007B3117" w:rsidRDefault="007E74E6" w:rsidP="007E7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D900AD9" w14:textId="1B822984" w:rsidR="007E74E6" w:rsidRPr="007B3117" w:rsidRDefault="007E74E6" w:rsidP="007E74E6">
            <w:pPr>
              <w:pStyle w:val="acctfourfigures"/>
              <w:tabs>
                <w:tab w:val="clear" w:pos="765"/>
                <w:tab w:val="left" w:pos="146"/>
                <w:tab w:val="decimal" w:pos="710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9FD0399" w14:textId="77777777" w:rsidR="007E74E6" w:rsidRPr="007B3117" w:rsidRDefault="007E74E6" w:rsidP="007E7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4A7FB31D" w14:textId="1674D7A9" w:rsidR="007E74E6" w:rsidRPr="007B3117" w:rsidRDefault="007E74E6" w:rsidP="007E74E6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00731A9" w14:textId="77777777" w:rsidR="007E74E6" w:rsidRPr="007B3117" w:rsidRDefault="007E74E6" w:rsidP="007E7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F08D6DE" w14:textId="33E5EAFE" w:rsidR="007E74E6" w:rsidRPr="007B3117" w:rsidRDefault="007E74E6" w:rsidP="007E74E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127DE83" w14:textId="77777777" w:rsidR="007E74E6" w:rsidRPr="007B3117" w:rsidRDefault="007E74E6" w:rsidP="007E7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11901598" w14:textId="5CF4BC3A" w:rsidR="007E74E6" w:rsidRPr="007B3117" w:rsidRDefault="007E74E6" w:rsidP="007E74E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E74E6" w:rsidRPr="007B3117" w14:paraId="7281BEE3" w14:textId="77777777" w:rsidTr="002B3D4B">
        <w:tc>
          <w:tcPr>
            <w:tcW w:w="3685" w:type="dxa"/>
            <w:shd w:val="clear" w:color="auto" w:fill="auto"/>
          </w:tcPr>
          <w:p w14:paraId="1049A785" w14:textId="77777777" w:rsidR="007E74E6" w:rsidRPr="007B3117" w:rsidRDefault="007E74E6" w:rsidP="007E7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311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ผลประโยชน์ระยะสั้นของผู้บริหาร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74AC52B5" w14:textId="28AB5E44" w:rsidR="007E74E6" w:rsidRPr="007B3117" w:rsidRDefault="007E74E6" w:rsidP="007E74E6">
            <w:pPr>
              <w:pStyle w:val="acctfourfigures"/>
              <w:tabs>
                <w:tab w:val="clear" w:pos="765"/>
                <w:tab w:val="left" w:pos="146"/>
                <w:tab w:val="decimal" w:pos="710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1EDEF34" w14:textId="77777777" w:rsidR="007E74E6" w:rsidRPr="007B3117" w:rsidRDefault="007E74E6" w:rsidP="007E7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6FFE64B2" w14:textId="396311B7" w:rsidR="007E74E6" w:rsidRPr="007B3117" w:rsidRDefault="007E74E6" w:rsidP="007E74E6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D69F375" w14:textId="77777777" w:rsidR="007E74E6" w:rsidRPr="007B3117" w:rsidRDefault="007E74E6" w:rsidP="007E7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4AD8D78" w14:textId="1271F8D0" w:rsidR="007E74E6" w:rsidRPr="007B3117" w:rsidRDefault="007E74E6" w:rsidP="007E74E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11916C1" w14:textId="77777777" w:rsidR="007E74E6" w:rsidRPr="007B3117" w:rsidRDefault="007E74E6" w:rsidP="007E7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3A8A9BA4" w14:textId="6B7F6C7D" w:rsidR="007E74E6" w:rsidRPr="007B3117" w:rsidRDefault="007E74E6" w:rsidP="007E74E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057F9" w:rsidRPr="007B3117" w14:paraId="086BA00A" w14:textId="77777777" w:rsidTr="006F2F87">
        <w:tc>
          <w:tcPr>
            <w:tcW w:w="3685" w:type="dxa"/>
            <w:shd w:val="clear" w:color="auto" w:fill="auto"/>
          </w:tcPr>
          <w:p w14:paraId="76850DBC" w14:textId="77777777" w:rsidR="00E057F9" w:rsidRPr="007B3117" w:rsidRDefault="00E057F9" w:rsidP="00E0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311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311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7B3117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7B311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96CEE7D" w14:textId="0E869F66" w:rsidR="00E057F9" w:rsidRPr="001B0CC8" w:rsidRDefault="00E057F9" w:rsidP="00E057F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15,592</w:t>
            </w:r>
          </w:p>
        </w:tc>
        <w:tc>
          <w:tcPr>
            <w:tcW w:w="236" w:type="dxa"/>
            <w:shd w:val="clear" w:color="auto" w:fill="auto"/>
          </w:tcPr>
          <w:p w14:paraId="130621BB" w14:textId="77777777" w:rsidR="00E057F9" w:rsidRPr="001B0CC8" w:rsidRDefault="00E057F9" w:rsidP="00E0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6D48C11F" w14:textId="5D9DC0E1" w:rsidR="00E057F9" w:rsidRPr="001B0CC8" w:rsidRDefault="00E057F9" w:rsidP="00E057F9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20,817</w:t>
            </w:r>
          </w:p>
        </w:tc>
        <w:tc>
          <w:tcPr>
            <w:tcW w:w="236" w:type="dxa"/>
            <w:shd w:val="clear" w:color="auto" w:fill="auto"/>
          </w:tcPr>
          <w:p w14:paraId="1B25B953" w14:textId="77777777" w:rsidR="00E057F9" w:rsidRPr="001B0CC8" w:rsidRDefault="00E057F9" w:rsidP="00E0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14370C2" w14:textId="07FD53C1" w:rsidR="00E057F9" w:rsidRPr="001B0CC8" w:rsidRDefault="00E057F9" w:rsidP="00E057F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15,592</w:t>
            </w:r>
          </w:p>
        </w:tc>
        <w:tc>
          <w:tcPr>
            <w:tcW w:w="236" w:type="dxa"/>
            <w:shd w:val="clear" w:color="auto" w:fill="auto"/>
          </w:tcPr>
          <w:p w14:paraId="63498084" w14:textId="77777777" w:rsidR="00E057F9" w:rsidRPr="001B0CC8" w:rsidRDefault="00E057F9" w:rsidP="00E0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15D43115" w14:textId="1C82C8B1" w:rsidR="00E057F9" w:rsidRPr="001B0CC8" w:rsidRDefault="00E057F9" w:rsidP="00E057F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20,817</w:t>
            </w:r>
          </w:p>
        </w:tc>
      </w:tr>
      <w:tr w:rsidR="00E057F9" w:rsidRPr="007B3117" w14:paraId="5F920842" w14:textId="77777777" w:rsidTr="006F2F87">
        <w:tc>
          <w:tcPr>
            <w:tcW w:w="3685" w:type="dxa"/>
            <w:shd w:val="clear" w:color="auto" w:fill="auto"/>
          </w:tcPr>
          <w:p w14:paraId="23E755F5" w14:textId="77777777" w:rsidR="00E057F9" w:rsidRPr="007B3117" w:rsidRDefault="00E057F9" w:rsidP="00E0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3117">
              <w:rPr>
                <w:rFonts w:asciiTheme="majorBidi" w:hAnsiTheme="majorBidi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7CD965ED" w14:textId="6059DCE8" w:rsidR="00E057F9" w:rsidRPr="001B0CC8" w:rsidRDefault="00E057F9" w:rsidP="00E057F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303</w:t>
            </w:r>
          </w:p>
        </w:tc>
        <w:tc>
          <w:tcPr>
            <w:tcW w:w="236" w:type="dxa"/>
            <w:shd w:val="clear" w:color="auto" w:fill="auto"/>
          </w:tcPr>
          <w:p w14:paraId="3B2831B4" w14:textId="77777777" w:rsidR="00E057F9" w:rsidRPr="001B0CC8" w:rsidRDefault="00E057F9" w:rsidP="00E0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1007A2EE" w14:textId="727C895E" w:rsidR="00E057F9" w:rsidRPr="001B0CC8" w:rsidRDefault="00E057F9" w:rsidP="00E057F9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481</w:t>
            </w:r>
          </w:p>
        </w:tc>
        <w:tc>
          <w:tcPr>
            <w:tcW w:w="236" w:type="dxa"/>
            <w:shd w:val="clear" w:color="auto" w:fill="auto"/>
          </w:tcPr>
          <w:p w14:paraId="10024474" w14:textId="77777777" w:rsidR="00E057F9" w:rsidRPr="001B0CC8" w:rsidRDefault="00E057F9" w:rsidP="00E0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208CE43" w14:textId="2EAEDA3A" w:rsidR="00E057F9" w:rsidRPr="001B0CC8" w:rsidRDefault="00E057F9" w:rsidP="00E057F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303</w:t>
            </w:r>
          </w:p>
        </w:tc>
        <w:tc>
          <w:tcPr>
            <w:tcW w:w="236" w:type="dxa"/>
            <w:shd w:val="clear" w:color="auto" w:fill="auto"/>
          </w:tcPr>
          <w:p w14:paraId="66DDBC0D" w14:textId="77777777" w:rsidR="00E057F9" w:rsidRPr="001B0CC8" w:rsidRDefault="00E057F9" w:rsidP="00E0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63842526" w14:textId="04F6BF50" w:rsidR="00E057F9" w:rsidRPr="001B0CC8" w:rsidRDefault="00E057F9" w:rsidP="00E057F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481</w:t>
            </w:r>
          </w:p>
        </w:tc>
      </w:tr>
      <w:tr w:rsidR="00244DF4" w:rsidRPr="007B3117" w14:paraId="5B3B3B20" w14:textId="77777777" w:rsidTr="006F2F87">
        <w:tc>
          <w:tcPr>
            <w:tcW w:w="3685" w:type="dxa"/>
            <w:shd w:val="clear" w:color="auto" w:fill="auto"/>
          </w:tcPr>
          <w:p w14:paraId="6626EB0D" w14:textId="77777777" w:rsidR="00244DF4" w:rsidRPr="007B3117" w:rsidRDefault="00244DF4" w:rsidP="00E0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E142C88" w14:textId="77777777" w:rsidR="00244DF4" w:rsidRDefault="00244DF4" w:rsidP="00E057F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6FD634D" w14:textId="77777777" w:rsidR="00244DF4" w:rsidRPr="001B0CC8" w:rsidRDefault="00244DF4" w:rsidP="00E0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21D77198" w14:textId="77777777" w:rsidR="00244DF4" w:rsidRDefault="00244DF4" w:rsidP="00E057F9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12D87EB" w14:textId="77777777" w:rsidR="00244DF4" w:rsidRPr="001B0CC8" w:rsidRDefault="00244DF4" w:rsidP="00E0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AC428F3" w14:textId="77777777" w:rsidR="00244DF4" w:rsidRDefault="00244DF4" w:rsidP="00E057F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263BF4E" w14:textId="77777777" w:rsidR="00244DF4" w:rsidRPr="001B0CC8" w:rsidRDefault="00244DF4" w:rsidP="00E0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07AEE2B0" w14:textId="77777777" w:rsidR="00244DF4" w:rsidRDefault="00244DF4" w:rsidP="00E057F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13160" w:rsidRPr="007B3117" w14:paraId="3580390F" w14:textId="77777777" w:rsidTr="006F2F87">
        <w:tc>
          <w:tcPr>
            <w:tcW w:w="3685" w:type="dxa"/>
            <w:shd w:val="clear" w:color="auto" w:fill="auto"/>
          </w:tcPr>
          <w:p w14:paraId="4FD91A18" w14:textId="4D564AE3" w:rsidR="00E13160" w:rsidRPr="007B3117" w:rsidRDefault="003306F7" w:rsidP="00E13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บุคคลหรือ</w:t>
            </w:r>
            <w:r w:rsidR="00E1316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6CAE9A7" w14:textId="77777777" w:rsidR="00E13160" w:rsidRDefault="00E13160" w:rsidP="00E1316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1728AD4" w14:textId="77777777" w:rsidR="00E13160" w:rsidRPr="001B0CC8" w:rsidRDefault="00E13160" w:rsidP="00E13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6244B4B7" w14:textId="77777777" w:rsidR="00E13160" w:rsidRDefault="00E13160" w:rsidP="00E13160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0D5B82F" w14:textId="77777777" w:rsidR="00E13160" w:rsidRPr="001B0CC8" w:rsidRDefault="00E13160" w:rsidP="00E13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207A58A" w14:textId="77777777" w:rsidR="00E13160" w:rsidRDefault="00E13160" w:rsidP="00E1316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A665708" w14:textId="77777777" w:rsidR="00E13160" w:rsidRPr="001B0CC8" w:rsidRDefault="00E13160" w:rsidP="00E13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6325A037" w14:textId="77777777" w:rsidR="00E13160" w:rsidRDefault="00E13160" w:rsidP="00E1316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13160" w:rsidRPr="007B3117" w14:paraId="2204B622" w14:textId="77777777" w:rsidTr="006F2F87">
        <w:tc>
          <w:tcPr>
            <w:tcW w:w="3685" w:type="dxa"/>
            <w:shd w:val="clear" w:color="auto" w:fill="auto"/>
          </w:tcPr>
          <w:p w14:paraId="13EDAA3D" w14:textId="6040D5B0" w:rsidR="00E13160" w:rsidRPr="007B3117" w:rsidRDefault="00E13160" w:rsidP="00E13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FA890F2" w14:textId="61699FD4" w:rsidR="00E13160" w:rsidRDefault="00E13160" w:rsidP="00E1316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378</w:t>
            </w:r>
          </w:p>
        </w:tc>
        <w:tc>
          <w:tcPr>
            <w:tcW w:w="236" w:type="dxa"/>
            <w:shd w:val="clear" w:color="auto" w:fill="auto"/>
          </w:tcPr>
          <w:p w14:paraId="20CD62E4" w14:textId="77777777" w:rsidR="00E13160" w:rsidRPr="001B0CC8" w:rsidRDefault="00E13160" w:rsidP="00E13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0257898B" w14:textId="20BDCB46" w:rsidR="00E13160" w:rsidRDefault="00E13160" w:rsidP="00E1316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443C43" w14:textId="77777777" w:rsidR="00E13160" w:rsidRPr="001B0CC8" w:rsidRDefault="00E13160" w:rsidP="00E13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BC8BAF9" w14:textId="7B46544B" w:rsidR="00E13160" w:rsidRDefault="00E13160" w:rsidP="00C34D9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378</w:t>
            </w:r>
          </w:p>
        </w:tc>
        <w:tc>
          <w:tcPr>
            <w:tcW w:w="236" w:type="dxa"/>
            <w:shd w:val="clear" w:color="auto" w:fill="auto"/>
          </w:tcPr>
          <w:p w14:paraId="7EB9AAC2" w14:textId="77777777" w:rsidR="00E13160" w:rsidRPr="001B0CC8" w:rsidRDefault="00E13160" w:rsidP="00E13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33D8DF8B" w14:textId="0FF39C31" w:rsidR="00E13160" w:rsidRDefault="00E13160" w:rsidP="00E1316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237D5" w14:paraId="709BC952" w14:textId="77777777" w:rsidTr="006F2F87">
        <w:tc>
          <w:tcPr>
            <w:tcW w:w="3685" w:type="dxa"/>
            <w:shd w:val="clear" w:color="auto" w:fill="auto"/>
          </w:tcPr>
          <w:p w14:paraId="1AEEBBE9" w14:textId="77777777" w:rsidR="005237D5" w:rsidRPr="007B3117" w:rsidRDefault="005237D5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3ABA09A" w14:textId="77777777" w:rsidR="005237D5" w:rsidRDefault="005237D5" w:rsidP="006F2F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4,355</w:t>
            </w:r>
          </w:p>
        </w:tc>
        <w:tc>
          <w:tcPr>
            <w:tcW w:w="236" w:type="dxa"/>
            <w:shd w:val="clear" w:color="auto" w:fill="auto"/>
          </w:tcPr>
          <w:p w14:paraId="7A3D0E4E" w14:textId="77777777" w:rsidR="005237D5" w:rsidRPr="001B0CC8" w:rsidRDefault="005237D5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135AC8CA" w14:textId="77777777" w:rsidR="005237D5" w:rsidRDefault="005237D5" w:rsidP="006F2F8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D5AA01" w14:textId="77777777" w:rsidR="005237D5" w:rsidRPr="001B0CC8" w:rsidRDefault="005237D5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BE799D1" w14:textId="77777777" w:rsidR="005237D5" w:rsidRDefault="005237D5" w:rsidP="006F2F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4,355</w:t>
            </w:r>
          </w:p>
        </w:tc>
        <w:tc>
          <w:tcPr>
            <w:tcW w:w="236" w:type="dxa"/>
            <w:shd w:val="clear" w:color="auto" w:fill="auto"/>
          </w:tcPr>
          <w:p w14:paraId="0F04BC46" w14:textId="77777777" w:rsidR="005237D5" w:rsidRPr="001B0CC8" w:rsidRDefault="005237D5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43B778A2" w14:textId="77777777" w:rsidR="005237D5" w:rsidRDefault="005237D5" w:rsidP="006F2F8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BD3B2DD" w14:textId="77777777" w:rsidR="00450A96" w:rsidRDefault="00450A96" w:rsidP="00FF16A9">
      <w:pPr>
        <w:pStyle w:val="Heading6"/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82"/>
        <w:gridCol w:w="1257"/>
        <w:gridCol w:w="236"/>
        <w:gridCol w:w="1305"/>
        <w:gridCol w:w="236"/>
        <w:gridCol w:w="1070"/>
        <w:gridCol w:w="236"/>
        <w:gridCol w:w="1158"/>
      </w:tblGrid>
      <w:tr w:rsidR="00747D80" w:rsidRPr="00825E33" w14:paraId="4DB84AB0" w14:textId="77777777" w:rsidTr="00CC0B63">
        <w:trPr>
          <w:tblHeader/>
        </w:trPr>
        <w:tc>
          <w:tcPr>
            <w:tcW w:w="3682" w:type="dxa"/>
            <w:shd w:val="clear" w:color="auto" w:fill="auto"/>
          </w:tcPr>
          <w:p w14:paraId="7A2E0367" w14:textId="77777777" w:rsidR="00747D80" w:rsidRPr="006E7FBE" w:rsidRDefault="00747D80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E7F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</w:t>
            </w:r>
          </w:p>
        </w:tc>
        <w:tc>
          <w:tcPr>
            <w:tcW w:w="2798" w:type="dxa"/>
            <w:gridSpan w:val="3"/>
            <w:shd w:val="clear" w:color="auto" w:fill="auto"/>
            <w:vAlign w:val="bottom"/>
          </w:tcPr>
          <w:p w14:paraId="52457370" w14:textId="77777777" w:rsidR="00747D80" w:rsidRPr="00825E33" w:rsidRDefault="00747D80" w:rsidP="006F2F8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5E33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4D6A749E" w14:textId="77777777" w:rsidR="00747D80" w:rsidRPr="00825E33" w:rsidRDefault="00747D80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  <w:vAlign w:val="bottom"/>
          </w:tcPr>
          <w:p w14:paraId="08089E94" w14:textId="77777777" w:rsidR="00747D80" w:rsidRPr="00825E33" w:rsidRDefault="00747D80" w:rsidP="006F2F8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5E33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47D80" w:rsidRPr="00825E33" w14:paraId="490EABD1" w14:textId="77777777" w:rsidTr="00CC0B63">
        <w:trPr>
          <w:tblHeader/>
        </w:trPr>
        <w:tc>
          <w:tcPr>
            <w:tcW w:w="3682" w:type="dxa"/>
            <w:shd w:val="clear" w:color="auto" w:fill="auto"/>
          </w:tcPr>
          <w:p w14:paraId="3216213F" w14:textId="77777777" w:rsidR="00747D80" w:rsidRPr="00825E33" w:rsidRDefault="00747D80" w:rsidP="0074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7" w:type="dxa"/>
            <w:shd w:val="clear" w:color="auto" w:fill="auto"/>
          </w:tcPr>
          <w:p w14:paraId="16064987" w14:textId="0FD66E6D" w:rsidR="00747D80" w:rsidRPr="00825E33" w:rsidRDefault="00747D80" w:rsidP="0074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14:paraId="0A3F7924" w14:textId="77777777" w:rsidR="00747D80" w:rsidRPr="00825E33" w:rsidRDefault="00747D80" w:rsidP="0074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40171D4A" w14:textId="77777777" w:rsidR="00747D80" w:rsidRPr="00825E33" w:rsidRDefault="00747D80" w:rsidP="0074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31</w:t>
            </w:r>
            <w:r w:rsidRPr="00825E33">
              <w:rPr>
                <w:rFonts w:ascii="Angsana New" w:hAnsi="Angsana New" w:hint="cs"/>
                <w:b/>
                <w:spacing w:val="-4"/>
                <w:sz w:val="30"/>
                <w:szCs w:val="30"/>
              </w:rPr>
              <w:t xml:space="preserve"> </w:t>
            </w:r>
            <w:r w:rsidRPr="00825E33">
              <w:rPr>
                <w:rFonts w:ascii="Angsana New" w:hAnsi="Angsana New" w:hint="cs"/>
                <w:b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51CB7719" w14:textId="77777777" w:rsidR="00747D80" w:rsidRPr="00825E33" w:rsidRDefault="00747D80" w:rsidP="0074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05A4E469" w14:textId="4230F0E7" w:rsidR="00747D80" w:rsidRPr="00825E33" w:rsidRDefault="00747D80" w:rsidP="0074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4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14:paraId="21DB39F5" w14:textId="77777777" w:rsidR="00747D80" w:rsidRPr="00825E33" w:rsidRDefault="00747D80" w:rsidP="0074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724B2D1D" w14:textId="77777777" w:rsidR="00747D80" w:rsidRPr="003775C7" w:rsidRDefault="00747D80" w:rsidP="0074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10"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pacing w:val="-10"/>
                <w:sz w:val="30"/>
                <w:szCs w:val="30"/>
              </w:rPr>
              <w:t>31</w:t>
            </w:r>
            <w:r w:rsidRPr="003775C7">
              <w:rPr>
                <w:rFonts w:ascii="Angsana New" w:hAnsi="Angsana New" w:hint="cs"/>
                <w:b/>
                <w:spacing w:val="-10"/>
                <w:sz w:val="30"/>
                <w:szCs w:val="30"/>
              </w:rPr>
              <w:t xml:space="preserve"> </w:t>
            </w:r>
            <w:r w:rsidRPr="003775C7">
              <w:rPr>
                <w:rFonts w:ascii="Angsana New" w:hAnsi="Angsana New" w:hint="cs"/>
                <w:b/>
                <w:spacing w:val="-10"/>
                <w:sz w:val="30"/>
                <w:szCs w:val="30"/>
                <w:cs/>
              </w:rPr>
              <w:t>ธันวาคม</w:t>
            </w:r>
          </w:p>
        </w:tc>
      </w:tr>
      <w:tr w:rsidR="00747D80" w:rsidRPr="00825E33" w14:paraId="0C2A8C9C" w14:textId="77777777" w:rsidTr="00CC0B63">
        <w:trPr>
          <w:tblHeader/>
        </w:trPr>
        <w:tc>
          <w:tcPr>
            <w:tcW w:w="3682" w:type="dxa"/>
            <w:shd w:val="clear" w:color="auto" w:fill="auto"/>
          </w:tcPr>
          <w:p w14:paraId="52E25B8C" w14:textId="77777777" w:rsidR="00747D80" w:rsidRPr="00825E33" w:rsidRDefault="00747D80" w:rsidP="006F2F8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57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E657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657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1257" w:type="dxa"/>
            <w:shd w:val="clear" w:color="auto" w:fill="auto"/>
          </w:tcPr>
          <w:p w14:paraId="50DEF5E8" w14:textId="62E2D4B6" w:rsidR="00747D80" w:rsidRPr="00825E33" w:rsidRDefault="00747D80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 w:rsidRPr="00825E33">
              <w:rPr>
                <w:rFonts w:ascii="Angsana New" w:hAnsi="Angsana New" w:hint="cs"/>
                <w:bCs/>
                <w:spacing w:val="-4"/>
                <w:sz w:val="30"/>
                <w:szCs w:val="30"/>
              </w:rPr>
              <w:t>256</w:t>
            </w:r>
            <w:r w:rsidR="009B6B62">
              <w:rPr>
                <w:rFonts w:ascii="Angsana New" w:hAnsi="Angsana New"/>
                <w:bCs/>
                <w:spacing w:val="-4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148C9C47" w14:textId="77777777" w:rsidR="00747D80" w:rsidRPr="00825E33" w:rsidRDefault="00747D80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7153FED8" w14:textId="77777777" w:rsidR="00747D80" w:rsidRPr="001824F6" w:rsidRDefault="00747D80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30"/>
                <w:szCs w:val="30"/>
              </w:rPr>
            </w:pPr>
            <w:r w:rsidRPr="00825E33">
              <w:rPr>
                <w:rFonts w:ascii="Angsana New" w:hAnsi="Angsana New" w:hint="cs"/>
                <w:bCs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spacing w:val="-4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3E64A75E" w14:textId="77777777" w:rsidR="00747D80" w:rsidRPr="00825E33" w:rsidRDefault="00747D80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3675A794" w14:textId="3784B6F0" w:rsidR="00747D80" w:rsidRPr="00825E33" w:rsidRDefault="00747D80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4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 w:rsidRPr="00825E33">
              <w:rPr>
                <w:rFonts w:ascii="Angsana New" w:hAnsi="Angsana New" w:hint="cs"/>
                <w:bCs/>
                <w:spacing w:val="-4"/>
                <w:sz w:val="30"/>
                <w:szCs w:val="30"/>
              </w:rPr>
              <w:t>256</w:t>
            </w:r>
            <w:r w:rsidR="009B6B62">
              <w:rPr>
                <w:rFonts w:ascii="Angsana New" w:hAnsi="Angsana New"/>
                <w:bCs/>
                <w:spacing w:val="-4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5AAA97DB" w14:textId="77777777" w:rsidR="00747D80" w:rsidRPr="00825E33" w:rsidRDefault="00747D80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5D908426" w14:textId="77777777" w:rsidR="00747D80" w:rsidRPr="00825E33" w:rsidRDefault="00747D80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 w:rsidRPr="00825E33">
              <w:rPr>
                <w:rFonts w:ascii="Angsana New" w:hAnsi="Angsana New" w:hint="cs"/>
                <w:bCs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spacing w:val="-4"/>
                <w:sz w:val="30"/>
                <w:szCs w:val="30"/>
                <w:cs/>
              </w:rPr>
              <w:t>6</w:t>
            </w:r>
          </w:p>
        </w:tc>
      </w:tr>
      <w:tr w:rsidR="00747D80" w:rsidRPr="00825E33" w14:paraId="724BD4E6" w14:textId="77777777" w:rsidTr="00CC0B63">
        <w:trPr>
          <w:tblHeader/>
        </w:trPr>
        <w:tc>
          <w:tcPr>
            <w:tcW w:w="3682" w:type="dxa"/>
            <w:shd w:val="clear" w:color="auto" w:fill="auto"/>
          </w:tcPr>
          <w:p w14:paraId="5760F83D" w14:textId="77777777" w:rsidR="00747D80" w:rsidRPr="00825E33" w:rsidRDefault="00747D80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8" w:type="dxa"/>
            <w:gridSpan w:val="7"/>
            <w:shd w:val="clear" w:color="auto" w:fill="auto"/>
            <w:vAlign w:val="bottom"/>
          </w:tcPr>
          <w:p w14:paraId="3E202583" w14:textId="77777777" w:rsidR="00747D80" w:rsidRPr="00825E33" w:rsidRDefault="00747D80" w:rsidP="006F2F8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5E3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41D5F" w:rsidRPr="00825E33" w14:paraId="5092EA28" w14:textId="77777777" w:rsidTr="00C01B00">
        <w:tc>
          <w:tcPr>
            <w:tcW w:w="3682" w:type="dxa"/>
            <w:shd w:val="clear" w:color="auto" w:fill="auto"/>
          </w:tcPr>
          <w:p w14:paraId="7BE7345E" w14:textId="7DECCF5A" w:rsidR="00B41D5F" w:rsidRPr="00D45F9F" w:rsidRDefault="00B41D5F" w:rsidP="00B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45F9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6FD0F8ED" w14:textId="77777777" w:rsidR="00B41D5F" w:rsidRPr="00825E33" w:rsidRDefault="00B41D5F" w:rsidP="00B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EA82D3" w14:textId="77777777" w:rsidR="00B41D5F" w:rsidRPr="00825E33" w:rsidRDefault="00B41D5F" w:rsidP="00B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5A9B3B1" w14:textId="77777777" w:rsidR="00B41D5F" w:rsidRPr="00825E33" w:rsidRDefault="00B41D5F" w:rsidP="00B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A5F5B61" w14:textId="77777777" w:rsidR="00B41D5F" w:rsidRPr="00825E33" w:rsidRDefault="00B41D5F" w:rsidP="00B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5741560E" w14:textId="77777777" w:rsidR="00B41D5F" w:rsidRPr="00825E33" w:rsidRDefault="00B41D5F" w:rsidP="00B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08F2B4F" w14:textId="77777777" w:rsidR="00B41D5F" w:rsidRPr="00825E33" w:rsidRDefault="00B41D5F" w:rsidP="00B41D5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0F7D2F79" w14:textId="77777777" w:rsidR="00B41D5F" w:rsidRPr="00825E33" w:rsidRDefault="00B41D5F" w:rsidP="00B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41D5F" w:rsidRPr="00825E33" w14:paraId="3D0C5412" w14:textId="77777777" w:rsidTr="00C01B00">
        <w:tc>
          <w:tcPr>
            <w:tcW w:w="3682" w:type="dxa"/>
            <w:shd w:val="clear" w:color="auto" w:fill="auto"/>
          </w:tcPr>
          <w:p w14:paraId="3D8B61E6" w14:textId="77777777" w:rsidR="00B41D5F" w:rsidRPr="00825E33" w:rsidRDefault="00B41D5F" w:rsidP="00B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6E1D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7" w:type="dxa"/>
            <w:tcBorders>
              <w:bottom w:val="double" w:sz="4" w:space="0" w:color="auto"/>
            </w:tcBorders>
            <w:shd w:val="clear" w:color="auto" w:fill="auto"/>
          </w:tcPr>
          <w:p w14:paraId="27378105" w14:textId="77777777" w:rsidR="00B41D5F" w:rsidRPr="00825E33" w:rsidRDefault="00B41D5F" w:rsidP="00B41D5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25E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5D717D" w14:textId="77777777" w:rsidR="00B41D5F" w:rsidRPr="00825E33" w:rsidRDefault="00B41D5F" w:rsidP="00B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</w:tcPr>
          <w:p w14:paraId="76D785A0" w14:textId="77777777" w:rsidR="00B41D5F" w:rsidRPr="00825E33" w:rsidRDefault="00B41D5F" w:rsidP="00C34D9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25E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2E3453" w14:textId="77777777" w:rsidR="00B41D5F" w:rsidRPr="00825E33" w:rsidRDefault="00B41D5F" w:rsidP="00B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  <w:shd w:val="clear" w:color="auto" w:fill="auto"/>
          </w:tcPr>
          <w:p w14:paraId="189A2EE5" w14:textId="4DE463FF" w:rsidR="00B41D5F" w:rsidRPr="00B41D5F" w:rsidRDefault="00C56FC6" w:rsidP="00C34D9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1,132</w:t>
            </w:r>
          </w:p>
        </w:tc>
        <w:tc>
          <w:tcPr>
            <w:tcW w:w="236" w:type="dxa"/>
            <w:shd w:val="clear" w:color="auto" w:fill="auto"/>
          </w:tcPr>
          <w:p w14:paraId="6E05B964" w14:textId="77777777" w:rsidR="00B41D5F" w:rsidRPr="00825E33" w:rsidRDefault="00B41D5F" w:rsidP="00B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A625FD" w14:textId="77777777" w:rsidR="00B41D5F" w:rsidRPr="00825E33" w:rsidRDefault="00B41D5F" w:rsidP="00B41D5F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5E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B41D5F" w:rsidRPr="00825E33" w14:paraId="7FE03F94" w14:textId="77777777" w:rsidTr="00BE3465">
        <w:tc>
          <w:tcPr>
            <w:tcW w:w="3682" w:type="dxa"/>
            <w:shd w:val="clear" w:color="auto" w:fill="auto"/>
          </w:tcPr>
          <w:p w14:paraId="0D071919" w14:textId="77777777" w:rsidR="00B41D5F" w:rsidRPr="00276E1D" w:rsidRDefault="00B41D5F" w:rsidP="00B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shd w:val="clear" w:color="auto" w:fill="auto"/>
          </w:tcPr>
          <w:p w14:paraId="645A848F" w14:textId="77777777" w:rsidR="00B41D5F" w:rsidRPr="00825E33" w:rsidRDefault="00B41D5F" w:rsidP="00B41D5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F9C4FCA" w14:textId="77777777" w:rsidR="00B41D5F" w:rsidRPr="00825E33" w:rsidRDefault="00B41D5F" w:rsidP="00B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shd w:val="clear" w:color="auto" w:fill="auto"/>
          </w:tcPr>
          <w:p w14:paraId="2AAE0387" w14:textId="77777777" w:rsidR="00B41D5F" w:rsidRPr="00825E33" w:rsidRDefault="00B41D5F" w:rsidP="00B41D5F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0CA115B" w14:textId="77777777" w:rsidR="00B41D5F" w:rsidRPr="00825E33" w:rsidRDefault="00B41D5F" w:rsidP="00B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double" w:sz="4" w:space="0" w:color="auto"/>
            </w:tcBorders>
            <w:shd w:val="clear" w:color="auto" w:fill="auto"/>
          </w:tcPr>
          <w:p w14:paraId="1308BC8F" w14:textId="77777777" w:rsidR="00B41D5F" w:rsidRDefault="00B41D5F" w:rsidP="00B41D5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1366E06" w14:textId="77777777" w:rsidR="00B41D5F" w:rsidRPr="00825E33" w:rsidRDefault="00B41D5F" w:rsidP="00B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027BF3C" w14:textId="77777777" w:rsidR="00B41D5F" w:rsidRPr="00825E33" w:rsidRDefault="00B41D5F" w:rsidP="00B41D5F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41D5F" w:rsidRPr="00825E33" w14:paraId="091AA8F5" w14:textId="77777777" w:rsidTr="00BE3465">
        <w:tc>
          <w:tcPr>
            <w:tcW w:w="3682" w:type="dxa"/>
            <w:shd w:val="clear" w:color="auto" w:fill="auto"/>
          </w:tcPr>
          <w:p w14:paraId="681F15EE" w14:textId="2EC0F817" w:rsidR="00B41D5F" w:rsidRPr="003570C6" w:rsidRDefault="00B41D5F" w:rsidP="00B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570C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57" w:type="dxa"/>
            <w:shd w:val="clear" w:color="auto" w:fill="auto"/>
          </w:tcPr>
          <w:p w14:paraId="0B992AEC" w14:textId="77777777" w:rsidR="00B41D5F" w:rsidRPr="00825E33" w:rsidRDefault="00B41D5F" w:rsidP="00B41D5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E1062F3" w14:textId="77777777" w:rsidR="00B41D5F" w:rsidRPr="00825E33" w:rsidRDefault="00B41D5F" w:rsidP="00B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25B0B522" w14:textId="77777777" w:rsidR="00B41D5F" w:rsidRPr="00825E33" w:rsidRDefault="00B41D5F" w:rsidP="00B41D5F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7219D51" w14:textId="77777777" w:rsidR="00B41D5F" w:rsidRPr="00825E33" w:rsidRDefault="00B41D5F" w:rsidP="00B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2F9CD63D" w14:textId="77777777" w:rsidR="00B41D5F" w:rsidRDefault="00B41D5F" w:rsidP="00B41D5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ED3A346" w14:textId="77777777" w:rsidR="00B41D5F" w:rsidRPr="00825E33" w:rsidRDefault="00B41D5F" w:rsidP="00B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082B885A" w14:textId="77777777" w:rsidR="00B41D5F" w:rsidRPr="00825E33" w:rsidRDefault="00B41D5F" w:rsidP="00B41D5F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41D5F" w:rsidRPr="00825E33" w14:paraId="417C71F2" w14:textId="77777777" w:rsidTr="00BE3465">
        <w:tc>
          <w:tcPr>
            <w:tcW w:w="3682" w:type="dxa"/>
            <w:shd w:val="clear" w:color="auto" w:fill="auto"/>
          </w:tcPr>
          <w:p w14:paraId="11DCC443" w14:textId="212681E4" w:rsidR="00B41D5F" w:rsidRPr="003570C6" w:rsidRDefault="00B41D5F" w:rsidP="00B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570C6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7" w:type="dxa"/>
            <w:shd w:val="clear" w:color="auto" w:fill="auto"/>
          </w:tcPr>
          <w:p w14:paraId="5D620AC4" w14:textId="618325FB" w:rsidR="00B41D5F" w:rsidRPr="003570C6" w:rsidRDefault="00B41D5F" w:rsidP="00B41D5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570C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43E589" w14:textId="77777777" w:rsidR="00B41D5F" w:rsidRPr="003570C6" w:rsidRDefault="00B41D5F" w:rsidP="00B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68C9748F" w14:textId="7F54F2A9" w:rsidR="00B41D5F" w:rsidRPr="003570C6" w:rsidRDefault="00B41D5F" w:rsidP="00C34D9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570C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899035" w14:textId="77777777" w:rsidR="00B41D5F" w:rsidRPr="003570C6" w:rsidRDefault="00B41D5F" w:rsidP="00B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1F6DF734" w14:textId="32DA9AAB" w:rsidR="00B41D5F" w:rsidRPr="003570C6" w:rsidRDefault="003570C6" w:rsidP="00C34D9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570C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80,000</w:t>
            </w:r>
          </w:p>
        </w:tc>
        <w:tc>
          <w:tcPr>
            <w:tcW w:w="236" w:type="dxa"/>
            <w:shd w:val="clear" w:color="auto" w:fill="auto"/>
          </w:tcPr>
          <w:p w14:paraId="58B15756" w14:textId="77777777" w:rsidR="00B41D5F" w:rsidRPr="003570C6" w:rsidRDefault="00B41D5F" w:rsidP="00B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26706918" w14:textId="6453E40F" w:rsidR="00B41D5F" w:rsidRPr="003570C6" w:rsidRDefault="00B41D5F" w:rsidP="00B41D5F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570C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B41D5F" w:rsidRPr="00825E33" w14:paraId="314D1B7D" w14:textId="77777777" w:rsidTr="00C01B00">
        <w:tc>
          <w:tcPr>
            <w:tcW w:w="3682" w:type="dxa"/>
            <w:shd w:val="clear" w:color="auto" w:fill="auto"/>
          </w:tcPr>
          <w:p w14:paraId="27531AEE" w14:textId="77777777" w:rsidR="00B41D5F" w:rsidRPr="00276E1D" w:rsidRDefault="00B41D5F" w:rsidP="00B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shd w:val="clear" w:color="auto" w:fill="auto"/>
          </w:tcPr>
          <w:p w14:paraId="3A3CE4FE" w14:textId="77777777" w:rsidR="00B41D5F" w:rsidRPr="00825E33" w:rsidRDefault="00B41D5F" w:rsidP="00B41D5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D29B785" w14:textId="77777777" w:rsidR="00B41D5F" w:rsidRPr="00825E33" w:rsidRDefault="00B41D5F" w:rsidP="00B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shd w:val="clear" w:color="auto" w:fill="auto"/>
          </w:tcPr>
          <w:p w14:paraId="54723B96" w14:textId="77777777" w:rsidR="00B41D5F" w:rsidRPr="00825E33" w:rsidRDefault="00B41D5F" w:rsidP="00B41D5F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D64D444" w14:textId="77777777" w:rsidR="00B41D5F" w:rsidRPr="00825E33" w:rsidRDefault="00B41D5F" w:rsidP="00B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double" w:sz="4" w:space="0" w:color="auto"/>
            </w:tcBorders>
            <w:shd w:val="clear" w:color="auto" w:fill="auto"/>
          </w:tcPr>
          <w:p w14:paraId="60300852" w14:textId="77777777" w:rsidR="00B41D5F" w:rsidRDefault="00B41D5F" w:rsidP="00B41D5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DBC26E7" w14:textId="77777777" w:rsidR="00B41D5F" w:rsidRPr="00825E33" w:rsidRDefault="00B41D5F" w:rsidP="00B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2D4216" w14:textId="77777777" w:rsidR="00B41D5F" w:rsidRPr="00825E33" w:rsidRDefault="00B41D5F" w:rsidP="00B41D5F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349C4" w:rsidRPr="00825E33" w14:paraId="46948C8C" w14:textId="77777777" w:rsidTr="006F2F87">
        <w:tc>
          <w:tcPr>
            <w:tcW w:w="3682" w:type="dxa"/>
            <w:shd w:val="clear" w:color="auto" w:fill="auto"/>
          </w:tcPr>
          <w:p w14:paraId="1CB4FB0F" w14:textId="77777777" w:rsidR="000349C4" w:rsidRPr="003570C6" w:rsidRDefault="000349C4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222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1257" w:type="dxa"/>
            <w:shd w:val="clear" w:color="auto" w:fill="auto"/>
          </w:tcPr>
          <w:p w14:paraId="6610399A" w14:textId="77777777" w:rsidR="000349C4" w:rsidRPr="00825E33" w:rsidRDefault="000349C4" w:rsidP="006F2F8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77EA9E8" w14:textId="77777777" w:rsidR="000349C4" w:rsidRPr="00825E33" w:rsidRDefault="000349C4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7148DE67" w14:textId="77777777" w:rsidR="000349C4" w:rsidRPr="00825E33" w:rsidRDefault="000349C4" w:rsidP="006F2F8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3890D4E" w14:textId="77777777" w:rsidR="000349C4" w:rsidRPr="00825E33" w:rsidRDefault="000349C4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0BD034CB" w14:textId="77777777" w:rsidR="000349C4" w:rsidRDefault="000349C4" w:rsidP="006F2F8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D85FFD9" w14:textId="77777777" w:rsidR="000349C4" w:rsidRPr="00825E33" w:rsidRDefault="000349C4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28B51933" w14:textId="77777777" w:rsidR="000349C4" w:rsidRPr="00825E33" w:rsidRDefault="000349C4" w:rsidP="006F2F87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349C4" w:rsidRPr="003570C6" w14:paraId="21883916" w14:textId="77777777" w:rsidTr="006F2F87">
        <w:tc>
          <w:tcPr>
            <w:tcW w:w="3682" w:type="dxa"/>
            <w:shd w:val="clear" w:color="auto" w:fill="auto"/>
          </w:tcPr>
          <w:p w14:paraId="084BBCBA" w14:textId="6E232877" w:rsidR="000349C4" w:rsidRPr="003570C6" w:rsidRDefault="000349C4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222BE">
              <w:rPr>
                <w:rFonts w:asciiTheme="majorBidi" w:hAnsi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57" w:type="dxa"/>
            <w:tcBorders>
              <w:bottom w:val="double" w:sz="4" w:space="0" w:color="auto"/>
            </w:tcBorders>
            <w:shd w:val="clear" w:color="auto" w:fill="auto"/>
          </w:tcPr>
          <w:p w14:paraId="5C93E244" w14:textId="77777777" w:rsidR="000349C4" w:rsidRPr="003570C6" w:rsidRDefault="000349C4" w:rsidP="006F2F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2,467</w:t>
            </w:r>
          </w:p>
        </w:tc>
        <w:tc>
          <w:tcPr>
            <w:tcW w:w="236" w:type="dxa"/>
            <w:shd w:val="clear" w:color="auto" w:fill="auto"/>
          </w:tcPr>
          <w:p w14:paraId="305C3B79" w14:textId="77777777" w:rsidR="000349C4" w:rsidRPr="003570C6" w:rsidRDefault="000349C4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</w:tcPr>
          <w:p w14:paraId="5D625298" w14:textId="77777777" w:rsidR="000349C4" w:rsidRPr="003570C6" w:rsidRDefault="000349C4" w:rsidP="006F2F8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570C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076F8E" w14:textId="77777777" w:rsidR="000349C4" w:rsidRPr="003570C6" w:rsidRDefault="000349C4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  <w:shd w:val="clear" w:color="auto" w:fill="auto"/>
          </w:tcPr>
          <w:p w14:paraId="584F685C" w14:textId="77777777" w:rsidR="000349C4" w:rsidRPr="003570C6" w:rsidRDefault="000349C4" w:rsidP="006F2F8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2,467</w:t>
            </w:r>
          </w:p>
        </w:tc>
        <w:tc>
          <w:tcPr>
            <w:tcW w:w="236" w:type="dxa"/>
            <w:shd w:val="clear" w:color="auto" w:fill="auto"/>
          </w:tcPr>
          <w:p w14:paraId="79638016" w14:textId="77777777" w:rsidR="000349C4" w:rsidRPr="003570C6" w:rsidRDefault="000349C4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35D70E" w14:textId="77777777" w:rsidR="000349C4" w:rsidRPr="003570C6" w:rsidRDefault="000349C4" w:rsidP="006F2F87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570C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9527AB2" w14:textId="77777777" w:rsidR="00DE1DAF" w:rsidRPr="00D41C3A" w:rsidRDefault="00DE1DAF" w:rsidP="00EC4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463C939B" w14:textId="5C39D880" w:rsidR="00EC409B" w:rsidRPr="00AD071D" w:rsidRDefault="00EC409B" w:rsidP="00EC4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AD071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สัญญาสำคัญ</w:t>
      </w:r>
    </w:p>
    <w:p w14:paraId="1CF769B1" w14:textId="77777777" w:rsidR="00EC409B" w:rsidRPr="00D41C3A" w:rsidRDefault="00EC409B" w:rsidP="00EC4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A9E709C" w14:textId="77777777" w:rsidR="00EC409B" w:rsidRDefault="00EC409B" w:rsidP="00EC4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93B2F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สัญญาเช่าที่ดิน</w:t>
      </w:r>
    </w:p>
    <w:p w14:paraId="0B52EB30" w14:textId="77777777" w:rsidR="00EC409B" w:rsidRPr="00D41C3A" w:rsidRDefault="00EC409B" w:rsidP="00EC4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715541A" w14:textId="77777777" w:rsidR="00EC409B" w:rsidRPr="00AD071D" w:rsidRDefault="00EC409B" w:rsidP="00EC4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93B2F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cstheme="majorBidi"/>
          <w:sz w:val="30"/>
          <w:szCs w:val="30"/>
        </w:rPr>
        <w:t>1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ตุลาคม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cstheme="majorBidi"/>
          <w:sz w:val="30"/>
          <w:szCs w:val="30"/>
        </w:rPr>
        <w:t>2566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บริษัทได้ทำสัญญาเช่าที่ดินกับบริษัทย่อยแห่งหนึ่ง เพื่อให้เช่าที่ดินสำหรับก่อสร้างอาคารสำนักงาน โรงงาน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ห้องเย็น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และอาคารเก็บสินค้า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โดยมีกำหนดระยะเวลา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cstheme="majorBidi"/>
          <w:sz w:val="30"/>
          <w:szCs w:val="30"/>
        </w:rPr>
        <w:t>30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ปี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นับตั้งแต่วันที่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cstheme="majorBidi"/>
          <w:sz w:val="30"/>
          <w:szCs w:val="30"/>
        </w:rPr>
        <w:t>1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ตุลาคม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cstheme="majorBidi"/>
          <w:sz w:val="30"/>
          <w:szCs w:val="30"/>
        </w:rPr>
        <w:t>2566</w:t>
      </w:r>
      <w:r w:rsidRPr="00E93B2F">
        <w:rPr>
          <w:rFonts w:asciiTheme="majorBidi" w:hAnsiTheme="majorBidi"/>
          <w:sz w:val="30"/>
          <w:szCs w:val="30"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 xml:space="preserve">ถึง </w:t>
      </w:r>
      <w:r>
        <w:rPr>
          <w:rFonts w:asciiTheme="majorBidi" w:hAnsiTheme="majorBidi"/>
          <w:sz w:val="30"/>
          <w:szCs w:val="30"/>
        </w:rPr>
        <w:br/>
      </w:r>
      <w:r w:rsidRPr="00E93B2F">
        <w:rPr>
          <w:rFonts w:asciiTheme="majorBidi" w:hAnsiTheme="majorBidi"/>
          <w:sz w:val="30"/>
          <w:szCs w:val="30"/>
        </w:rPr>
        <w:t>30</w:t>
      </w:r>
      <w:r w:rsidRPr="00E93B2F">
        <w:rPr>
          <w:rFonts w:asciiTheme="majorBidi" w:hAnsiTheme="majorBidi" w:hint="cs"/>
          <w:sz w:val="30"/>
          <w:szCs w:val="30"/>
          <w:cs/>
        </w:rPr>
        <w:t xml:space="preserve"> กันยายน </w:t>
      </w:r>
      <w:r w:rsidRPr="00E93B2F">
        <w:rPr>
          <w:rFonts w:asciiTheme="majorBidi" w:hAnsiTheme="majorBidi"/>
          <w:sz w:val="30"/>
          <w:szCs w:val="30"/>
        </w:rPr>
        <w:t xml:space="preserve">2596 </w:t>
      </w:r>
      <w:r w:rsidRPr="00E93B2F">
        <w:rPr>
          <w:rFonts w:asciiTheme="majorBidi" w:hAnsiTheme="majorBidi" w:hint="cs"/>
          <w:sz w:val="30"/>
          <w:szCs w:val="30"/>
          <w:cs/>
        </w:rPr>
        <w:t>และอัตราค่าเช่าตามที่ระบุในสัญญา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</w:p>
    <w:p w14:paraId="1C2F03C2" w14:textId="77777777" w:rsidR="00230425" w:rsidRPr="00D41C3A" w:rsidRDefault="00230425" w:rsidP="00230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2AFF2AE" w14:textId="72B28697" w:rsidR="00230425" w:rsidRDefault="00230425" w:rsidP="00230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93B2F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</w:t>
      </w:r>
      <w:r w:rsidR="0096778B">
        <w:rPr>
          <w:rFonts w:asciiTheme="majorBidi" w:hAnsiTheme="majorBidi" w:cstheme="majorBidi" w:hint="cs"/>
          <w:i/>
          <w:iCs/>
          <w:sz w:val="30"/>
          <w:szCs w:val="30"/>
          <w:cs/>
        </w:rPr>
        <w:t>า</w:t>
      </w:r>
      <w:r w:rsidR="00703956"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เงินให้กู้ยืมระยะสั้น</w:t>
      </w:r>
    </w:p>
    <w:p w14:paraId="42FDE8CF" w14:textId="77777777" w:rsidR="00230425" w:rsidRPr="00D41C3A" w:rsidRDefault="00230425" w:rsidP="00230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BC8ACC7" w14:textId="541D0EDB" w:rsidR="00070361" w:rsidRPr="00070361" w:rsidRDefault="00070361" w:rsidP="00230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/>
          <w:sz w:val="30"/>
          <w:szCs w:val="30"/>
        </w:rPr>
        <w:t>30</w:t>
      </w:r>
      <w:r>
        <w:rPr>
          <w:rFonts w:asciiTheme="majorBidi" w:hAnsiTheme="majorBidi" w:hint="cs"/>
          <w:sz w:val="30"/>
          <w:szCs w:val="30"/>
          <w:cs/>
        </w:rPr>
        <w:t xml:space="preserve"> มิถุนายน </w:t>
      </w:r>
      <w:r>
        <w:rPr>
          <w:rFonts w:asciiTheme="majorBidi" w:hAnsiTheme="majorBidi"/>
          <w:sz w:val="30"/>
          <w:szCs w:val="30"/>
        </w:rPr>
        <w:t>2567</w:t>
      </w:r>
      <w:r>
        <w:rPr>
          <w:rFonts w:asciiTheme="majorBidi" w:hAnsiTheme="majorBidi" w:hint="cs"/>
          <w:sz w:val="30"/>
          <w:szCs w:val="30"/>
          <w:cs/>
        </w:rPr>
        <w:t xml:space="preserve"> บริษัทมีเงินให้กู้ยืม</w:t>
      </w:r>
      <w:r w:rsidR="00DD52CA">
        <w:rPr>
          <w:rFonts w:asciiTheme="majorBidi" w:hAnsiTheme="majorBidi" w:hint="cs"/>
          <w:sz w:val="30"/>
          <w:szCs w:val="30"/>
          <w:cs/>
        </w:rPr>
        <w:t>ระยะสั้นแก่</w:t>
      </w:r>
      <w:r w:rsidR="00482AFE">
        <w:rPr>
          <w:rFonts w:asciiTheme="majorBidi" w:hAnsiTheme="majorBidi" w:hint="cs"/>
          <w:sz w:val="30"/>
          <w:szCs w:val="30"/>
          <w:cs/>
        </w:rPr>
        <w:t>บริษัทย่อย</w:t>
      </w:r>
      <w:r>
        <w:rPr>
          <w:rFonts w:asciiTheme="majorBidi" w:hAnsiTheme="majorBidi" w:hint="cs"/>
          <w:sz w:val="30"/>
          <w:szCs w:val="30"/>
          <w:cs/>
        </w:rPr>
        <w:t>จำนวน</w:t>
      </w:r>
      <w:r w:rsidR="00306E53">
        <w:rPr>
          <w:rFonts w:asciiTheme="majorBidi" w:hAnsiTheme="majorBidi" w:hint="cs"/>
          <w:sz w:val="30"/>
          <w:szCs w:val="30"/>
          <w:cs/>
        </w:rPr>
        <w:t>เงิน</w:t>
      </w:r>
      <w:r w:rsidR="00D3586D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/>
          <w:sz w:val="30"/>
          <w:szCs w:val="30"/>
        </w:rPr>
        <w:t>80</w:t>
      </w:r>
      <w:r>
        <w:rPr>
          <w:rFonts w:asciiTheme="majorBidi" w:hAnsiTheme="majorBidi" w:hint="cs"/>
          <w:sz w:val="30"/>
          <w:szCs w:val="30"/>
          <w:cs/>
        </w:rPr>
        <w:t xml:space="preserve"> ล้านบาท</w:t>
      </w:r>
      <w:r>
        <w:rPr>
          <w:rFonts w:asciiTheme="majorBidi" w:hAnsiTheme="majorBidi" w:hint="cs"/>
          <w:sz w:val="30"/>
          <w:szCs w:val="30"/>
          <w:cs/>
        </w:rPr>
        <w:t xml:space="preserve"> โดย</w:t>
      </w:r>
      <w:r>
        <w:rPr>
          <w:rFonts w:asciiTheme="majorBidi" w:hAnsiTheme="majorBidi" w:hint="cs"/>
          <w:sz w:val="30"/>
          <w:szCs w:val="30"/>
          <w:cs/>
        </w:rPr>
        <w:t xml:space="preserve">เงินให้กู้ยืมดังกล่าวมีอัตราดอกเบี้ยตามที่ระบุในสัญญา และมีกำหนดชำระคืนภายในเดือนตุลาคม </w:t>
      </w:r>
      <w:r>
        <w:rPr>
          <w:rFonts w:asciiTheme="majorBidi" w:hAnsiTheme="majorBidi"/>
          <w:sz w:val="30"/>
          <w:szCs w:val="30"/>
        </w:rPr>
        <w:t>2567</w:t>
      </w:r>
    </w:p>
    <w:p w14:paraId="5C420F72" w14:textId="77777777" w:rsidR="00230425" w:rsidRPr="00D41C3A" w:rsidRDefault="00230425" w:rsidP="00230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477A186" w14:textId="3675F19C" w:rsidR="00DC7B98" w:rsidRPr="00C34D91" w:rsidRDefault="00B21981" w:rsidP="00DD2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x-none" w:eastAsia="x-none"/>
        </w:rPr>
      </w:pPr>
      <w:r w:rsidRPr="00C34D91">
        <w:rPr>
          <w:rFonts w:asciiTheme="majorBidi" w:hAnsiTheme="majorBidi" w:cstheme="majorBidi" w:hint="cs"/>
          <w:i/>
          <w:iCs/>
          <w:sz w:val="30"/>
          <w:szCs w:val="30"/>
          <w:cs/>
          <w:lang w:val="x-none" w:eastAsia="x-none"/>
        </w:rPr>
        <w:t>หนังสือ</w:t>
      </w:r>
      <w:r w:rsidR="006501D6" w:rsidRPr="00C34D91">
        <w:rPr>
          <w:rFonts w:asciiTheme="majorBidi" w:hAnsiTheme="majorBidi" w:cstheme="majorBidi" w:hint="cs"/>
          <w:i/>
          <w:iCs/>
          <w:sz w:val="30"/>
          <w:szCs w:val="30"/>
          <w:cs/>
          <w:lang w:val="x-none" w:eastAsia="x-none"/>
        </w:rPr>
        <w:t>ค้ำประกั</w:t>
      </w:r>
      <w:r w:rsidRPr="00C34D91">
        <w:rPr>
          <w:rFonts w:asciiTheme="majorBidi" w:hAnsiTheme="majorBidi" w:cstheme="majorBidi" w:hint="cs"/>
          <w:i/>
          <w:iCs/>
          <w:sz w:val="30"/>
          <w:szCs w:val="30"/>
          <w:cs/>
          <w:lang w:val="x-none" w:eastAsia="x-none"/>
        </w:rPr>
        <w:t>น</w:t>
      </w:r>
    </w:p>
    <w:p w14:paraId="7CCFF36C" w14:textId="77777777" w:rsidR="00FE01B1" w:rsidRPr="00D41C3A" w:rsidRDefault="00FE01B1" w:rsidP="00DD2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  <w:lang w:val="x-none" w:eastAsia="x-none"/>
        </w:rPr>
      </w:pPr>
    </w:p>
    <w:p w14:paraId="1E07E54C" w14:textId="1689A6CC" w:rsidR="00FE01B1" w:rsidRPr="00D27F67" w:rsidRDefault="00B0645E" w:rsidP="00DD2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B0645E">
        <w:rPr>
          <w:rFonts w:asciiTheme="majorBidi" w:hAnsiTheme="majorBidi" w:hint="cs"/>
          <w:sz w:val="30"/>
          <w:szCs w:val="30"/>
          <w:cs/>
          <w:lang w:eastAsia="x-none"/>
        </w:rPr>
        <w:t>ณ</w:t>
      </w:r>
      <w:r w:rsidRPr="00B0645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B0645E">
        <w:rPr>
          <w:rFonts w:asciiTheme="majorBidi" w:hAnsiTheme="majorBidi" w:hint="cs"/>
          <w:sz w:val="30"/>
          <w:szCs w:val="30"/>
          <w:cs/>
          <w:lang w:eastAsia="x-none"/>
        </w:rPr>
        <w:t>วันที่</w:t>
      </w:r>
      <w:r w:rsidRPr="00B0645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>
        <w:rPr>
          <w:rFonts w:asciiTheme="majorBidi" w:hAnsiTheme="majorBidi"/>
          <w:sz w:val="30"/>
          <w:szCs w:val="30"/>
          <w:lang w:eastAsia="x-none"/>
        </w:rPr>
        <w:t>30</w:t>
      </w:r>
      <w:r w:rsidRPr="00B0645E">
        <w:rPr>
          <w:rFonts w:asciiTheme="majorBidi" w:hAnsiTheme="majorBidi"/>
          <w:sz w:val="30"/>
          <w:szCs w:val="30"/>
          <w:lang w:eastAsia="x-none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มิถุนายน</w:t>
      </w:r>
      <w:r w:rsidRPr="00B0645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B0645E">
        <w:rPr>
          <w:rFonts w:asciiTheme="majorBidi" w:hAnsiTheme="majorBidi"/>
          <w:sz w:val="30"/>
          <w:szCs w:val="30"/>
          <w:lang w:eastAsia="x-none"/>
        </w:rPr>
        <w:t xml:space="preserve">2567 </w:t>
      </w:r>
      <w:r w:rsidRPr="00B0645E">
        <w:rPr>
          <w:rFonts w:asciiTheme="majorBidi" w:hAnsiTheme="majorBidi" w:hint="cs"/>
          <w:sz w:val="30"/>
          <w:szCs w:val="30"/>
          <w:cs/>
          <w:lang w:eastAsia="x-none"/>
        </w:rPr>
        <w:t>บริษัทมีหนี้สินที่อาจเกิดขึ้นต่อสถาบันการเงินในประเทศแห่งหนึ่งสำหรับการค้ำประกันวงเงินสินเชื่อของบริษัทย่อย</w:t>
      </w:r>
    </w:p>
    <w:p w14:paraId="5EFA6368" w14:textId="77777777" w:rsidR="00DC7B98" w:rsidRPr="00D41C3A" w:rsidRDefault="00DC7B98" w:rsidP="00DD2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x-none" w:eastAsia="x-none"/>
        </w:rPr>
      </w:pPr>
    </w:p>
    <w:p w14:paraId="774C4583" w14:textId="58449015" w:rsidR="00EC409B" w:rsidRDefault="00EC409B" w:rsidP="00EC409B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เงินลงทุนในบริษัทย่อย</w:t>
      </w:r>
    </w:p>
    <w:p w14:paraId="7ACFC352" w14:textId="77777777" w:rsidR="001D6142" w:rsidRPr="00D41C3A" w:rsidRDefault="001D6142" w:rsidP="001D6142">
      <w:pPr>
        <w:rPr>
          <w:sz w:val="28"/>
          <w:szCs w:val="28"/>
          <w:cs/>
          <w:lang w:val="x-none" w:eastAsia="x-none"/>
        </w:rPr>
      </w:pPr>
    </w:p>
    <w:p w14:paraId="0F852291" w14:textId="77777777" w:rsidR="001D6142" w:rsidRPr="0002168F" w:rsidRDefault="001D6142" w:rsidP="001D6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2168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บริษัทย่อย</w:t>
      </w:r>
    </w:p>
    <w:p w14:paraId="470D511A" w14:textId="77777777" w:rsidR="00781278" w:rsidRPr="00D41C3A" w:rsidRDefault="00781278" w:rsidP="00781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pacing w:val="-10"/>
          <w:sz w:val="28"/>
          <w:szCs w:val="28"/>
        </w:rPr>
      </w:pPr>
    </w:p>
    <w:p w14:paraId="0B09A6E0" w14:textId="61F83C58" w:rsidR="003227AC" w:rsidRPr="00D41C3A" w:rsidRDefault="001D6142" w:rsidP="00D41C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  <w:sectPr w:rsidR="003227AC" w:rsidRPr="00D41C3A" w:rsidSect="00FB5C89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245"/>
        </w:sectPr>
      </w:pPr>
      <w:r w:rsidRPr="00E93B2F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1D6142">
        <w:rPr>
          <w:rFonts w:asciiTheme="majorBidi" w:hAnsiTheme="majorBidi" w:cstheme="majorBidi"/>
          <w:sz w:val="30"/>
          <w:szCs w:val="30"/>
        </w:rPr>
        <w:t>1</w:t>
      </w:r>
      <w:r w:rsidRPr="001D6142">
        <w:rPr>
          <w:rFonts w:asciiTheme="majorBidi" w:hAnsiTheme="majorBidi"/>
          <w:sz w:val="30"/>
          <w:szCs w:val="30"/>
          <w:cs/>
        </w:rPr>
        <w:t xml:space="preserve"> </w:t>
      </w:r>
      <w:r w:rsidRPr="001D6142">
        <w:rPr>
          <w:rFonts w:asciiTheme="majorBidi" w:hAnsiTheme="majorBidi" w:hint="cs"/>
          <w:sz w:val="30"/>
          <w:szCs w:val="30"/>
          <w:cs/>
        </w:rPr>
        <w:t>ธันวาคม</w:t>
      </w:r>
      <w:r w:rsidRPr="001D6142">
        <w:rPr>
          <w:rFonts w:asciiTheme="majorBidi" w:hAnsiTheme="majorBidi"/>
          <w:sz w:val="30"/>
          <w:szCs w:val="30"/>
          <w:cs/>
        </w:rPr>
        <w:t xml:space="preserve"> </w:t>
      </w:r>
      <w:r w:rsidRPr="001D6142">
        <w:rPr>
          <w:rFonts w:asciiTheme="majorBidi" w:hAnsiTheme="majorBidi" w:cstheme="majorBidi"/>
          <w:sz w:val="30"/>
          <w:szCs w:val="30"/>
        </w:rPr>
        <w:t>2566</w:t>
      </w:r>
      <w:r w:rsidRPr="001D6142">
        <w:rPr>
          <w:rFonts w:asciiTheme="majorBidi" w:hAnsiTheme="majorBidi"/>
          <w:sz w:val="30"/>
          <w:szCs w:val="30"/>
          <w:cs/>
        </w:rPr>
        <w:t xml:space="preserve"> </w:t>
      </w:r>
      <w:r w:rsidRPr="001D6142">
        <w:rPr>
          <w:rFonts w:asciiTheme="majorBidi" w:hAnsiTheme="majorBidi" w:hint="cs"/>
          <w:sz w:val="30"/>
          <w:szCs w:val="30"/>
          <w:cs/>
        </w:rPr>
        <w:t>ที่ประชุมวิสามัญผู้ถือหุ้นของบริษัท</w:t>
      </w:r>
      <w:r w:rsidRPr="001D6142">
        <w:rPr>
          <w:rFonts w:asciiTheme="majorBidi" w:hAnsiTheme="majorBidi"/>
          <w:sz w:val="30"/>
          <w:szCs w:val="30"/>
          <w:cs/>
        </w:rPr>
        <w:t xml:space="preserve"> </w:t>
      </w:r>
      <w:r w:rsidRPr="001D6142">
        <w:rPr>
          <w:rFonts w:asciiTheme="majorBidi" w:hAnsiTheme="majorBidi" w:hint="cs"/>
          <w:sz w:val="30"/>
          <w:szCs w:val="30"/>
          <w:cs/>
        </w:rPr>
        <w:t>ฟู้ด</w:t>
      </w:r>
      <w:r w:rsidRPr="001D6142">
        <w:rPr>
          <w:rFonts w:asciiTheme="majorBidi" w:hAnsiTheme="majorBidi"/>
          <w:sz w:val="30"/>
          <w:szCs w:val="30"/>
          <w:cs/>
        </w:rPr>
        <w:t xml:space="preserve"> </w:t>
      </w:r>
      <w:r w:rsidRPr="001D6142">
        <w:rPr>
          <w:rFonts w:asciiTheme="majorBidi" w:hAnsiTheme="majorBidi" w:hint="cs"/>
          <w:sz w:val="30"/>
          <w:szCs w:val="30"/>
          <w:cs/>
        </w:rPr>
        <w:t>ฟิวเจอร์ส</w:t>
      </w:r>
      <w:r w:rsidRPr="001D6142">
        <w:rPr>
          <w:rFonts w:asciiTheme="majorBidi" w:hAnsiTheme="majorBidi"/>
          <w:sz w:val="30"/>
          <w:szCs w:val="30"/>
          <w:cs/>
        </w:rPr>
        <w:t xml:space="preserve"> </w:t>
      </w:r>
      <w:r w:rsidRPr="001D6142">
        <w:rPr>
          <w:rFonts w:asciiTheme="majorBidi" w:hAnsiTheme="majorBidi" w:hint="cs"/>
          <w:sz w:val="30"/>
          <w:szCs w:val="30"/>
          <w:cs/>
        </w:rPr>
        <w:t>จำกัด</w:t>
      </w:r>
      <w:r w:rsidRPr="001D6142">
        <w:rPr>
          <w:rFonts w:asciiTheme="majorBidi" w:hAnsiTheme="majorBidi"/>
          <w:sz w:val="30"/>
          <w:szCs w:val="30"/>
          <w:cs/>
        </w:rPr>
        <w:t xml:space="preserve"> </w:t>
      </w:r>
      <w:r w:rsidRPr="001D6142">
        <w:rPr>
          <w:rFonts w:asciiTheme="majorBidi" w:hAnsiTheme="majorBidi" w:hint="cs"/>
          <w:sz w:val="30"/>
          <w:szCs w:val="30"/>
          <w:cs/>
        </w:rPr>
        <w:t>มีมติอนุมัติให้เรียกชำระ</w:t>
      </w:r>
      <w:r w:rsidR="006B0B09">
        <w:rPr>
          <w:rFonts w:asciiTheme="majorBidi" w:hAnsiTheme="majorBidi"/>
          <w:sz w:val="30"/>
          <w:szCs w:val="30"/>
          <w:cs/>
        </w:rPr>
        <w:br/>
      </w:r>
      <w:r w:rsidRPr="001D6142">
        <w:rPr>
          <w:rFonts w:asciiTheme="majorBidi" w:hAnsiTheme="majorBidi" w:hint="cs"/>
          <w:sz w:val="30"/>
          <w:szCs w:val="30"/>
          <w:cs/>
        </w:rPr>
        <w:t>ค่าหุ้นสามัญเพิ่มเติมอีกร้อยละ</w:t>
      </w:r>
      <w:r w:rsidRPr="001D6142">
        <w:rPr>
          <w:rFonts w:asciiTheme="majorBidi" w:hAnsiTheme="majorBidi"/>
          <w:sz w:val="30"/>
          <w:szCs w:val="30"/>
          <w:cs/>
        </w:rPr>
        <w:t xml:space="preserve"> </w:t>
      </w:r>
      <w:r w:rsidRPr="001D6142">
        <w:rPr>
          <w:rFonts w:asciiTheme="majorBidi" w:hAnsiTheme="majorBidi" w:cstheme="majorBidi"/>
          <w:sz w:val="30"/>
          <w:szCs w:val="30"/>
        </w:rPr>
        <w:t xml:space="preserve">60 </w:t>
      </w:r>
      <w:r w:rsidRPr="001D6142">
        <w:rPr>
          <w:rFonts w:asciiTheme="majorBidi" w:hAnsiTheme="majorBidi" w:hint="cs"/>
          <w:sz w:val="30"/>
          <w:szCs w:val="30"/>
          <w:cs/>
        </w:rPr>
        <w:t>รวมเป็นร้อยละ</w:t>
      </w:r>
      <w:r w:rsidRPr="001D6142">
        <w:rPr>
          <w:rFonts w:asciiTheme="majorBidi" w:hAnsiTheme="majorBidi"/>
          <w:sz w:val="30"/>
          <w:szCs w:val="30"/>
          <w:cs/>
        </w:rPr>
        <w:t xml:space="preserve"> </w:t>
      </w:r>
      <w:r w:rsidRPr="001D6142">
        <w:rPr>
          <w:rFonts w:asciiTheme="majorBidi" w:hAnsiTheme="majorBidi" w:cstheme="majorBidi"/>
          <w:sz w:val="30"/>
          <w:szCs w:val="30"/>
        </w:rPr>
        <w:t xml:space="preserve">100 </w:t>
      </w:r>
      <w:r w:rsidRPr="001D6142">
        <w:rPr>
          <w:rFonts w:asciiTheme="majorBidi" w:hAnsiTheme="majorBidi" w:hint="cs"/>
          <w:sz w:val="30"/>
          <w:szCs w:val="30"/>
          <w:cs/>
        </w:rPr>
        <w:t>ของทุนจดทะเบียน</w:t>
      </w:r>
      <w:r w:rsidRPr="001D6142">
        <w:rPr>
          <w:rFonts w:asciiTheme="majorBidi" w:hAnsiTheme="majorBidi"/>
          <w:sz w:val="30"/>
          <w:szCs w:val="30"/>
          <w:cs/>
        </w:rPr>
        <w:t xml:space="preserve"> </w:t>
      </w:r>
      <w:r w:rsidRPr="001D6142">
        <w:rPr>
          <w:rFonts w:asciiTheme="majorBidi" w:hAnsiTheme="majorBidi" w:cstheme="majorBidi"/>
          <w:sz w:val="30"/>
          <w:szCs w:val="30"/>
        </w:rPr>
        <w:t xml:space="preserve">150 </w:t>
      </w:r>
      <w:r w:rsidRPr="001D6142">
        <w:rPr>
          <w:rFonts w:asciiTheme="majorBidi" w:hAnsiTheme="majorBidi" w:hint="cs"/>
          <w:sz w:val="30"/>
          <w:szCs w:val="30"/>
          <w:cs/>
        </w:rPr>
        <w:t>ล้านบาท</w:t>
      </w:r>
      <w:r w:rsidRPr="001D6142">
        <w:rPr>
          <w:rFonts w:asciiTheme="majorBidi" w:hAnsiTheme="majorBidi"/>
          <w:sz w:val="30"/>
          <w:szCs w:val="30"/>
          <w:cs/>
        </w:rPr>
        <w:t xml:space="preserve"> </w:t>
      </w:r>
      <w:r w:rsidRPr="001D6142">
        <w:rPr>
          <w:rFonts w:asciiTheme="majorBidi" w:hAnsiTheme="majorBidi" w:hint="cs"/>
          <w:sz w:val="30"/>
          <w:szCs w:val="30"/>
          <w:cs/>
        </w:rPr>
        <w:t>โดยบริษัทได้ชำระค่าหุ้นดังกล่าวในเดือนกุมภาพันธ์</w:t>
      </w:r>
      <w:r w:rsidRPr="001D6142">
        <w:rPr>
          <w:rFonts w:asciiTheme="majorBidi" w:hAnsiTheme="majorBidi"/>
          <w:sz w:val="30"/>
          <w:szCs w:val="30"/>
          <w:cs/>
        </w:rPr>
        <w:t xml:space="preserve"> </w:t>
      </w:r>
      <w:r w:rsidRPr="001D6142">
        <w:rPr>
          <w:rFonts w:asciiTheme="majorBidi" w:hAnsiTheme="majorBidi" w:cstheme="majorBidi"/>
          <w:sz w:val="30"/>
          <w:szCs w:val="30"/>
        </w:rPr>
        <w:t xml:space="preserve">2567 </w:t>
      </w:r>
      <w:r w:rsidRPr="001D6142">
        <w:rPr>
          <w:rFonts w:asciiTheme="majorBidi" w:hAnsiTheme="majorBidi" w:hint="cs"/>
          <w:sz w:val="30"/>
          <w:szCs w:val="30"/>
          <w:cs/>
        </w:rPr>
        <w:t>เป็นจำนวนเงิน</w:t>
      </w:r>
      <w:r w:rsidRPr="001D6142">
        <w:rPr>
          <w:rFonts w:asciiTheme="majorBidi" w:hAnsiTheme="majorBidi"/>
          <w:sz w:val="30"/>
          <w:szCs w:val="30"/>
          <w:cs/>
        </w:rPr>
        <w:t xml:space="preserve"> </w:t>
      </w:r>
      <w:r w:rsidRPr="001D6142">
        <w:rPr>
          <w:rFonts w:asciiTheme="majorBidi" w:hAnsiTheme="majorBidi" w:cstheme="majorBidi"/>
          <w:sz w:val="30"/>
          <w:szCs w:val="30"/>
        </w:rPr>
        <w:t xml:space="preserve">90 </w:t>
      </w:r>
      <w:r w:rsidRPr="001D6142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0C53964D" w14:textId="0EEE5F36" w:rsidR="003227AC" w:rsidRPr="00095C50" w:rsidRDefault="003227AC" w:rsidP="00322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left" w:pos="5220"/>
          <w:tab w:val="left" w:pos="540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95C50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</w:t>
      </w:r>
      <w:r w:rsidRPr="00095C50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095C50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Pr="00095C50">
        <w:rPr>
          <w:rFonts w:asciiTheme="majorBidi" w:hAnsiTheme="majorBidi" w:cstheme="majorBidi"/>
          <w:sz w:val="30"/>
          <w:szCs w:val="30"/>
        </w:rPr>
        <w:t>3</w:t>
      </w:r>
      <w:r w:rsidR="00513114">
        <w:rPr>
          <w:rFonts w:asciiTheme="majorBidi" w:hAnsiTheme="majorBidi" w:cstheme="majorBidi"/>
          <w:sz w:val="30"/>
          <w:szCs w:val="30"/>
        </w:rPr>
        <w:t>0</w:t>
      </w:r>
      <w:r w:rsidRPr="00095C50">
        <w:rPr>
          <w:rFonts w:asciiTheme="majorBidi" w:hAnsiTheme="majorBidi" w:cstheme="majorBidi"/>
          <w:sz w:val="30"/>
          <w:szCs w:val="30"/>
        </w:rPr>
        <w:t xml:space="preserve"> </w:t>
      </w:r>
      <w:r w:rsidR="00513114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095C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5C50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095C50">
        <w:rPr>
          <w:rFonts w:asciiTheme="majorBidi" w:hAnsiTheme="majorBidi" w:cstheme="majorBidi"/>
          <w:sz w:val="30"/>
          <w:szCs w:val="30"/>
        </w:rPr>
        <w:t xml:space="preserve"> </w:t>
      </w:r>
      <w:r w:rsidRPr="00095C50">
        <w:rPr>
          <w:rFonts w:asciiTheme="majorBidi" w:hAnsiTheme="majorBidi" w:cstheme="majorBidi"/>
          <w:sz w:val="30"/>
          <w:szCs w:val="30"/>
          <w:cs/>
        </w:rPr>
        <w:t>และ</w:t>
      </w:r>
      <w:r>
        <w:rPr>
          <w:rFonts w:asciiTheme="majorBidi" w:hAnsiTheme="majorBidi" w:cstheme="majorBidi"/>
          <w:sz w:val="30"/>
          <w:szCs w:val="30"/>
        </w:rPr>
        <w:t xml:space="preserve"> 31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095C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5C50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 w:hint="cs"/>
          <w:sz w:val="30"/>
          <w:szCs w:val="30"/>
          <w:cs/>
        </w:rPr>
        <w:t>6</w:t>
      </w:r>
      <w:r w:rsidRPr="00095C50">
        <w:rPr>
          <w:rFonts w:asciiTheme="majorBidi" w:hAnsiTheme="majorBidi" w:cstheme="majorBidi"/>
          <w:sz w:val="30"/>
          <w:szCs w:val="30"/>
        </w:rPr>
        <w:t xml:space="preserve"> </w:t>
      </w:r>
      <w:r w:rsidRPr="00095C50">
        <w:rPr>
          <w:rFonts w:asciiTheme="majorBidi" w:hAnsiTheme="majorBidi" w:cstheme="majorBidi"/>
          <w:sz w:val="30"/>
          <w:szCs w:val="30"/>
          <w:cs/>
        </w:rPr>
        <w:t>มีดังนี้</w:t>
      </w:r>
      <w:r w:rsidRPr="00095C50">
        <w:rPr>
          <w:rFonts w:asciiTheme="majorBidi" w:hAnsiTheme="majorBidi" w:cstheme="majorBidi"/>
          <w:sz w:val="30"/>
          <w:szCs w:val="30"/>
        </w:rPr>
        <w:t xml:space="preserve"> </w:t>
      </w:r>
    </w:p>
    <w:p w14:paraId="7DB9CF4B" w14:textId="77777777" w:rsidR="003227AC" w:rsidRPr="00095C50" w:rsidRDefault="003227AC" w:rsidP="003227AC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pPr w:leftFromText="180" w:rightFromText="180" w:vertAnchor="text" w:horzAnchor="margin" w:tblpX="-112" w:tblpY="47"/>
        <w:tblW w:w="148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450"/>
        <w:gridCol w:w="900"/>
        <w:gridCol w:w="180"/>
        <w:gridCol w:w="540"/>
        <w:gridCol w:w="180"/>
        <w:gridCol w:w="540"/>
        <w:gridCol w:w="180"/>
        <w:gridCol w:w="720"/>
        <w:gridCol w:w="181"/>
        <w:gridCol w:w="719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720"/>
        <w:gridCol w:w="180"/>
        <w:gridCol w:w="720"/>
        <w:gridCol w:w="180"/>
        <w:gridCol w:w="810"/>
        <w:gridCol w:w="180"/>
        <w:gridCol w:w="900"/>
      </w:tblGrid>
      <w:tr w:rsidR="003227AC" w:rsidRPr="00095C50" w14:paraId="5C58F656" w14:textId="77777777" w:rsidTr="006F2F87">
        <w:trPr>
          <w:cantSplit/>
          <w:trHeight w:val="68"/>
          <w:tblHeader/>
        </w:trPr>
        <w:tc>
          <w:tcPr>
            <w:tcW w:w="2430" w:type="dxa"/>
            <w:vAlign w:val="bottom"/>
          </w:tcPr>
          <w:p w14:paraId="5C525E31" w14:textId="77777777" w:rsidR="003227AC" w:rsidRPr="00095C50" w:rsidRDefault="003227AC" w:rsidP="006F2F87">
            <w:pPr>
              <w:pStyle w:val="acctfourfigures"/>
              <w:tabs>
                <w:tab w:val="clear" w:pos="765"/>
                <w:tab w:val="left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14:paraId="5EF470F7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6"/>
          </w:tcPr>
          <w:p w14:paraId="629E9489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450" w:type="dxa"/>
            <w:gridSpan w:val="19"/>
          </w:tcPr>
          <w:p w14:paraId="78B53FAE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227AC" w:rsidRPr="00095C50" w14:paraId="0EFF2FCC" w14:textId="77777777" w:rsidTr="006F2F87">
        <w:trPr>
          <w:cantSplit/>
          <w:trHeight w:val="507"/>
          <w:tblHeader/>
        </w:trPr>
        <w:tc>
          <w:tcPr>
            <w:tcW w:w="2430" w:type="dxa"/>
            <w:vAlign w:val="bottom"/>
          </w:tcPr>
          <w:p w14:paraId="5BEF3275" w14:textId="77777777" w:rsidR="003227AC" w:rsidRPr="00E832CC" w:rsidRDefault="003227AC" w:rsidP="006F2F87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026F9DF5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0F0B5F41" w14:textId="77777777" w:rsidR="003227AC" w:rsidRPr="00095C50" w:rsidRDefault="003227AC" w:rsidP="006F2F87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0" w:type="dxa"/>
          </w:tcPr>
          <w:p w14:paraId="4251EA47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5B956FF8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</w:t>
            </w:r>
          </w:p>
          <w:p w14:paraId="0EF5768E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79D1E9EB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0507CF64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17ABDBEA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37205668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E9FA8AC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7E16C6F7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4ADBF4EE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3502A65" w14:textId="77777777" w:rsidR="003227AC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5776005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5C5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2FAB9F6C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60FB285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34092AE" w14:textId="77777777" w:rsidR="003227AC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F47C213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5C50">
              <w:rPr>
                <w:rFonts w:ascii="Angsana New" w:hAnsi="Angsana New"/>
                <w:sz w:val="30"/>
                <w:szCs w:val="30"/>
                <w:cs/>
              </w:rPr>
              <w:t>ราคาทุน - สุทธิ</w:t>
            </w:r>
          </w:p>
        </w:tc>
        <w:tc>
          <w:tcPr>
            <w:tcW w:w="180" w:type="dxa"/>
          </w:tcPr>
          <w:p w14:paraId="5EED3AD4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4DF6C562" w14:textId="11AD0086" w:rsidR="003227AC" w:rsidRPr="00BB03DF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</w:pPr>
            <w:r w:rsidRPr="00BB03DF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  <w:t>เงินปันผลรับสำ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bidi="th-TH"/>
              </w:rPr>
              <w:t>หรับงวด</w:t>
            </w:r>
            <w:r w:rsidR="0051311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bidi="th-TH"/>
              </w:rPr>
              <w:t>หก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bidi="th-TH"/>
              </w:rPr>
              <w:t>เดือนสิ้นสุดวันที่</w:t>
            </w:r>
          </w:p>
        </w:tc>
      </w:tr>
      <w:tr w:rsidR="00513114" w:rsidRPr="00095C50" w14:paraId="67A3DAB8" w14:textId="77777777" w:rsidTr="006F2F87">
        <w:trPr>
          <w:cantSplit/>
          <w:trHeight w:val="389"/>
          <w:tblHeader/>
        </w:trPr>
        <w:tc>
          <w:tcPr>
            <w:tcW w:w="2430" w:type="dxa"/>
          </w:tcPr>
          <w:p w14:paraId="6ED96DDD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26589F70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0E951BF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1F1DFDC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0" w:type="dxa"/>
          </w:tcPr>
          <w:p w14:paraId="3725BBBC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D9FF9B6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3D3B8080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EBD8FFC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39497616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</w:tcPr>
          <w:p w14:paraId="52440507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</w:tcPr>
          <w:p w14:paraId="1681D1FC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D616E5E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DD3BA01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E93987E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F4E1BC6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28C5A76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D775169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57AFC3E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A2B9ADB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5E0B692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48C8F859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0EC4B2B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640C8C7B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0763F0C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35D8C91" w14:textId="3B3F09C4" w:rsidR="00513114" w:rsidRPr="00513114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 w:bidi="th-TH"/>
              </w:rPr>
            </w:pPr>
            <w:r w:rsidRPr="00B60A45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16E69562" w14:textId="77777777" w:rsidR="00513114" w:rsidRPr="00B60A45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6FD8A00" w14:textId="57D139BC" w:rsidR="00513114" w:rsidRPr="00B60A45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B60A45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 w:bidi="th-TH"/>
              </w:rPr>
              <w:t>0</w:t>
            </w:r>
          </w:p>
        </w:tc>
      </w:tr>
      <w:tr w:rsidR="00513114" w:rsidRPr="00095C50" w14:paraId="75D0013C" w14:textId="77777777" w:rsidTr="006F2F87">
        <w:trPr>
          <w:cantSplit/>
          <w:trHeight w:val="389"/>
          <w:tblHeader/>
        </w:trPr>
        <w:tc>
          <w:tcPr>
            <w:tcW w:w="2430" w:type="dxa"/>
          </w:tcPr>
          <w:p w14:paraId="140AB1F1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79593002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D93A52D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4349147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0" w:type="dxa"/>
          </w:tcPr>
          <w:p w14:paraId="7FB63A37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CE43FA1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2B69A97A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F978AAF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43B01B7D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</w:tcPr>
          <w:p w14:paraId="561B61ED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</w:tcPr>
          <w:p w14:paraId="7388A0EE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B92B083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58A7AB7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C929240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E017DF0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A492E1E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47AE4C7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9A782C1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A50057F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AEFBBBE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6A02435C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3DF0A5E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4E9DB235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2CA710D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B5FB25F" w14:textId="45450276" w:rsidR="00513114" w:rsidRPr="00B30A8B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214ADEA0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04B5A32" w14:textId="05205263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</w:tr>
      <w:tr w:rsidR="003227AC" w:rsidRPr="00095C50" w14:paraId="060D4482" w14:textId="77777777" w:rsidTr="006F2F87">
        <w:trPr>
          <w:cantSplit/>
          <w:trHeight w:val="389"/>
          <w:tblHeader/>
        </w:trPr>
        <w:tc>
          <w:tcPr>
            <w:tcW w:w="2430" w:type="dxa"/>
          </w:tcPr>
          <w:p w14:paraId="47CC492B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031FBF88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4036DC4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296DC3C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0" w:type="dxa"/>
            <w:hideMark/>
          </w:tcPr>
          <w:p w14:paraId="308BC715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7D614FEF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hideMark/>
          </w:tcPr>
          <w:p w14:paraId="194485D4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74CECF2F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hideMark/>
          </w:tcPr>
          <w:p w14:paraId="3CEF2E9E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1" w:type="dxa"/>
          </w:tcPr>
          <w:p w14:paraId="3EDC36A5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  <w:hideMark/>
          </w:tcPr>
          <w:p w14:paraId="21292A37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43454464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535D83F2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459BD007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058872B7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5EA5859C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0F03952E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177EC195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74D5299F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30AAB751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20477053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FACE815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575055DA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3FFA7F83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07FA8CF9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31FEF1C4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1C8DC6B8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</w:p>
        </w:tc>
      </w:tr>
      <w:tr w:rsidR="003227AC" w:rsidRPr="00095C50" w14:paraId="0D61C054" w14:textId="77777777" w:rsidTr="006F2F87">
        <w:trPr>
          <w:cantSplit/>
          <w:trHeight w:val="389"/>
          <w:tblHeader/>
        </w:trPr>
        <w:tc>
          <w:tcPr>
            <w:tcW w:w="2430" w:type="dxa"/>
          </w:tcPr>
          <w:p w14:paraId="4609E387" w14:textId="77777777" w:rsidR="003227AC" w:rsidRPr="00612ACC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2A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50" w:type="dxa"/>
          </w:tcPr>
          <w:p w14:paraId="046A83A5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548FD01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C1EBB58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3"/>
          </w:tcPr>
          <w:p w14:paraId="220610B6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095C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DBBE59D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0" w:type="dxa"/>
            <w:gridSpan w:val="19"/>
          </w:tcPr>
          <w:p w14:paraId="0C64AD87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227AC" w:rsidRPr="00095C50" w14:paraId="175EAC2E" w14:textId="77777777" w:rsidTr="006F2F87">
        <w:trPr>
          <w:cantSplit/>
          <w:trHeight w:val="58"/>
        </w:trPr>
        <w:tc>
          <w:tcPr>
            <w:tcW w:w="2430" w:type="dxa"/>
            <w:hideMark/>
          </w:tcPr>
          <w:p w14:paraId="7A1C1766" w14:textId="77777777" w:rsidR="003227AC" w:rsidRPr="00095C50" w:rsidRDefault="003227AC" w:rsidP="006F2F87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095C5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95C50">
              <w:rPr>
                <w:rFonts w:asciiTheme="majorBidi" w:hAnsiTheme="majorBidi" w:hint="cs"/>
                <w:sz w:val="30"/>
                <w:szCs w:val="30"/>
                <w:cs/>
              </w:rPr>
              <w:t>ฟู้ด</w:t>
            </w:r>
            <w:r w:rsidRPr="00095C5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95C50">
              <w:rPr>
                <w:rFonts w:asciiTheme="majorBidi" w:hAnsiTheme="majorBidi" w:hint="cs"/>
                <w:sz w:val="30"/>
                <w:szCs w:val="30"/>
                <w:cs/>
              </w:rPr>
              <w:t>ฟิวเจอร์ส</w:t>
            </w:r>
            <w:r w:rsidRPr="00095C5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95C50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450" w:type="dxa"/>
          </w:tcPr>
          <w:p w14:paraId="22BAAFCC" w14:textId="77777777" w:rsidR="003227AC" w:rsidRPr="00095C50" w:rsidRDefault="003227AC" w:rsidP="006F2F87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900" w:type="dxa"/>
          </w:tcPr>
          <w:p w14:paraId="6EF6F5CE" w14:textId="77777777" w:rsidR="003227AC" w:rsidRPr="00095C50" w:rsidRDefault="003227AC" w:rsidP="006F2F87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</w:tcPr>
          <w:p w14:paraId="1340D1BB" w14:textId="77777777" w:rsidR="003227AC" w:rsidRPr="00095C50" w:rsidRDefault="003227AC" w:rsidP="006F2F87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38BAAA02" w14:textId="77777777" w:rsidR="003227AC" w:rsidRPr="00095C50" w:rsidRDefault="003227AC" w:rsidP="006F2F87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  <w:vAlign w:val="bottom"/>
          </w:tcPr>
          <w:p w14:paraId="6C18D59B" w14:textId="77777777" w:rsidR="003227AC" w:rsidRPr="00095C50" w:rsidRDefault="003227AC" w:rsidP="006F2F87">
            <w:pPr>
              <w:pStyle w:val="acctfourfigures"/>
              <w:tabs>
                <w:tab w:val="decimal" w:pos="46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14:paraId="0FC79512" w14:textId="77777777" w:rsidR="003227AC" w:rsidRPr="00095C50" w:rsidRDefault="003227AC" w:rsidP="006F2F87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  <w:vAlign w:val="bottom"/>
          </w:tcPr>
          <w:p w14:paraId="76AE8D75" w14:textId="77777777" w:rsidR="003227AC" w:rsidRPr="00095C50" w:rsidRDefault="003227AC" w:rsidP="006F2F87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2175AB01" w14:textId="77777777" w:rsidR="003227AC" w:rsidRPr="00095C50" w:rsidRDefault="003227AC" w:rsidP="006F2F87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</w:t>
            </w:r>
            <w:r w:rsidRPr="00095C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0,000</w:t>
            </w:r>
          </w:p>
        </w:tc>
        <w:tc>
          <w:tcPr>
            <w:tcW w:w="181" w:type="dxa"/>
            <w:vAlign w:val="bottom"/>
          </w:tcPr>
          <w:p w14:paraId="3A2E159D" w14:textId="77777777" w:rsidR="003227AC" w:rsidRPr="00095C50" w:rsidRDefault="003227AC" w:rsidP="006F2F87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dxa"/>
            <w:vAlign w:val="bottom"/>
          </w:tcPr>
          <w:p w14:paraId="14FFF01E" w14:textId="77777777" w:rsidR="003227AC" w:rsidRPr="00095C50" w:rsidRDefault="003227AC" w:rsidP="006F2F87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60,000</w:t>
            </w:r>
          </w:p>
        </w:tc>
        <w:tc>
          <w:tcPr>
            <w:tcW w:w="180" w:type="dxa"/>
            <w:vAlign w:val="bottom"/>
          </w:tcPr>
          <w:p w14:paraId="39AB7EB3" w14:textId="77777777" w:rsidR="003227AC" w:rsidRPr="00095C50" w:rsidRDefault="003227AC" w:rsidP="006F2F87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285DAA" w14:textId="77777777" w:rsidR="003227AC" w:rsidRPr="00095C50" w:rsidRDefault="003227AC" w:rsidP="006F2F87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85</w:t>
            </w:r>
          </w:p>
        </w:tc>
        <w:tc>
          <w:tcPr>
            <w:tcW w:w="180" w:type="dxa"/>
            <w:vAlign w:val="bottom"/>
          </w:tcPr>
          <w:p w14:paraId="3E9E04EB" w14:textId="77777777" w:rsidR="003227AC" w:rsidRPr="00095C50" w:rsidRDefault="003227AC" w:rsidP="006F2F87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F2F941F" w14:textId="77777777" w:rsidR="003227AC" w:rsidRPr="00095C50" w:rsidRDefault="003227AC" w:rsidP="006F2F87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59,994</w:t>
            </w:r>
          </w:p>
        </w:tc>
        <w:tc>
          <w:tcPr>
            <w:tcW w:w="180" w:type="dxa"/>
            <w:vAlign w:val="bottom"/>
          </w:tcPr>
          <w:p w14:paraId="6F52578E" w14:textId="77777777" w:rsidR="003227AC" w:rsidRPr="00095C50" w:rsidRDefault="003227AC" w:rsidP="006F2F87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4F5CAD0" w14:textId="77777777" w:rsidR="003227AC" w:rsidRPr="00095C50" w:rsidRDefault="003227AC" w:rsidP="006F2F87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4725A84" w14:textId="77777777" w:rsidR="003227AC" w:rsidRPr="00095C50" w:rsidRDefault="003227AC" w:rsidP="006F2F87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2074255" w14:textId="77777777" w:rsidR="003227AC" w:rsidRPr="00095C50" w:rsidRDefault="003227AC" w:rsidP="006F2F87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7B88A28C" w14:textId="77777777" w:rsidR="003227AC" w:rsidRPr="00095C50" w:rsidRDefault="003227AC" w:rsidP="006F2F87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43D0D5BC" w14:textId="77777777" w:rsidR="003227AC" w:rsidRPr="00095C50" w:rsidRDefault="003227AC" w:rsidP="006F2F8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85</w:t>
            </w:r>
          </w:p>
        </w:tc>
        <w:tc>
          <w:tcPr>
            <w:tcW w:w="180" w:type="dxa"/>
            <w:vAlign w:val="bottom"/>
          </w:tcPr>
          <w:p w14:paraId="3DA47752" w14:textId="77777777" w:rsidR="003227AC" w:rsidRPr="00095C50" w:rsidRDefault="003227AC" w:rsidP="006F2F87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69825F73" w14:textId="77777777" w:rsidR="003227AC" w:rsidRPr="00095C50" w:rsidRDefault="003227AC" w:rsidP="006F2F8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59,994</w:t>
            </w:r>
          </w:p>
        </w:tc>
        <w:tc>
          <w:tcPr>
            <w:tcW w:w="180" w:type="dxa"/>
            <w:vAlign w:val="bottom"/>
          </w:tcPr>
          <w:p w14:paraId="4994B6BD" w14:textId="77777777" w:rsidR="003227AC" w:rsidRPr="00095C50" w:rsidRDefault="003227AC" w:rsidP="006F2F87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9334314" w14:textId="77777777" w:rsidR="003227AC" w:rsidRPr="00095C50" w:rsidRDefault="003227AC" w:rsidP="006F2F87">
            <w:pPr>
              <w:pStyle w:val="acctfourfigures"/>
              <w:tabs>
                <w:tab w:val="decimal" w:pos="5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EA14EF9" w14:textId="77777777" w:rsidR="003227AC" w:rsidRPr="00095C50" w:rsidRDefault="003227AC" w:rsidP="006F2F87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D5F9833" w14:textId="77777777" w:rsidR="003227AC" w:rsidRPr="00095C50" w:rsidRDefault="003227AC" w:rsidP="006F2F87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6001769" w14:textId="77777777" w:rsidR="003227AC" w:rsidRPr="00095C50" w:rsidRDefault="003227AC" w:rsidP="003227AC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C8EE18C" w14:textId="77777777" w:rsidR="003227AC" w:rsidRPr="00095C50" w:rsidRDefault="003227AC" w:rsidP="00322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b/>
          <w:bCs/>
          <w:sz w:val="30"/>
          <w:szCs w:val="30"/>
        </w:rPr>
      </w:pPr>
      <w:r w:rsidRPr="00095C50">
        <w:rPr>
          <w:rFonts w:asciiTheme="majorBidi" w:eastAsia="MS Mincho" w:hAnsiTheme="majorBidi" w:cstheme="majorBidi"/>
          <w:b/>
          <w:bCs/>
          <w:sz w:val="30"/>
          <w:szCs w:val="30"/>
          <w:cs/>
        </w:rPr>
        <w:t>ลักษณะธุรกิจ</w:t>
      </w:r>
    </w:p>
    <w:p w14:paraId="406F9FDC" w14:textId="77777777" w:rsidR="003227AC" w:rsidRPr="00095C50" w:rsidRDefault="003227AC" w:rsidP="00322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b/>
          <w:bCs/>
          <w:sz w:val="30"/>
          <w:szCs w:val="30"/>
        </w:rPr>
      </w:pPr>
    </w:p>
    <w:p w14:paraId="15549942" w14:textId="77777777" w:rsidR="003227AC" w:rsidRPr="00095C50" w:rsidRDefault="003227AC" w:rsidP="00322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95C50">
        <w:rPr>
          <w:rFonts w:asciiTheme="majorBidi" w:hAnsiTheme="majorBidi" w:cstheme="majorBidi"/>
          <w:sz w:val="30"/>
          <w:szCs w:val="30"/>
        </w:rPr>
        <w:t xml:space="preserve">(1) </w:t>
      </w:r>
      <w:r w:rsidRPr="00095C50">
        <w:rPr>
          <w:rFonts w:asciiTheme="majorBidi" w:hAnsiTheme="majorBidi" w:hint="cs"/>
          <w:sz w:val="30"/>
          <w:szCs w:val="30"/>
          <w:cs/>
        </w:rPr>
        <w:t>ธุรกิจห้องเย็นและผลิตสินค้า</w:t>
      </w:r>
    </w:p>
    <w:p w14:paraId="698846C0" w14:textId="77777777" w:rsidR="003227AC" w:rsidRPr="00095C50" w:rsidRDefault="003227AC" w:rsidP="00322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</w:p>
    <w:p w14:paraId="2C0F226C" w14:textId="77777777" w:rsidR="003227AC" w:rsidRPr="00DF3A57" w:rsidRDefault="003227AC" w:rsidP="00322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095C50">
        <w:rPr>
          <w:rFonts w:asciiTheme="majorBidi" w:eastAsia="MS Mincho" w:hAnsiTheme="majorBidi" w:cstheme="majorBidi" w:hint="cs"/>
          <w:sz w:val="30"/>
          <w:szCs w:val="30"/>
          <w:cs/>
        </w:rPr>
        <w:t>กลุ่ม</w:t>
      </w:r>
      <w:r w:rsidRPr="00095C50">
        <w:rPr>
          <w:rFonts w:asciiTheme="majorBidi" w:eastAsia="MS Mincho" w:hAnsiTheme="majorBidi" w:cstheme="majorBidi"/>
          <w:sz w:val="30"/>
          <w:szCs w:val="30"/>
          <w:cs/>
        </w:rPr>
        <w:t>บริษัทไม่มีเงินลงทุนในบริษัท</w:t>
      </w:r>
      <w:r w:rsidRPr="00095C50">
        <w:rPr>
          <w:rFonts w:asciiTheme="majorBidi" w:eastAsia="MS Mincho" w:hAnsiTheme="majorBidi" w:cstheme="majorBidi" w:hint="cs"/>
          <w:sz w:val="30"/>
          <w:szCs w:val="30"/>
          <w:cs/>
        </w:rPr>
        <w:t>ย่อย</w:t>
      </w:r>
      <w:r w:rsidRPr="00095C50">
        <w:rPr>
          <w:rFonts w:asciiTheme="majorBidi" w:eastAsia="MS Mincho" w:hAnsiTheme="majorBidi" w:cstheme="majorBidi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5BA84793" w14:textId="77777777" w:rsidR="003227AC" w:rsidRPr="00DF3A57" w:rsidRDefault="003227AC" w:rsidP="00322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8"/>
          <w:szCs w:val="28"/>
          <w:cs/>
        </w:rPr>
        <w:sectPr w:rsidR="003227AC" w:rsidRPr="00DF3A57" w:rsidSect="006F2F87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C28C4C5" w14:textId="5EC3BDA2" w:rsidR="006C17D4" w:rsidRPr="008965E7" w:rsidRDefault="00CA3B7C" w:rsidP="00151F40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30"/>
          <w:szCs w:val="30"/>
        </w:rPr>
      </w:pPr>
      <w:r w:rsidRPr="008965E7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เงินลงทุนในบริษัทร่วม</w:t>
      </w:r>
    </w:p>
    <w:p w14:paraId="79726BA2" w14:textId="77777777" w:rsidR="002327A3" w:rsidRPr="00347BE0" w:rsidRDefault="002327A3" w:rsidP="00232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5982E4C" w14:textId="77777777" w:rsidR="002327A3" w:rsidRDefault="002327A3" w:rsidP="00232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bookmarkStart w:id="1" w:name="_Hlk150286598"/>
      <w:r w:rsidRPr="007B311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บริษัทร่วม</w:t>
      </w:r>
    </w:p>
    <w:p w14:paraId="2A34EA9C" w14:textId="77777777" w:rsidR="002327A3" w:rsidRPr="00347BE0" w:rsidRDefault="002327A3" w:rsidP="00232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270"/>
        <w:gridCol w:w="1350"/>
        <w:gridCol w:w="270"/>
        <w:gridCol w:w="1350"/>
        <w:gridCol w:w="270"/>
        <w:gridCol w:w="990"/>
        <w:gridCol w:w="270"/>
        <w:gridCol w:w="990"/>
      </w:tblGrid>
      <w:tr w:rsidR="005029D6" w:rsidRPr="007B3117" w14:paraId="7BE9FB9A" w14:textId="77777777" w:rsidTr="005029D6">
        <w:tc>
          <w:tcPr>
            <w:tcW w:w="3600" w:type="dxa"/>
            <w:shd w:val="clear" w:color="auto" w:fill="auto"/>
          </w:tcPr>
          <w:p w14:paraId="4B1923B6" w14:textId="77777777" w:rsidR="002327A3" w:rsidRPr="001F6114" w:rsidRDefault="002327A3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E7BCA12" w14:textId="77777777" w:rsidR="002327A3" w:rsidRPr="001F6114" w:rsidRDefault="002327A3" w:rsidP="006F2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E03DCEC" w14:textId="77777777" w:rsidR="002327A3" w:rsidRPr="001F6114" w:rsidRDefault="002327A3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16"/>
                <w:sz w:val="30"/>
                <w:szCs w:val="30"/>
              </w:rPr>
            </w:pPr>
            <w:r w:rsidRPr="00DF53A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 w:rsidRPr="00DF53AE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</w:t>
            </w:r>
            <w:r w:rsidRPr="00DF53A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453F0F0B" w14:textId="77777777" w:rsidR="002327A3" w:rsidRPr="001F6114" w:rsidRDefault="002327A3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F30F383" w14:textId="77777777" w:rsidR="002327A3" w:rsidRPr="00653966" w:rsidRDefault="002327A3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12"/>
                <w:sz w:val="30"/>
                <w:szCs w:val="30"/>
              </w:rPr>
            </w:pPr>
            <w:r w:rsidRPr="00653966">
              <w:rPr>
                <w:rFonts w:asciiTheme="majorBidi" w:hAnsiTheme="majorBidi" w:cstheme="majorBidi"/>
                <w:bCs/>
                <w:spacing w:val="-12"/>
                <w:sz w:val="30"/>
                <w:szCs w:val="30"/>
                <w:cs/>
              </w:rPr>
              <w:t>งบการเงิ</w:t>
            </w:r>
            <w:r w:rsidRPr="00653966">
              <w:rPr>
                <w:rFonts w:asciiTheme="majorBidi" w:hAnsiTheme="majorBidi" w:cstheme="majorBidi" w:hint="cs"/>
                <w:bCs/>
                <w:spacing w:val="-12"/>
                <w:sz w:val="30"/>
                <w:szCs w:val="30"/>
                <w:cs/>
              </w:rPr>
              <w:t>นที่แสดงเงินลงทุนตามส่วนได้เสีย</w:t>
            </w:r>
          </w:p>
        </w:tc>
        <w:tc>
          <w:tcPr>
            <w:tcW w:w="270" w:type="dxa"/>
            <w:shd w:val="clear" w:color="auto" w:fill="auto"/>
          </w:tcPr>
          <w:p w14:paraId="33FAAC40" w14:textId="77777777" w:rsidR="002327A3" w:rsidRPr="001F6114" w:rsidRDefault="002327A3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32AEEDEA" w14:textId="77777777" w:rsidR="002327A3" w:rsidRPr="001F6114" w:rsidRDefault="002327A3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F61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29D6" w:rsidRPr="007B3117" w14:paraId="42364B56" w14:textId="77777777" w:rsidTr="005029D6">
        <w:tc>
          <w:tcPr>
            <w:tcW w:w="3600" w:type="dxa"/>
            <w:shd w:val="clear" w:color="auto" w:fill="auto"/>
          </w:tcPr>
          <w:p w14:paraId="5A663BBA" w14:textId="564F6AA0" w:rsidR="002327A3" w:rsidRPr="005029D6" w:rsidRDefault="002327A3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5029D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5029D6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Pr="005029D6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  <w:t>3</w:t>
            </w:r>
            <w:r w:rsidR="005029D6" w:rsidRPr="005029D6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  <w:t xml:space="preserve">0 </w:t>
            </w:r>
            <w:r w:rsidR="005029D6" w:rsidRPr="005029D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F0E4748" w14:textId="77777777" w:rsidR="002327A3" w:rsidRPr="007B3117" w:rsidRDefault="002327A3" w:rsidP="006F2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1D1608A" w14:textId="77777777" w:rsidR="002327A3" w:rsidRDefault="002327A3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58713744" w14:textId="77777777" w:rsidR="002327A3" w:rsidRPr="007B3117" w:rsidRDefault="002327A3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A622132" w14:textId="77777777" w:rsidR="002327A3" w:rsidRDefault="002327A3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71A03E72" w14:textId="77777777" w:rsidR="002327A3" w:rsidRPr="007B3117" w:rsidRDefault="002327A3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B889FF7" w14:textId="77777777" w:rsidR="002327A3" w:rsidRDefault="002327A3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336D86A5" w14:textId="77777777" w:rsidR="002327A3" w:rsidRPr="007B3117" w:rsidRDefault="002327A3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BD33F76" w14:textId="77777777" w:rsidR="002327A3" w:rsidRDefault="002327A3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2566</w:t>
            </w:r>
          </w:p>
        </w:tc>
      </w:tr>
      <w:tr w:rsidR="002327A3" w:rsidRPr="007B3117" w14:paraId="2DCCA110" w14:textId="77777777" w:rsidTr="005029D6">
        <w:tc>
          <w:tcPr>
            <w:tcW w:w="3600" w:type="dxa"/>
            <w:shd w:val="clear" w:color="auto" w:fill="auto"/>
          </w:tcPr>
          <w:p w14:paraId="37F5084C" w14:textId="77777777" w:rsidR="002327A3" w:rsidRPr="007B3117" w:rsidRDefault="002327A3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E4C0E38" w14:textId="77777777" w:rsidR="002327A3" w:rsidRPr="007B3117" w:rsidRDefault="002327A3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14:paraId="56CA668A" w14:textId="77777777" w:rsidR="002327A3" w:rsidRPr="007B3117" w:rsidRDefault="002327A3" w:rsidP="006F2F8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311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029D6" w:rsidRPr="007B3117" w14:paraId="0C6FA958" w14:textId="77777777" w:rsidTr="005029D6">
        <w:tc>
          <w:tcPr>
            <w:tcW w:w="3600" w:type="dxa"/>
            <w:shd w:val="clear" w:color="auto" w:fill="auto"/>
          </w:tcPr>
          <w:p w14:paraId="1E4BAFFE" w14:textId="77777777" w:rsidR="002327A3" w:rsidRPr="007B3117" w:rsidRDefault="002327A3" w:rsidP="006F2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30"/>
                <w:szCs w:val="30"/>
              </w:rPr>
            </w:pPr>
            <w:r w:rsidRPr="007B31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B311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B311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8AB5A32" w14:textId="77777777" w:rsidR="002327A3" w:rsidRPr="007B3117" w:rsidRDefault="002327A3" w:rsidP="006F2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0B00F79" w14:textId="77777777" w:rsidR="002327A3" w:rsidRPr="007B3117" w:rsidRDefault="002327A3" w:rsidP="006F2F87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120,807</w:t>
            </w:r>
          </w:p>
        </w:tc>
        <w:tc>
          <w:tcPr>
            <w:tcW w:w="270" w:type="dxa"/>
            <w:shd w:val="clear" w:color="auto" w:fill="auto"/>
          </w:tcPr>
          <w:p w14:paraId="3D4E7098" w14:textId="77777777" w:rsidR="002327A3" w:rsidRPr="007B3117" w:rsidRDefault="002327A3" w:rsidP="006F2F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54256AE" w14:textId="77777777" w:rsidR="002327A3" w:rsidRPr="007B3117" w:rsidRDefault="002327A3" w:rsidP="00465A43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137,586</w:t>
            </w:r>
          </w:p>
        </w:tc>
        <w:tc>
          <w:tcPr>
            <w:tcW w:w="270" w:type="dxa"/>
            <w:shd w:val="clear" w:color="auto" w:fill="auto"/>
          </w:tcPr>
          <w:p w14:paraId="5D04146C" w14:textId="77777777" w:rsidR="002327A3" w:rsidRPr="007B3117" w:rsidRDefault="002327A3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0904A75" w14:textId="77777777" w:rsidR="002327A3" w:rsidRPr="007B3117" w:rsidRDefault="002327A3" w:rsidP="00465A4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42,177</w:t>
            </w:r>
          </w:p>
        </w:tc>
        <w:tc>
          <w:tcPr>
            <w:tcW w:w="270" w:type="dxa"/>
            <w:shd w:val="clear" w:color="auto" w:fill="auto"/>
          </w:tcPr>
          <w:p w14:paraId="3A85081A" w14:textId="77777777" w:rsidR="002327A3" w:rsidRPr="007B3117" w:rsidRDefault="002327A3" w:rsidP="006F2F8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C949D9F" w14:textId="77777777" w:rsidR="002327A3" w:rsidRPr="007B3117" w:rsidRDefault="002327A3" w:rsidP="00465A4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42,177</w:t>
            </w:r>
          </w:p>
        </w:tc>
      </w:tr>
      <w:tr w:rsidR="005029D6" w:rsidRPr="007B3117" w14:paraId="67B8D3E9" w14:textId="77777777" w:rsidTr="005029D6">
        <w:tc>
          <w:tcPr>
            <w:tcW w:w="3600" w:type="dxa"/>
            <w:shd w:val="clear" w:color="auto" w:fill="auto"/>
          </w:tcPr>
          <w:p w14:paraId="32C03A82" w14:textId="77777777" w:rsidR="002327A3" w:rsidRPr="007B3117" w:rsidRDefault="002327A3" w:rsidP="006F2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งขาดทุน</w:t>
            </w:r>
            <w:r w:rsidRPr="007B3117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3916725" w14:textId="77777777" w:rsidR="002327A3" w:rsidRPr="007B3117" w:rsidRDefault="002327A3" w:rsidP="006F2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C2EA8B8" w14:textId="2D9A7F8E" w:rsidR="002327A3" w:rsidRPr="007B3117" w:rsidRDefault="000D3749" w:rsidP="00465A43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(1,466)</w:t>
            </w:r>
          </w:p>
        </w:tc>
        <w:tc>
          <w:tcPr>
            <w:tcW w:w="270" w:type="dxa"/>
            <w:shd w:val="clear" w:color="auto" w:fill="auto"/>
          </w:tcPr>
          <w:p w14:paraId="350B701D" w14:textId="77777777" w:rsidR="002327A3" w:rsidRPr="007B3117" w:rsidRDefault="002327A3" w:rsidP="006F2F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2D8D723" w14:textId="28FA2395" w:rsidR="002327A3" w:rsidRPr="007B3117" w:rsidRDefault="00616CBB" w:rsidP="00465A43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</w:t>
            </w:r>
            <w:r w:rsidR="00483CDB">
              <w:rPr>
                <w:rFonts w:ascii="Angsana New" w:hAnsi="Angsana New"/>
                <w:sz w:val="30"/>
                <w:szCs w:val="30"/>
                <w:lang w:val="en-US" w:bidi="th-TH"/>
              </w:rPr>
              <w:t>,899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3C221F3" w14:textId="77777777" w:rsidR="002327A3" w:rsidRPr="007B3117" w:rsidRDefault="002327A3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99D1EA6" w14:textId="77777777" w:rsidR="002327A3" w:rsidRPr="007B3117" w:rsidRDefault="002327A3" w:rsidP="006F2F8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ADA90F" w14:textId="77777777" w:rsidR="002327A3" w:rsidRPr="007B3117" w:rsidRDefault="002327A3" w:rsidP="006F2F8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3B8DB9" w14:textId="77777777" w:rsidR="002327A3" w:rsidRPr="007B3117" w:rsidRDefault="002327A3" w:rsidP="00465A43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029D6" w:rsidRPr="007B3117" w14:paraId="2B292909" w14:textId="77777777" w:rsidTr="005029D6">
        <w:tc>
          <w:tcPr>
            <w:tcW w:w="3600" w:type="dxa"/>
            <w:shd w:val="clear" w:color="auto" w:fill="auto"/>
          </w:tcPr>
          <w:p w14:paraId="38A68C74" w14:textId="77777777" w:rsidR="002327A3" w:rsidRPr="007B3117" w:rsidRDefault="002327A3" w:rsidP="006F2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</w:t>
            </w:r>
          </w:p>
          <w:p w14:paraId="68670CD0" w14:textId="77777777" w:rsidR="002327A3" w:rsidRPr="007B3117" w:rsidRDefault="002327A3" w:rsidP="006F2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การแปลงค่างบการเงิน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4637D20" w14:textId="77777777" w:rsidR="002327A3" w:rsidRPr="007B3117" w:rsidRDefault="002327A3" w:rsidP="006F2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7C40E3E" w14:textId="51DCA872" w:rsidR="002327A3" w:rsidRPr="007B3117" w:rsidRDefault="000D3749" w:rsidP="00465A43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  <w:t>6,236</w:t>
            </w:r>
          </w:p>
        </w:tc>
        <w:tc>
          <w:tcPr>
            <w:tcW w:w="270" w:type="dxa"/>
            <w:shd w:val="clear" w:color="auto" w:fill="auto"/>
          </w:tcPr>
          <w:p w14:paraId="07631D4B" w14:textId="77777777" w:rsidR="002327A3" w:rsidRPr="007B3117" w:rsidRDefault="002327A3" w:rsidP="006F2F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E7E8B52" w14:textId="4DF73A9D" w:rsidR="002327A3" w:rsidRPr="00465A43" w:rsidRDefault="00483CDB" w:rsidP="00465A43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65A43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  <w:t>(6,697)</w:t>
            </w:r>
          </w:p>
        </w:tc>
        <w:tc>
          <w:tcPr>
            <w:tcW w:w="270" w:type="dxa"/>
            <w:shd w:val="clear" w:color="auto" w:fill="auto"/>
          </w:tcPr>
          <w:p w14:paraId="77B378BE" w14:textId="77777777" w:rsidR="002327A3" w:rsidRPr="007B3117" w:rsidRDefault="002327A3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B2C02D7" w14:textId="77777777" w:rsidR="002327A3" w:rsidRPr="007B3117" w:rsidRDefault="002327A3" w:rsidP="006F2F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275C8A6" w14:textId="77777777" w:rsidR="002327A3" w:rsidRPr="007B3117" w:rsidRDefault="002327A3" w:rsidP="006F2F8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9F5A47" w14:textId="77777777" w:rsidR="002327A3" w:rsidRPr="007B3117" w:rsidRDefault="002327A3" w:rsidP="006F2F8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B5724B1" w14:textId="77777777" w:rsidR="002327A3" w:rsidRPr="007B3117" w:rsidRDefault="002327A3" w:rsidP="006F2F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9277E67" w14:textId="77777777" w:rsidR="002327A3" w:rsidRPr="007B3117" w:rsidRDefault="002327A3" w:rsidP="00465A43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029D6" w:rsidRPr="007B3117" w14:paraId="7425CD04" w14:textId="77777777" w:rsidTr="005029D6">
        <w:tc>
          <w:tcPr>
            <w:tcW w:w="3600" w:type="dxa"/>
            <w:shd w:val="clear" w:color="auto" w:fill="auto"/>
          </w:tcPr>
          <w:p w14:paraId="6517FC29" w14:textId="67C97151" w:rsidR="002327A3" w:rsidRPr="007B3117" w:rsidRDefault="002327A3" w:rsidP="006F2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311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029D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 w:rsidR="00502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4318C15" w14:textId="77777777" w:rsidR="002327A3" w:rsidRPr="007B3117" w:rsidRDefault="002327A3" w:rsidP="006F2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D7DDA4" w14:textId="2A418302" w:rsidR="002327A3" w:rsidRPr="00465A43" w:rsidRDefault="000D3749" w:rsidP="006F2F87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65A4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125,57</w:t>
            </w:r>
            <w:r w:rsidR="00E4355B" w:rsidRPr="00465A4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35EB885" w14:textId="77777777" w:rsidR="002327A3" w:rsidRPr="007B3117" w:rsidRDefault="002327A3" w:rsidP="006F2F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D974EC" w14:textId="7056DFF0" w:rsidR="002327A3" w:rsidRPr="00465A43" w:rsidRDefault="00483CDB" w:rsidP="00465A43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65A4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126,990</w:t>
            </w:r>
          </w:p>
        </w:tc>
        <w:tc>
          <w:tcPr>
            <w:tcW w:w="270" w:type="dxa"/>
            <w:shd w:val="clear" w:color="auto" w:fill="auto"/>
          </w:tcPr>
          <w:p w14:paraId="28675AD3" w14:textId="77777777" w:rsidR="002327A3" w:rsidRPr="007B3117" w:rsidRDefault="002327A3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14295F" w14:textId="77777777" w:rsidR="002327A3" w:rsidRPr="007B3117" w:rsidRDefault="002327A3" w:rsidP="00465A4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42,177</w:t>
            </w:r>
          </w:p>
        </w:tc>
        <w:tc>
          <w:tcPr>
            <w:tcW w:w="270" w:type="dxa"/>
            <w:shd w:val="clear" w:color="auto" w:fill="auto"/>
          </w:tcPr>
          <w:p w14:paraId="4083D763" w14:textId="77777777" w:rsidR="002327A3" w:rsidRPr="007B3117" w:rsidRDefault="002327A3" w:rsidP="006F2F8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EABB72" w14:textId="77777777" w:rsidR="002327A3" w:rsidRPr="007B3117" w:rsidRDefault="002327A3" w:rsidP="00465A4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42,177</w:t>
            </w:r>
          </w:p>
        </w:tc>
      </w:tr>
      <w:bookmarkEnd w:id="1"/>
    </w:tbl>
    <w:p w14:paraId="30C1E1A7" w14:textId="77777777" w:rsidR="00E76142" w:rsidRPr="008965E7" w:rsidRDefault="00E76142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05D7BB8" w14:textId="0A39D110" w:rsidR="00236101" w:rsidRPr="008965E7" w:rsidRDefault="00236101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8965E7">
        <w:rPr>
          <w:rFonts w:asciiTheme="majorBidi" w:hAnsiTheme="majorBidi" w:cstheme="majorBidi"/>
          <w:sz w:val="30"/>
          <w:szCs w:val="30"/>
          <w:cs/>
        </w:rPr>
        <w:t>ที่ดิน</w:t>
      </w:r>
      <w:r w:rsidRPr="008965E7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อาคารและอุปกรณ์  </w:t>
      </w:r>
    </w:p>
    <w:p w14:paraId="7CCD8667" w14:textId="1969A219" w:rsidR="00236101" w:rsidRDefault="00236101" w:rsidP="003643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270"/>
        <w:gridCol w:w="1350"/>
        <w:gridCol w:w="270"/>
        <w:gridCol w:w="1350"/>
        <w:gridCol w:w="270"/>
        <w:gridCol w:w="990"/>
        <w:gridCol w:w="270"/>
        <w:gridCol w:w="990"/>
      </w:tblGrid>
      <w:tr w:rsidR="00FA00C1" w:rsidRPr="007B3117" w14:paraId="57FC43D3" w14:textId="77777777" w:rsidTr="006F2F87">
        <w:tc>
          <w:tcPr>
            <w:tcW w:w="3600" w:type="dxa"/>
            <w:shd w:val="clear" w:color="auto" w:fill="auto"/>
          </w:tcPr>
          <w:p w14:paraId="3C9BCE9B" w14:textId="77777777" w:rsidR="00FA00C1" w:rsidRPr="001F6114" w:rsidRDefault="00FA00C1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051D4CB" w14:textId="77777777" w:rsidR="00FA00C1" w:rsidRPr="001F6114" w:rsidRDefault="00FA00C1" w:rsidP="006F2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5D4A56" w14:textId="77777777" w:rsidR="00FA00C1" w:rsidRPr="001F6114" w:rsidRDefault="00FA00C1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16"/>
                <w:sz w:val="30"/>
                <w:szCs w:val="30"/>
              </w:rPr>
            </w:pPr>
            <w:r w:rsidRPr="00DF53A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 w:rsidRPr="00DF53AE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</w:t>
            </w:r>
            <w:r w:rsidRPr="00DF53A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7BF98FDE" w14:textId="77777777" w:rsidR="00FA00C1" w:rsidRPr="001F6114" w:rsidRDefault="00FA00C1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011348E" w14:textId="77777777" w:rsidR="00FA00C1" w:rsidRPr="00653966" w:rsidRDefault="00FA00C1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12"/>
                <w:sz w:val="30"/>
                <w:szCs w:val="30"/>
              </w:rPr>
            </w:pPr>
            <w:r w:rsidRPr="00653966">
              <w:rPr>
                <w:rFonts w:asciiTheme="majorBidi" w:hAnsiTheme="majorBidi" w:cstheme="majorBidi"/>
                <w:bCs/>
                <w:spacing w:val="-12"/>
                <w:sz w:val="30"/>
                <w:szCs w:val="30"/>
                <w:cs/>
              </w:rPr>
              <w:t>งบการเงิ</w:t>
            </w:r>
            <w:r w:rsidRPr="00653966">
              <w:rPr>
                <w:rFonts w:asciiTheme="majorBidi" w:hAnsiTheme="majorBidi" w:cstheme="majorBidi" w:hint="cs"/>
                <w:bCs/>
                <w:spacing w:val="-12"/>
                <w:sz w:val="30"/>
                <w:szCs w:val="30"/>
                <w:cs/>
              </w:rPr>
              <w:t>นที่แสดงเงินลงทุนตามส่วนได้เสีย</w:t>
            </w:r>
          </w:p>
        </w:tc>
        <w:tc>
          <w:tcPr>
            <w:tcW w:w="270" w:type="dxa"/>
            <w:shd w:val="clear" w:color="auto" w:fill="auto"/>
          </w:tcPr>
          <w:p w14:paraId="1F19FDA2" w14:textId="77777777" w:rsidR="00FA00C1" w:rsidRPr="001F6114" w:rsidRDefault="00FA00C1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432405B8" w14:textId="77777777" w:rsidR="00FA00C1" w:rsidRPr="001F6114" w:rsidRDefault="00FA00C1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F61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00C1" w:rsidRPr="007B3117" w14:paraId="2900371F" w14:textId="77777777" w:rsidTr="006F2F87">
        <w:tc>
          <w:tcPr>
            <w:tcW w:w="3600" w:type="dxa"/>
            <w:shd w:val="clear" w:color="auto" w:fill="auto"/>
          </w:tcPr>
          <w:p w14:paraId="03C2E9A5" w14:textId="77777777" w:rsidR="00FA00C1" w:rsidRPr="005029D6" w:rsidRDefault="00FA00C1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5029D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5029D6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Pr="005029D6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  <w:t xml:space="preserve">30 </w:t>
            </w:r>
            <w:r w:rsidRPr="005029D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78A194F" w14:textId="77777777" w:rsidR="00FA00C1" w:rsidRPr="007B3117" w:rsidRDefault="00FA00C1" w:rsidP="006F2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7F9D8A5" w14:textId="77777777" w:rsidR="00FA00C1" w:rsidRDefault="00FA00C1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6F90FD5" w14:textId="77777777" w:rsidR="00FA00C1" w:rsidRPr="007B3117" w:rsidRDefault="00FA00C1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BE10259" w14:textId="77777777" w:rsidR="00FA00C1" w:rsidRDefault="00FA00C1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223CB01" w14:textId="77777777" w:rsidR="00FA00C1" w:rsidRPr="007B3117" w:rsidRDefault="00FA00C1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22FA174" w14:textId="77777777" w:rsidR="00FA00C1" w:rsidRDefault="00FA00C1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851D2E9" w14:textId="77777777" w:rsidR="00FA00C1" w:rsidRPr="007B3117" w:rsidRDefault="00FA00C1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614DA1C" w14:textId="77777777" w:rsidR="00FA00C1" w:rsidRDefault="00FA00C1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2566</w:t>
            </w:r>
          </w:p>
        </w:tc>
      </w:tr>
      <w:tr w:rsidR="00FA00C1" w:rsidRPr="007B3117" w14:paraId="5A8CBE33" w14:textId="77777777" w:rsidTr="006F2F87">
        <w:tc>
          <w:tcPr>
            <w:tcW w:w="3600" w:type="dxa"/>
            <w:shd w:val="clear" w:color="auto" w:fill="auto"/>
          </w:tcPr>
          <w:p w14:paraId="084F56AA" w14:textId="77777777" w:rsidR="00FA00C1" w:rsidRPr="007B3117" w:rsidRDefault="00FA00C1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6BC6649" w14:textId="77777777" w:rsidR="00FA00C1" w:rsidRPr="007B3117" w:rsidRDefault="00FA00C1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14:paraId="64ACF701" w14:textId="77777777" w:rsidR="00FA00C1" w:rsidRPr="003B1250" w:rsidRDefault="00FA00C1" w:rsidP="006F2F8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A37D6" w:rsidRPr="007B3117" w14:paraId="08F4576A" w14:textId="77777777" w:rsidTr="006F2F87">
        <w:tc>
          <w:tcPr>
            <w:tcW w:w="3600" w:type="dxa"/>
            <w:shd w:val="clear" w:color="auto" w:fill="auto"/>
          </w:tcPr>
          <w:p w14:paraId="64698663" w14:textId="558D32C3" w:rsidR="003A37D6" w:rsidRPr="007B3117" w:rsidRDefault="003A37D6" w:rsidP="003A37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30"/>
                <w:szCs w:val="30"/>
              </w:rPr>
            </w:pPr>
            <w:r w:rsidRPr="00EE412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F557854" w14:textId="77777777" w:rsidR="003A37D6" w:rsidRPr="007B3117" w:rsidRDefault="003A37D6" w:rsidP="003A37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CF60BBA" w14:textId="0C87FF29" w:rsidR="003A37D6" w:rsidRPr="007B3117" w:rsidRDefault="003A37D6" w:rsidP="00465A43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1,961</w:t>
            </w:r>
          </w:p>
        </w:tc>
        <w:tc>
          <w:tcPr>
            <w:tcW w:w="270" w:type="dxa"/>
            <w:shd w:val="clear" w:color="auto" w:fill="auto"/>
          </w:tcPr>
          <w:p w14:paraId="162CB6EA" w14:textId="77777777" w:rsidR="003A37D6" w:rsidRPr="007B3117" w:rsidRDefault="003A37D6" w:rsidP="003A37D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C71E867" w14:textId="191A2A83" w:rsidR="003A37D6" w:rsidRPr="007B3117" w:rsidRDefault="003A37D6" w:rsidP="00465A43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15,252</w:t>
            </w:r>
          </w:p>
        </w:tc>
        <w:tc>
          <w:tcPr>
            <w:tcW w:w="270" w:type="dxa"/>
            <w:shd w:val="clear" w:color="auto" w:fill="auto"/>
          </w:tcPr>
          <w:p w14:paraId="48ED9680" w14:textId="77777777" w:rsidR="003A37D6" w:rsidRPr="007B3117" w:rsidRDefault="003A37D6" w:rsidP="003A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DB39998" w14:textId="6C792D2A" w:rsidR="003A37D6" w:rsidRPr="007B3117" w:rsidRDefault="003A37D6" w:rsidP="003A37D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1,961</w:t>
            </w:r>
          </w:p>
        </w:tc>
        <w:tc>
          <w:tcPr>
            <w:tcW w:w="270" w:type="dxa"/>
            <w:shd w:val="clear" w:color="auto" w:fill="auto"/>
          </w:tcPr>
          <w:p w14:paraId="4E18480A" w14:textId="77777777" w:rsidR="003A37D6" w:rsidRPr="007B3117" w:rsidRDefault="003A37D6" w:rsidP="003A37D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4909016" w14:textId="2E081EAB" w:rsidR="003A37D6" w:rsidRPr="007B3117" w:rsidRDefault="003A37D6" w:rsidP="003A37D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15,252</w:t>
            </w:r>
          </w:p>
        </w:tc>
      </w:tr>
      <w:tr w:rsidR="00465A43" w:rsidRPr="007B3117" w14:paraId="7F569090" w14:textId="77777777" w:rsidTr="006F2F87">
        <w:tc>
          <w:tcPr>
            <w:tcW w:w="3600" w:type="dxa"/>
            <w:shd w:val="clear" w:color="auto" w:fill="auto"/>
          </w:tcPr>
          <w:p w14:paraId="20CA328F" w14:textId="45BECD1E" w:rsidR="00465A43" w:rsidRPr="007B3117" w:rsidRDefault="00465A43" w:rsidP="00465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E4125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8026282" w14:textId="77777777" w:rsidR="00465A43" w:rsidRPr="007B3117" w:rsidRDefault="00465A43" w:rsidP="00465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E89BE70" w14:textId="58547E97" w:rsidR="00465A43" w:rsidRPr="007B3117" w:rsidRDefault="00465A43" w:rsidP="00465A43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(24,418)</w:t>
            </w:r>
          </w:p>
        </w:tc>
        <w:tc>
          <w:tcPr>
            <w:tcW w:w="270" w:type="dxa"/>
            <w:shd w:val="clear" w:color="auto" w:fill="auto"/>
          </w:tcPr>
          <w:p w14:paraId="655BA4C7" w14:textId="77777777" w:rsidR="00465A43" w:rsidRPr="007B3117" w:rsidRDefault="00465A43" w:rsidP="00465A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7CD5B2F" w14:textId="2FFA6FA6" w:rsidR="00465A43" w:rsidRPr="007B3117" w:rsidRDefault="00465A43" w:rsidP="00465A43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(408)</w:t>
            </w:r>
          </w:p>
        </w:tc>
        <w:tc>
          <w:tcPr>
            <w:tcW w:w="270" w:type="dxa"/>
            <w:shd w:val="clear" w:color="auto" w:fill="auto"/>
          </w:tcPr>
          <w:p w14:paraId="6C2FDB56" w14:textId="77777777" w:rsidR="00465A43" w:rsidRPr="007B3117" w:rsidRDefault="00465A43" w:rsidP="00465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2FE541A" w14:textId="736B6011" w:rsidR="00465A43" w:rsidRPr="007B3117" w:rsidRDefault="00465A43" w:rsidP="00465A4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(24,418)</w:t>
            </w:r>
          </w:p>
        </w:tc>
        <w:tc>
          <w:tcPr>
            <w:tcW w:w="270" w:type="dxa"/>
            <w:shd w:val="clear" w:color="auto" w:fill="auto"/>
          </w:tcPr>
          <w:p w14:paraId="71ED259C" w14:textId="77777777" w:rsidR="00465A43" w:rsidRPr="007B3117" w:rsidRDefault="00465A43" w:rsidP="00465A4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1C8CC68" w14:textId="088D54A6" w:rsidR="00465A43" w:rsidRPr="007B3117" w:rsidRDefault="00465A43" w:rsidP="00465A4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(408)</w:t>
            </w:r>
          </w:p>
        </w:tc>
      </w:tr>
      <w:tr w:rsidR="0019745A" w:rsidRPr="007B3117" w14:paraId="2003DD02" w14:textId="77777777" w:rsidTr="006F2F87">
        <w:tc>
          <w:tcPr>
            <w:tcW w:w="3600" w:type="dxa"/>
            <w:shd w:val="clear" w:color="auto" w:fill="auto"/>
          </w:tcPr>
          <w:p w14:paraId="6AA4DC7F" w14:textId="074C658A" w:rsidR="0019745A" w:rsidRPr="007B3117" w:rsidRDefault="0019745A" w:rsidP="00197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E412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1ABDB16" w14:textId="77777777" w:rsidR="0019745A" w:rsidRPr="007B3117" w:rsidRDefault="0019745A" w:rsidP="00197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900CADC" w14:textId="1E3AFE6F" w:rsidR="0019745A" w:rsidRPr="007B3117" w:rsidRDefault="003A37D6" w:rsidP="00465A43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260,917</w:t>
            </w:r>
          </w:p>
        </w:tc>
        <w:tc>
          <w:tcPr>
            <w:tcW w:w="270" w:type="dxa"/>
            <w:shd w:val="clear" w:color="auto" w:fill="auto"/>
          </w:tcPr>
          <w:p w14:paraId="3E733B08" w14:textId="77777777" w:rsidR="0019745A" w:rsidRPr="007B3117" w:rsidRDefault="0019745A" w:rsidP="001974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1AA4760" w14:textId="78BEE1BE" w:rsidR="0019745A" w:rsidRPr="007B3117" w:rsidRDefault="0019745A" w:rsidP="0019745A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80FA14" w14:textId="77777777" w:rsidR="0019745A" w:rsidRPr="007B3117" w:rsidRDefault="0019745A" w:rsidP="00197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84F6E74" w14:textId="23FECC7E" w:rsidR="0019745A" w:rsidRPr="007B3117" w:rsidRDefault="003A37D6" w:rsidP="0019745A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11,654</w:t>
            </w:r>
          </w:p>
        </w:tc>
        <w:tc>
          <w:tcPr>
            <w:tcW w:w="270" w:type="dxa"/>
            <w:shd w:val="clear" w:color="auto" w:fill="auto"/>
          </w:tcPr>
          <w:p w14:paraId="4A4D5545" w14:textId="77777777" w:rsidR="0019745A" w:rsidRPr="007B3117" w:rsidRDefault="0019745A" w:rsidP="0019745A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28EC73" w14:textId="30F52592" w:rsidR="0019745A" w:rsidRPr="007B3117" w:rsidRDefault="0019745A" w:rsidP="0019745A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654D209" w14:textId="77777777" w:rsidR="00FA00C1" w:rsidRDefault="00FA00C1" w:rsidP="003643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5CADB872" w14:textId="77777777" w:rsidR="00FA00C1" w:rsidRPr="008965E7" w:rsidRDefault="00FA00C1" w:rsidP="003643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16BE5B3B" w14:textId="012AB86A" w:rsidR="00EC1F6C" w:rsidRDefault="00EC1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  <w:r>
        <w:rPr>
          <w:rFonts w:asciiTheme="majorBidi" w:hAnsiTheme="majorBidi" w:cstheme="majorBidi"/>
          <w:sz w:val="30"/>
          <w:szCs w:val="30"/>
          <w:cs/>
          <w:lang w:val="x-none" w:eastAsia="x-none"/>
        </w:rPr>
        <w:br w:type="page"/>
      </w:r>
    </w:p>
    <w:p w14:paraId="3D7479A6" w14:textId="5ABE30CE" w:rsidR="00172489" w:rsidRPr="008965E7" w:rsidRDefault="00172489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8965E7">
        <w:rPr>
          <w:rFonts w:asciiTheme="majorBidi" w:hAnsiTheme="majorBidi" w:cstheme="majorBidi"/>
          <w:sz w:val="30"/>
          <w:szCs w:val="30"/>
          <w:cs/>
        </w:rPr>
        <w:lastRenderedPageBreak/>
        <w:t>หนี้สินที่มีภาระดอกเบี้ย</w:t>
      </w:r>
    </w:p>
    <w:p w14:paraId="386BA9D3" w14:textId="627E2D12" w:rsidR="0010263C" w:rsidRPr="008965E7" w:rsidRDefault="00450A96" w:rsidP="00450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  <w:lang w:val="x-none" w:eastAsia="x-none"/>
        </w:rPr>
      </w:pPr>
      <w:r w:rsidRPr="008965E7">
        <w:rPr>
          <w:rFonts w:asciiTheme="majorBidi" w:hAnsiTheme="majorBidi" w:cstheme="majorBidi"/>
          <w:sz w:val="24"/>
          <w:szCs w:val="24"/>
          <w:cs/>
          <w:lang w:val="x-none" w:eastAsia="x-none"/>
        </w:rPr>
        <w:tab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360"/>
        <w:gridCol w:w="1800"/>
        <w:gridCol w:w="270"/>
        <w:gridCol w:w="1890"/>
      </w:tblGrid>
      <w:tr w:rsidR="00450A96" w:rsidRPr="008965E7" w14:paraId="0AC1681E" w14:textId="77777777" w:rsidTr="00450A96">
        <w:trPr>
          <w:trHeight w:val="560"/>
        </w:trPr>
        <w:tc>
          <w:tcPr>
            <w:tcW w:w="4860" w:type="dxa"/>
            <w:shd w:val="clear" w:color="auto" w:fill="auto"/>
          </w:tcPr>
          <w:p w14:paraId="041B74D7" w14:textId="77777777" w:rsidR="00450A96" w:rsidRPr="008965E7" w:rsidRDefault="00450A96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2C5E10C8" w14:textId="77777777" w:rsidR="00450A96" w:rsidRPr="008965E7" w:rsidRDefault="00450A96" w:rsidP="006F2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3"/>
            <w:shd w:val="clear" w:color="auto" w:fill="auto"/>
            <w:vAlign w:val="bottom"/>
          </w:tcPr>
          <w:p w14:paraId="2FB696BC" w14:textId="77777777" w:rsidR="00450A96" w:rsidRPr="008965E7" w:rsidRDefault="00450A96" w:rsidP="006F2F87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8965E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รวม</w:t>
            </w:r>
            <w:r w:rsidRPr="008965E7">
              <w:rPr>
                <w:rFonts w:asciiTheme="majorBidi" w:hAnsiTheme="majorBidi" w:cstheme="majorBidi"/>
                <w:bCs/>
                <w:sz w:val="30"/>
                <w:szCs w:val="30"/>
              </w:rPr>
              <w:t>/</w:t>
            </w:r>
            <w:r w:rsidRPr="008965E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br/>
            </w:r>
            <w:r w:rsidRPr="008965E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Pr="008965E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0A96" w:rsidRPr="008965E7" w14:paraId="2DF685D8" w14:textId="77777777" w:rsidTr="00450A96">
        <w:tc>
          <w:tcPr>
            <w:tcW w:w="4860" w:type="dxa"/>
            <w:shd w:val="clear" w:color="auto" w:fill="auto"/>
          </w:tcPr>
          <w:p w14:paraId="38C3F4C1" w14:textId="77777777" w:rsidR="00450A96" w:rsidRPr="008965E7" w:rsidRDefault="00450A96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5091703F" w14:textId="77777777" w:rsidR="00450A96" w:rsidRPr="008965E7" w:rsidRDefault="00450A96" w:rsidP="006F2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68BFC72" w14:textId="77777777" w:rsidR="00450A96" w:rsidRPr="008965E7" w:rsidRDefault="00450A96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 xml:space="preserve">30 </w:t>
            </w:r>
            <w:r w:rsidRPr="008965E7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7360A044" w14:textId="77777777" w:rsidR="00450A96" w:rsidRPr="008965E7" w:rsidRDefault="00450A96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CF13E79" w14:textId="77777777" w:rsidR="00450A96" w:rsidRPr="008965E7" w:rsidRDefault="00450A96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4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 xml:space="preserve">31 </w:t>
            </w:r>
            <w:r w:rsidRPr="008965E7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450A96" w:rsidRPr="008965E7" w14:paraId="69DF2CCD" w14:textId="77777777" w:rsidTr="00450A96">
        <w:tc>
          <w:tcPr>
            <w:tcW w:w="4860" w:type="dxa"/>
            <w:shd w:val="clear" w:color="auto" w:fill="auto"/>
          </w:tcPr>
          <w:p w14:paraId="657979CC" w14:textId="77777777" w:rsidR="00450A96" w:rsidRPr="008965E7" w:rsidRDefault="00450A96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00426825" w14:textId="77777777" w:rsidR="00450A96" w:rsidRPr="008965E7" w:rsidRDefault="00450A96" w:rsidP="006F2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EA20F8A" w14:textId="5EA6180C" w:rsidR="00450A96" w:rsidRPr="008965E7" w:rsidRDefault="00450A96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</w:t>
            </w:r>
            <w:r w:rsidR="00105CB0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A3AC82B" w14:textId="77777777" w:rsidR="00450A96" w:rsidRPr="008965E7" w:rsidRDefault="00450A96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3C1E1A2E" w14:textId="77777777" w:rsidR="00450A96" w:rsidRPr="008965E7" w:rsidRDefault="00450A96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2566</w:t>
            </w:r>
          </w:p>
        </w:tc>
      </w:tr>
      <w:tr w:rsidR="00450A96" w:rsidRPr="008965E7" w14:paraId="20C99C5D" w14:textId="77777777" w:rsidTr="00450A96">
        <w:tc>
          <w:tcPr>
            <w:tcW w:w="4860" w:type="dxa"/>
            <w:shd w:val="clear" w:color="auto" w:fill="auto"/>
          </w:tcPr>
          <w:p w14:paraId="31C6A95D" w14:textId="77777777" w:rsidR="00450A96" w:rsidRPr="008965E7" w:rsidRDefault="00450A96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2D5C160D" w14:textId="77777777" w:rsidR="00450A96" w:rsidRPr="008965E7" w:rsidRDefault="00450A96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3"/>
            <w:shd w:val="clear" w:color="auto" w:fill="auto"/>
            <w:vAlign w:val="bottom"/>
          </w:tcPr>
          <w:p w14:paraId="40C6AC37" w14:textId="77777777" w:rsidR="00450A96" w:rsidRPr="008965E7" w:rsidRDefault="00450A96" w:rsidP="006F2F8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50A96" w:rsidRPr="008965E7" w14:paraId="1E40F991" w14:textId="77777777" w:rsidTr="00450A96">
        <w:tc>
          <w:tcPr>
            <w:tcW w:w="4860" w:type="dxa"/>
            <w:shd w:val="clear" w:color="auto" w:fill="auto"/>
          </w:tcPr>
          <w:p w14:paraId="71806237" w14:textId="77777777" w:rsidR="00450A96" w:rsidRPr="008965E7" w:rsidRDefault="00450A96" w:rsidP="006F2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6544CE4A" w14:textId="77777777" w:rsidR="00450A96" w:rsidRPr="008965E7" w:rsidRDefault="00450A96" w:rsidP="006F2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BAAE5E5" w14:textId="77777777" w:rsidR="00450A96" w:rsidRPr="008965E7" w:rsidRDefault="00450A96" w:rsidP="006F2F87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6424315" w14:textId="77777777" w:rsidR="00450A96" w:rsidRPr="008965E7" w:rsidRDefault="00450A96" w:rsidP="006F2F8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37143BA5" w14:textId="77777777" w:rsidR="00450A96" w:rsidRPr="008965E7" w:rsidRDefault="00450A96" w:rsidP="006F2F8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50A96" w:rsidRPr="008965E7" w14:paraId="215E7AC8" w14:textId="77777777" w:rsidTr="00450A96">
        <w:tc>
          <w:tcPr>
            <w:tcW w:w="4860" w:type="dxa"/>
            <w:shd w:val="clear" w:color="auto" w:fill="auto"/>
          </w:tcPr>
          <w:p w14:paraId="3DB2F43C" w14:textId="77777777" w:rsidR="00450A96" w:rsidRPr="008965E7" w:rsidRDefault="00450A96" w:rsidP="006F2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1550835B" w14:textId="77777777" w:rsidR="00450A96" w:rsidRPr="008965E7" w:rsidRDefault="00450A96" w:rsidP="006F2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CCC0091" w14:textId="4AA738C4" w:rsidR="00450A96" w:rsidRPr="008965E7" w:rsidRDefault="00221ED7" w:rsidP="00C4016E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1,08</w:t>
            </w:r>
            <w:r w:rsidR="005872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3,770</w:t>
            </w:r>
          </w:p>
        </w:tc>
        <w:tc>
          <w:tcPr>
            <w:tcW w:w="270" w:type="dxa"/>
            <w:shd w:val="clear" w:color="auto" w:fill="auto"/>
          </w:tcPr>
          <w:p w14:paraId="493E9198" w14:textId="77777777" w:rsidR="00450A96" w:rsidRPr="008965E7" w:rsidRDefault="00450A96" w:rsidP="006F2F8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006442AC" w14:textId="77777777" w:rsidR="00450A96" w:rsidRPr="008965E7" w:rsidRDefault="00450A96" w:rsidP="006F2F8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1,386,340</w:t>
            </w:r>
          </w:p>
        </w:tc>
      </w:tr>
      <w:tr w:rsidR="00450A96" w:rsidRPr="008965E7" w14:paraId="2C141040" w14:textId="77777777" w:rsidTr="00450A96">
        <w:tc>
          <w:tcPr>
            <w:tcW w:w="4860" w:type="dxa"/>
            <w:shd w:val="clear" w:color="auto" w:fill="auto"/>
          </w:tcPr>
          <w:p w14:paraId="40990A46" w14:textId="77777777" w:rsidR="00450A96" w:rsidRPr="008965E7" w:rsidRDefault="00450A96" w:rsidP="006F2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4A2BE975" w14:textId="77777777" w:rsidR="00450A96" w:rsidRPr="008965E7" w:rsidRDefault="00450A96" w:rsidP="006F2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81907" w14:textId="0678C800" w:rsidR="00450A96" w:rsidRPr="008965E7" w:rsidRDefault="00937388" w:rsidP="00C4016E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69,235</w:t>
            </w:r>
          </w:p>
        </w:tc>
        <w:tc>
          <w:tcPr>
            <w:tcW w:w="270" w:type="dxa"/>
            <w:shd w:val="clear" w:color="auto" w:fill="auto"/>
          </w:tcPr>
          <w:p w14:paraId="78D4EE1E" w14:textId="77777777" w:rsidR="00450A96" w:rsidRPr="008965E7" w:rsidRDefault="00450A96" w:rsidP="006F2F8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FE72B" w14:textId="77777777" w:rsidR="00450A96" w:rsidRPr="008965E7" w:rsidRDefault="00450A96" w:rsidP="006F2F8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71,940</w:t>
            </w:r>
          </w:p>
        </w:tc>
      </w:tr>
      <w:tr w:rsidR="00450A96" w:rsidRPr="008965E7" w14:paraId="06036B00" w14:textId="77777777" w:rsidTr="00450A96">
        <w:tc>
          <w:tcPr>
            <w:tcW w:w="4860" w:type="dxa"/>
            <w:shd w:val="clear" w:color="auto" w:fill="auto"/>
          </w:tcPr>
          <w:p w14:paraId="18C0207F" w14:textId="77777777" w:rsidR="00450A96" w:rsidRPr="008965E7" w:rsidRDefault="00450A96" w:rsidP="006F2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1DAB7949" w14:textId="77777777" w:rsidR="00450A96" w:rsidRPr="008965E7" w:rsidRDefault="00450A96" w:rsidP="006F2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58B47E" w14:textId="48E54EA6" w:rsidR="00450A96" w:rsidRPr="008965E7" w:rsidRDefault="00C4016E" w:rsidP="00C4016E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1,153,005</w:t>
            </w:r>
          </w:p>
        </w:tc>
        <w:tc>
          <w:tcPr>
            <w:tcW w:w="270" w:type="dxa"/>
            <w:shd w:val="clear" w:color="auto" w:fill="auto"/>
          </w:tcPr>
          <w:p w14:paraId="241130D9" w14:textId="77777777" w:rsidR="00450A96" w:rsidRPr="008965E7" w:rsidRDefault="00450A96" w:rsidP="006F2F8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8BBDF6" w14:textId="77777777" w:rsidR="00450A96" w:rsidRPr="008965E7" w:rsidRDefault="00450A96" w:rsidP="006F2F8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1,458,280</w:t>
            </w:r>
          </w:p>
        </w:tc>
      </w:tr>
    </w:tbl>
    <w:p w14:paraId="06474727" w14:textId="2CFAECE3" w:rsidR="009F02B4" w:rsidRPr="008965E7" w:rsidRDefault="009F02B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D5A3739" w14:textId="5FE14367" w:rsidR="003B27B6" w:rsidRPr="008965E7" w:rsidRDefault="004B514A" w:rsidP="003643C1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965E7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8965E7">
        <w:rPr>
          <w:rFonts w:asciiTheme="majorBidi" w:hAnsiTheme="majorBidi" w:cstheme="majorBidi"/>
          <w:sz w:val="30"/>
          <w:szCs w:val="30"/>
        </w:rPr>
        <w:t xml:space="preserve"> </w:t>
      </w:r>
      <w:r w:rsidR="003C34BC" w:rsidRPr="008965E7">
        <w:rPr>
          <w:rFonts w:asciiTheme="majorBidi" w:hAnsiTheme="majorBidi" w:cstheme="majorBidi"/>
          <w:sz w:val="30"/>
          <w:szCs w:val="30"/>
        </w:rPr>
        <w:t xml:space="preserve">30 </w:t>
      </w:r>
      <w:r w:rsidR="003C34BC" w:rsidRPr="008965E7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327014" w:rsidRPr="008965E7">
        <w:rPr>
          <w:rFonts w:asciiTheme="majorBidi" w:hAnsiTheme="majorBidi" w:cstheme="majorBidi"/>
          <w:sz w:val="30"/>
          <w:szCs w:val="30"/>
        </w:rPr>
        <w:t>256</w:t>
      </w:r>
      <w:r w:rsidR="008A294C" w:rsidRPr="008965E7">
        <w:rPr>
          <w:rFonts w:asciiTheme="majorBidi" w:hAnsiTheme="majorBidi" w:cstheme="majorBidi"/>
          <w:sz w:val="30"/>
          <w:szCs w:val="30"/>
        </w:rPr>
        <w:t>7</w:t>
      </w:r>
      <w:r w:rsidRPr="008965E7">
        <w:rPr>
          <w:rFonts w:asciiTheme="majorBidi" w:hAnsiTheme="majorBidi" w:cstheme="majorBidi"/>
          <w:sz w:val="30"/>
          <w:szCs w:val="30"/>
        </w:rPr>
        <w:t xml:space="preserve"> </w:t>
      </w:r>
      <w:r w:rsidRPr="008965E7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บริษัทมีวงเงินสินเชื่อซึ่งยังมิได้เบิกใช้</w:t>
      </w:r>
      <w:r w:rsidR="00E76DCF" w:rsidRPr="008965E7">
        <w:rPr>
          <w:rFonts w:asciiTheme="majorBidi" w:hAnsiTheme="majorBidi" w:cstheme="majorBidi"/>
          <w:sz w:val="30"/>
          <w:szCs w:val="30"/>
        </w:rPr>
        <w:t xml:space="preserve"> (</w:t>
      </w:r>
      <w:r w:rsidR="00E76DCF" w:rsidRPr="008965E7">
        <w:rPr>
          <w:rFonts w:asciiTheme="majorBidi" w:hAnsiTheme="majorBidi" w:cstheme="majorBidi"/>
          <w:sz w:val="30"/>
          <w:szCs w:val="30"/>
          <w:cs/>
        </w:rPr>
        <w:t xml:space="preserve">ไม่รวมวงเงินสัญญาซื้อขายเงินตราต่างประเทศล่วงหน้าและสัญญาค้ำประกันต่างๆ) </w:t>
      </w:r>
      <w:r w:rsidRPr="008965E7">
        <w:rPr>
          <w:rFonts w:asciiTheme="majorBidi" w:hAnsiTheme="majorBidi" w:cstheme="majorBidi"/>
          <w:sz w:val="30"/>
          <w:szCs w:val="30"/>
          <w:cs/>
        </w:rPr>
        <w:t>เป็นจำนวนเงินรวม</w:t>
      </w:r>
      <w:r w:rsidR="00C46EC7" w:rsidRPr="008965E7">
        <w:rPr>
          <w:rFonts w:asciiTheme="majorBidi" w:hAnsiTheme="majorBidi" w:cstheme="majorBidi"/>
          <w:sz w:val="30"/>
          <w:szCs w:val="30"/>
        </w:rPr>
        <w:t xml:space="preserve"> </w:t>
      </w:r>
      <w:r w:rsidR="00D33A90">
        <w:rPr>
          <w:rFonts w:asciiTheme="majorBidi" w:hAnsiTheme="majorBidi" w:cstheme="majorBidi"/>
          <w:sz w:val="30"/>
          <w:szCs w:val="30"/>
        </w:rPr>
        <w:t>1,285</w:t>
      </w:r>
      <w:r w:rsidR="00327014" w:rsidRPr="008965E7">
        <w:rPr>
          <w:rFonts w:asciiTheme="majorBidi" w:hAnsiTheme="majorBidi" w:cstheme="majorBidi"/>
          <w:sz w:val="30"/>
          <w:szCs w:val="30"/>
        </w:rPr>
        <w:t xml:space="preserve"> </w:t>
      </w:r>
      <w:r w:rsidRPr="008965E7">
        <w:rPr>
          <w:rFonts w:asciiTheme="majorBidi" w:hAnsiTheme="majorBidi" w:cstheme="majorBidi"/>
          <w:sz w:val="30"/>
          <w:szCs w:val="30"/>
          <w:cs/>
        </w:rPr>
        <w:t>ล้านบาท</w:t>
      </w:r>
      <w:bookmarkStart w:id="2" w:name="_Hlk68519170"/>
      <w:r w:rsidR="008C5261" w:rsidRPr="008965E7">
        <w:rPr>
          <w:rFonts w:asciiTheme="majorBidi" w:hAnsiTheme="majorBidi" w:cstheme="majorBidi"/>
          <w:sz w:val="30"/>
          <w:szCs w:val="30"/>
        </w:rPr>
        <w:t xml:space="preserve"> </w:t>
      </w:r>
      <w:r w:rsidRPr="008965E7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CD692F" w:rsidRPr="008965E7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955912" w:rsidRPr="008965E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55912" w:rsidRPr="008965E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CD692F" w:rsidRPr="008965E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8A294C" w:rsidRPr="008965E7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8965E7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8E528C" w:rsidRPr="008E528C">
        <w:rPr>
          <w:rFonts w:ascii="Angsana New" w:hAnsi="Angsana New"/>
          <w:i/>
          <w:iCs/>
          <w:sz w:val="30"/>
          <w:szCs w:val="30"/>
        </w:rPr>
        <w:t xml:space="preserve"> </w:t>
      </w:r>
      <w:r w:rsidR="008E528C" w:rsidRPr="00B3720C">
        <w:rPr>
          <w:rFonts w:ascii="Angsana New" w:hAnsi="Angsana New"/>
          <w:i/>
          <w:iCs/>
          <w:sz w:val="30"/>
          <w:szCs w:val="30"/>
        </w:rPr>
        <w:t>983</w:t>
      </w:r>
      <w:r w:rsidR="00327014" w:rsidRPr="008965E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965E7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8965E7">
        <w:rPr>
          <w:rFonts w:asciiTheme="majorBidi" w:hAnsiTheme="majorBidi" w:cstheme="majorBidi"/>
          <w:i/>
          <w:iCs/>
          <w:sz w:val="30"/>
          <w:szCs w:val="30"/>
        </w:rPr>
        <w:t>)</w:t>
      </w:r>
      <w:bookmarkEnd w:id="2"/>
      <w:r w:rsidR="00493EB8" w:rsidRPr="008965E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58D90C7C" w14:textId="77777777" w:rsidR="00E76142" w:rsidRPr="008965E7" w:rsidRDefault="00E76142" w:rsidP="003643C1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</w:p>
    <w:p w14:paraId="254B56EE" w14:textId="4831CBF8" w:rsidR="009A45B0" w:rsidRPr="008965E7" w:rsidRDefault="009A45B0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30"/>
          <w:szCs w:val="30"/>
        </w:rPr>
      </w:pPr>
      <w:r w:rsidRPr="008965E7">
        <w:rPr>
          <w:rFonts w:asciiTheme="majorBidi" w:hAnsiTheme="majorBidi" w:cstheme="majorBidi"/>
          <w:sz w:val="30"/>
          <w:szCs w:val="30"/>
          <w:cs/>
          <w:lang w:val="th-TH"/>
        </w:rPr>
        <w:t>ส่วนงาน</w:t>
      </w:r>
      <w:r w:rsidR="0056329F" w:rsidRPr="008965E7">
        <w:rPr>
          <w:rFonts w:asciiTheme="majorBidi" w:hAnsiTheme="majorBidi" w:cstheme="majorBidi"/>
          <w:sz w:val="30"/>
          <w:szCs w:val="30"/>
          <w:cs/>
          <w:lang w:val="th-TH"/>
        </w:rPr>
        <w:t>ดำเนินงาน</w:t>
      </w:r>
      <w:r w:rsidR="00A5678B" w:rsidRPr="008965E7">
        <w:rPr>
          <w:rFonts w:asciiTheme="majorBidi" w:hAnsiTheme="majorBidi" w:cstheme="majorBidi"/>
          <w:sz w:val="30"/>
          <w:szCs w:val="30"/>
          <w:cs/>
          <w:lang w:val="th-TH"/>
        </w:rPr>
        <w:t>และการจำแนกรายได้</w:t>
      </w:r>
    </w:p>
    <w:p w14:paraId="52A494FA" w14:textId="00711FA5" w:rsidR="000E6B7D" w:rsidRPr="008965E7" w:rsidRDefault="000E6B7D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</w:p>
    <w:p w14:paraId="0C73D7FF" w14:textId="76A79B50" w:rsidR="00A07BD3" w:rsidRDefault="00623BD1" w:rsidP="007419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965E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ผู้บริหารพิจารณาว่า กลุ่มบริษัทดำเนินกิจการในส่วนงานเดียวคือธุรกิจเกี่ยวกับการผลิตอาหารทะเลแช่แข็ง ดังนั้นจึงมีส่วนงานที่รายงานเพียงส่วนงานเดียว</w:t>
      </w:r>
    </w:p>
    <w:p w14:paraId="35F5A096" w14:textId="77777777" w:rsidR="0074195F" w:rsidRDefault="0074195F" w:rsidP="007419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  <w:cs/>
        </w:rPr>
      </w:pPr>
    </w:p>
    <w:p w14:paraId="18A67655" w14:textId="5315F564" w:rsidR="00E03F32" w:rsidRPr="008965E7" w:rsidRDefault="00CF2660" w:rsidP="003643C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965E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กลุ่มบริษัทได้นำเสนอข้อมูลส่วนงานดำเนินงานทางภูมิศาสตร์โดยพิจารณาจากระบบการบริหาร การจัดการและโครงสร้างการรายงานทางการเงินภายในของกลุ่มบริษัทเป็นเกณฑ์ในการกำหนดส่วนงาน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1FA6A63E" w14:textId="4C18C935" w:rsidR="005F6840" w:rsidRDefault="005F6840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800"/>
        <w:gridCol w:w="270"/>
        <w:gridCol w:w="1800"/>
      </w:tblGrid>
      <w:tr w:rsidR="006F335A" w:rsidRPr="007B3117" w14:paraId="61308EC4" w14:textId="77777777" w:rsidTr="006F2F87">
        <w:trPr>
          <w:tblHeader/>
        </w:trPr>
        <w:tc>
          <w:tcPr>
            <w:tcW w:w="5310" w:type="dxa"/>
            <w:shd w:val="clear" w:color="auto" w:fill="auto"/>
          </w:tcPr>
          <w:p w14:paraId="43856E4F" w14:textId="77777777" w:rsidR="006F335A" w:rsidRPr="00E87EFA" w:rsidRDefault="006F335A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0E5B346" w14:textId="77777777" w:rsidR="006F335A" w:rsidRPr="00727EA7" w:rsidRDefault="006F335A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27EA7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71B77D2" w14:textId="77777777" w:rsidR="006F335A" w:rsidRPr="007B3117" w:rsidRDefault="006F335A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3D082A4" w14:textId="77777777" w:rsidR="006F335A" w:rsidRPr="00005EA7" w:rsidRDefault="006F335A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5EA7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  <w:lang w:val="en-GB"/>
              </w:rPr>
              <w:t>งบการเงินที่</w:t>
            </w:r>
            <w:r w:rsidRPr="00005EA7">
              <w:rPr>
                <w:rFonts w:asciiTheme="majorBidi" w:hAnsiTheme="majorBidi"/>
                <w:bCs/>
                <w:color w:val="000000"/>
                <w:sz w:val="30"/>
                <w:szCs w:val="30"/>
                <w:lang w:val="en-GB"/>
              </w:rPr>
              <w:br/>
            </w:r>
            <w:r w:rsidRPr="00005EA7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  <w:lang w:val="en-GB"/>
              </w:rPr>
              <w:t>แสดงเงินลงทุน</w:t>
            </w:r>
            <w:r w:rsidRPr="00005EA7">
              <w:rPr>
                <w:rFonts w:asciiTheme="majorBidi" w:hAnsiTheme="majorBidi"/>
                <w:bCs/>
                <w:color w:val="000000"/>
                <w:sz w:val="30"/>
                <w:szCs w:val="30"/>
                <w:lang w:val="en-GB"/>
              </w:rPr>
              <w:br/>
            </w:r>
            <w:r w:rsidRPr="00005EA7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  <w:lang w:val="en-GB"/>
              </w:rPr>
              <w:t>ตามส่วนได้เสีย</w:t>
            </w:r>
          </w:p>
        </w:tc>
      </w:tr>
      <w:tr w:rsidR="006F335A" w:rsidRPr="007B3117" w14:paraId="030A05FC" w14:textId="77777777" w:rsidTr="006F2F87">
        <w:trPr>
          <w:tblHeader/>
        </w:trPr>
        <w:tc>
          <w:tcPr>
            <w:tcW w:w="5310" w:type="dxa"/>
            <w:shd w:val="clear" w:color="auto" w:fill="auto"/>
          </w:tcPr>
          <w:p w14:paraId="1EE1D018" w14:textId="77777777" w:rsidR="006F335A" w:rsidRPr="00005EA7" w:rsidRDefault="006F335A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</w:p>
        </w:tc>
        <w:tc>
          <w:tcPr>
            <w:tcW w:w="3870" w:type="dxa"/>
            <w:gridSpan w:val="3"/>
            <w:shd w:val="clear" w:color="auto" w:fill="auto"/>
            <w:vAlign w:val="bottom"/>
          </w:tcPr>
          <w:p w14:paraId="57F8E8DB" w14:textId="77777777" w:rsidR="006F335A" w:rsidRPr="007B3117" w:rsidRDefault="006F335A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B3117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ส่วนงาน</w:t>
            </w:r>
            <w:r w:rsidRPr="007B3117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  <w:lang w:val="en-GB"/>
              </w:rPr>
              <w:t>การผลิตอาหารทะเลแช่แข็ง</w:t>
            </w:r>
          </w:p>
        </w:tc>
      </w:tr>
      <w:tr w:rsidR="006F335A" w:rsidRPr="007B3117" w14:paraId="3329DF89" w14:textId="77777777" w:rsidTr="006F2F87">
        <w:trPr>
          <w:tblHeader/>
        </w:trPr>
        <w:tc>
          <w:tcPr>
            <w:tcW w:w="5310" w:type="dxa"/>
            <w:shd w:val="clear" w:color="auto" w:fill="auto"/>
          </w:tcPr>
          <w:p w14:paraId="329441A8" w14:textId="37305FF4" w:rsidR="006F335A" w:rsidRPr="007B3117" w:rsidRDefault="006F335A" w:rsidP="006F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8965E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8965E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0" w:type="dxa"/>
            <w:shd w:val="clear" w:color="auto" w:fill="auto"/>
          </w:tcPr>
          <w:p w14:paraId="7CA78AD8" w14:textId="77777777" w:rsidR="006F335A" w:rsidRPr="007B3117" w:rsidRDefault="006F335A" w:rsidP="006F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28675E2" w14:textId="77777777" w:rsidR="006F335A" w:rsidRPr="007B3117" w:rsidRDefault="006F335A" w:rsidP="006F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B652ADB" w14:textId="77777777" w:rsidR="006F335A" w:rsidRPr="007B3117" w:rsidRDefault="006F335A" w:rsidP="006F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6F335A" w:rsidRPr="007B3117" w14:paraId="28629915" w14:textId="77777777" w:rsidTr="006F2F87">
        <w:trPr>
          <w:tblHeader/>
        </w:trPr>
        <w:tc>
          <w:tcPr>
            <w:tcW w:w="5310" w:type="dxa"/>
            <w:shd w:val="clear" w:color="auto" w:fill="auto"/>
          </w:tcPr>
          <w:p w14:paraId="68716BA6" w14:textId="77777777" w:rsidR="006F335A" w:rsidRPr="00005EA7" w:rsidRDefault="006F335A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870" w:type="dxa"/>
            <w:gridSpan w:val="3"/>
            <w:shd w:val="clear" w:color="auto" w:fill="auto"/>
          </w:tcPr>
          <w:p w14:paraId="623BBA2F" w14:textId="77777777" w:rsidR="006F335A" w:rsidRPr="007B3117" w:rsidRDefault="006F335A" w:rsidP="006F2F8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7B311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6F335A" w:rsidRPr="007B3117" w14:paraId="430B10F9" w14:textId="77777777" w:rsidTr="006F2F87">
        <w:tc>
          <w:tcPr>
            <w:tcW w:w="5310" w:type="dxa"/>
            <w:shd w:val="clear" w:color="auto" w:fill="auto"/>
          </w:tcPr>
          <w:p w14:paraId="699785B4" w14:textId="77777777" w:rsidR="006F335A" w:rsidRPr="007B3117" w:rsidRDefault="006F335A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4F14ABD" w14:textId="77777777" w:rsidR="006F335A" w:rsidRPr="007B3117" w:rsidRDefault="006F335A" w:rsidP="006F2F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7CD3AA1" w14:textId="77777777" w:rsidR="006F335A" w:rsidRPr="007B3117" w:rsidRDefault="006F335A" w:rsidP="006F2F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74F2A00" w14:textId="77777777" w:rsidR="006F335A" w:rsidRPr="007B3117" w:rsidRDefault="006F335A" w:rsidP="006F2F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F335A" w:rsidRPr="007B3117" w14:paraId="184CB9C4" w14:textId="77777777" w:rsidTr="006F2F87">
        <w:tc>
          <w:tcPr>
            <w:tcW w:w="5310" w:type="dxa"/>
            <w:shd w:val="clear" w:color="auto" w:fill="auto"/>
            <w:vAlign w:val="bottom"/>
          </w:tcPr>
          <w:p w14:paraId="1A970B88" w14:textId="77777777" w:rsidR="006F335A" w:rsidRPr="007B3117" w:rsidRDefault="006F335A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A2298A" w14:textId="7D4879DD" w:rsidR="006F335A" w:rsidRPr="007B3117" w:rsidRDefault="00F95E51" w:rsidP="00071F16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1,327,183</w:t>
            </w:r>
          </w:p>
        </w:tc>
        <w:tc>
          <w:tcPr>
            <w:tcW w:w="270" w:type="dxa"/>
            <w:shd w:val="clear" w:color="auto" w:fill="auto"/>
          </w:tcPr>
          <w:p w14:paraId="7B205165" w14:textId="77777777" w:rsidR="006F335A" w:rsidRPr="007B3117" w:rsidRDefault="006F335A" w:rsidP="006F2F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DF8DB9" w14:textId="1D9DFEDC" w:rsidR="006F335A" w:rsidRPr="007B3117" w:rsidRDefault="006F335A" w:rsidP="00071F16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33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1,332,951</w:t>
            </w:r>
          </w:p>
        </w:tc>
      </w:tr>
    </w:tbl>
    <w:p w14:paraId="75F6BB08" w14:textId="08ACB7EF" w:rsidR="009472C6" w:rsidRPr="008965E7" w:rsidRDefault="0041051A" w:rsidP="00644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การจำแนกรายได้</w:t>
      </w:r>
      <w:r w:rsidR="00480DB4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ตามส่วนงานภูมิศาสตร์หลัก </w:t>
      </w:r>
      <w:r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สำหรับงว</w:t>
      </w:r>
      <w:r w:rsidR="00A94CC4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ด</w:t>
      </w:r>
      <w:r w:rsidR="0006256B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หก</w:t>
      </w:r>
      <w:r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เดือนสิ้นสุดวันที่ </w:t>
      </w:r>
      <w:r w:rsidR="002E4272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3</w:t>
      </w:r>
      <w:r w:rsidR="00C17BB0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0</w:t>
      </w:r>
      <w:r w:rsidR="00C17BB0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มิถุนายน</w:t>
      </w:r>
    </w:p>
    <w:p w14:paraId="5652A1AF" w14:textId="31CCDB6F" w:rsidR="00B3681F" w:rsidRPr="008965E7" w:rsidRDefault="00D54F9A" w:rsidP="00B36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D54F9A">
        <w:rPr>
          <w:rFonts w:asciiTheme="majorBidi" w:hAnsiTheme="majorBidi" w:cstheme="majorBidi"/>
          <w:b/>
          <w:bCs/>
          <w:i/>
          <w:iCs/>
          <w:noProof/>
          <w:color w:val="000000"/>
          <w:sz w:val="30"/>
          <w:szCs w:val="30"/>
        </w:rPr>
        <w:drawing>
          <wp:inline distT="0" distB="0" distL="0" distR="0" wp14:anchorId="0546DAE9" wp14:editId="1B0B01AB">
            <wp:extent cx="6165739" cy="2400300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65739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456B53" w14:textId="77777777" w:rsidR="001F3F21" w:rsidRPr="00DB055F" w:rsidRDefault="001F3F21" w:rsidP="00FC2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4"/>
          <w:szCs w:val="4"/>
        </w:rPr>
      </w:pPr>
    </w:p>
    <w:p w14:paraId="7B72AE82" w14:textId="2F8F08DC" w:rsidR="00FC2346" w:rsidRDefault="00480DB4" w:rsidP="00FC2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การจำแนกรายได้ตาม</w:t>
      </w:r>
      <w:r w:rsidR="002425EA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ประเภทของสินค้าและบริการหลัก</w:t>
      </w:r>
      <w:r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="009E712D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สำหรับงวด</w:t>
      </w:r>
      <w:r w:rsidR="0006256B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หก</w:t>
      </w:r>
      <w:r w:rsidR="009E712D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เดือนสิ้นสุดวันที่ </w:t>
      </w:r>
      <w:r w:rsidR="00C17BB0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30</w:t>
      </w:r>
      <w:r w:rsidR="00C17BB0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มิถุนายน</w:t>
      </w:r>
    </w:p>
    <w:p w14:paraId="5AA3DD91" w14:textId="75514401" w:rsidR="003B1250" w:rsidRDefault="009B53E5" w:rsidP="003B1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left="9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9B53E5">
        <w:rPr>
          <w:rFonts w:asciiTheme="majorBidi" w:hAnsiTheme="majorBidi" w:cstheme="majorBidi"/>
          <w:b/>
          <w:bCs/>
          <w:i/>
          <w:iCs/>
          <w:noProof/>
          <w:color w:val="000000"/>
          <w:sz w:val="30"/>
          <w:szCs w:val="30"/>
        </w:rPr>
        <w:drawing>
          <wp:inline distT="0" distB="0" distL="0" distR="0" wp14:anchorId="49AAC536" wp14:editId="384C6F6F">
            <wp:extent cx="6121400" cy="2470150"/>
            <wp:effectExtent l="0" t="0" r="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1400" cy="247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750F96" w14:textId="77777777" w:rsidR="00385F82" w:rsidRPr="00385F82" w:rsidRDefault="00385F82" w:rsidP="00D912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left="90"/>
        <w:rPr>
          <w:rFonts w:ascii="Times New Roman" w:hAnsi="Times New Roman" w:cs="Times New Roman"/>
          <w:b/>
          <w:bCs/>
          <w:i/>
          <w:iCs/>
          <w:color w:val="000000"/>
          <w:sz w:val="6"/>
          <w:szCs w:val="6"/>
        </w:rPr>
      </w:pPr>
    </w:p>
    <w:p w14:paraId="5EC8E7FE" w14:textId="77777777" w:rsidR="00D912CE" w:rsidRPr="00D912CE" w:rsidRDefault="00D912CE" w:rsidP="00D912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left="90"/>
        <w:rPr>
          <w:rFonts w:ascii="Times New Roman" w:hAnsi="Times New Roman" w:cs="Times New Roman"/>
          <w:b/>
          <w:bCs/>
          <w:i/>
          <w:iCs/>
          <w:color w:val="000000"/>
          <w:sz w:val="6"/>
          <w:szCs w:val="6"/>
          <w:cs/>
        </w:rPr>
      </w:pPr>
    </w:p>
    <w:p w14:paraId="6370C5E0" w14:textId="5DE327F6" w:rsidR="00D912CE" w:rsidRDefault="00201D7F" w:rsidP="0061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spacing w:line="240" w:lineRule="auto"/>
        <w:ind w:left="9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201D7F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drawing>
          <wp:inline distT="0" distB="0" distL="0" distR="0" wp14:anchorId="6E80E1E7" wp14:editId="6E81FAD0">
            <wp:extent cx="6121400" cy="2533015"/>
            <wp:effectExtent l="0" t="0" r="0" b="63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7393" cy="25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69A908" w14:textId="61303611" w:rsidR="00351D80" w:rsidRPr="008965E7" w:rsidRDefault="00480DB4" w:rsidP="00D61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การจำแนกรายได้ตาม</w:t>
      </w:r>
      <w:r w:rsidR="002425EA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จังหวะเวลาในการรับรู้รายได้</w:t>
      </w:r>
      <w:r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="009E712D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สำหรับงวด</w:t>
      </w:r>
      <w:r w:rsidR="0006256B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หก</w:t>
      </w:r>
      <w:r w:rsidR="002E4272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เดือนสิ้นสุดวันที่ </w:t>
      </w:r>
      <w:r w:rsidR="002E4272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3</w:t>
      </w:r>
      <w:r w:rsidR="00C17BB0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0 </w:t>
      </w:r>
      <w:r w:rsidR="00C17BB0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มิถุนายน</w:t>
      </w:r>
    </w:p>
    <w:p w14:paraId="7E8A745B" w14:textId="77777777" w:rsidR="00216619" w:rsidRPr="008965E7" w:rsidRDefault="00216619" w:rsidP="00D61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0"/>
          <w:szCs w:val="20"/>
        </w:rPr>
      </w:pPr>
    </w:p>
    <w:p w14:paraId="2570744D" w14:textId="4C0A1EA6" w:rsidR="008234A1" w:rsidRPr="008965E7" w:rsidRDefault="00B16409" w:rsidP="00351D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B16409">
        <w:rPr>
          <w:rFonts w:asciiTheme="majorBidi" w:hAnsiTheme="majorBidi" w:cstheme="majorBidi"/>
          <w:b/>
          <w:bCs/>
          <w:i/>
          <w:iCs/>
          <w:noProof/>
          <w:color w:val="000000"/>
          <w:sz w:val="30"/>
          <w:szCs w:val="30"/>
        </w:rPr>
        <w:drawing>
          <wp:inline distT="0" distB="0" distL="0" distR="0" wp14:anchorId="3B46A71D" wp14:editId="4475A666">
            <wp:extent cx="5231697" cy="2971800"/>
            <wp:effectExtent l="0" t="0" r="762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1934" cy="2994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3601D3" w14:textId="77777777" w:rsidR="008234A1" w:rsidRPr="008965E7" w:rsidRDefault="008234A1" w:rsidP="00823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49B2773D" w14:textId="2DED77A6" w:rsidR="00F2469E" w:rsidRPr="008965E7" w:rsidRDefault="00F2469E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30"/>
          <w:szCs w:val="30"/>
          <w:cs/>
          <w:lang w:val="en-US"/>
        </w:rPr>
      </w:pPr>
      <w:r w:rsidRPr="008965E7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ภาษีเงินได้</w:t>
      </w:r>
    </w:p>
    <w:p w14:paraId="049344F6" w14:textId="77777777" w:rsidR="00E06BD8" w:rsidRPr="00714631" w:rsidRDefault="00E06BD8" w:rsidP="00E06BD8">
      <w:pPr>
        <w:pStyle w:val="block"/>
        <w:spacing w:after="0" w:line="240" w:lineRule="auto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p w14:paraId="20C93B67" w14:textId="1306F721" w:rsidR="00E06BD8" w:rsidRDefault="00E06BD8" w:rsidP="00E06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hint="cs"/>
          <w:sz w:val="30"/>
          <w:szCs w:val="30"/>
        </w:rPr>
      </w:pPr>
      <w:r w:rsidRPr="007B3117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อัตราภาษีเงินได้ที่แท้จริงรวมของกลุ่มบริษัทและบริษัท</w:t>
      </w:r>
      <w:r w:rsidRPr="007B3117">
        <w:rPr>
          <w:rFonts w:ascii="Angsana New" w:hAnsi="Angsana New"/>
          <w:sz w:val="30"/>
          <w:szCs w:val="30"/>
          <w:cs/>
        </w:rPr>
        <w:t>ในการดำเนินงานต่อเนื่องเป็นระยะเวลา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7B3117">
        <w:rPr>
          <w:rFonts w:ascii="Angsana New" w:hAnsi="Angsana New" w:hint="cs"/>
          <w:sz w:val="30"/>
          <w:szCs w:val="30"/>
          <w:cs/>
        </w:rPr>
        <w:t>เ</w:t>
      </w:r>
      <w:r w:rsidRPr="007B3117">
        <w:rPr>
          <w:rFonts w:ascii="Angsana New" w:hAnsi="Angsana New"/>
          <w:sz w:val="30"/>
          <w:szCs w:val="30"/>
          <w:cs/>
        </w:rPr>
        <w:t>ดือ</w:t>
      </w:r>
      <w:r w:rsidRPr="007B3117">
        <w:rPr>
          <w:rFonts w:ascii="Angsana New" w:hAnsi="Angsana New" w:hint="cs"/>
          <w:sz w:val="30"/>
          <w:szCs w:val="30"/>
          <w:cs/>
        </w:rPr>
        <w:t>น</w:t>
      </w:r>
      <w:r w:rsidRPr="007B3117">
        <w:rPr>
          <w:rFonts w:asciiTheme="majorBidi" w:hAnsiTheme="majorBidi" w:cstheme="majorBidi"/>
          <w:sz w:val="30"/>
          <w:szCs w:val="30"/>
          <w:cs/>
        </w:rPr>
        <w:t>สิ้นสุด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7B3117">
        <w:rPr>
          <w:rFonts w:asciiTheme="majorBidi" w:hAnsiTheme="majorBidi" w:cstheme="majorBidi"/>
          <w:sz w:val="30"/>
          <w:szCs w:val="30"/>
          <w:cs/>
        </w:rPr>
        <w:t>วันที่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7B3117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0</w:t>
      </w:r>
      <w:r w:rsidRPr="007B31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7B31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B3117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7B3117">
        <w:rPr>
          <w:rFonts w:asciiTheme="majorBidi" w:hAnsiTheme="majorBidi" w:cstheme="majorBidi"/>
          <w:sz w:val="30"/>
          <w:szCs w:val="30"/>
          <w:cs/>
        </w:rPr>
        <w:t xml:space="preserve"> คือร้อยล</w:t>
      </w:r>
      <w:r w:rsidRPr="009F2675">
        <w:rPr>
          <w:rFonts w:asciiTheme="majorBidi" w:hAnsiTheme="majorBidi" w:cstheme="majorBidi"/>
          <w:sz w:val="30"/>
          <w:szCs w:val="30"/>
          <w:cs/>
        </w:rPr>
        <w:t>ะ</w:t>
      </w:r>
      <w:r w:rsidRPr="009F2675">
        <w:rPr>
          <w:rFonts w:asciiTheme="majorBidi" w:hAnsiTheme="majorBidi" w:cstheme="majorBidi"/>
          <w:sz w:val="30"/>
          <w:szCs w:val="30"/>
        </w:rPr>
        <w:t xml:space="preserve"> </w:t>
      </w:r>
      <w:r w:rsidR="007A48D8">
        <w:rPr>
          <w:rFonts w:asciiTheme="majorBidi" w:hAnsiTheme="majorBidi" w:cstheme="majorBidi" w:hint="cs"/>
          <w:sz w:val="30"/>
          <w:szCs w:val="30"/>
          <w:cs/>
        </w:rPr>
        <w:t>(</w:t>
      </w:r>
      <w:r w:rsidR="00B6300A" w:rsidRPr="009F2675">
        <w:rPr>
          <w:rFonts w:asciiTheme="majorBidi" w:hAnsiTheme="majorBidi" w:cstheme="majorBidi" w:hint="cs"/>
          <w:sz w:val="30"/>
          <w:szCs w:val="30"/>
          <w:cs/>
        </w:rPr>
        <w:t>11.77</w:t>
      </w:r>
      <w:r w:rsidR="007A48D8">
        <w:rPr>
          <w:rFonts w:asciiTheme="majorBidi" w:hAnsiTheme="majorBidi" w:cstheme="majorBidi" w:hint="cs"/>
          <w:sz w:val="30"/>
          <w:szCs w:val="30"/>
          <w:cs/>
        </w:rPr>
        <w:t>)</w:t>
      </w:r>
      <w:r w:rsidRPr="009F2675">
        <w:rPr>
          <w:rFonts w:asciiTheme="majorBidi" w:hAnsiTheme="majorBidi" w:cstheme="majorBidi"/>
          <w:sz w:val="30"/>
          <w:szCs w:val="30"/>
        </w:rPr>
        <w:t xml:space="preserve"> </w:t>
      </w:r>
      <w:r w:rsidRPr="009F2675">
        <w:rPr>
          <w:rFonts w:asciiTheme="majorBidi" w:hAnsiTheme="majorBidi" w:cstheme="majorBidi"/>
          <w:sz w:val="30"/>
          <w:szCs w:val="30"/>
          <w:cs/>
        </w:rPr>
        <w:t>และร้อยละ</w:t>
      </w:r>
      <w:r w:rsidRPr="009F2675">
        <w:rPr>
          <w:rFonts w:asciiTheme="majorBidi" w:hAnsiTheme="majorBidi" w:cstheme="majorBidi"/>
          <w:sz w:val="30"/>
          <w:szCs w:val="30"/>
        </w:rPr>
        <w:t xml:space="preserve"> </w:t>
      </w:r>
      <w:r w:rsidR="007A48D8">
        <w:rPr>
          <w:rFonts w:asciiTheme="majorBidi" w:hAnsiTheme="majorBidi" w:cstheme="majorBidi" w:hint="cs"/>
          <w:sz w:val="30"/>
          <w:szCs w:val="30"/>
          <w:cs/>
        </w:rPr>
        <w:t>(</w:t>
      </w:r>
      <w:r w:rsidR="00033A1D" w:rsidRPr="009F2675">
        <w:rPr>
          <w:rFonts w:asciiTheme="majorBidi" w:hAnsiTheme="majorBidi" w:cstheme="majorBidi" w:hint="cs"/>
          <w:sz w:val="30"/>
          <w:szCs w:val="30"/>
          <w:cs/>
        </w:rPr>
        <w:t>1</w:t>
      </w:r>
      <w:r w:rsidR="009F2675" w:rsidRPr="009F2675">
        <w:rPr>
          <w:rFonts w:asciiTheme="majorBidi" w:hAnsiTheme="majorBidi" w:cstheme="majorBidi" w:hint="cs"/>
          <w:sz w:val="30"/>
          <w:szCs w:val="30"/>
          <w:cs/>
        </w:rPr>
        <w:t>5</w:t>
      </w:r>
      <w:r w:rsidR="00033A1D" w:rsidRPr="009F2675">
        <w:rPr>
          <w:rFonts w:asciiTheme="majorBidi" w:hAnsiTheme="majorBidi" w:cstheme="majorBidi" w:hint="cs"/>
          <w:sz w:val="30"/>
          <w:szCs w:val="30"/>
          <w:cs/>
        </w:rPr>
        <w:t>.</w:t>
      </w:r>
      <w:r w:rsidR="00B6300A" w:rsidRPr="009F2675">
        <w:rPr>
          <w:rFonts w:asciiTheme="majorBidi" w:hAnsiTheme="majorBidi" w:cstheme="majorBidi" w:hint="cs"/>
          <w:sz w:val="30"/>
          <w:szCs w:val="30"/>
          <w:cs/>
        </w:rPr>
        <w:t>00</w:t>
      </w:r>
      <w:r w:rsidR="007A48D8">
        <w:rPr>
          <w:rFonts w:asciiTheme="majorBidi" w:hAnsiTheme="majorBidi" w:cstheme="majorBidi" w:hint="cs"/>
          <w:sz w:val="30"/>
          <w:szCs w:val="30"/>
          <w:cs/>
        </w:rPr>
        <w:t>)</w:t>
      </w:r>
      <w:r w:rsidRPr="009F2675">
        <w:rPr>
          <w:rFonts w:asciiTheme="majorBidi" w:hAnsiTheme="majorBidi" w:cstheme="majorBidi"/>
          <w:sz w:val="30"/>
          <w:szCs w:val="30"/>
        </w:rPr>
        <w:t xml:space="preserve"> </w:t>
      </w:r>
      <w:r w:rsidRPr="009F2675">
        <w:rPr>
          <w:rFonts w:asciiTheme="majorBidi" w:hAnsiTheme="majorBidi" w:cstheme="majorBidi"/>
          <w:sz w:val="30"/>
          <w:szCs w:val="30"/>
          <w:cs/>
        </w:rPr>
        <w:t>ต</w:t>
      </w:r>
      <w:r w:rsidRPr="007B3117">
        <w:rPr>
          <w:rFonts w:asciiTheme="majorBidi" w:hAnsiTheme="majorBidi" w:cstheme="majorBidi"/>
          <w:sz w:val="30"/>
          <w:szCs w:val="30"/>
          <w:cs/>
        </w:rPr>
        <w:t xml:space="preserve">ามลำดับ </w:t>
      </w:r>
      <w:r w:rsidRPr="007B3117">
        <w:rPr>
          <w:rFonts w:asciiTheme="majorBidi" w:hAnsiTheme="majorBidi" w:cstheme="majorBidi"/>
          <w:i/>
          <w:iCs/>
          <w:sz w:val="30"/>
          <w:szCs w:val="30"/>
        </w:rPr>
        <w:t>(256</w:t>
      </w:r>
      <w:r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7B3117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7B3117">
        <w:rPr>
          <w:rFonts w:asciiTheme="majorBidi" w:hAnsiTheme="majorBidi" w:cstheme="majorBidi"/>
          <w:i/>
          <w:iCs/>
          <w:sz w:val="30"/>
          <w:szCs w:val="30"/>
          <w:cs/>
        </w:rPr>
        <w:t>ร้อ</w:t>
      </w:r>
      <w:r w:rsidRPr="00DE4FAE">
        <w:rPr>
          <w:rFonts w:asciiTheme="majorBidi" w:hAnsiTheme="majorBidi" w:cstheme="majorBidi"/>
          <w:i/>
          <w:iCs/>
          <w:sz w:val="30"/>
          <w:szCs w:val="30"/>
          <w:cs/>
        </w:rPr>
        <w:t>ยละ</w:t>
      </w:r>
      <w:r w:rsidRPr="00DE4FA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E4FAE" w:rsidRPr="00DE4FAE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DE4FA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DE4FAE" w:rsidRPr="00DE4FAE">
        <w:rPr>
          <w:rFonts w:asciiTheme="majorBidi" w:hAnsiTheme="majorBidi" w:cstheme="majorBidi"/>
          <w:i/>
          <w:iCs/>
          <w:sz w:val="30"/>
          <w:szCs w:val="30"/>
        </w:rPr>
        <w:t>87</w:t>
      </w:r>
      <w:r w:rsidRPr="00DE4FA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E4FAE">
        <w:rPr>
          <w:rFonts w:asciiTheme="majorBidi" w:hAnsiTheme="majorBidi" w:hint="cs"/>
          <w:i/>
          <w:iCs/>
          <w:sz w:val="30"/>
          <w:szCs w:val="30"/>
          <w:cs/>
        </w:rPr>
        <w:t>และร้อยละ</w:t>
      </w:r>
      <w:r w:rsidR="00AE7C92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="00DE4FAE" w:rsidRPr="00DE4FAE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DE4FA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DE4FAE" w:rsidRPr="00DE4FAE">
        <w:rPr>
          <w:rFonts w:asciiTheme="majorBidi" w:hAnsiTheme="majorBidi" w:cstheme="majorBidi"/>
          <w:i/>
          <w:iCs/>
          <w:sz w:val="30"/>
          <w:szCs w:val="30"/>
        </w:rPr>
        <w:t>69</w:t>
      </w:r>
      <w:r w:rsidRPr="007B311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B3117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Pr="007B3117">
        <w:rPr>
          <w:rFonts w:asciiTheme="majorBidi" w:hAnsiTheme="majorBidi" w:cstheme="majorBidi"/>
          <w:i/>
          <w:iCs/>
          <w:sz w:val="30"/>
          <w:szCs w:val="30"/>
        </w:rPr>
        <w:t>)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B3117">
        <w:rPr>
          <w:rFonts w:asciiTheme="majorBidi" w:hAnsiTheme="majorBidi" w:cstheme="majorBidi" w:hint="cs"/>
          <w:sz w:val="30"/>
          <w:szCs w:val="30"/>
          <w:cs/>
        </w:rPr>
        <w:t>ผลแตกต่าง</w:t>
      </w:r>
      <w:r w:rsidRPr="007B3117">
        <w:rPr>
          <w:rFonts w:asciiTheme="majorBidi" w:hAnsiTheme="majorBidi" w:cstheme="majorBidi"/>
          <w:sz w:val="30"/>
          <w:szCs w:val="30"/>
          <w:cs/>
        </w:rPr>
        <w:t>ในอัตราภาษีเงินได้ที่แท้จริงมีสาเหตุหลักจากกลุ่มบริษัทและบริษัท</w:t>
      </w:r>
      <w:r w:rsidRPr="007B3117">
        <w:rPr>
          <w:rFonts w:asciiTheme="majorBidi" w:hAnsiTheme="majorBidi" w:hint="cs"/>
          <w:sz w:val="30"/>
          <w:szCs w:val="30"/>
          <w:cs/>
        </w:rPr>
        <w:t>มีขาดทุนทางภาษี</w:t>
      </w:r>
      <w:r w:rsidR="00834C80">
        <w:rPr>
          <w:rFonts w:asciiTheme="majorBidi" w:hAnsiTheme="majorBidi"/>
          <w:sz w:val="30"/>
          <w:szCs w:val="30"/>
          <w:cs/>
        </w:rPr>
        <w:br/>
      </w:r>
      <w:r w:rsidRPr="007B3117">
        <w:rPr>
          <w:rFonts w:asciiTheme="majorBidi" w:hAnsiTheme="majorBidi" w:hint="cs"/>
          <w:sz w:val="30"/>
          <w:szCs w:val="30"/>
          <w:cs/>
        </w:rPr>
        <w:t>ที่ไม่รับรู้เป็นสินทรัพย์ภาษีเงินได้รอการตัดบัญชี</w:t>
      </w:r>
      <w:r w:rsidR="00B7428E">
        <w:rPr>
          <w:rFonts w:asciiTheme="majorBidi" w:hAnsiTheme="majorBidi" w:hint="cs"/>
          <w:sz w:val="30"/>
          <w:szCs w:val="30"/>
          <w:cs/>
        </w:rPr>
        <w:t>สำหรับงวด</w:t>
      </w:r>
      <w:r w:rsidR="00F30999">
        <w:rPr>
          <w:rFonts w:asciiTheme="majorBidi" w:hAnsiTheme="majorBidi" w:hint="cs"/>
          <w:sz w:val="30"/>
          <w:szCs w:val="30"/>
          <w:cs/>
        </w:rPr>
        <w:t xml:space="preserve"> </w:t>
      </w:r>
      <w:r w:rsidR="00F30999">
        <w:rPr>
          <w:rFonts w:asciiTheme="majorBidi" w:hAnsiTheme="majorBidi"/>
          <w:sz w:val="30"/>
          <w:szCs w:val="30"/>
        </w:rPr>
        <w:t>25</w:t>
      </w:r>
      <w:r w:rsidR="00F30999" w:rsidRPr="002C7A0E">
        <w:rPr>
          <w:rFonts w:asciiTheme="majorBidi" w:hAnsiTheme="majorBidi"/>
          <w:sz w:val="30"/>
          <w:szCs w:val="30"/>
        </w:rPr>
        <w:t>67</w:t>
      </w:r>
      <w:r w:rsidR="00C12942" w:rsidRPr="002C7A0E">
        <w:rPr>
          <w:rFonts w:asciiTheme="majorBidi" w:hAnsiTheme="majorBidi"/>
          <w:sz w:val="30"/>
          <w:szCs w:val="30"/>
        </w:rPr>
        <w:t xml:space="preserve"> </w:t>
      </w:r>
      <w:r w:rsidR="00C12942" w:rsidRPr="002C7A0E">
        <w:rPr>
          <w:rFonts w:asciiTheme="majorBidi" w:hAnsiTheme="majorBidi" w:hint="cs"/>
          <w:sz w:val="30"/>
          <w:szCs w:val="30"/>
          <w:cs/>
        </w:rPr>
        <w:t>และ</w:t>
      </w:r>
      <w:r w:rsidR="006D4957" w:rsidRPr="002C7A0E">
        <w:rPr>
          <w:rFonts w:asciiTheme="majorBidi" w:hAnsiTheme="majorBidi" w:hint="cs"/>
          <w:sz w:val="30"/>
          <w:szCs w:val="30"/>
          <w:cs/>
        </w:rPr>
        <w:t>มีขาดทุน</w:t>
      </w:r>
      <w:r w:rsidR="00503090" w:rsidRPr="002C7A0E">
        <w:rPr>
          <w:rFonts w:asciiTheme="majorBidi" w:hAnsiTheme="majorBidi" w:hint="cs"/>
          <w:sz w:val="30"/>
          <w:szCs w:val="30"/>
          <w:cs/>
        </w:rPr>
        <w:t>ทางภาษีที่ไม่รับรู้</w:t>
      </w:r>
      <w:r w:rsidR="00786F62" w:rsidRPr="002C7A0E">
        <w:rPr>
          <w:rFonts w:asciiTheme="majorBidi" w:hAnsiTheme="majorBidi" w:hint="cs"/>
          <w:sz w:val="30"/>
          <w:szCs w:val="30"/>
          <w:cs/>
        </w:rPr>
        <w:t>เป็นสินทรัพย์ภาษีเงินได้รอการตัดบัญชี</w:t>
      </w:r>
      <w:r w:rsidR="00503090" w:rsidRPr="002C7A0E">
        <w:rPr>
          <w:rFonts w:asciiTheme="majorBidi" w:hAnsiTheme="majorBidi" w:hint="cs"/>
          <w:sz w:val="30"/>
          <w:szCs w:val="30"/>
          <w:cs/>
        </w:rPr>
        <w:t>ในงบการเงินยกมาจากปีก่อน</w:t>
      </w:r>
      <w:r w:rsidR="005A069E" w:rsidRPr="002C7A0E">
        <w:rPr>
          <w:rFonts w:asciiTheme="majorBidi" w:hAnsiTheme="majorBidi" w:hint="cs"/>
          <w:sz w:val="30"/>
          <w:szCs w:val="30"/>
          <w:cs/>
        </w:rPr>
        <w:t>ๆ</w:t>
      </w:r>
      <w:r w:rsidR="002C7A0E" w:rsidRPr="002C7A0E">
        <w:rPr>
          <w:rFonts w:asciiTheme="majorBidi" w:hAnsiTheme="majorBidi"/>
          <w:sz w:val="30"/>
          <w:szCs w:val="30"/>
        </w:rPr>
        <w:t xml:space="preserve"> </w:t>
      </w:r>
      <w:r w:rsidR="00503090" w:rsidRPr="002C7A0E">
        <w:rPr>
          <w:rFonts w:asciiTheme="majorBidi" w:hAnsiTheme="majorBidi" w:hint="cs"/>
          <w:sz w:val="30"/>
          <w:szCs w:val="30"/>
          <w:cs/>
        </w:rPr>
        <w:t>ได้ถูกนำมาใช้</w:t>
      </w:r>
      <w:r w:rsidR="00AF3523" w:rsidRPr="002C7A0E">
        <w:rPr>
          <w:rFonts w:asciiTheme="majorBidi" w:hAnsiTheme="majorBidi" w:hint="cs"/>
          <w:sz w:val="30"/>
          <w:szCs w:val="30"/>
          <w:cs/>
        </w:rPr>
        <w:t xml:space="preserve">ในงวด </w:t>
      </w:r>
      <w:r w:rsidR="00AF3523" w:rsidRPr="002C7A0E">
        <w:rPr>
          <w:rFonts w:asciiTheme="majorBidi" w:hAnsiTheme="majorBidi"/>
          <w:sz w:val="30"/>
          <w:szCs w:val="30"/>
        </w:rPr>
        <w:t>2566</w:t>
      </w:r>
    </w:p>
    <w:p w14:paraId="38B666B1" w14:textId="77777777" w:rsidR="00E27634" w:rsidRPr="008965E7" w:rsidRDefault="00E27634" w:rsidP="005D6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100DA8" w14:textId="1C7EC0CB" w:rsidR="00E27634" w:rsidRPr="008965E7" w:rsidRDefault="00E27634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8965E7">
        <w:rPr>
          <w:rFonts w:asciiTheme="majorBidi" w:eastAsia="MS Mincho" w:hAnsiTheme="majorBidi" w:cstheme="majorBidi"/>
          <w:sz w:val="30"/>
          <w:szCs w:val="30"/>
          <w:cs/>
          <w:lang w:val="en-GB"/>
        </w:rPr>
        <w:t>เงินปันผล</w:t>
      </w:r>
    </w:p>
    <w:p w14:paraId="69AADA6C" w14:textId="5A8A427D" w:rsidR="00E27634" w:rsidRPr="008965E7" w:rsidRDefault="00E27634" w:rsidP="000E4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620"/>
        <w:gridCol w:w="1710"/>
        <w:gridCol w:w="1170"/>
        <w:gridCol w:w="1170"/>
      </w:tblGrid>
      <w:tr w:rsidR="00EA5805" w:rsidRPr="008965E7" w14:paraId="6CFB3BDD" w14:textId="77777777" w:rsidTr="00694C5A">
        <w:trPr>
          <w:tblHeader/>
        </w:trPr>
        <w:tc>
          <w:tcPr>
            <w:tcW w:w="3690" w:type="dxa"/>
            <w:shd w:val="clear" w:color="auto" w:fill="auto"/>
          </w:tcPr>
          <w:p w14:paraId="67B7B9FD" w14:textId="7EF00954" w:rsidR="00EA5805" w:rsidRPr="008965E7" w:rsidRDefault="00EA5805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D4D9C5D" w14:textId="2BB9D061" w:rsidR="00EA5805" w:rsidRPr="008965E7" w:rsidRDefault="00EA5805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</w:tcPr>
          <w:p w14:paraId="1102AF17" w14:textId="4087C31C" w:rsidR="00EA5805" w:rsidRPr="008965E7" w:rsidRDefault="00EA5805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170" w:type="dxa"/>
            <w:shd w:val="clear" w:color="auto" w:fill="auto"/>
          </w:tcPr>
          <w:p w14:paraId="0E670C29" w14:textId="42F46584" w:rsidR="00EA5805" w:rsidRPr="008965E7" w:rsidRDefault="00EA5805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170" w:type="dxa"/>
            <w:shd w:val="clear" w:color="auto" w:fill="auto"/>
          </w:tcPr>
          <w:p w14:paraId="12D0BD4F" w14:textId="74B1DC29" w:rsidR="00EA5805" w:rsidRPr="008965E7" w:rsidRDefault="00EA5805" w:rsidP="0069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0"/>
                <w:tab w:val="left" w:pos="1050"/>
                <w:tab w:val="left" w:pos="169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EA5805" w:rsidRPr="008965E7" w14:paraId="369F1D29" w14:textId="77777777" w:rsidTr="00694C5A">
        <w:trPr>
          <w:tblHeader/>
        </w:trPr>
        <w:tc>
          <w:tcPr>
            <w:tcW w:w="3690" w:type="dxa"/>
            <w:shd w:val="clear" w:color="auto" w:fill="auto"/>
          </w:tcPr>
          <w:p w14:paraId="22F5C5D1" w14:textId="77777777" w:rsidR="00EA5805" w:rsidRPr="008965E7" w:rsidRDefault="00EA5805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E5E7D7B" w14:textId="77777777" w:rsidR="00EA5805" w:rsidRPr="008965E7" w:rsidRDefault="00EA5805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05D2C71" w14:textId="5A723E39" w:rsidR="00EA5805" w:rsidRPr="008965E7" w:rsidRDefault="00EA5805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B29FD8" w14:textId="329D28EC" w:rsidR="00EA5805" w:rsidRPr="008965E7" w:rsidRDefault="00EA5805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C97CCF9" w14:textId="712721B7" w:rsidR="00EA5805" w:rsidRPr="008965E7" w:rsidRDefault="00EA5805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A294C" w:rsidRPr="008965E7" w14:paraId="771E8486" w14:textId="77777777" w:rsidTr="006F2F87">
        <w:tc>
          <w:tcPr>
            <w:tcW w:w="3690" w:type="dxa"/>
            <w:shd w:val="clear" w:color="auto" w:fill="auto"/>
            <w:vAlign w:val="bottom"/>
          </w:tcPr>
          <w:p w14:paraId="008F9D45" w14:textId="395D415E" w:rsidR="008A294C" w:rsidRPr="008965E7" w:rsidRDefault="008A294C" w:rsidP="008A2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เงินปันผลประจำปี </w:t>
            </w:r>
            <w:r w:rsidRPr="008965E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20911F29" w14:textId="5365F1B4" w:rsidR="008A294C" w:rsidRPr="008965E7" w:rsidRDefault="008A294C" w:rsidP="008A294C">
            <w:pPr>
              <w:pStyle w:val="acctfourfigures"/>
              <w:tabs>
                <w:tab w:val="clear" w:pos="765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24 </w:t>
            </w: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เมษายน 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710" w:type="dxa"/>
          </w:tcPr>
          <w:p w14:paraId="7A65191F" w14:textId="72CA5B94" w:rsidR="008A294C" w:rsidRPr="008965E7" w:rsidRDefault="008A294C" w:rsidP="008A294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23 </w:t>
            </w: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พฤษภาคม 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81AC91" w14:textId="1BBA7C34" w:rsidR="008A294C" w:rsidRPr="008965E7" w:rsidRDefault="008A294C" w:rsidP="008A294C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8.50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C600ED" w14:textId="761AC895" w:rsidR="008A294C" w:rsidRPr="008965E7" w:rsidRDefault="008A294C" w:rsidP="008A294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63,750</w:t>
            </w:r>
          </w:p>
        </w:tc>
      </w:tr>
    </w:tbl>
    <w:p w14:paraId="0525ACC6" w14:textId="77777777" w:rsidR="00E27634" w:rsidRPr="008965E7" w:rsidRDefault="00E27634" w:rsidP="00E27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D3D0FFC" w14:textId="68BC8B70" w:rsidR="00E27634" w:rsidRPr="008965E7" w:rsidRDefault="00E27634" w:rsidP="00E27634">
      <w:pPr>
        <w:pStyle w:val="Heading6"/>
        <w:tabs>
          <w:tab w:val="left" w:pos="540"/>
        </w:tabs>
        <w:ind w:left="900"/>
        <w:jc w:val="both"/>
        <w:rPr>
          <w:rFonts w:asciiTheme="majorBidi" w:eastAsia="MS Mincho" w:hAnsiTheme="majorBidi" w:cstheme="majorBidi"/>
          <w:sz w:val="30"/>
          <w:szCs w:val="30"/>
          <w:lang w:val="en-GB"/>
        </w:rPr>
      </w:pPr>
    </w:p>
    <w:p w14:paraId="243E2DE4" w14:textId="00735461" w:rsidR="00EA5805" w:rsidRPr="008965E7" w:rsidRDefault="00EA5805" w:rsidP="00EA5805">
      <w:pPr>
        <w:rPr>
          <w:rFonts w:asciiTheme="majorBidi" w:hAnsiTheme="majorBidi" w:cstheme="majorBidi"/>
          <w:lang w:val="en-GB" w:eastAsia="x-none"/>
        </w:rPr>
      </w:pPr>
    </w:p>
    <w:p w14:paraId="6378CAD4" w14:textId="77777777" w:rsidR="00EA5805" w:rsidRPr="008965E7" w:rsidRDefault="00EA5805" w:rsidP="00EA5805">
      <w:pPr>
        <w:rPr>
          <w:rFonts w:asciiTheme="majorBidi" w:hAnsiTheme="majorBidi" w:cstheme="majorBidi"/>
          <w:lang w:val="en-GB" w:eastAsia="x-none"/>
        </w:rPr>
      </w:pPr>
    </w:p>
    <w:p w14:paraId="20A97C0A" w14:textId="65B50992" w:rsidR="00B96F63" w:rsidRPr="008965E7" w:rsidRDefault="00B96F63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8965E7">
        <w:rPr>
          <w:rFonts w:asciiTheme="majorBidi" w:eastAsia="MS Mincho" w:hAnsiTheme="majorBidi" w:cstheme="majorBidi"/>
          <w:sz w:val="30"/>
          <w:szCs w:val="30"/>
          <w:cs/>
          <w:lang w:val="en-US"/>
        </w:rPr>
        <w:lastRenderedPageBreak/>
        <w:t>เครื่องมือ</w:t>
      </w:r>
      <w:r w:rsidRPr="008965E7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ทางการเงิน</w:t>
      </w:r>
    </w:p>
    <w:p w14:paraId="210861F4" w14:textId="77777777" w:rsidR="00B96F63" w:rsidRPr="008965E7" w:rsidRDefault="00B96F63" w:rsidP="003643C1">
      <w:pPr>
        <w:spacing w:line="240" w:lineRule="auto"/>
        <w:rPr>
          <w:rFonts w:asciiTheme="majorBidi" w:hAnsiTheme="majorBidi" w:cstheme="majorBidi"/>
          <w:sz w:val="30"/>
          <w:szCs w:val="30"/>
          <w:lang w:val="en-GB" w:eastAsia="x-none"/>
        </w:rPr>
      </w:pPr>
    </w:p>
    <w:p w14:paraId="59A28AB5" w14:textId="77777777" w:rsidR="00B96F63" w:rsidRPr="008965E7" w:rsidRDefault="00B96F63" w:rsidP="003643C1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8965E7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4BB01D04" w14:textId="77777777" w:rsidR="00B96F63" w:rsidRPr="008965E7" w:rsidRDefault="00B96F63" w:rsidP="003643C1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174FBCE" w14:textId="7E505E13" w:rsidR="002659A5" w:rsidRDefault="009B1F62" w:rsidP="003643C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965E7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C36010D" w14:textId="6ED33D31" w:rsidR="008965E7" w:rsidRDefault="008965E7" w:rsidP="003643C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8DF692D" w14:textId="77777777" w:rsidR="008965E7" w:rsidRPr="008965E7" w:rsidRDefault="008965E7" w:rsidP="003643C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F372574" w14:textId="104851C0" w:rsidR="002659A5" w:rsidRPr="008965E7" w:rsidRDefault="002659A5" w:rsidP="003643C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  <w:sectPr w:rsidR="002659A5" w:rsidRPr="008965E7" w:rsidSect="00EC7DDA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09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64"/>
        <w:gridCol w:w="870"/>
        <w:gridCol w:w="270"/>
        <w:gridCol w:w="1260"/>
        <w:gridCol w:w="270"/>
        <w:gridCol w:w="1260"/>
        <w:gridCol w:w="270"/>
        <w:gridCol w:w="1083"/>
        <w:gridCol w:w="270"/>
        <w:gridCol w:w="1085"/>
        <w:gridCol w:w="270"/>
        <w:gridCol w:w="810"/>
        <w:gridCol w:w="270"/>
        <w:gridCol w:w="900"/>
        <w:gridCol w:w="304"/>
        <w:gridCol w:w="866"/>
        <w:gridCol w:w="270"/>
        <w:gridCol w:w="902"/>
      </w:tblGrid>
      <w:tr w:rsidR="008965E7" w:rsidRPr="008965E7" w14:paraId="11E5E13D" w14:textId="77777777" w:rsidTr="006F2F87">
        <w:trPr>
          <w:cantSplit/>
          <w:trHeight w:val="261"/>
        </w:trPr>
        <w:tc>
          <w:tcPr>
            <w:tcW w:w="3864" w:type="dxa"/>
            <w:shd w:val="clear" w:color="auto" w:fill="auto"/>
            <w:vAlign w:val="bottom"/>
          </w:tcPr>
          <w:p w14:paraId="07CF396C" w14:textId="77777777" w:rsidR="008965E7" w:rsidRPr="008965E7" w:rsidRDefault="008965E7" w:rsidP="006F2F8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33DA8F2B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60" w:type="dxa"/>
            <w:gridSpan w:val="16"/>
          </w:tcPr>
          <w:p w14:paraId="62B34188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8965E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รวม</w:t>
            </w: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965E7" w:rsidRPr="008965E7" w14:paraId="697048CD" w14:textId="77777777" w:rsidTr="006F2F87">
        <w:trPr>
          <w:trHeight w:val="261"/>
          <w:tblHeader/>
        </w:trPr>
        <w:tc>
          <w:tcPr>
            <w:tcW w:w="3864" w:type="dxa"/>
            <w:shd w:val="clear" w:color="auto" w:fill="auto"/>
            <w:vAlign w:val="bottom"/>
          </w:tcPr>
          <w:p w14:paraId="3AFEAB0A" w14:textId="77777777" w:rsidR="008965E7" w:rsidRPr="008965E7" w:rsidRDefault="008965E7" w:rsidP="006F2F8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56F47C38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8" w:type="dxa"/>
            <w:gridSpan w:val="8"/>
          </w:tcPr>
          <w:p w14:paraId="7C4E4529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1C02769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322" w:type="dxa"/>
            <w:gridSpan w:val="7"/>
            <w:vAlign w:val="bottom"/>
          </w:tcPr>
          <w:p w14:paraId="23B4C82E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965E7" w:rsidRPr="008965E7" w14:paraId="22624297" w14:textId="77777777" w:rsidTr="006F2F87">
        <w:trPr>
          <w:trHeight w:val="261"/>
          <w:tblHeader/>
        </w:trPr>
        <w:tc>
          <w:tcPr>
            <w:tcW w:w="3864" w:type="dxa"/>
            <w:shd w:val="clear" w:color="auto" w:fill="auto"/>
            <w:vAlign w:val="bottom"/>
          </w:tcPr>
          <w:p w14:paraId="13A5D43D" w14:textId="77777777" w:rsidR="008965E7" w:rsidRPr="008965E7" w:rsidRDefault="008965E7" w:rsidP="006F2F87">
            <w:pPr>
              <w:tabs>
                <w:tab w:val="clear" w:pos="227"/>
              </w:tabs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5BCBF3FC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3A5C03DB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70CC551" w14:textId="77777777" w:rsidR="008965E7" w:rsidRPr="008965E7" w:rsidRDefault="008965E7" w:rsidP="006F2F87">
            <w:pPr>
              <w:pStyle w:val="acctfourfigures"/>
              <w:tabs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</w:p>
          <w:p w14:paraId="3FFAAFAF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F329EC6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2401CF5F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747D4740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52356FE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CD01C0" w14:textId="77777777" w:rsidR="008965E7" w:rsidRPr="008965E7" w:rsidRDefault="008965E7" w:rsidP="006F2F8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EC8F46C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0E55ACA1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7CC445B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266FC73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3EF93C2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304" w:type="dxa"/>
          </w:tcPr>
          <w:p w14:paraId="19043400" w14:textId="77777777" w:rsidR="008965E7" w:rsidRPr="008965E7" w:rsidRDefault="008965E7" w:rsidP="006F2F8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6" w:type="dxa"/>
            <w:vAlign w:val="bottom"/>
          </w:tcPr>
          <w:p w14:paraId="514B9228" w14:textId="77777777" w:rsidR="008965E7" w:rsidRPr="008965E7" w:rsidRDefault="008965E7" w:rsidP="006F2F8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5B32DE2C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9822F6D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965E7" w:rsidRPr="008965E7" w14:paraId="040FFC40" w14:textId="77777777" w:rsidTr="006F2F87">
        <w:trPr>
          <w:trHeight w:val="20"/>
        </w:trPr>
        <w:tc>
          <w:tcPr>
            <w:tcW w:w="3864" w:type="dxa"/>
            <w:shd w:val="clear" w:color="auto" w:fill="auto"/>
            <w:vAlign w:val="bottom"/>
          </w:tcPr>
          <w:p w14:paraId="2EA1541A" w14:textId="77777777" w:rsidR="008965E7" w:rsidRPr="008965E7" w:rsidRDefault="008965E7" w:rsidP="006F2F8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0" w:type="dxa"/>
            <w:vAlign w:val="bottom"/>
          </w:tcPr>
          <w:p w14:paraId="7E243A97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EE8A831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90" w:type="dxa"/>
            <w:gridSpan w:val="15"/>
          </w:tcPr>
          <w:p w14:paraId="4E894B06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965E7" w:rsidRPr="008965E7" w14:paraId="655686FC" w14:textId="77777777" w:rsidTr="006F2F87">
        <w:trPr>
          <w:trHeight w:val="261"/>
        </w:trPr>
        <w:tc>
          <w:tcPr>
            <w:tcW w:w="3864" w:type="dxa"/>
            <w:shd w:val="clear" w:color="auto" w:fill="auto"/>
          </w:tcPr>
          <w:p w14:paraId="744CD945" w14:textId="77777777" w:rsidR="008965E7" w:rsidRPr="008965E7" w:rsidRDefault="008965E7" w:rsidP="006F2F8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870" w:type="dxa"/>
          </w:tcPr>
          <w:p w14:paraId="43382AD8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D08732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6DF6420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3110D19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303A05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52EA5AB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39963F0E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3FDBCD3" w14:textId="77777777" w:rsidR="008965E7" w:rsidRPr="008965E7" w:rsidRDefault="008965E7" w:rsidP="006F2F8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4841C218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BFEB96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6BD9D4D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3487B93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EB97FC1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0D6708A6" w14:textId="77777777" w:rsidR="008965E7" w:rsidRPr="008965E7" w:rsidRDefault="008965E7" w:rsidP="006F2F8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44C3939C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E029034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6362EE22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965E7" w:rsidRPr="008965E7" w14:paraId="4E63B253" w14:textId="77777777" w:rsidTr="006F2F87">
        <w:trPr>
          <w:trHeight w:val="261"/>
        </w:trPr>
        <w:tc>
          <w:tcPr>
            <w:tcW w:w="3864" w:type="dxa"/>
            <w:shd w:val="clear" w:color="auto" w:fill="auto"/>
          </w:tcPr>
          <w:p w14:paraId="43855C52" w14:textId="77777777" w:rsidR="008965E7" w:rsidRPr="008965E7" w:rsidRDefault="008965E7" w:rsidP="006F2F8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870" w:type="dxa"/>
          </w:tcPr>
          <w:p w14:paraId="6E338968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A2B4FE5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7AA4DA6E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15CB0CA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F6EE8D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B2A87C4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39A73D73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FED370C" w14:textId="77777777" w:rsidR="008965E7" w:rsidRPr="008965E7" w:rsidRDefault="008965E7" w:rsidP="006F2F8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A65B222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6F95F9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5D94035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A81076C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3068FBB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2DC4B614" w14:textId="77777777" w:rsidR="008965E7" w:rsidRPr="008965E7" w:rsidRDefault="008965E7" w:rsidP="006F2F8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6E89D922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95BE337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1528842F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965E7" w:rsidRPr="008965E7" w14:paraId="4578314D" w14:textId="77777777" w:rsidTr="006F2F87">
        <w:trPr>
          <w:trHeight w:val="261"/>
        </w:trPr>
        <w:tc>
          <w:tcPr>
            <w:tcW w:w="3864" w:type="dxa"/>
            <w:shd w:val="clear" w:color="auto" w:fill="auto"/>
          </w:tcPr>
          <w:p w14:paraId="61BCFD48" w14:textId="77777777" w:rsidR="008965E7" w:rsidRPr="008965E7" w:rsidRDefault="008965E7" w:rsidP="006F2F8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สินทรัพย์ทางการเงินอื่น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</w:p>
        </w:tc>
        <w:tc>
          <w:tcPr>
            <w:tcW w:w="870" w:type="dxa"/>
          </w:tcPr>
          <w:p w14:paraId="2A4D98E9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DEFEFBE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8CD48B3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66B04D1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A4C7A1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68B2F27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249C9F79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79EA730" w14:textId="77777777" w:rsidR="008965E7" w:rsidRPr="008965E7" w:rsidRDefault="008965E7" w:rsidP="006F2F8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C80968C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1C3A3C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1F2E8ED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EDE9513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C09F6F5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6553F4FC" w14:textId="77777777" w:rsidR="008965E7" w:rsidRPr="008965E7" w:rsidRDefault="008965E7" w:rsidP="006F2F8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60EA5B89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9C67781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6DE35671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965E7" w:rsidRPr="008965E7" w14:paraId="33470776" w14:textId="77777777" w:rsidTr="006F2F87">
        <w:trPr>
          <w:trHeight w:val="68"/>
        </w:trPr>
        <w:tc>
          <w:tcPr>
            <w:tcW w:w="3864" w:type="dxa"/>
            <w:shd w:val="clear" w:color="auto" w:fill="auto"/>
          </w:tcPr>
          <w:p w14:paraId="2F082161" w14:textId="77777777" w:rsidR="008965E7" w:rsidRPr="008965E7" w:rsidRDefault="008965E7" w:rsidP="006F2F8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70" w:type="dxa"/>
          </w:tcPr>
          <w:p w14:paraId="65F547E0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DD33AB7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B8025E4" w14:textId="2BC51F4A" w:rsidR="008965E7" w:rsidRPr="008965E7" w:rsidRDefault="006D081C" w:rsidP="006F2F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E3A8A7E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E00EEB" w14:textId="02072CBA" w:rsidR="008965E7" w:rsidRPr="008965E7" w:rsidRDefault="006D081C" w:rsidP="006F2F87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</w:t>
            </w:r>
          </w:p>
        </w:tc>
        <w:tc>
          <w:tcPr>
            <w:tcW w:w="270" w:type="dxa"/>
          </w:tcPr>
          <w:p w14:paraId="7CA90CAF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3" w:type="dxa"/>
            <w:shd w:val="clear" w:color="auto" w:fill="auto"/>
          </w:tcPr>
          <w:p w14:paraId="7C588211" w14:textId="684B89E0" w:rsidR="008965E7" w:rsidRPr="008965E7" w:rsidRDefault="006D081C" w:rsidP="006F2F87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82C6FA" w14:textId="77777777" w:rsidR="008965E7" w:rsidRPr="008965E7" w:rsidRDefault="008965E7" w:rsidP="006F2F8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61847F4" w14:textId="3EBD45D8" w:rsidR="008965E7" w:rsidRPr="008965E7" w:rsidRDefault="006D081C" w:rsidP="006F2F8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5C8D1B07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C52CF02" w14:textId="7E2D4123" w:rsidR="008965E7" w:rsidRPr="008965E7" w:rsidRDefault="006D081C" w:rsidP="006F2F87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FDC560A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2DDC76D" w14:textId="2928DB78" w:rsidR="008965E7" w:rsidRPr="008965E7" w:rsidRDefault="006D081C" w:rsidP="006F2F87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4" w:type="dxa"/>
          </w:tcPr>
          <w:p w14:paraId="51387BEF" w14:textId="77777777" w:rsidR="008965E7" w:rsidRPr="008965E7" w:rsidRDefault="008965E7" w:rsidP="006F2F8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7EF769C5" w14:textId="66F71BE9" w:rsidR="008965E7" w:rsidRPr="008965E7" w:rsidRDefault="006D081C" w:rsidP="006F2F87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</w:t>
            </w:r>
          </w:p>
        </w:tc>
        <w:tc>
          <w:tcPr>
            <w:tcW w:w="270" w:type="dxa"/>
          </w:tcPr>
          <w:p w14:paraId="74A1A49F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783563EA" w14:textId="0192AA8C" w:rsidR="008965E7" w:rsidRPr="008965E7" w:rsidRDefault="006D081C" w:rsidP="005C74EE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</w:tr>
      <w:tr w:rsidR="008965E7" w:rsidRPr="008965E7" w14:paraId="6FB43A0C" w14:textId="77777777" w:rsidTr="006F2F87">
        <w:trPr>
          <w:trHeight w:val="288"/>
        </w:trPr>
        <w:tc>
          <w:tcPr>
            <w:tcW w:w="3864" w:type="dxa"/>
            <w:shd w:val="clear" w:color="auto" w:fill="auto"/>
          </w:tcPr>
          <w:p w14:paraId="46F612A8" w14:textId="77777777" w:rsidR="008965E7" w:rsidRPr="008965E7" w:rsidRDefault="008965E7" w:rsidP="006F2F8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70" w:type="dxa"/>
          </w:tcPr>
          <w:p w14:paraId="69369A3C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EC7DC84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463A34D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700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D7C7173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1936A0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5156B1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5F77917A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14D29C" w14:textId="77777777" w:rsidR="008965E7" w:rsidRPr="008965E7" w:rsidRDefault="008965E7" w:rsidP="006F2F8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EE0639D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15A800A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7EEB8CF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C348104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546550D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04" w:type="dxa"/>
          </w:tcPr>
          <w:p w14:paraId="6639A6D1" w14:textId="77777777" w:rsidR="008965E7" w:rsidRPr="008965E7" w:rsidRDefault="008965E7" w:rsidP="006F2F8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4CC18AA0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7EFE8C7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09C1ED2B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65E7" w:rsidRPr="008965E7" w14:paraId="08AE26D0" w14:textId="77777777" w:rsidTr="006F2F87">
        <w:trPr>
          <w:trHeight w:val="261"/>
        </w:trPr>
        <w:tc>
          <w:tcPr>
            <w:tcW w:w="3864" w:type="dxa"/>
            <w:shd w:val="clear" w:color="auto" w:fill="auto"/>
          </w:tcPr>
          <w:p w14:paraId="7023DDBC" w14:textId="77777777" w:rsidR="008965E7" w:rsidRPr="008965E7" w:rsidRDefault="008965E7" w:rsidP="006F2F8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870" w:type="dxa"/>
          </w:tcPr>
          <w:p w14:paraId="2AFE6D69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DB80F36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92C820E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700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B861B3E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CFF04A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422DC3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0BE25461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4CBCC1B" w14:textId="77777777" w:rsidR="008965E7" w:rsidRPr="008965E7" w:rsidRDefault="008965E7" w:rsidP="006F2F8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961EA7F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C6DD6F0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CDB95FE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F162531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F9D7C46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04" w:type="dxa"/>
          </w:tcPr>
          <w:p w14:paraId="37B58177" w14:textId="77777777" w:rsidR="008965E7" w:rsidRPr="008965E7" w:rsidRDefault="008965E7" w:rsidP="006F2F8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49348B9F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FDD20FC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614755A9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62A" w:rsidRPr="008965E7" w14:paraId="01B4CC3C" w14:textId="77777777" w:rsidTr="006F2F87">
        <w:trPr>
          <w:trHeight w:val="261"/>
        </w:trPr>
        <w:tc>
          <w:tcPr>
            <w:tcW w:w="3864" w:type="dxa"/>
            <w:shd w:val="clear" w:color="auto" w:fill="auto"/>
          </w:tcPr>
          <w:p w14:paraId="1C13BB0D" w14:textId="77777777" w:rsidR="004D562A" w:rsidRPr="008965E7" w:rsidRDefault="004D562A" w:rsidP="004D562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870" w:type="dxa"/>
          </w:tcPr>
          <w:p w14:paraId="3BFBB21F" w14:textId="77777777" w:rsidR="004D562A" w:rsidRPr="008965E7" w:rsidRDefault="004D562A" w:rsidP="004D562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41ED2548" w14:textId="77777777" w:rsidR="004D562A" w:rsidRPr="008965E7" w:rsidRDefault="004D562A" w:rsidP="004D562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1BC02B7" w14:textId="08476478" w:rsidR="004D562A" w:rsidRPr="008965E7" w:rsidRDefault="004D562A" w:rsidP="004D562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4C0EBDD" w14:textId="77777777" w:rsidR="004D562A" w:rsidRPr="008965E7" w:rsidRDefault="004D562A" w:rsidP="004D56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255EC4" w14:textId="35E60A0A" w:rsidR="004D562A" w:rsidRPr="008965E7" w:rsidRDefault="004D562A" w:rsidP="004D562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CB16B1B" w14:textId="77777777" w:rsidR="004D562A" w:rsidRPr="008965E7" w:rsidRDefault="004D562A" w:rsidP="004D562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2D66C5D9" w14:textId="0E41FEB1" w:rsidR="004D562A" w:rsidRPr="008965E7" w:rsidRDefault="004D562A" w:rsidP="004D562A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083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5AC0E3E8" w14:textId="77777777" w:rsidR="004D562A" w:rsidRPr="008965E7" w:rsidRDefault="004D562A" w:rsidP="004D562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4F41F76" w14:textId="515B12D4" w:rsidR="004D562A" w:rsidRPr="008965E7" w:rsidRDefault="004D562A" w:rsidP="004D56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083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1467C617" w14:textId="77777777" w:rsidR="004D562A" w:rsidRPr="008965E7" w:rsidRDefault="004D562A" w:rsidP="004D56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C271A1F" w14:textId="28A07DD0" w:rsidR="004D562A" w:rsidRPr="008965E7" w:rsidRDefault="004D562A" w:rsidP="004D562A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3221930" w14:textId="77777777" w:rsidR="004D562A" w:rsidRPr="008965E7" w:rsidRDefault="004D562A" w:rsidP="004D56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E2D1F14" w14:textId="7131F789" w:rsidR="004D562A" w:rsidRPr="008965E7" w:rsidRDefault="004D562A" w:rsidP="005C74EE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083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304" w:type="dxa"/>
          </w:tcPr>
          <w:p w14:paraId="640E1788" w14:textId="77777777" w:rsidR="004D562A" w:rsidRPr="008965E7" w:rsidRDefault="004D562A" w:rsidP="004D562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0BA9B15F" w14:textId="22F052F8" w:rsidR="004D562A" w:rsidRPr="008965E7" w:rsidRDefault="004D562A" w:rsidP="004D562A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80651BF" w14:textId="77777777" w:rsidR="004D562A" w:rsidRPr="008965E7" w:rsidRDefault="004D562A" w:rsidP="004D56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757AC3C1" w14:textId="22AABB1D" w:rsidR="004D562A" w:rsidRPr="008965E7" w:rsidRDefault="004D562A" w:rsidP="005C74EE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74E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1,083,770</w:t>
            </w:r>
          </w:p>
        </w:tc>
      </w:tr>
      <w:tr w:rsidR="00281F89" w:rsidRPr="008965E7" w14:paraId="2C611C73" w14:textId="77777777" w:rsidTr="006F2F87">
        <w:trPr>
          <w:trHeight w:val="261"/>
        </w:trPr>
        <w:tc>
          <w:tcPr>
            <w:tcW w:w="3864" w:type="dxa"/>
            <w:shd w:val="clear" w:color="auto" w:fill="auto"/>
          </w:tcPr>
          <w:p w14:paraId="100BDCDC" w14:textId="77777777" w:rsidR="00281F89" w:rsidRPr="008965E7" w:rsidRDefault="00281F89" w:rsidP="00281F89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70" w:type="dxa"/>
          </w:tcPr>
          <w:p w14:paraId="3224AD35" w14:textId="77777777" w:rsidR="00281F89" w:rsidRPr="008965E7" w:rsidRDefault="00281F89" w:rsidP="00281F8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4158719" w14:textId="77777777" w:rsidR="00281F89" w:rsidRPr="008965E7" w:rsidRDefault="00281F89" w:rsidP="00281F89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08EC9072" w14:textId="4C73C1BB" w:rsidR="00281F89" w:rsidRPr="008965E7" w:rsidRDefault="00281F89" w:rsidP="00281F8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891</w:t>
            </w:r>
          </w:p>
        </w:tc>
        <w:tc>
          <w:tcPr>
            <w:tcW w:w="270" w:type="dxa"/>
          </w:tcPr>
          <w:p w14:paraId="766E0807" w14:textId="77777777" w:rsidR="00281F89" w:rsidRPr="008965E7" w:rsidRDefault="00281F89" w:rsidP="00281F8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36F198" w14:textId="1B7C98C0" w:rsidR="00281F89" w:rsidRPr="008965E7" w:rsidRDefault="00281F89" w:rsidP="00281F8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4DF5A91" w14:textId="77777777" w:rsidR="00281F89" w:rsidRPr="008965E7" w:rsidRDefault="00281F89" w:rsidP="00281F89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77A23A60" w14:textId="15FCBC18" w:rsidR="00281F89" w:rsidRPr="008965E7" w:rsidRDefault="00281F89" w:rsidP="00281F89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A65C94" w14:textId="77777777" w:rsidR="00281F89" w:rsidRPr="008965E7" w:rsidRDefault="00281F89" w:rsidP="00281F8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A3A5C39" w14:textId="6587C800" w:rsidR="00281F89" w:rsidRPr="008965E7" w:rsidRDefault="00281F89" w:rsidP="00281F8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891</w:t>
            </w:r>
          </w:p>
        </w:tc>
        <w:tc>
          <w:tcPr>
            <w:tcW w:w="270" w:type="dxa"/>
          </w:tcPr>
          <w:p w14:paraId="2BF0FB55" w14:textId="77777777" w:rsidR="00281F89" w:rsidRPr="008965E7" w:rsidRDefault="00281F89" w:rsidP="00281F8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6E6B2D6" w14:textId="7A3B7F8E" w:rsidR="00281F89" w:rsidRPr="008965E7" w:rsidRDefault="00281F89" w:rsidP="00281F8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B67961A" w14:textId="77777777" w:rsidR="00281F89" w:rsidRPr="008965E7" w:rsidRDefault="00281F89" w:rsidP="00281F8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FF665E4" w14:textId="7D1C2B07" w:rsidR="00281F89" w:rsidRPr="008965E7" w:rsidRDefault="00281F89" w:rsidP="005C74EE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891</w:t>
            </w:r>
          </w:p>
        </w:tc>
        <w:tc>
          <w:tcPr>
            <w:tcW w:w="304" w:type="dxa"/>
          </w:tcPr>
          <w:p w14:paraId="2AAFE52C" w14:textId="77777777" w:rsidR="00281F89" w:rsidRPr="008965E7" w:rsidRDefault="00281F89" w:rsidP="00281F8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38F7A0E0" w14:textId="344951A1" w:rsidR="00281F89" w:rsidRPr="008965E7" w:rsidRDefault="00281F89" w:rsidP="00281F89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EE38DB1" w14:textId="77777777" w:rsidR="00281F89" w:rsidRPr="008965E7" w:rsidRDefault="00281F89" w:rsidP="00281F8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4ABF6A62" w14:textId="1F189967" w:rsidR="00281F89" w:rsidRPr="008965E7" w:rsidRDefault="00281F89" w:rsidP="005C74EE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891</w:t>
            </w:r>
          </w:p>
        </w:tc>
      </w:tr>
    </w:tbl>
    <w:p w14:paraId="0E198118" w14:textId="3830521B" w:rsidR="008965E7" w:rsidRPr="008965E7" w:rsidRDefault="008965E7">
      <w:pPr>
        <w:rPr>
          <w:rFonts w:asciiTheme="majorBidi" w:hAnsiTheme="majorBidi" w:cstheme="majorBidi"/>
        </w:rPr>
      </w:pPr>
    </w:p>
    <w:p w14:paraId="30CAB8F1" w14:textId="6C25B4F0" w:rsidR="008965E7" w:rsidRPr="008965E7" w:rsidRDefault="008965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8965E7">
        <w:rPr>
          <w:rFonts w:asciiTheme="majorBidi" w:hAnsiTheme="majorBidi" w:cstheme="majorBidi"/>
        </w:rPr>
        <w:br w:type="page"/>
      </w:r>
    </w:p>
    <w:tbl>
      <w:tblPr>
        <w:tblW w:w="1509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64"/>
        <w:gridCol w:w="870"/>
        <w:gridCol w:w="270"/>
        <w:gridCol w:w="1253"/>
        <w:gridCol w:w="7"/>
        <w:gridCol w:w="233"/>
        <w:gridCol w:w="37"/>
        <w:gridCol w:w="1230"/>
        <w:gridCol w:w="30"/>
        <w:gridCol w:w="206"/>
        <w:gridCol w:w="64"/>
        <w:gridCol w:w="1083"/>
        <w:gridCol w:w="236"/>
        <w:gridCol w:w="34"/>
        <w:gridCol w:w="1085"/>
        <w:gridCol w:w="270"/>
        <w:gridCol w:w="810"/>
        <w:gridCol w:w="240"/>
        <w:gridCol w:w="30"/>
        <w:gridCol w:w="900"/>
        <w:gridCol w:w="17"/>
        <w:gridCol w:w="267"/>
        <w:gridCol w:w="20"/>
        <w:gridCol w:w="860"/>
        <w:gridCol w:w="6"/>
        <w:gridCol w:w="234"/>
        <w:gridCol w:w="36"/>
        <w:gridCol w:w="902"/>
      </w:tblGrid>
      <w:tr w:rsidR="008965E7" w:rsidRPr="008965E7" w14:paraId="39F4B6BE" w14:textId="77777777" w:rsidTr="006F2F87">
        <w:trPr>
          <w:cantSplit/>
          <w:trHeight w:val="20"/>
        </w:trPr>
        <w:tc>
          <w:tcPr>
            <w:tcW w:w="3864" w:type="dxa"/>
            <w:shd w:val="clear" w:color="auto" w:fill="auto"/>
            <w:vAlign w:val="bottom"/>
          </w:tcPr>
          <w:p w14:paraId="6AA42BD8" w14:textId="77777777" w:rsidR="008965E7" w:rsidRPr="008965E7" w:rsidRDefault="008965E7" w:rsidP="006F2F8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0" w:type="dxa"/>
            <w:vAlign w:val="bottom"/>
          </w:tcPr>
          <w:p w14:paraId="3732DCB4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549BA10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90" w:type="dxa"/>
            <w:gridSpan w:val="25"/>
          </w:tcPr>
          <w:p w14:paraId="6873B507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8965E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รวม</w:t>
            </w: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965E7" w:rsidRPr="008965E7" w14:paraId="267B2E4B" w14:textId="77777777" w:rsidTr="006F2F87">
        <w:trPr>
          <w:cantSplit/>
          <w:trHeight w:val="20"/>
        </w:trPr>
        <w:tc>
          <w:tcPr>
            <w:tcW w:w="3864" w:type="dxa"/>
            <w:shd w:val="clear" w:color="auto" w:fill="auto"/>
            <w:vAlign w:val="bottom"/>
          </w:tcPr>
          <w:p w14:paraId="7C1371C2" w14:textId="77777777" w:rsidR="008965E7" w:rsidRPr="008965E7" w:rsidRDefault="008965E7" w:rsidP="006F2F8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0" w:type="dxa"/>
            <w:vAlign w:val="bottom"/>
          </w:tcPr>
          <w:p w14:paraId="11001E69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C9B4A3B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98" w:type="dxa"/>
            <w:gridSpan w:val="12"/>
          </w:tcPr>
          <w:p w14:paraId="7C7B9A16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CD34A56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322" w:type="dxa"/>
            <w:gridSpan w:val="12"/>
            <w:tcBorders>
              <w:left w:val="nil"/>
            </w:tcBorders>
            <w:vAlign w:val="bottom"/>
          </w:tcPr>
          <w:p w14:paraId="40D780F6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965E7" w:rsidRPr="008965E7" w14:paraId="433936EF" w14:textId="77777777" w:rsidTr="006F2F87">
        <w:trPr>
          <w:cantSplit/>
          <w:trHeight w:val="20"/>
        </w:trPr>
        <w:tc>
          <w:tcPr>
            <w:tcW w:w="3864" w:type="dxa"/>
            <w:shd w:val="clear" w:color="auto" w:fill="auto"/>
            <w:vAlign w:val="bottom"/>
          </w:tcPr>
          <w:p w14:paraId="5EABAD50" w14:textId="77777777" w:rsidR="008965E7" w:rsidRPr="008965E7" w:rsidRDefault="008965E7" w:rsidP="006F2F8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0" w:type="dxa"/>
            <w:vAlign w:val="bottom"/>
          </w:tcPr>
          <w:p w14:paraId="7B24CD7F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4DEC6F81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53" w:type="dxa"/>
            <w:vAlign w:val="bottom"/>
          </w:tcPr>
          <w:p w14:paraId="027E9723" w14:textId="77777777" w:rsidR="008965E7" w:rsidRPr="008965E7" w:rsidRDefault="008965E7" w:rsidP="006F2F87">
            <w:pPr>
              <w:pStyle w:val="acctfourfigures"/>
              <w:tabs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</w:p>
          <w:p w14:paraId="4D78C313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40" w:type="dxa"/>
            <w:gridSpan w:val="2"/>
          </w:tcPr>
          <w:p w14:paraId="2CE093EF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7" w:type="dxa"/>
            <w:gridSpan w:val="2"/>
          </w:tcPr>
          <w:p w14:paraId="3E98151C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</w:tcPr>
          <w:p w14:paraId="6B6EB27A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47" w:type="dxa"/>
            <w:gridSpan w:val="2"/>
            <w:vAlign w:val="bottom"/>
          </w:tcPr>
          <w:p w14:paraId="10C1F453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7BC6CD52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14BFB356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94F9720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D6578E6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40" w:type="dxa"/>
          </w:tcPr>
          <w:p w14:paraId="58DBD3F7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47" w:type="dxa"/>
            <w:gridSpan w:val="3"/>
            <w:vAlign w:val="bottom"/>
          </w:tcPr>
          <w:p w14:paraId="045F7E5B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67" w:type="dxa"/>
          </w:tcPr>
          <w:p w14:paraId="5E7F1172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880" w:type="dxa"/>
            <w:gridSpan w:val="2"/>
            <w:vAlign w:val="bottom"/>
          </w:tcPr>
          <w:p w14:paraId="4BCD1895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40" w:type="dxa"/>
            <w:gridSpan w:val="2"/>
          </w:tcPr>
          <w:p w14:paraId="1634E1A0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38" w:type="dxa"/>
            <w:gridSpan w:val="2"/>
            <w:vAlign w:val="bottom"/>
          </w:tcPr>
          <w:p w14:paraId="05C07445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965E7" w:rsidRPr="008965E7" w14:paraId="31B16536" w14:textId="77777777" w:rsidTr="006F2F87">
        <w:trPr>
          <w:cantSplit/>
          <w:trHeight w:val="20"/>
        </w:trPr>
        <w:tc>
          <w:tcPr>
            <w:tcW w:w="3864" w:type="dxa"/>
            <w:shd w:val="clear" w:color="auto" w:fill="auto"/>
            <w:vAlign w:val="bottom"/>
          </w:tcPr>
          <w:p w14:paraId="04FD4DB0" w14:textId="77777777" w:rsidR="008965E7" w:rsidRPr="008965E7" w:rsidRDefault="008965E7" w:rsidP="006F2F8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0" w:type="dxa"/>
            <w:vAlign w:val="bottom"/>
          </w:tcPr>
          <w:p w14:paraId="049A0AC5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49BD307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90" w:type="dxa"/>
            <w:gridSpan w:val="25"/>
          </w:tcPr>
          <w:p w14:paraId="08FB7482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965E7" w:rsidRPr="008965E7" w14:paraId="70D47096" w14:textId="77777777" w:rsidTr="006F2F87">
        <w:trPr>
          <w:trHeight w:val="261"/>
        </w:trPr>
        <w:tc>
          <w:tcPr>
            <w:tcW w:w="3864" w:type="dxa"/>
            <w:shd w:val="clear" w:color="auto" w:fill="auto"/>
          </w:tcPr>
          <w:p w14:paraId="7D84951E" w14:textId="77777777" w:rsidR="008965E7" w:rsidRPr="008965E7" w:rsidRDefault="008965E7" w:rsidP="006F2F8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870" w:type="dxa"/>
          </w:tcPr>
          <w:p w14:paraId="62598B32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03DDB34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000F0BCC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C444389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796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1DFC1FA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12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402167D1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5C988827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2AC2817" w14:textId="77777777" w:rsidR="008965E7" w:rsidRPr="008965E7" w:rsidRDefault="008965E7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18AF817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B5C35E3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B8C33C3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CAA8D2B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5F66F7A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  <w:gridSpan w:val="3"/>
          </w:tcPr>
          <w:p w14:paraId="0A1F98C1" w14:textId="77777777" w:rsidR="008965E7" w:rsidRPr="008965E7" w:rsidRDefault="008965E7" w:rsidP="006F2F8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7933DA49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54A08DF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144331A6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965E7" w:rsidRPr="008965E7" w14:paraId="29A25E72" w14:textId="77777777" w:rsidTr="006F2F87">
        <w:trPr>
          <w:trHeight w:val="261"/>
        </w:trPr>
        <w:tc>
          <w:tcPr>
            <w:tcW w:w="3864" w:type="dxa"/>
            <w:shd w:val="clear" w:color="auto" w:fill="auto"/>
          </w:tcPr>
          <w:p w14:paraId="20F02F0B" w14:textId="77777777" w:rsidR="008965E7" w:rsidRPr="008965E7" w:rsidRDefault="008965E7" w:rsidP="006F2F8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870" w:type="dxa"/>
          </w:tcPr>
          <w:p w14:paraId="394978E9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2B05A29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527FB6BA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891E3A0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796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FD633BC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12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378B9F7F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027289B5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F198B90" w14:textId="77777777" w:rsidR="008965E7" w:rsidRPr="008965E7" w:rsidRDefault="008965E7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20C16F8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4D9D1AD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34DD2C8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B9C2317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FFAFA6D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  <w:gridSpan w:val="3"/>
          </w:tcPr>
          <w:p w14:paraId="0A6615F8" w14:textId="77777777" w:rsidR="008965E7" w:rsidRPr="008965E7" w:rsidRDefault="008965E7" w:rsidP="006F2F8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09659401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8EB93BA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208F043D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965E7" w:rsidRPr="008965E7" w14:paraId="593CC4C1" w14:textId="77777777" w:rsidTr="006F2F87">
        <w:trPr>
          <w:trHeight w:val="261"/>
        </w:trPr>
        <w:tc>
          <w:tcPr>
            <w:tcW w:w="3864" w:type="dxa"/>
            <w:shd w:val="clear" w:color="auto" w:fill="auto"/>
          </w:tcPr>
          <w:p w14:paraId="550DFD6D" w14:textId="77777777" w:rsidR="008965E7" w:rsidRPr="008965E7" w:rsidRDefault="008965E7" w:rsidP="006F2F8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สินทรัพย์ทางการเงินอื่น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</w:p>
        </w:tc>
        <w:tc>
          <w:tcPr>
            <w:tcW w:w="870" w:type="dxa"/>
          </w:tcPr>
          <w:p w14:paraId="14C0196A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89BB0AE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77D5CD63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035486C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796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7284201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12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E791A58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66F49714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054D6CC" w14:textId="77777777" w:rsidR="008965E7" w:rsidRPr="008965E7" w:rsidRDefault="008965E7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1C1259A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9CC6873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1CFE602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FB7B996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65787AF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  <w:gridSpan w:val="3"/>
          </w:tcPr>
          <w:p w14:paraId="06FD1666" w14:textId="77777777" w:rsidR="008965E7" w:rsidRPr="008965E7" w:rsidRDefault="008965E7" w:rsidP="006F2F8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36510805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DAD6DCC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615A1DF9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965E7" w:rsidRPr="008965E7" w14:paraId="63844CC2" w14:textId="77777777" w:rsidTr="006F2F87">
        <w:trPr>
          <w:trHeight w:val="261"/>
        </w:trPr>
        <w:tc>
          <w:tcPr>
            <w:tcW w:w="3864" w:type="dxa"/>
            <w:shd w:val="clear" w:color="auto" w:fill="auto"/>
          </w:tcPr>
          <w:p w14:paraId="0B54FE27" w14:textId="77777777" w:rsidR="008965E7" w:rsidRPr="008965E7" w:rsidRDefault="008965E7" w:rsidP="006F2F8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70" w:type="dxa"/>
          </w:tcPr>
          <w:p w14:paraId="56A6D012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8891B54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1EEA48B9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CF4A791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0CD2EA7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  <w:gridSpan w:val="2"/>
          </w:tcPr>
          <w:p w14:paraId="0A83B9BA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7A78CE30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78AFB6E" w14:textId="77777777" w:rsidR="008965E7" w:rsidRPr="008965E7" w:rsidRDefault="008965E7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9DC6554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17283477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C7170E6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705262F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B96B205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304" w:type="dxa"/>
            <w:gridSpan w:val="3"/>
          </w:tcPr>
          <w:p w14:paraId="2F380E3C" w14:textId="77777777" w:rsidR="008965E7" w:rsidRPr="008965E7" w:rsidRDefault="008965E7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1486D1EA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270" w:type="dxa"/>
            <w:gridSpan w:val="2"/>
          </w:tcPr>
          <w:p w14:paraId="132FC7BE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2B0E6D4F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</w:tr>
      <w:tr w:rsidR="008965E7" w:rsidRPr="008965E7" w14:paraId="46DA9509" w14:textId="77777777" w:rsidTr="006F2F87">
        <w:trPr>
          <w:trHeight w:val="261"/>
        </w:trPr>
        <w:tc>
          <w:tcPr>
            <w:tcW w:w="3864" w:type="dxa"/>
            <w:shd w:val="clear" w:color="auto" w:fill="auto"/>
          </w:tcPr>
          <w:p w14:paraId="65819F3E" w14:textId="77777777" w:rsidR="008965E7" w:rsidRPr="008965E7" w:rsidRDefault="008965E7" w:rsidP="006F2F8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70" w:type="dxa"/>
          </w:tcPr>
          <w:p w14:paraId="38C6F586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C5F404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1C2F0B3B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3,374</w:t>
            </w:r>
          </w:p>
        </w:tc>
        <w:tc>
          <w:tcPr>
            <w:tcW w:w="270" w:type="dxa"/>
            <w:gridSpan w:val="2"/>
          </w:tcPr>
          <w:p w14:paraId="53CE9EBD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8AC9D5D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11DD76B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00DE0D86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1B98580" w14:textId="77777777" w:rsidR="008965E7" w:rsidRPr="008965E7" w:rsidRDefault="008965E7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54365B5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3,374</w:t>
            </w:r>
          </w:p>
        </w:tc>
        <w:tc>
          <w:tcPr>
            <w:tcW w:w="270" w:type="dxa"/>
          </w:tcPr>
          <w:p w14:paraId="25A18668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0ADF95B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D43ED06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E8FEA2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374</w:t>
            </w:r>
          </w:p>
        </w:tc>
        <w:tc>
          <w:tcPr>
            <w:tcW w:w="304" w:type="dxa"/>
            <w:gridSpan w:val="3"/>
          </w:tcPr>
          <w:p w14:paraId="427D65A4" w14:textId="77777777" w:rsidR="008965E7" w:rsidRPr="008965E7" w:rsidRDefault="008965E7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5FB127C8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A501061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5C912238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374</w:t>
            </w:r>
          </w:p>
        </w:tc>
      </w:tr>
      <w:tr w:rsidR="008965E7" w:rsidRPr="008965E7" w14:paraId="784465A0" w14:textId="77777777" w:rsidTr="006F2F87">
        <w:trPr>
          <w:trHeight w:val="288"/>
        </w:trPr>
        <w:tc>
          <w:tcPr>
            <w:tcW w:w="3864" w:type="dxa"/>
            <w:shd w:val="clear" w:color="auto" w:fill="auto"/>
          </w:tcPr>
          <w:p w14:paraId="4A945A2D" w14:textId="77777777" w:rsidR="008965E7" w:rsidRPr="008965E7" w:rsidRDefault="008965E7" w:rsidP="006F2F8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70" w:type="dxa"/>
          </w:tcPr>
          <w:p w14:paraId="38545D5E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78EC401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5B022092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BA86271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5D58E5A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CC2CB90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08084E59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1B269B3" w14:textId="77777777" w:rsidR="008965E7" w:rsidRPr="008965E7" w:rsidRDefault="008965E7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48DC8CC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E5D32F7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8792D7B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BD2BC59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E90750E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  <w:gridSpan w:val="3"/>
          </w:tcPr>
          <w:p w14:paraId="26E761F2" w14:textId="77777777" w:rsidR="008965E7" w:rsidRPr="008965E7" w:rsidRDefault="008965E7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15A53BD0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EF44531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7C0F7690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965E7" w:rsidRPr="008965E7" w14:paraId="0C8C710B" w14:textId="77777777" w:rsidTr="006F2F87">
        <w:trPr>
          <w:trHeight w:val="261"/>
        </w:trPr>
        <w:tc>
          <w:tcPr>
            <w:tcW w:w="3864" w:type="dxa"/>
            <w:shd w:val="clear" w:color="auto" w:fill="auto"/>
          </w:tcPr>
          <w:p w14:paraId="72FB99F1" w14:textId="77777777" w:rsidR="008965E7" w:rsidRPr="008965E7" w:rsidRDefault="008965E7" w:rsidP="006F2F8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870" w:type="dxa"/>
          </w:tcPr>
          <w:p w14:paraId="394DA544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2C9FF23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4A4DCEF6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60986EA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68986CA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504CDAB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5453149A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24A3EFA" w14:textId="77777777" w:rsidR="008965E7" w:rsidRPr="008965E7" w:rsidRDefault="008965E7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455EA6EE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B36D572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1A76036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D22E3BC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E87A79E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  <w:gridSpan w:val="3"/>
          </w:tcPr>
          <w:p w14:paraId="65365035" w14:textId="77777777" w:rsidR="008965E7" w:rsidRPr="008965E7" w:rsidRDefault="008965E7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6FAFEC2D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B045BE7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014699F1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965E7" w:rsidRPr="008965E7" w14:paraId="47BBF6AF" w14:textId="77777777" w:rsidTr="006F2F87">
        <w:trPr>
          <w:trHeight w:val="261"/>
        </w:trPr>
        <w:tc>
          <w:tcPr>
            <w:tcW w:w="3864" w:type="dxa"/>
            <w:shd w:val="clear" w:color="auto" w:fill="auto"/>
          </w:tcPr>
          <w:p w14:paraId="02D97936" w14:textId="77777777" w:rsidR="008965E7" w:rsidRPr="008965E7" w:rsidRDefault="008965E7" w:rsidP="006F2F8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870" w:type="dxa"/>
          </w:tcPr>
          <w:p w14:paraId="6C0BACCC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16F0FBB2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35F4ABEA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673F818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A015A28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0EC752B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5A57B4C8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1,386,340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1BF4567" w14:textId="77777777" w:rsidR="008965E7" w:rsidRPr="008965E7" w:rsidRDefault="008965E7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1D67E12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1,386,340</w:t>
            </w:r>
          </w:p>
        </w:tc>
        <w:tc>
          <w:tcPr>
            <w:tcW w:w="270" w:type="dxa"/>
          </w:tcPr>
          <w:p w14:paraId="2CAF69E8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07EBC4D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90AB9B3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B82FF2A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1,386,340</w:t>
            </w:r>
          </w:p>
        </w:tc>
        <w:tc>
          <w:tcPr>
            <w:tcW w:w="304" w:type="dxa"/>
            <w:gridSpan w:val="3"/>
          </w:tcPr>
          <w:p w14:paraId="5B83C0E7" w14:textId="77777777" w:rsidR="008965E7" w:rsidRPr="008965E7" w:rsidRDefault="008965E7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688C452B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84667FF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7010989F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1,386,340</w:t>
            </w:r>
          </w:p>
        </w:tc>
      </w:tr>
    </w:tbl>
    <w:p w14:paraId="0EA6D739" w14:textId="319B59A3" w:rsidR="008965E7" w:rsidRPr="008965E7" w:rsidRDefault="008965E7">
      <w:pPr>
        <w:rPr>
          <w:rFonts w:asciiTheme="majorBidi" w:hAnsiTheme="majorBidi" w:cstheme="majorBidi"/>
        </w:rPr>
      </w:pPr>
    </w:p>
    <w:p w14:paraId="2FCA87F9" w14:textId="77777777" w:rsidR="008965E7" w:rsidRPr="008965E7" w:rsidRDefault="008965E7">
      <w:pPr>
        <w:rPr>
          <w:rFonts w:asciiTheme="majorBidi" w:hAnsiTheme="majorBidi" w:cstheme="majorBidi"/>
        </w:rPr>
      </w:pPr>
    </w:p>
    <w:p w14:paraId="120ED6E5" w14:textId="77777777" w:rsidR="0025355F" w:rsidRPr="008965E7" w:rsidRDefault="0025355F" w:rsidP="003643C1">
      <w:pPr>
        <w:rPr>
          <w:rFonts w:asciiTheme="majorBidi" w:hAnsiTheme="majorBidi" w:cstheme="majorBidi"/>
          <w:sz w:val="30"/>
          <w:szCs w:val="30"/>
        </w:rPr>
        <w:sectPr w:rsidR="0025355F" w:rsidRPr="008965E7" w:rsidSect="00573092">
          <w:headerReference w:type="default" r:id="rId18"/>
          <w:foot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AF31DD1" w14:textId="69A7F0DA" w:rsidR="00820F68" w:rsidRPr="008965E7" w:rsidRDefault="00820F68" w:rsidP="00CB2F93">
      <w:pPr>
        <w:pStyle w:val="Heading6"/>
        <w:numPr>
          <w:ilvl w:val="0"/>
          <w:numId w:val="16"/>
        </w:numPr>
        <w:tabs>
          <w:tab w:val="clear" w:pos="900"/>
        </w:tabs>
        <w:ind w:left="540"/>
        <w:jc w:val="both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8965E7">
        <w:rPr>
          <w:rFonts w:asciiTheme="majorBidi" w:eastAsia="MS Mincho" w:hAnsiTheme="majorBidi" w:cstheme="majorBidi"/>
          <w:sz w:val="30"/>
          <w:szCs w:val="30"/>
          <w:cs/>
          <w:lang w:val="en-US"/>
        </w:rPr>
        <w:lastRenderedPageBreak/>
        <w:t>ภาระผูกพันกับบุคคลหรือกิจการที่ไม่เกี่ยวข้องกัน</w:t>
      </w:r>
    </w:p>
    <w:p w14:paraId="1BCBADF3" w14:textId="1CF35B63" w:rsidR="00D8286C" w:rsidRDefault="00D8286C" w:rsidP="003643C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5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0"/>
        <w:gridCol w:w="2070"/>
        <w:gridCol w:w="270"/>
        <w:gridCol w:w="2045"/>
      </w:tblGrid>
      <w:tr w:rsidR="004539D6" w:rsidRPr="007B3117" w14:paraId="28ADF65B" w14:textId="77777777" w:rsidTr="00231F5C">
        <w:trPr>
          <w:trHeight w:val="1073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A8963" w14:textId="345153AC" w:rsidR="004539D6" w:rsidRPr="007B3117" w:rsidRDefault="004539D6" w:rsidP="006F2F8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B31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7B31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7B31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31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546E0" w14:textId="77777777" w:rsidR="004539D6" w:rsidRPr="007B3117" w:rsidRDefault="004539D6" w:rsidP="006F2F87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5E41">
              <w:rPr>
                <w:rFonts w:asciiTheme="majorBidi" w:hAnsi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1CC3CA" w14:textId="77777777" w:rsidR="004539D6" w:rsidRPr="00E96CD4" w:rsidRDefault="004539D6" w:rsidP="006F2F87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/>
                <w:bCs/>
                <w:sz w:val="30"/>
                <w:szCs w:val="30"/>
                <w:cs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478FC9A4" w14:textId="77777777" w:rsidR="004539D6" w:rsidRPr="00C25E41" w:rsidRDefault="004539D6" w:rsidP="006F2F87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72376754" w14:textId="77777777" w:rsidR="004539D6" w:rsidRPr="00C25E41" w:rsidRDefault="004539D6" w:rsidP="006F2F87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5E41">
              <w:rPr>
                <w:rFonts w:asciiTheme="majorBidi" w:hAnsiTheme="majorBidi"/>
                <w:bCs/>
                <w:sz w:val="30"/>
                <w:szCs w:val="30"/>
                <w:cs/>
              </w:rPr>
              <w:t xml:space="preserve"> </w:t>
            </w:r>
            <w:r w:rsidRPr="00C25E41">
              <w:rPr>
                <w:rFonts w:asciiTheme="majorBidi" w:hAnsiTheme="majorBidi" w:hint="cs"/>
                <w:bCs/>
                <w:sz w:val="30"/>
                <w:szCs w:val="30"/>
                <w:cs/>
              </w:rPr>
              <w:t>งบการเงิน</w:t>
            </w:r>
          </w:p>
          <w:p w14:paraId="5283E325" w14:textId="77777777" w:rsidR="004539D6" w:rsidRPr="00C25E41" w:rsidRDefault="004539D6" w:rsidP="006F2F87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/>
                <w:bCs/>
                <w:sz w:val="30"/>
                <w:szCs w:val="30"/>
                <w:cs/>
              </w:rPr>
            </w:pPr>
            <w:r w:rsidRPr="00C25E41">
              <w:rPr>
                <w:rFonts w:asciiTheme="majorBidi" w:hAnsiTheme="majorBid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31F5C" w:rsidRPr="007B3117" w14:paraId="714E8C75" w14:textId="77777777" w:rsidTr="00FF44B4">
        <w:trPr>
          <w:trHeight w:val="191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3D3DB92" w14:textId="77777777" w:rsidR="00231F5C" w:rsidRPr="00231F5C" w:rsidRDefault="00231F5C" w:rsidP="00231F5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E39EC5" w14:textId="5969D8B5" w:rsidR="00231F5C" w:rsidRPr="00C25E41" w:rsidRDefault="00231F5C" w:rsidP="00231F5C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B31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B311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B31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539D6" w:rsidRPr="007B3117" w14:paraId="2097FA82" w14:textId="77777777" w:rsidTr="00231F5C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54108" w14:textId="77777777" w:rsidR="004539D6" w:rsidRPr="007B3117" w:rsidRDefault="004539D6" w:rsidP="006F2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C7C888E" w14:textId="77777777" w:rsidR="004539D6" w:rsidRPr="007B3117" w:rsidRDefault="004539D6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08F6F5A" w14:textId="77777777" w:rsidR="004539D6" w:rsidRPr="007B3117" w:rsidRDefault="004539D6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39AF9947" w14:textId="77777777" w:rsidR="004539D6" w:rsidRPr="007B3117" w:rsidRDefault="004539D6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539D6" w:rsidRPr="007B3117" w14:paraId="75094141" w14:textId="77777777" w:rsidTr="00231F5C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20C2C" w14:textId="77777777" w:rsidR="004539D6" w:rsidRPr="007B3117" w:rsidRDefault="004539D6" w:rsidP="006F2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F499747" w14:textId="7F5AB653" w:rsidR="004539D6" w:rsidRPr="003D4A9C" w:rsidRDefault="007C0232" w:rsidP="006F2F87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86,</w:t>
            </w:r>
            <w:r w:rsidR="00590D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738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153D477A" w14:textId="77777777" w:rsidR="004539D6" w:rsidRDefault="004539D6" w:rsidP="006F2F87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6AEBD9A3" w14:textId="63C671FB" w:rsidR="004539D6" w:rsidRDefault="00874E32" w:rsidP="007C0232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C02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450</w:t>
            </w:r>
          </w:p>
        </w:tc>
      </w:tr>
      <w:tr w:rsidR="004539D6" w:rsidRPr="007B3117" w14:paraId="66211ECA" w14:textId="77777777" w:rsidTr="00231F5C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94695" w14:textId="77777777" w:rsidR="004539D6" w:rsidRPr="007B3117" w:rsidRDefault="004539D6" w:rsidP="006F2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7B5B898" w14:textId="1E8FE36C" w:rsidR="004539D6" w:rsidRPr="003D4A9C" w:rsidRDefault="007C0232" w:rsidP="006F2F87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82,188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61775970" w14:textId="77777777" w:rsidR="004539D6" w:rsidRDefault="004539D6" w:rsidP="006F2F87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3AAEFCB2" w14:textId="2F129BE1" w:rsidR="004539D6" w:rsidRDefault="007C0232" w:rsidP="006F2F87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7,110</w:t>
            </w:r>
          </w:p>
        </w:tc>
      </w:tr>
      <w:tr w:rsidR="004539D6" w:rsidRPr="007B3117" w14:paraId="69C1AF16" w14:textId="77777777" w:rsidTr="00231F5C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71B54" w14:textId="77777777" w:rsidR="004539D6" w:rsidRPr="007B3117" w:rsidRDefault="004539D6" w:rsidP="006F2F8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D0273A" w14:textId="267A26A2" w:rsidR="004539D6" w:rsidRPr="003D4A9C" w:rsidRDefault="007C0232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168,</w:t>
            </w:r>
            <w:r w:rsidR="0005181D">
              <w:rPr>
                <w:rFonts w:ascii="Angsana New" w:hAnsi="Angsana New"/>
                <w:b/>
                <w:bCs/>
                <w:sz w:val="30"/>
                <w:szCs w:val="30"/>
              </w:rPr>
              <w:t>926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147DC160" w14:textId="77777777" w:rsidR="004539D6" w:rsidRDefault="004539D6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704988" w14:textId="7E201AF6" w:rsidR="004539D6" w:rsidRDefault="00590DAE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7C02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560</w:t>
            </w:r>
          </w:p>
        </w:tc>
      </w:tr>
      <w:tr w:rsidR="004539D6" w:rsidRPr="007B3117" w14:paraId="7544399F" w14:textId="77777777" w:rsidTr="00231F5C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6C02D" w14:textId="77777777" w:rsidR="004539D6" w:rsidRPr="007B3117" w:rsidRDefault="004539D6" w:rsidP="006F2F8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E74860" w14:textId="77777777" w:rsidR="004539D6" w:rsidRPr="007B3117" w:rsidRDefault="004539D6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39D07666" w14:textId="77777777" w:rsidR="004539D6" w:rsidRPr="007B3117" w:rsidRDefault="004539D6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5AF3B6" w14:textId="77777777" w:rsidR="004539D6" w:rsidRPr="007B3117" w:rsidRDefault="004539D6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539D6" w:rsidRPr="007B3117" w14:paraId="427163A1" w14:textId="77777777" w:rsidTr="00231F5C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384EB" w14:textId="77777777" w:rsidR="004539D6" w:rsidRPr="007B3117" w:rsidRDefault="004539D6" w:rsidP="006F2F87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5EF0475" w14:textId="77777777" w:rsidR="004539D6" w:rsidRPr="007B3117" w:rsidRDefault="004539D6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1D8AFB96" w14:textId="77777777" w:rsidR="004539D6" w:rsidRPr="007B3117" w:rsidRDefault="004539D6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77E25F5D" w14:textId="77777777" w:rsidR="004539D6" w:rsidRPr="007B3117" w:rsidRDefault="004539D6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539D6" w:rsidRPr="007B3117" w14:paraId="29295026" w14:textId="77777777" w:rsidTr="00231F5C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7E03F" w14:textId="3A463AB8" w:rsidR="004539D6" w:rsidRPr="007B3117" w:rsidRDefault="004539D6" w:rsidP="006F2F87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คำสั่งซื้อสินค้า</w:t>
            </w:r>
            <w:r w:rsidR="00617A1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0A568F">
              <w:rPr>
                <w:rFonts w:ascii="Angsana New" w:hAnsi="Angsana New" w:hint="cs"/>
                <w:sz w:val="30"/>
                <w:szCs w:val="30"/>
                <w:cs/>
              </w:rPr>
              <w:t>วัสดุ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03292AD" w14:textId="23D16861" w:rsidR="004539D6" w:rsidRPr="007B3117" w:rsidRDefault="007C0232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4,458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1F31BCC2" w14:textId="77777777" w:rsidR="004539D6" w:rsidRDefault="004539D6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52232402" w14:textId="5A38FD20" w:rsidR="004539D6" w:rsidRDefault="007C0232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4,458</w:t>
            </w:r>
          </w:p>
        </w:tc>
      </w:tr>
      <w:tr w:rsidR="004539D6" w:rsidRPr="007B3117" w14:paraId="5222EE4C" w14:textId="77777777" w:rsidTr="00231F5C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4791A" w14:textId="77777777" w:rsidR="004539D6" w:rsidRPr="007B3117" w:rsidRDefault="004539D6" w:rsidP="006F2F87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D6B63C" w14:textId="0BF0B978" w:rsidR="004539D6" w:rsidRPr="007B3117" w:rsidRDefault="007C0232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4,824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2119E2D5" w14:textId="77777777" w:rsidR="004539D6" w:rsidRDefault="004539D6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1FC058" w14:textId="7BB842C4" w:rsidR="004539D6" w:rsidRDefault="007C0232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4,824</w:t>
            </w:r>
          </w:p>
        </w:tc>
      </w:tr>
      <w:tr w:rsidR="004539D6" w:rsidRPr="007B3117" w14:paraId="7541C3D0" w14:textId="77777777" w:rsidTr="006F2F87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CBD0B" w14:textId="77777777" w:rsidR="004539D6" w:rsidRPr="007B3117" w:rsidRDefault="004539D6" w:rsidP="006F2F8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8D03E5" w14:textId="71EE9304" w:rsidR="004539D6" w:rsidRPr="007B3117" w:rsidRDefault="007C0232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9,282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4ADB4B2C" w14:textId="77777777" w:rsidR="004539D6" w:rsidRDefault="004539D6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DFAECD" w14:textId="7E79DE52" w:rsidR="004539D6" w:rsidRDefault="007C0232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9,282</w:t>
            </w:r>
          </w:p>
        </w:tc>
      </w:tr>
    </w:tbl>
    <w:p w14:paraId="4C599619" w14:textId="77777777" w:rsidR="004539D6" w:rsidRDefault="004539D6" w:rsidP="003643C1">
      <w:pPr>
        <w:rPr>
          <w:rFonts w:asciiTheme="majorBidi" w:hAnsiTheme="majorBidi" w:cstheme="majorBidi"/>
          <w:sz w:val="30"/>
          <w:szCs w:val="30"/>
        </w:rPr>
      </w:pPr>
    </w:p>
    <w:p w14:paraId="10D5D552" w14:textId="379C128B" w:rsidR="005D69C6" w:rsidRPr="00281F89" w:rsidRDefault="00205AE7" w:rsidP="00281F89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965E7">
        <w:rPr>
          <w:rFonts w:asciiTheme="majorBidi" w:hAnsiTheme="majorBidi" w:cstheme="majorBidi"/>
          <w:sz w:val="30"/>
          <w:szCs w:val="30"/>
          <w:cs/>
          <w:lang w:bidi="th-TH"/>
        </w:rPr>
        <w:t>บริษัทมีภาระผูกพันกับ</w:t>
      </w:r>
      <w:r w:rsidR="00CB229A" w:rsidRPr="008965E7">
        <w:rPr>
          <w:rFonts w:asciiTheme="majorBidi" w:hAnsiTheme="majorBidi" w:cstheme="majorBidi"/>
          <w:sz w:val="30"/>
          <w:szCs w:val="30"/>
          <w:cs/>
          <w:lang w:bidi="th-TH"/>
        </w:rPr>
        <w:t>สถาบันการเงิน</w:t>
      </w:r>
      <w:r w:rsidRPr="008965E7">
        <w:rPr>
          <w:rFonts w:asciiTheme="majorBidi" w:hAnsiTheme="majorBidi" w:cstheme="majorBidi"/>
          <w:sz w:val="30"/>
          <w:szCs w:val="30"/>
          <w:cs/>
          <w:lang w:bidi="th-TH"/>
        </w:rPr>
        <w:t>แห่งหนึ่งออกหนังสือค้ำประกันบริษัทสำหรับการใช้ไฟฟ้าให้แก่หน่วยงานราชการ และบริษัทเอกชน</w:t>
      </w:r>
      <w:r w:rsidRPr="008965E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B618C" w:rsidRPr="008965E7">
        <w:rPr>
          <w:rFonts w:asciiTheme="majorBidi" w:hAnsiTheme="majorBidi" w:cstheme="majorBidi"/>
          <w:sz w:val="30"/>
          <w:szCs w:val="30"/>
          <w:cs/>
          <w:lang w:bidi="th-TH"/>
        </w:rPr>
        <w:t>และ</w:t>
      </w:r>
      <w:r w:rsidR="00E36DDC" w:rsidRPr="008965E7">
        <w:rPr>
          <w:rFonts w:asciiTheme="majorBidi" w:hAnsiTheme="majorBidi" w:cstheme="majorBidi"/>
          <w:sz w:val="30"/>
          <w:szCs w:val="30"/>
          <w:cs/>
          <w:lang w:bidi="th-TH"/>
        </w:rPr>
        <w:t>หนังสือค้ำประกันบริษัทให้แก่</w:t>
      </w:r>
      <w:r w:rsidRPr="008965E7">
        <w:rPr>
          <w:rFonts w:asciiTheme="majorBidi" w:hAnsiTheme="majorBidi" w:cstheme="majorBidi"/>
          <w:sz w:val="30"/>
          <w:szCs w:val="30"/>
          <w:cs/>
          <w:lang w:bidi="th-TH"/>
        </w:rPr>
        <w:t>กรมศุลกากร</w:t>
      </w:r>
    </w:p>
    <w:p w14:paraId="722523B2" w14:textId="239F5CB1" w:rsidR="00D72061" w:rsidRPr="008965E7" w:rsidRDefault="00D72061" w:rsidP="00F747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D72061" w:rsidRPr="008965E7" w:rsidSect="00573092">
      <w:headerReference w:type="default" r:id="rId20"/>
      <w:footerReference w:type="default" r:id="rId21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FDA6A" w14:textId="77777777" w:rsidR="008D6A92" w:rsidRDefault="008D6A92" w:rsidP="00900EE2">
      <w:r>
        <w:separator/>
      </w:r>
    </w:p>
  </w:endnote>
  <w:endnote w:type="continuationSeparator" w:id="0">
    <w:p w14:paraId="6D457E23" w14:textId="77777777" w:rsidR="008D6A92" w:rsidRDefault="008D6A92" w:rsidP="00900EE2">
      <w:r>
        <w:continuationSeparator/>
      </w:r>
    </w:p>
  </w:endnote>
  <w:endnote w:type="continuationNotice" w:id="1">
    <w:p w14:paraId="3CE053A4" w14:textId="77777777" w:rsidR="008D6A92" w:rsidRDefault="008D6A9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22B5B" w14:textId="77777777" w:rsidR="003227AC" w:rsidRPr="00211355" w:rsidRDefault="003227AC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3E0ACB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2CC61694" w14:textId="77777777" w:rsidR="003227AC" w:rsidRDefault="003227AC" w:rsidP="007C2D5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2919507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D8EBF95" w14:textId="48112D23" w:rsidR="00450A96" w:rsidRPr="00450A96" w:rsidRDefault="00450A9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50A9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50A9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50A9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50A9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50A9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559DFF63" w14:textId="77777777" w:rsidR="004601C0" w:rsidRDefault="004601C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4E055" w14:textId="77777777" w:rsidR="00A01D46" w:rsidRPr="00211355" w:rsidRDefault="00A01D46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249EE3D7" w14:textId="77777777" w:rsidR="00A01D46" w:rsidRDefault="00A01D46" w:rsidP="007C2D59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A9768" w14:textId="77777777" w:rsidR="000A4A77" w:rsidRPr="00211355" w:rsidRDefault="000A4A77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230F49CC" w14:textId="77777777" w:rsidR="000A4A77" w:rsidRDefault="000A4A77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D53D4" w14:textId="77777777" w:rsidR="008D6A92" w:rsidRDefault="008D6A92" w:rsidP="00900EE2">
      <w:r>
        <w:separator/>
      </w:r>
    </w:p>
  </w:footnote>
  <w:footnote w:type="continuationSeparator" w:id="0">
    <w:p w14:paraId="65780CDB" w14:textId="77777777" w:rsidR="008D6A92" w:rsidRDefault="008D6A92" w:rsidP="00900EE2">
      <w:r>
        <w:continuationSeparator/>
      </w:r>
    </w:p>
  </w:footnote>
  <w:footnote w:type="continuationNotice" w:id="1">
    <w:p w14:paraId="072C0C70" w14:textId="77777777" w:rsidR="008D6A92" w:rsidRDefault="008D6A9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A8FEB" w14:textId="77777777" w:rsidR="003227AC" w:rsidRPr="00E669A5" w:rsidRDefault="003227AC" w:rsidP="006F2F87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จำกัด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/>
        <w:sz w:val="32"/>
        <w:szCs w:val="32"/>
        <w:cs/>
      </w:rPr>
      <w:t>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>)</w:t>
    </w:r>
    <w:r>
      <w:rPr>
        <w:rFonts w:ascii="Angsana New" w:hAnsi="Angsana New" w:hint="cs"/>
        <w:sz w:val="32"/>
        <w:szCs w:val="32"/>
        <w:cs/>
      </w:rPr>
      <w:t xml:space="preserve"> และบริษัทย่อย</w:t>
    </w:r>
  </w:p>
  <w:p w14:paraId="0020088F" w14:textId="77777777" w:rsidR="003227AC" w:rsidRPr="00E669A5" w:rsidRDefault="003227AC" w:rsidP="006F2F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27C9259" w14:textId="77777777" w:rsidR="00B14F91" w:rsidRDefault="00B14F91" w:rsidP="00B14F9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สามเดือนและหก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>
      <w:rPr>
        <w:rFonts w:ascii="Angsana New" w:hAnsi="Angsana New"/>
        <w:sz w:val="32"/>
        <w:szCs w:val="32"/>
        <w:lang w:val="en-US" w:bidi="th-TH"/>
      </w:rPr>
      <w:t xml:space="preserve">30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2567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4051B6EF" w14:textId="77777777" w:rsidR="003227AC" w:rsidRPr="00B14F91" w:rsidRDefault="003227AC" w:rsidP="006F2F87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C38F8" w14:textId="42D5E745" w:rsidR="00F02719" w:rsidRPr="00E669A5" w:rsidRDefault="00F02719" w:rsidP="00AF13C8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จำกัด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/>
        <w:sz w:val="32"/>
        <w:szCs w:val="32"/>
        <w:cs/>
      </w:rPr>
      <w:t>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>)</w:t>
    </w:r>
    <w:r w:rsidR="003669AF">
      <w:rPr>
        <w:rFonts w:ascii="Angsana New" w:hAnsi="Angsana New"/>
        <w:sz w:val="32"/>
        <w:szCs w:val="32"/>
        <w:lang w:val="en-US"/>
      </w:rPr>
      <w:t xml:space="preserve"> </w:t>
    </w:r>
    <w:r w:rsidR="003669AF">
      <w:rPr>
        <w:rFonts w:ascii="Angsana New" w:hAnsi="Angsana New" w:hint="cs"/>
        <w:sz w:val="32"/>
        <w:szCs w:val="32"/>
        <w:cs/>
      </w:rPr>
      <w:t>และบริษัทย่อย</w:t>
    </w:r>
  </w:p>
  <w:p w14:paraId="4002860B" w14:textId="77777777" w:rsidR="00F02719" w:rsidRPr="00E669A5" w:rsidRDefault="00F02719" w:rsidP="00AF13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BDD28E4" w14:textId="181A01FA" w:rsidR="00F02719" w:rsidRDefault="00F02719" w:rsidP="008E261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 w:rsidR="00873C44"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</w:t>
    </w:r>
    <w:r w:rsidR="00C17BB0">
      <w:rPr>
        <w:rFonts w:ascii="Angsana New" w:hAnsi="Angsana New" w:hint="cs"/>
        <w:b w:val="0"/>
        <w:bCs/>
        <w:sz w:val="32"/>
        <w:szCs w:val="32"/>
        <w:cs/>
        <w:lang w:bidi="th-TH"/>
      </w:rPr>
      <w:t>หก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="00A24206">
      <w:rPr>
        <w:rFonts w:ascii="Angsana New" w:hAnsi="Angsana New"/>
        <w:sz w:val="32"/>
        <w:szCs w:val="32"/>
        <w:lang w:val="en-US" w:bidi="th-TH"/>
      </w:rPr>
      <w:t>3</w:t>
    </w:r>
    <w:r w:rsidR="003C34BC">
      <w:rPr>
        <w:rFonts w:ascii="Angsana New" w:hAnsi="Angsana New"/>
        <w:sz w:val="32"/>
        <w:szCs w:val="32"/>
        <w:lang w:val="en-US" w:bidi="th-TH"/>
      </w:rPr>
      <w:t>0</w:t>
    </w:r>
    <w:r w:rsidR="00A24206">
      <w:rPr>
        <w:rFonts w:ascii="Angsana New" w:hAnsi="Angsana New"/>
        <w:sz w:val="32"/>
        <w:szCs w:val="32"/>
        <w:lang w:val="en-US" w:bidi="th-TH"/>
      </w:rPr>
      <w:t xml:space="preserve"> </w:t>
    </w:r>
    <w:r w:rsidR="00ED55E2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 w:rsidR="00A24206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A24206">
      <w:rPr>
        <w:rFonts w:ascii="Angsana New" w:hAnsi="Angsana New"/>
        <w:sz w:val="32"/>
        <w:szCs w:val="32"/>
        <w:lang w:val="en-US" w:bidi="th-TH"/>
      </w:rPr>
      <w:t>256</w:t>
    </w:r>
    <w:r w:rsidR="000A4A77">
      <w:rPr>
        <w:rFonts w:ascii="Angsana New" w:hAnsi="Angsana New"/>
        <w:sz w:val="32"/>
        <w:szCs w:val="32"/>
        <w:lang w:val="en-US" w:bidi="th-TH"/>
      </w:rPr>
      <w:t>7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2E7684F3" w14:textId="77777777" w:rsidR="00F02719" w:rsidRPr="00823C1B" w:rsidRDefault="00F02719" w:rsidP="00EB7364">
    <w:pPr>
      <w:pStyle w:val="Header"/>
      <w:rPr>
        <w:rFonts w:ascii="Angsana New" w:hAnsi="Angsana New"/>
        <w:bCs/>
        <w:sz w:val="32"/>
        <w:szCs w:val="32"/>
        <w:lang w:val="en-US"/>
      </w:rPr>
    </w:pPr>
  </w:p>
  <w:p w14:paraId="776AD247" w14:textId="77777777" w:rsidR="004601C0" w:rsidRDefault="004601C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45A8A" w14:textId="77777777" w:rsidR="00B14F91" w:rsidRPr="00E669A5" w:rsidRDefault="00B14F91" w:rsidP="00B14F91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จำกัด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/>
        <w:sz w:val="32"/>
        <w:szCs w:val="32"/>
        <w:cs/>
      </w:rPr>
      <w:t>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>)</w:t>
    </w:r>
    <w:r>
      <w:rPr>
        <w:rFonts w:ascii="Angsana New" w:hAnsi="Angsana New"/>
        <w:sz w:val="32"/>
        <w:szCs w:val="32"/>
        <w:lang w:val="en-US"/>
      </w:rPr>
      <w:t xml:space="preserve"> </w:t>
    </w:r>
    <w:r>
      <w:rPr>
        <w:rFonts w:ascii="Angsana New" w:hAnsi="Angsana New" w:hint="cs"/>
        <w:sz w:val="32"/>
        <w:szCs w:val="32"/>
        <w:cs/>
      </w:rPr>
      <w:t>และบริษัทย่อย</w:t>
    </w:r>
  </w:p>
  <w:p w14:paraId="3E630A83" w14:textId="77777777" w:rsidR="00A01D46" w:rsidRPr="00E669A5" w:rsidRDefault="00A01D46" w:rsidP="00AF13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7660ED3" w14:textId="77777777" w:rsidR="00B14F91" w:rsidRDefault="00B14F91" w:rsidP="00B14F9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สามเดือนและหก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>
      <w:rPr>
        <w:rFonts w:ascii="Angsana New" w:hAnsi="Angsana New"/>
        <w:sz w:val="32"/>
        <w:szCs w:val="32"/>
        <w:lang w:val="en-US" w:bidi="th-TH"/>
      </w:rPr>
      <w:t xml:space="preserve">30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2567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58A432E2" w14:textId="77777777" w:rsidR="00A01D46" w:rsidRPr="00B14F91" w:rsidRDefault="00A01D46" w:rsidP="00EB7364">
    <w:pPr>
      <w:pStyle w:val="Header"/>
      <w:rPr>
        <w:rFonts w:ascii="Angsana New" w:hAnsi="Angsana New"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82B4A" w14:textId="73295F1E" w:rsidR="00B14F91" w:rsidRPr="00E669A5" w:rsidRDefault="00B14F91" w:rsidP="00B14F91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จำกัด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/>
        <w:sz w:val="32"/>
        <w:szCs w:val="32"/>
        <w:cs/>
      </w:rPr>
      <w:t>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>)</w:t>
    </w:r>
    <w:r>
      <w:rPr>
        <w:rFonts w:ascii="Angsana New" w:hAnsi="Angsana New"/>
        <w:sz w:val="32"/>
        <w:szCs w:val="32"/>
        <w:lang w:val="en-US"/>
      </w:rPr>
      <w:t xml:space="preserve"> </w:t>
    </w:r>
    <w:r>
      <w:rPr>
        <w:rFonts w:ascii="Angsana New" w:hAnsi="Angsana New" w:hint="cs"/>
        <w:sz w:val="32"/>
        <w:szCs w:val="32"/>
        <w:cs/>
      </w:rPr>
      <w:t>และบริษัทย่อย</w:t>
    </w:r>
  </w:p>
  <w:p w14:paraId="4D5221FD" w14:textId="77777777" w:rsidR="000A4A77" w:rsidRPr="00E669A5" w:rsidRDefault="000A4A77" w:rsidP="00AF13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C20D26D" w14:textId="77777777" w:rsidR="00B14F91" w:rsidRDefault="00B14F91" w:rsidP="00B14F9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สามเดือนและหก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>
      <w:rPr>
        <w:rFonts w:ascii="Angsana New" w:hAnsi="Angsana New"/>
        <w:sz w:val="32"/>
        <w:szCs w:val="32"/>
        <w:lang w:val="en-US" w:bidi="th-TH"/>
      </w:rPr>
      <w:t xml:space="preserve">30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2567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7FCC503C" w14:textId="77777777" w:rsidR="000A4A77" w:rsidRPr="00B14F91" w:rsidRDefault="000A4A77" w:rsidP="00EB7364">
    <w:pPr>
      <w:pStyle w:val="Header"/>
      <w:rPr>
        <w:rFonts w:ascii="Angsana New" w:hAnsi="Angsana New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30025"/>
    <w:multiLevelType w:val="hybridMultilevel"/>
    <w:tmpl w:val="74B607B2"/>
    <w:lvl w:ilvl="0" w:tplc="E58E268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AB2CAE"/>
    <w:multiLevelType w:val="hybridMultilevel"/>
    <w:tmpl w:val="F03E2538"/>
    <w:lvl w:ilvl="0" w:tplc="B1EA0256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0F27317"/>
    <w:multiLevelType w:val="hybridMultilevel"/>
    <w:tmpl w:val="2DDA5908"/>
    <w:lvl w:ilvl="0" w:tplc="F1201774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701D46"/>
    <w:multiLevelType w:val="hybridMultilevel"/>
    <w:tmpl w:val="F6501B8C"/>
    <w:lvl w:ilvl="0" w:tplc="1EBA2684">
      <w:start w:val="1"/>
      <w:numFmt w:val="decimal"/>
      <w:lvlText w:val="(%1)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2090E6E"/>
    <w:multiLevelType w:val="hybridMultilevel"/>
    <w:tmpl w:val="A7F01F86"/>
    <w:lvl w:ilvl="0" w:tplc="9CE452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1AE4E26"/>
    <w:multiLevelType w:val="hybridMultilevel"/>
    <w:tmpl w:val="A15023F2"/>
    <w:lvl w:ilvl="0" w:tplc="6DFE183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874E5ECA"/>
    <w:lvl w:ilvl="0" w:tplc="BF164A02">
      <w:start w:val="1"/>
      <w:numFmt w:val="bullet"/>
      <w:lvlText w:val=""/>
      <w:lvlJc w:val="left"/>
      <w:pPr>
        <w:ind w:left="900" w:hanging="360"/>
      </w:pPr>
      <w:rPr>
        <w:rFonts w:ascii="Symbol" w:hAnsi="Symbol" w:cstheme="majorBidi" w:hint="default"/>
        <w:sz w:val="24"/>
        <w:szCs w:val="24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57357"/>
    <w:multiLevelType w:val="hybridMultilevel"/>
    <w:tmpl w:val="E1540836"/>
    <w:lvl w:ilvl="0" w:tplc="84CCEEBA">
      <w:start w:val="31"/>
      <w:numFmt w:val="bullet"/>
      <w:lvlText w:val="-"/>
      <w:lvlJc w:val="left"/>
      <w:pPr>
        <w:ind w:left="49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119810">
    <w:abstractNumId w:val="6"/>
  </w:num>
  <w:num w:numId="2" w16cid:durableId="966203084">
    <w:abstractNumId w:val="5"/>
  </w:num>
  <w:num w:numId="3" w16cid:durableId="1902250223">
    <w:abstractNumId w:val="9"/>
  </w:num>
  <w:num w:numId="4" w16cid:durableId="1448160972">
    <w:abstractNumId w:val="7"/>
  </w:num>
  <w:num w:numId="5" w16cid:durableId="1073969673">
    <w:abstractNumId w:val="8"/>
  </w:num>
  <w:num w:numId="6" w16cid:durableId="1344744607">
    <w:abstractNumId w:val="3"/>
  </w:num>
  <w:num w:numId="7" w16cid:durableId="883951225">
    <w:abstractNumId w:val="2"/>
  </w:num>
  <w:num w:numId="8" w16cid:durableId="350498932">
    <w:abstractNumId w:val="0"/>
  </w:num>
  <w:num w:numId="9" w16cid:durableId="990405205">
    <w:abstractNumId w:val="1"/>
  </w:num>
  <w:num w:numId="10" w16cid:durableId="1607613091">
    <w:abstractNumId w:val="4"/>
  </w:num>
  <w:num w:numId="11" w16cid:durableId="1825387419">
    <w:abstractNumId w:val="22"/>
  </w:num>
  <w:num w:numId="12" w16cid:durableId="1676304247">
    <w:abstractNumId w:val="15"/>
  </w:num>
  <w:num w:numId="13" w16cid:durableId="446316606">
    <w:abstractNumId w:val="37"/>
  </w:num>
  <w:num w:numId="14" w16cid:durableId="1245332797">
    <w:abstractNumId w:val="18"/>
  </w:num>
  <w:num w:numId="15" w16cid:durableId="807864919">
    <w:abstractNumId w:val="26"/>
  </w:num>
  <w:num w:numId="16" w16cid:durableId="854617965">
    <w:abstractNumId w:val="32"/>
  </w:num>
  <w:num w:numId="17" w16cid:durableId="950819408">
    <w:abstractNumId w:val="19"/>
  </w:num>
  <w:num w:numId="18" w16cid:durableId="1937051070">
    <w:abstractNumId w:val="41"/>
  </w:num>
  <w:num w:numId="19" w16cid:durableId="357857648">
    <w:abstractNumId w:val="35"/>
  </w:num>
  <w:num w:numId="20" w16cid:durableId="1940597606">
    <w:abstractNumId w:val="30"/>
  </w:num>
  <w:num w:numId="21" w16cid:durableId="691759390">
    <w:abstractNumId w:val="13"/>
  </w:num>
  <w:num w:numId="22" w16cid:durableId="885220674">
    <w:abstractNumId w:val="36"/>
  </w:num>
  <w:num w:numId="23" w16cid:durableId="91824091">
    <w:abstractNumId w:val="39"/>
  </w:num>
  <w:num w:numId="24" w16cid:durableId="1990860499">
    <w:abstractNumId w:val="31"/>
  </w:num>
  <w:num w:numId="25" w16cid:durableId="1719478458">
    <w:abstractNumId w:val="29"/>
  </w:num>
  <w:num w:numId="26" w16cid:durableId="850803550">
    <w:abstractNumId w:val="23"/>
  </w:num>
  <w:num w:numId="27" w16cid:durableId="1722559912">
    <w:abstractNumId w:val="17"/>
  </w:num>
  <w:num w:numId="28" w16cid:durableId="1784377279">
    <w:abstractNumId w:val="25"/>
  </w:num>
  <w:num w:numId="29" w16cid:durableId="401293441">
    <w:abstractNumId w:val="27"/>
  </w:num>
  <w:num w:numId="30" w16cid:durableId="889222154">
    <w:abstractNumId w:val="14"/>
  </w:num>
  <w:num w:numId="31" w16cid:durableId="1156873997">
    <w:abstractNumId w:val="28"/>
  </w:num>
  <w:num w:numId="32" w16cid:durableId="1381125642">
    <w:abstractNumId w:val="38"/>
  </w:num>
  <w:num w:numId="33" w16cid:durableId="796030028">
    <w:abstractNumId w:val="10"/>
  </w:num>
  <w:num w:numId="34" w16cid:durableId="1300839503">
    <w:abstractNumId w:val="24"/>
  </w:num>
  <w:num w:numId="35" w16cid:durableId="1500392106">
    <w:abstractNumId w:val="33"/>
  </w:num>
  <w:num w:numId="36" w16cid:durableId="1106121803">
    <w:abstractNumId w:val="11"/>
  </w:num>
  <w:num w:numId="37" w16cid:durableId="1405376380">
    <w:abstractNumId w:val="16"/>
  </w:num>
  <w:num w:numId="38" w16cid:durableId="121116513">
    <w:abstractNumId w:val="42"/>
  </w:num>
  <w:num w:numId="39" w16cid:durableId="868446655">
    <w:abstractNumId w:val="12"/>
  </w:num>
  <w:num w:numId="40" w16cid:durableId="1937058098">
    <w:abstractNumId w:val="21"/>
  </w:num>
  <w:num w:numId="41" w16cid:durableId="1298334392">
    <w:abstractNumId w:val="40"/>
  </w:num>
  <w:num w:numId="42" w16cid:durableId="1139806846">
    <w:abstractNumId w:val="20"/>
  </w:num>
  <w:num w:numId="43" w16cid:durableId="260728254">
    <w:abstractNumId w:val="3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0F90"/>
    <w:rsid w:val="0000113A"/>
    <w:rsid w:val="000013E3"/>
    <w:rsid w:val="0000155D"/>
    <w:rsid w:val="000016CE"/>
    <w:rsid w:val="00001A22"/>
    <w:rsid w:val="00001E35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4CD7"/>
    <w:rsid w:val="00004F5F"/>
    <w:rsid w:val="00005193"/>
    <w:rsid w:val="00005444"/>
    <w:rsid w:val="00005497"/>
    <w:rsid w:val="000055B8"/>
    <w:rsid w:val="00005941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63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A90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EE9"/>
    <w:rsid w:val="00011FE4"/>
    <w:rsid w:val="0001209D"/>
    <w:rsid w:val="00012498"/>
    <w:rsid w:val="000124AB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CF"/>
    <w:rsid w:val="000176D0"/>
    <w:rsid w:val="00017AED"/>
    <w:rsid w:val="00017F57"/>
    <w:rsid w:val="0002025E"/>
    <w:rsid w:val="00020316"/>
    <w:rsid w:val="00020346"/>
    <w:rsid w:val="00020390"/>
    <w:rsid w:val="00020696"/>
    <w:rsid w:val="00020796"/>
    <w:rsid w:val="000207DE"/>
    <w:rsid w:val="000210EB"/>
    <w:rsid w:val="00021364"/>
    <w:rsid w:val="000214E7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3E75"/>
    <w:rsid w:val="00024242"/>
    <w:rsid w:val="0002435A"/>
    <w:rsid w:val="000247AE"/>
    <w:rsid w:val="00024966"/>
    <w:rsid w:val="00024B77"/>
    <w:rsid w:val="00024E94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387"/>
    <w:rsid w:val="00027407"/>
    <w:rsid w:val="000275C7"/>
    <w:rsid w:val="000277BD"/>
    <w:rsid w:val="0002788B"/>
    <w:rsid w:val="00027C4A"/>
    <w:rsid w:val="00027DF9"/>
    <w:rsid w:val="00027EBF"/>
    <w:rsid w:val="00027F49"/>
    <w:rsid w:val="0003016A"/>
    <w:rsid w:val="00030199"/>
    <w:rsid w:val="00030200"/>
    <w:rsid w:val="00030443"/>
    <w:rsid w:val="000304DD"/>
    <w:rsid w:val="0003063B"/>
    <w:rsid w:val="00030661"/>
    <w:rsid w:val="00030ABC"/>
    <w:rsid w:val="00030D77"/>
    <w:rsid w:val="00030E00"/>
    <w:rsid w:val="00031034"/>
    <w:rsid w:val="000311FD"/>
    <w:rsid w:val="00031270"/>
    <w:rsid w:val="000312F7"/>
    <w:rsid w:val="0003137A"/>
    <w:rsid w:val="000314FA"/>
    <w:rsid w:val="00031791"/>
    <w:rsid w:val="00031A0D"/>
    <w:rsid w:val="00031A7F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B8B"/>
    <w:rsid w:val="00032C93"/>
    <w:rsid w:val="000330D2"/>
    <w:rsid w:val="000330FE"/>
    <w:rsid w:val="00033183"/>
    <w:rsid w:val="000335B5"/>
    <w:rsid w:val="0003392B"/>
    <w:rsid w:val="00033A1D"/>
    <w:rsid w:val="00033B45"/>
    <w:rsid w:val="00033D66"/>
    <w:rsid w:val="00034195"/>
    <w:rsid w:val="000345E9"/>
    <w:rsid w:val="00034776"/>
    <w:rsid w:val="000349C4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ACF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378"/>
    <w:rsid w:val="00041431"/>
    <w:rsid w:val="0004180A"/>
    <w:rsid w:val="0004185A"/>
    <w:rsid w:val="00041939"/>
    <w:rsid w:val="000419B7"/>
    <w:rsid w:val="000419E6"/>
    <w:rsid w:val="00041E6F"/>
    <w:rsid w:val="00042070"/>
    <w:rsid w:val="00042447"/>
    <w:rsid w:val="000425B7"/>
    <w:rsid w:val="0004262B"/>
    <w:rsid w:val="0004266B"/>
    <w:rsid w:val="00042674"/>
    <w:rsid w:val="00042863"/>
    <w:rsid w:val="00042A31"/>
    <w:rsid w:val="00042A66"/>
    <w:rsid w:val="00042B68"/>
    <w:rsid w:val="00042B74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E20"/>
    <w:rsid w:val="00044F70"/>
    <w:rsid w:val="00045091"/>
    <w:rsid w:val="00045178"/>
    <w:rsid w:val="000452BC"/>
    <w:rsid w:val="000454C9"/>
    <w:rsid w:val="00045536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7E5"/>
    <w:rsid w:val="00047A85"/>
    <w:rsid w:val="00047DB8"/>
    <w:rsid w:val="00047DF2"/>
    <w:rsid w:val="00047F60"/>
    <w:rsid w:val="0005022B"/>
    <w:rsid w:val="00050592"/>
    <w:rsid w:val="0005075E"/>
    <w:rsid w:val="000508BB"/>
    <w:rsid w:val="00050DDE"/>
    <w:rsid w:val="0005136E"/>
    <w:rsid w:val="000513E2"/>
    <w:rsid w:val="00051816"/>
    <w:rsid w:val="0005181D"/>
    <w:rsid w:val="00051850"/>
    <w:rsid w:val="000518DA"/>
    <w:rsid w:val="00051920"/>
    <w:rsid w:val="0005196C"/>
    <w:rsid w:val="00051994"/>
    <w:rsid w:val="000519DD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50E"/>
    <w:rsid w:val="00056514"/>
    <w:rsid w:val="00056831"/>
    <w:rsid w:val="000569D6"/>
    <w:rsid w:val="00056BF6"/>
    <w:rsid w:val="00056FF4"/>
    <w:rsid w:val="00057179"/>
    <w:rsid w:val="000572B9"/>
    <w:rsid w:val="000573DF"/>
    <w:rsid w:val="0005746E"/>
    <w:rsid w:val="000575A5"/>
    <w:rsid w:val="00057604"/>
    <w:rsid w:val="000579DD"/>
    <w:rsid w:val="00057B71"/>
    <w:rsid w:val="00057C88"/>
    <w:rsid w:val="0006009D"/>
    <w:rsid w:val="000600D5"/>
    <w:rsid w:val="0006020C"/>
    <w:rsid w:val="00060696"/>
    <w:rsid w:val="000606AF"/>
    <w:rsid w:val="000609DE"/>
    <w:rsid w:val="00060F41"/>
    <w:rsid w:val="00061307"/>
    <w:rsid w:val="00061355"/>
    <w:rsid w:val="00061513"/>
    <w:rsid w:val="0006158D"/>
    <w:rsid w:val="00061DF6"/>
    <w:rsid w:val="00061E63"/>
    <w:rsid w:val="000621FA"/>
    <w:rsid w:val="000621FD"/>
    <w:rsid w:val="00062202"/>
    <w:rsid w:val="00062406"/>
    <w:rsid w:val="00062455"/>
    <w:rsid w:val="000624ED"/>
    <w:rsid w:val="0006256B"/>
    <w:rsid w:val="00062794"/>
    <w:rsid w:val="00062ADC"/>
    <w:rsid w:val="00062B9A"/>
    <w:rsid w:val="00062D5F"/>
    <w:rsid w:val="00062EE1"/>
    <w:rsid w:val="00062F23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D01"/>
    <w:rsid w:val="00064F19"/>
    <w:rsid w:val="000650A0"/>
    <w:rsid w:val="000652DA"/>
    <w:rsid w:val="00065508"/>
    <w:rsid w:val="0006551C"/>
    <w:rsid w:val="00065841"/>
    <w:rsid w:val="00065CF3"/>
    <w:rsid w:val="00065F11"/>
    <w:rsid w:val="00065FAD"/>
    <w:rsid w:val="00066FC3"/>
    <w:rsid w:val="000670F6"/>
    <w:rsid w:val="00067580"/>
    <w:rsid w:val="00067752"/>
    <w:rsid w:val="000677CA"/>
    <w:rsid w:val="00067942"/>
    <w:rsid w:val="00067B91"/>
    <w:rsid w:val="00067D44"/>
    <w:rsid w:val="00067D8E"/>
    <w:rsid w:val="00067ED2"/>
    <w:rsid w:val="00067F1A"/>
    <w:rsid w:val="00067F25"/>
    <w:rsid w:val="000702C9"/>
    <w:rsid w:val="000702CD"/>
    <w:rsid w:val="00070361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1F16"/>
    <w:rsid w:val="0007202F"/>
    <w:rsid w:val="00072261"/>
    <w:rsid w:val="00072310"/>
    <w:rsid w:val="00072311"/>
    <w:rsid w:val="000726C1"/>
    <w:rsid w:val="000728E7"/>
    <w:rsid w:val="00072B20"/>
    <w:rsid w:val="00072C16"/>
    <w:rsid w:val="00072C70"/>
    <w:rsid w:val="00072D42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40F"/>
    <w:rsid w:val="000746A1"/>
    <w:rsid w:val="000746CA"/>
    <w:rsid w:val="000746D0"/>
    <w:rsid w:val="0007477B"/>
    <w:rsid w:val="00074BDE"/>
    <w:rsid w:val="00074C0D"/>
    <w:rsid w:val="000753D8"/>
    <w:rsid w:val="000756BA"/>
    <w:rsid w:val="00075C00"/>
    <w:rsid w:val="000761A3"/>
    <w:rsid w:val="000766B9"/>
    <w:rsid w:val="000768D2"/>
    <w:rsid w:val="000769EC"/>
    <w:rsid w:val="00076A80"/>
    <w:rsid w:val="00076B9B"/>
    <w:rsid w:val="00076F29"/>
    <w:rsid w:val="0007710E"/>
    <w:rsid w:val="00077132"/>
    <w:rsid w:val="0007721C"/>
    <w:rsid w:val="000772D4"/>
    <w:rsid w:val="00077730"/>
    <w:rsid w:val="000779B4"/>
    <w:rsid w:val="00077B8E"/>
    <w:rsid w:val="00077FB5"/>
    <w:rsid w:val="000802E6"/>
    <w:rsid w:val="0008040B"/>
    <w:rsid w:val="00080420"/>
    <w:rsid w:val="000804E9"/>
    <w:rsid w:val="0008053A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093"/>
    <w:rsid w:val="00083489"/>
    <w:rsid w:val="00083532"/>
    <w:rsid w:val="0008360C"/>
    <w:rsid w:val="00083B42"/>
    <w:rsid w:val="00083B65"/>
    <w:rsid w:val="00083E3E"/>
    <w:rsid w:val="0008412A"/>
    <w:rsid w:val="00084434"/>
    <w:rsid w:val="0008459C"/>
    <w:rsid w:val="00084866"/>
    <w:rsid w:val="00084A7D"/>
    <w:rsid w:val="00084D0B"/>
    <w:rsid w:val="00084ED8"/>
    <w:rsid w:val="0008520B"/>
    <w:rsid w:val="000853C5"/>
    <w:rsid w:val="00085A22"/>
    <w:rsid w:val="00085A6B"/>
    <w:rsid w:val="00085E61"/>
    <w:rsid w:val="00086678"/>
    <w:rsid w:val="00086792"/>
    <w:rsid w:val="00086840"/>
    <w:rsid w:val="000868ED"/>
    <w:rsid w:val="00086937"/>
    <w:rsid w:val="00086AB5"/>
    <w:rsid w:val="00086D91"/>
    <w:rsid w:val="00086E8C"/>
    <w:rsid w:val="000870D6"/>
    <w:rsid w:val="00087161"/>
    <w:rsid w:val="0008760C"/>
    <w:rsid w:val="00087B8A"/>
    <w:rsid w:val="00087BD1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B59"/>
    <w:rsid w:val="00090FDB"/>
    <w:rsid w:val="000912CF"/>
    <w:rsid w:val="0009140D"/>
    <w:rsid w:val="00091495"/>
    <w:rsid w:val="00091751"/>
    <w:rsid w:val="00091879"/>
    <w:rsid w:val="000919FC"/>
    <w:rsid w:val="00091AAB"/>
    <w:rsid w:val="0009260C"/>
    <w:rsid w:val="0009267B"/>
    <w:rsid w:val="000926A0"/>
    <w:rsid w:val="000926E8"/>
    <w:rsid w:val="0009299D"/>
    <w:rsid w:val="00092BA3"/>
    <w:rsid w:val="00092C0C"/>
    <w:rsid w:val="00092C9E"/>
    <w:rsid w:val="00092CF9"/>
    <w:rsid w:val="00093021"/>
    <w:rsid w:val="00093274"/>
    <w:rsid w:val="000932C3"/>
    <w:rsid w:val="000933BA"/>
    <w:rsid w:val="000933D9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984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454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BAF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B13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77"/>
    <w:rsid w:val="000A4A91"/>
    <w:rsid w:val="000A4C67"/>
    <w:rsid w:val="000A4DBC"/>
    <w:rsid w:val="000A504E"/>
    <w:rsid w:val="000A527F"/>
    <w:rsid w:val="000A5409"/>
    <w:rsid w:val="000A55BB"/>
    <w:rsid w:val="000A568F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50"/>
    <w:rsid w:val="000B177F"/>
    <w:rsid w:val="000B1BC3"/>
    <w:rsid w:val="000B1C92"/>
    <w:rsid w:val="000B209E"/>
    <w:rsid w:val="000B2444"/>
    <w:rsid w:val="000B2A77"/>
    <w:rsid w:val="000B30AE"/>
    <w:rsid w:val="000B30DC"/>
    <w:rsid w:val="000B3CFB"/>
    <w:rsid w:val="000B3D4C"/>
    <w:rsid w:val="000B3FA1"/>
    <w:rsid w:val="000B4141"/>
    <w:rsid w:val="000B4171"/>
    <w:rsid w:val="000B4410"/>
    <w:rsid w:val="000B4821"/>
    <w:rsid w:val="000B49DA"/>
    <w:rsid w:val="000B4AAB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281"/>
    <w:rsid w:val="000B771B"/>
    <w:rsid w:val="000B78AA"/>
    <w:rsid w:val="000B79BF"/>
    <w:rsid w:val="000C005E"/>
    <w:rsid w:val="000C023C"/>
    <w:rsid w:val="000C024F"/>
    <w:rsid w:val="000C0279"/>
    <w:rsid w:val="000C028B"/>
    <w:rsid w:val="000C0983"/>
    <w:rsid w:val="000C09B2"/>
    <w:rsid w:val="000C0B99"/>
    <w:rsid w:val="000C0EFF"/>
    <w:rsid w:val="000C11B2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37"/>
    <w:rsid w:val="000C2E60"/>
    <w:rsid w:val="000C318B"/>
    <w:rsid w:val="000C32FF"/>
    <w:rsid w:val="000C3898"/>
    <w:rsid w:val="000C39B3"/>
    <w:rsid w:val="000C3AD4"/>
    <w:rsid w:val="000C3BA8"/>
    <w:rsid w:val="000C4271"/>
    <w:rsid w:val="000C43CD"/>
    <w:rsid w:val="000C4506"/>
    <w:rsid w:val="000C55AB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882"/>
    <w:rsid w:val="000C794F"/>
    <w:rsid w:val="000C7B47"/>
    <w:rsid w:val="000C7CFF"/>
    <w:rsid w:val="000D003F"/>
    <w:rsid w:val="000D0245"/>
    <w:rsid w:val="000D032C"/>
    <w:rsid w:val="000D0466"/>
    <w:rsid w:val="000D04C7"/>
    <w:rsid w:val="000D06C9"/>
    <w:rsid w:val="000D075B"/>
    <w:rsid w:val="000D0986"/>
    <w:rsid w:val="000D0A81"/>
    <w:rsid w:val="000D0B19"/>
    <w:rsid w:val="000D0DA2"/>
    <w:rsid w:val="000D10EC"/>
    <w:rsid w:val="000D14B5"/>
    <w:rsid w:val="000D155D"/>
    <w:rsid w:val="000D1750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1FD"/>
    <w:rsid w:val="000D3240"/>
    <w:rsid w:val="000D3393"/>
    <w:rsid w:val="000D340E"/>
    <w:rsid w:val="000D35EB"/>
    <w:rsid w:val="000D36FB"/>
    <w:rsid w:val="000D3749"/>
    <w:rsid w:val="000D3919"/>
    <w:rsid w:val="000D3CE6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4EB"/>
    <w:rsid w:val="000D65F2"/>
    <w:rsid w:val="000D6ABB"/>
    <w:rsid w:val="000D6F7D"/>
    <w:rsid w:val="000D7378"/>
    <w:rsid w:val="000D769C"/>
    <w:rsid w:val="000D7897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E22"/>
    <w:rsid w:val="000E0F14"/>
    <w:rsid w:val="000E1202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CD2"/>
    <w:rsid w:val="000E2E17"/>
    <w:rsid w:val="000E32C2"/>
    <w:rsid w:val="000E333A"/>
    <w:rsid w:val="000E3770"/>
    <w:rsid w:val="000E3D03"/>
    <w:rsid w:val="000E4058"/>
    <w:rsid w:val="000E4137"/>
    <w:rsid w:val="000E413D"/>
    <w:rsid w:val="000E415C"/>
    <w:rsid w:val="000E432E"/>
    <w:rsid w:val="000E4339"/>
    <w:rsid w:val="000E4512"/>
    <w:rsid w:val="000E48CD"/>
    <w:rsid w:val="000E4DBE"/>
    <w:rsid w:val="000E4E0B"/>
    <w:rsid w:val="000E4EBF"/>
    <w:rsid w:val="000E4EE1"/>
    <w:rsid w:val="000E4F05"/>
    <w:rsid w:val="000E548B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169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C0A"/>
    <w:rsid w:val="000F1F5D"/>
    <w:rsid w:val="000F2363"/>
    <w:rsid w:val="000F24BC"/>
    <w:rsid w:val="000F25CD"/>
    <w:rsid w:val="000F2791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3EEB"/>
    <w:rsid w:val="000F4174"/>
    <w:rsid w:val="000F4448"/>
    <w:rsid w:val="000F4960"/>
    <w:rsid w:val="000F4C93"/>
    <w:rsid w:val="000F4CF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4F1"/>
    <w:rsid w:val="000F6616"/>
    <w:rsid w:val="000F6776"/>
    <w:rsid w:val="000F680B"/>
    <w:rsid w:val="000F6FAE"/>
    <w:rsid w:val="000F7067"/>
    <w:rsid w:val="000F75CA"/>
    <w:rsid w:val="000F75D4"/>
    <w:rsid w:val="000F7F4A"/>
    <w:rsid w:val="00100100"/>
    <w:rsid w:val="001001C3"/>
    <w:rsid w:val="001004BD"/>
    <w:rsid w:val="00100783"/>
    <w:rsid w:val="00100804"/>
    <w:rsid w:val="00100866"/>
    <w:rsid w:val="00100A72"/>
    <w:rsid w:val="00100DCD"/>
    <w:rsid w:val="001011F8"/>
    <w:rsid w:val="0010140E"/>
    <w:rsid w:val="00101513"/>
    <w:rsid w:val="00101739"/>
    <w:rsid w:val="00101DB0"/>
    <w:rsid w:val="00101E1F"/>
    <w:rsid w:val="0010204A"/>
    <w:rsid w:val="00102162"/>
    <w:rsid w:val="001021DB"/>
    <w:rsid w:val="0010263C"/>
    <w:rsid w:val="001026DE"/>
    <w:rsid w:val="0010280E"/>
    <w:rsid w:val="001028B3"/>
    <w:rsid w:val="00102B00"/>
    <w:rsid w:val="00102B60"/>
    <w:rsid w:val="0010323D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19C"/>
    <w:rsid w:val="0010445E"/>
    <w:rsid w:val="001048F3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BB0"/>
    <w:rsid w:val="00105CB0"/>
    <w:rsid w:val="00105E19"/>
    <w:rsid w:val="00106847"/>
    <w:rsid w:val="00106C37"/>
    <w:rsid w:val="00106DED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1BA"/>
    <w:rsid w:val="001114B4"/>
    <w:rsid w:val="00111532"/>
    <w:rsid w:val="0011156B"/>
    <w:rsid w:val="001115B9"/>
    <w:rsid w:val="001117F0"/>
    <w:rsid w:val="0011188A"/>
    <w:rsid w:val="001118F6"/>
    <w:rsid w:val="00111C4C"/>
    <w:rsid w:val="00111CA6"/>
    <w:rsid w:val="00111E77"/>
    <w:rsid w:val="001122B3"/>
    <w:rsid w:val="001123C4"/>
    <w:rsid w:val="00112751"/>
    <w:rsid w:val="00112802"/>
    <w:rsid w:val="00112A0D"/>
    <w:rsid w:val="00112A49"/>
    <w:rsid w:val="00112B86"/>
    <w:rsid w:val="00112E61"/>
    <w:rsid w:val="00113151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744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C35"/>
    <w:rsid w:val="00116E8E"/>
    <w:rsid w:val="00116F8D"/>
    <w:rsid w:val="00116FDC"/>
    <w:rsid w:val="001171F4"/>
    <w:rsid w:val="00117290"/>
    <w:rsid w:val="001174EA"/>
    <w:rsid w:val="0011765B"/>
    <w:rsid w:val="00117716"/>
    <w:rsid w:val="00117776"/>
    <w:rsid w:val="00117797"/>
    <w:rsid w:val="001177A4"/>
    <w:rsid w:val="00117D16"/>
    <w:rsid w:val="00117D98"/>
    <w:rsid w:val="00117DF1"/>
    <w:rsid w:val="00120083"/>
    <w:rsid w:val="001203BF"/>
    <w:rsid w:val="001203DF"/>
    <w:rsid w:val="00120434"/>
    <w:rsid w:val="00120ABB"/>
    <w:rsid w:val="00120CF4"/>
    <w:rsid w:val="00120D8A"/>
    <w:rsid w:val="00120E21"/>
    <w:rsid w:val="00120FF3"/>
    <w:rsid w:val="0012107D"/>
    <w:rsid w:val="0012156E"/>
    <w:rsid w:val="001217BA"/>
    <w:rsid w:val="00121986"/>
    <w:rsid w:val="00121E58"/>
    <w:rsid w:val="001221E7"/>
    <w:rsid w:val="0012298A"/>
    <w:rsid w:val="001229B2"/>
    <w:rsid w:val="00122B4D"/>
    <w:rsid w:val="00122C0A"/>
    <w:rsid w:val="00122DCA"/>
    <w:rsid w:val="00122F49"/>
    <w:rsid w:val="0012315E"/>
    <w:rsid w:val="00123264"/>
    <w:rsid w:val="00123411"/>
    <w:rsid w:val="00123577"/>
    <w:rsid w:val="00123B93"/>
    <w:rsid w:val="00123E86"/>
    <w:rsid w:val="00123F38"/>
    <w:rsid w:val="0012423F"/>
    <w:rsid w:val="001244D4"/>
    <w:rsid w:val="00124517"/>
    <w:rsid w:val="001246F6"/>
    <w:rsid w:val="0012471E"/>
    <w:rsid w:val="0012472F"/>
    <w:rsid w:val="0012487E"/>
    <w:rsid w:val="001249FE"/>
    <w:rsid w:val="00124C05"/>
    <w:rsid w:val="00124E81"/>
    <w:rsid w:val="00125355"/>
    <w:rsid w:val="00125487"/>
    <w:rsid w:val="00125908"/>
    <w:rsid w:val="0012591F"/>
    <w:rsid w:val="00125B9F"/>
    <w:rsid w:val="00125BA5"/>
    <w:rsid w:val="00125BC2"/>
    <w:rsid w:val="00125C7D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8D"/>
    <w:rsid w:val="00133721"/>
    <w:rsid w:val="00133850"/>
    <w:rsid w:val="00133A97"/>
    <w:rsid w:val="00133A9C"/>
    <w:rsid w:val="00133C46"/>
    <w:rsid w:val="001342CB"/>
    <w:rsid w:val="00134413"/>
    <w:rsid w:val="00134537"/>
    <w:rsid w:val="001345A6"/>
    <w:rsid w:val="0013464F"/>
    <w:rsid w:val="00134AC6"/>
    <w:rsid w:val="00134DD7"/>
    <w:rsid w:val="0013518D"/>
    <w:rsid w:val="001352AD"/>
    <w:rsid w:val="001352C2"/>
    <w:rsid w:val="0013608B"/>
    <w:rsid w:val="00136112"/>
    <w:rsid w:val="0013637D"/>
    <w:rsid w:val="00136554"/>
    <w:rsid w:val="00136AC0"/>
    <w:rsid w:val="00136B45"/>
    <w:rsid w:val="00136D47"/>
    <w:rsid w:val="00136DC2"/>
    <w:rsid w:val="00136E74"/>
    <w:rsid w:val="00136F73"/>
    <w:rsid w:val="00137605"/>
    <w:rsid w:val="001377D7"/>
    <w:rsid w:val="00137B74"/>
    <w:rsid w:val="00137BBA"/>
    <w:rsid w:val="00137BF6"/>
    <w:rsid w:val="00140077"/>
    <w:rsid w:val="001400D7"/>
    <w:rsid w:val="001403D1"/>
    <w:rsid w:val="0014040D"/>
    <w:rsid w:val="00140526"/>
    <w:rsid w:val="00140670"/>
    <w:rsid w:val="001407B8"/>
    <w:rsid w:val="00140BF0"/>
    <w:rsid w:val="00140D56"/>
    <w:rsid w:val="00141215"/>
    <w:rsid w:val="00141355"/>
    <w:rsid w:val="001413B0"/>
    <w:rsid w:val="00141626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285F"/>
    <w:rsid w:val="001431ED"/>
    <w:rsid w:val="00143278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869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7DF"/>
    <w:rsid w:val="00146D3C"/>
    <w:rsid w:val="00146F37"/>
    <w:rsid w:val="0014707D"/>
    <w:rsid w:val="001474B1"/>
    <w:rsid w:val="00147506"/>
    <w:rsid w:val="0014776C"/>
    <w:rsid w:val="001477AD"/>
    <w:rsid w:val="00147858"/>
    <w:rsid w:val="00147AE7"/>
    <w:rsid w:val="00147AF2"/>
    <w:rsid w:val="00147C1C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1F40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C46"/>
    <w:rsid w:val="00155D0A"/>
    <w:rsid w:val="00155E23"/>
    <w:rsid w:val="0015614D"/>
    <w:rsid w:val="00156162"/>
    <w:rsid w:val="00156237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B3"/>
    <w:rsid w:val="00160058"/>
    <w:rsid w:val="001600F2"/>
    <w:rsid w:val="0016027D"/>
    <w:rsid w:val="001602D2"/>
    <w:rsid w:val="001603F3"/>
    <w:rsid w:val="00160A62"/>
    <w:rsid w:val="00160A78"/>
    <w:rsid w:val="00160CBB"/>
    <w:rsid w:val="00160F08"/>
    <w:rsid w:val="0016102B"/>
    <w:rsid w:val="001612F6"/>
    <w:rsid w:val="00161304"/>
    <w:rsid w:val="00161415"/>
    <w:rsid w:val="00161436"/>
    <w:rsid w:val="00161439"/>
    <w:rsid w:val="0016168B"/>
    <w:rsid w:val="001618A0"/>
    <w:rsid w:val="0016196B"/>
    <w:rsid w:val="00161C39"/>
    <w:rsid w:val="00161EEF"/>
    <w:rsid w:val="00161FED"/>
    <w:rsid w:val="0016254F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35"/>
    <w:rsid w:val="001637C0"/>
    <w:rsid w:val="001637F1"/>
    <w:rsid w:val="00163811"/>
    <w:rsid w:val="00163960"/>
    <w:rsid w:val="00163A55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43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3D2"/>
    <w:rsid w:val="00167649"/>
    <w:rsid w:val="001676D8"/>
    <w:rsid w:val="00167A3E"/>
    <w:rsid w:val="00167C2B"/>
    <w:rsid w:val="00167CF1"/>
    <w:rsid w:val="00167EEC"/>
    <w:rsid w:val="001702F3"/>
    <w:rsid w:val="00170772"/>
    <w:rsid w:val="00170A9C"/>
    <w:rsid w:val="00170B23"/>
    <w:rsid w:val="00170C90"/>
    <w:rsid w:val="00170CB8"/>
    <w:rsid w:val="00171218"/>
    <w:rsid w:val="0017160C"/>
    <w:rsid w:val="00171765"/>
    <w:rsid w:val="0017176A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32A6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774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27C6"/>
    <w:rsid w:val="001829E0"/>
    <w:rsid w:val="001830EB"/>
    <w:rsid w:val="0018312F"/>
    <w:rsid w:val="001831B4"/>
    <w:rsid w:val="00183AB4"/>
    <w:rsid w:val="00183DC0"/>
    <w:rsid w:val="00184086"/>
    <w:rsid w:val="001841EB"/>
    <w:rsid w:val="001844D5"/>
    <w:rsid w:val="001845DE"/>
    <w:rsid w:val="001849FB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885"/>
    <w:rsid w:val="00193C23"/>
    <w:rsid w:val="00193C7B"/>
    <w:rsid w:val="00193E9B"/>
    <w:rsid w:val="00193F97"/>
    <w:rsid w:val="00193FA8"/>
    <w:rsid w:val="001944C7"/>
    <w:rsid w:val="001945BC"/>
    <w:rsid w:val="001947FC"/>
    <w:rsid w:val="00194845"/>
    <w:rsid w:val="0019489D"/>
    <w:rsid w:val="00194E69"/>
    <w:rsid w:val="001958E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3A5"/>
    <w:rsid w:val="0019745A"/>
    <w:rsid w:val="00197550"/>
    <w:rsid w:val="0019787D"/>
    <w:rsid w:val="00197A5C"/>
    <w:rsid w:val="00197C91"/>
    <w:rsid w:val="00197D55"/>
    <w:rsid w:val="00197DFA"/>
    <w:rsid w:val="00197F6B"/>
    <w:rsid w:val="001A0164"/>
    <w:rsid w:val="001A01E3"/>
    <w:rsid w:val="001A021D"/>
    <w:rsid w:val="001A02AC"/>
    <w:rsid w:val="001A0413"/>
    <w:rsid w:val="001A0532"/>
    <w:rsid w:val="001A057B"/>
    <w:rsid w:val="001A0754"/>
    <w:rsid w:val="001A0E1F"/>
    <w:rsid w:val="001A11D9"/>
    <w:rsid w:val="001A1311"/>
    <w:rsid w:val="001A1B2B"/>
    <w:rsid w:val="001A1BB1"/>
    <w:rsid w:val="001A1C0B"/>
    <w:rsid w:val="001A1F27"/>
    <w:rsid w:val="001A226A"/>
    <w:rsid w:val="001A2271"/>
    <w:rsid w:val="001A2291"/>
    <w:rsid w:val="001A24B0"/>
    <w:rsid w:val="001A2C88"/>
    <w:rsid w:val="001A3398"/>
    <w:rsid w:val="001A3491"/>
    <w:rsid w:val="001A3628"/>
    <w:rsid w:val="001A3A75"/>
    <w:rsid w:val="001A3BEE"/>
    <w:rsid w:val="001A4036"/>
    <w:rsid w:val="001A487D"/>
    <w:rsid w:val="001A4C5B"/>
    <w:rsid w:val="001A4DEF"/>
    <w:rsid w:val="001A5071"/>
    <w:rsid w:val="001A50AE"/>
    <w:rsid w:val="001A5338"/>
    <w:rsid w:val="001A5430"/>
    <w:rsid w:val="001A549F"/>
    <w:rsid w:val="001A57CB"/>
    <w:rsid w:val="001A592E"/>
    <w:rsid w:val="001A6090"/>
    <w:rsid w:val="001A613A"/>
    <w:rsid w:val="001A61D7"/>
    <w:rsid w:val="001A626A"/>
    <w:rsid w:val="001A6290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80"/>
    <w:rsid w:val="001A79E5"/>
    <w:rsid w:val="001A7A2A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0CC8"/>
    <w:rsid w:val="001B0FD8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E60"/>
    <w:rsid w:val="001B2E69"/>
    <w:rsid w:val="001B308F"/>
    <w:rsid w:val="001B313F"/>
    <w:rsid w:val="001B3925"/>
    <w:rsid w:val="001B3BC8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BDF"/>
    <w:rsid w:val="001B6DF0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C97"/>
    <w:rsid w:val="001C0D86"/>
    <w:rsid w:val="001C0F69"/>
    <w:rsid w:val="001C0FAD"/>
    <w:rsid w:val="001C138F"/>
    <w:rsid w:val="001C1568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6A"/>
    <w:rsid w:val="001C2CD0"/>
    <w:rsid w:val="001C2CDF"/>
    <w:rsid w:val="001C30D3"/>
    <w:rsid w:val="001C34F9"/>
    <w:rsid w:val="001C37EF"/>
    <w:rsid w:val="001C3AEE"/>
    <w:rsid w:val="001C3B54"/>
    <w:rsid w:val="001C3D07"/>
    <w:rsid w:val="001C3D50"/>
    <w:rsid w:val="001C3DE6"/>
    <w:rsid w:val="001C4018"/>
    <w:rsid w:val="001C40BD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A29"/>
    <w:rsid w:val="001C6AE4"/>
    <w:rsid w:val="001C6B04"/>
    <w:rsid w:val="001C6C55"/>
    <w:rsid w:val="001C6D65"/>
    <w:rsid w:val="001C6D96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0EEB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7FB"/>
    <w:rsid w:val="001D3808"/>
    <w:rsid w:val="001D4025"/>
    <w:rsid w:val="001D40A9"/>
    <w:rsid w:val="001D475D"/>
    <w:rsid w:val="001D4C8D"/>
    <w:rsid w:val="001D4DE5"/>
    <w:rsid w:val="001D5002"/>
    <w:rsid w:val="001D544A"/>
    <w:rsid w:val="001D55FB"/>
    <w:rsid w:val="001D5683"/>
    <w:rsid w:val="001D5CBD"/>
    <w:rsid w:val="001D5E9E"/>
    <w:rsid w:val="001D5EAF"/>
    <w:rsid w:val="001D6022"/>
    <w:rsid w:val="001D6142"/>
    <w:rsid w:val="001D6260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A9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FE"/>
    <w:rsid w:val="001E34C8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451"/>
    <w:rsid w:val="001E6652"/>
    <w:rsid w:val="001E6E00"/>
    <w:rsid w:val="001E6EAC"/>
    <w:rsid w:val="001E6EC0"/>
    <w:rsid w:val="001E7089"/>
    <w:rsid w:val="001E720A"/>
    <w:rsid w:val="001E74C5"/>
    <w:rsid w:val="001E76AB"/>
    <w:rsid w:val="001E7766"/>
    <w:rsid w:val="001E7833"/>
    <w:rsid w:val="001E7956"/>
    <w:rsid w:val="001E7986"/>
    <w:rsid w:val="001E79C7"/>
    <w:rsid w:val="001E7A1B"/>
    <w:rsid w:val="001E7DE8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1EF0"/>
    <w:rsid w:val="001F204B"/>
    <w:rsid w:val="001F20FE"/>
    <w:rsid w:val="001F228C"/>
    <w:rsid w:val="001F2577"/>
    <w:rsid w:val="001F2743"/>
    <w:rsid w:val="001F2F27"/>
    <w:rsid w:val="001F31D7"/>
    <w:rsid w:val="001F3229"/>
    <w:rsid w:val="001F3370"/>
    <w:rsid w:val="001F3372"/>
    <w:rsid w:val="001F33A4"/>
    <w:rsid w:val="001F3466"/>
    <w:rsid w:val="001F3565"/>
    <w:rsid w:val="001F35F3"/>
    <w:rsid w:val="001F379F"/>
    <w:rsid w:val="001F38DB"/>
    <w:rsid w:val="001F3F21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613"/>
    <w:rsid w:val="001F69CD"/>
    <w:rsid w:val="001F6BD6"/>
    <w:rsid w:val="001F715E"/>
    <w:rsid w:val="001F75D4"/>
    <w:rsid w:val="001F76BC"/>
    <w:rsid w:val="001F78CE"/>
    <w:rsid w:val="001F7949"/>
    <w:rsid w:val="001F7D44"/>
    <w:rsid w:val="00200173"/>
    <w:rsid w:val="00200511"/>
    <w:rsid w:val="00200537"/>
    <w:rsid w:val="00200603"/>
    <w:rsid w:val="00200B90"/>
    <w:rsid w:val="00200FA4"/>
    <w:rsid w:val="002012A1"/>
    <w:rsid w:val="0020131D"/>
    <w:rsid w:val="002013A1"/>
    <w:rsid w:val="002014CA"/>
    <w:rsid w:val="00201976"/>
    <w:rsid w:val="00201A13"/>
    <w:rsid w:val="00201BD7"/>
    <w:rsid w:val="00201D7F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3F81"/>
    <w:rsid w:val="002041EC"/>
    <w:rsid w:val="00204366"/>
    <w:rsid w:val="002044A4"/>
    <w:rsid w:val="00204579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AE7"/>
    <w:rsid w:val="00205B13"/>
    <w:rsid w:val="00205EFD"/>
    <w:rsid w:val="002064F5"/>
    <w:rsid w:val="002065A7"/>
    <w:rsid w:val="002066D8"/>
    <w:rsid w:val="00206750"/>
    <w:rsid w:val="0020696D"/>
    <w:rsid w:val="00206A08"/>
    <w:rsid w:val="00206FB3"/>
    <w:rsid w:val="00206FC1"/>
    <w:rsid w:val="0020701D"/>
    <w:rsid w:val="002070A4"/>
    <w:rsid w:val="002073BD"/>
    <w:rsid w:val="00207916"/>
    <w:rsid w:val="00207D75"/>
    <w:rsid w:val="00210396"/>
    <w:rsid w:val="002105D2"/>
    <w:rsid w:val="0021091D"/>
    <w:rsid w:val="00210A96"/>
    <w:rsid w:val="00210B08"/>
    <w:rsid w:val="0021113B"/>
    <w:rsid w:val="002112AA"/>
    <w:rsid w:val="00211355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0C1"/>
    <w:rsid w:val="0021211B"/>
    <w:rsid w:val="00212590"/>
    <w:rsid w:val="002125C8"/>
    <w:rsid w:val="002129A2"/>
    <w:rsid w:val="0021301D"/>
    <w:rsid w:val="00213146"/>
    <w:rsid w:val="00213188"/>
    <w:rsid w:val="0021333C"/>
    <w:rsid w:val="002133CA"/>
    <w:rsid w:val="00213649"/>
    <w:rsid w:val="002137A4"/>
    <w:rsid w:val="0021388A"/>
    <w:rsid w:val="002138B0"/>
    <w:rsid w:val="0021390D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3D2"/>
    <w:rsid w:val="00215567"/>
    <w:rsid w:val="002157EB"/>
    <w:rsid w:val="00215ADE"/>
    <w:rsid w:val="00215DF7"/>
    <w:rsid w:val="00216258"/>
    <w:rsid w:val="002164D2"/>
    <w:rsid w:val="00216598"/>
    <w:rsid w:val="00216619"/>
    <w:rsid w:val="00216622"/>
    <w:rsid w:val="002166C0"/>
    <w:rsid w:val="00216773"/>
    <w:rsid w:val="00217034"/>
    <w:rsid w:val="002171B5"/>
    <w:rsid w:val="002176E2"/>
    <w:rsid w:val="00217C08"/>
    <w:rsid w:val="00217F69"/>
    <w:rsid w:val="00220409"/>
    <w:rsid w:val="00220869"/>
    <w:rsid w:val="00220AAB"/>
    <w:rsid w:val="00220DEF"/>
    <w:rsid w:val="00220ED1"/>
    <w:rsid w:val="00220F11"/>
    <w:rsid w:val="0022101F"/>
    <w:rsid w:val="002212F4"/>
    <w:rsid w:val="002213D3"/>
    <w:rsid w:val="0022180B"/>
    <w:rsid w:val="0022194A"/>
    <w:rsid w:val="00221DF0"/>
    <w:rsid w:val="00221ED7"/>
    <w:rsid w:val="00221F2D"/>
    <w:rsid w:val="002220FC"/>
    <w:rsid w:val="00222140"/>
    <w:rsid w:val="00222154"/>
    <w:rsid w:val="00222531"/>
    <w:rsid w:val="00222544"/>
    <w:rsid w:val="00222678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64D"/>
    <w:rsid w:val="00224B94"/>
    <w:rsid w:val="00224BB5"/>
    <w:rsid w:val="00224CB1"/>
    <w:rsid w:val="00224DEC"/>
    <w:rsid w:val="00224F56"/>
    <w:rsid w:val="00225280"/>
    <w:rsid w:val="0022538C"/>
    <w:rsid w:val="002255F7"/>
    <w:rsid w:val="00225EEC"/>
    <w:rsid w:val="002262DC"/>
    <w:rsid w:val="0022647F"/>
    <w:rsid w:val="0022656E"/>
    <w:rsid w:val="00226756"/>
    <w:rsid w:val="002267A8"/>
    <w:rsid w:val="002267F6"/>
    <w:rsid w:val="00226B70"/>
    <w:rsid w:val="00226BDA"/>
    <w:rsid w:val="00226F80"/>
    <w:rsid w:val="00226F98"/>
    <w:rsid w:val="0022717C"/>
    <w:rsid w:val="00227201"/>
    <w:rsid w:val="002276BF"/>
    <w:rsid w:val="002278B1"/>
    <w:rsid w:val="00227D3B"/>
    <w:rsid w:val="00227E8D"/>
    <w:rsid w:val="00227F69"/>
    <w:rsid w:val="002303A6"/>
    <w:rsid w:val="00230425"/>
    <w:rsid w:val="00230544"/>
    <w:rsid w:val="002305EC"/>
    <w:rsid w:val="0023086E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5C"/>
    <w:rsid w:val="00231F90"/>
    <w:rsid w:val="00231FC0"/>
    <w:rsid w:val="00232732"/>
    <w:rsid w:val="002327A3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86E"/>
    <w:rsid w:val="002339F3"/>
    <w:rsid w:val="00233B76"/>
    <w:rsid w:val="00233E71"/>
    <w:rsid w:val="00234018"/>
    <w:rsid w:val="00234117"/>
    <w:rsid w:val="00234835"/>
    <w:rsid w:val="0023489F"/>
    <w:rsid w:val="0023495C"/>
    <w:rsid w:val="00234A7A"/>
    <w:rsid w:val="00234B79"/>
    <w:rsid w:val="00234CB7"/>
    <w:rsid w:val="00234EF0"/>
    <w:rsid w:val="00234F47"/>
    <w:rsid w:val="00235366"/>
    <w:rsid w:val="002353EC"/>
    <w:rsid w:val="00235840"/>
    <w:rsid w:val="00235C3E"/>
    <w:rsid w:val="00235C4B"/>
    <w:rsid w:val="00235D1A"/>
    <w:rsid w:val="00235F36"/>
    <w:rsid w:val="00236101"/>
    <w:rsid w:val="0023610A"/>
    <w:rsid w:val="0023636D"/>
    <w:rsid w:val="00236442"/>
    <w:rsid w:val="002366A9"/>
    <w:rsid w:val="00236832"/>
    <w:rsid w:val="00236834"/>
    <w:rsid w:val="002369C8"/>
    <w:rsid w:val="00236C6A"/>
    <w:rsid w:val="00236F1A"/>
    <w:rsid w:val="0023721F"/>
    <w:rsid w:val="0023731E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5EA"/>
    <w:rsid w:val="002427C6"/>
    <w:rsid w:val="00242998"/>
    <w:rsid w:val="00242C5A"/>
    <w:rsid w:val="00242DBD"/>
    <w:rsid w:val="00243203"/>
    <w:rsid w:val="002433B7"/>
    <w:rsid w:val="0024390E"/>
    <w:rsid w:val="00243E02"/>
    <w:rsid w:val="00243E96"/>
    <w:rsid w:val="00244179"/>
    <w:rsid w:val="00244291"/>
    <w:rsid w:val="002445A8"/>
    <w:rsid w:val="0024462F"/>
    <w:rsid w:val="0024491F"/>
    <w:rsid w:val="00244A4C"/>
    <w:rsid w:val="00244D1B"/>
    <w:rsid w:val="00244DDD"/>
    <w:rsid w:val="00244DF4"/>
    <w:rsid w:val="00244EF0"/>
    <w:rsid w:val="002452F0"/>
    <w:rsid w:val="002453AC"/>
    <w:rsid w:val="002453BF"/>
    <w:rsid w:val="00245743"/>
    <w:rsid w:val="00245B90"/>
    <w:rsid w:val="00245C03"/>
    <w:rsid w:val="00245CF8"/>
    <w:rsid w:val="00245DC2"/>
    <w:rsid w:val="002462CB"/>
    <w:rsid w:val="00246426"/>
    <w:rsid w:val="0024724B"/>
    <w:rsid w:val="002477B2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2D4"/>
    <w:rsid w:val="0025036C"/>
    <w:rsid w:val="002503DE"/>
    <w:rsid w:val="002503F7"/>
    <w:rsid w:val="0025088C"/>
    <w:rsid w:val="00250FE3"/>
    <w:rsid w:val="002511E1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082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0A"/>
    <w:rsid w:val="00252AF1"/>
    <w:rsid w:val="00252CE0"/>
    <w:rsid w:val="00252E9A"/>
    <w:rsid w:val="0025313C"/>
    <w:rsid w:val="00253238"/>
    <w:rsid w:val="0025355F"/>
    <w:rsid w:val="00253677"/>
    <w:rsid w:val="00253761"/>
    <w:rsid w:val="0025379D"/>
    <w:rsid w:val="0025393E"/>
    <w:rsid w:val="002539B3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BE1"/>
    <w:rsid w:val="00256DE1"/>
    <w:rsid w:val="002571A3"/>
    <w:rsid w:val="002571D8"/>
    <w:rsid w:val="0025730C"/>
    <w:rsid w:val="0025738C"/>
    <w:rsid w:val="002574EB"/>
    <w:rsid w:val="002575D3"/>
    <w:rsid w:val="0025792D"/>
    <w:rsid w:val="00257C12"/>
    <w:rsid w:val="00257D9E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645"/>
    <w:rsid w:val="00262A58"/>
    <w:rsid w:val="00262FB5"/>
    <w:rsid w:val="00263103"/>
    <w:rsid w:val="0026347D"/>
    <w:rsid w:val="0026350B"/>
    <w:rsid w:val="00263699"/>
    <w:rsid w:val="002636E0"/>
    <w:rsid w:val="002638A4"/>
    <w:rsid w:val="00263C1E"/>
    <w:rsid w:val="00263F95"/>
    <w:rsid w:val="0026411C"/>
    <w:rsid w:val="00264297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7EF"/>
    <w:rsid w:val="002659A5"/>
    <w:rsid w:val="00266066"/>
    <w:rsid w:val="00266299"/>
    <w:rsid w:val="0026630F"/>
    <w:rsid w:val="002663A0"/>
    <w:rsid w:val="002667DE"/>
    <w:rsid w:val="002669EE"/>
    <w:rsid w:val="00266A78"/>
    <w:rsid w:val="00266A8D"/>
    <w:rsid w:val="00266D72"/>
    <w:rsid w:val="00266DEE"/>
    <w:rsid w:val="00267197"/>
    <w:rsid w:val="002671AC"/>
    <w:rsid w:val="002671B8"/>
    <w:rsid w:val="0026741A"/>
    <w:rsid w:val="00267C55"/>
    <w:rsid w:val="00267F95"/>
    <w:rsid w:val="0027021D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1C4B"/>
    <w:rsid w:val="00271DD9"/>
    <w:rsid w:val="0027212B"/>
    <w:rsid w:val="0027221B"/>
    <w:rsid w:val="002724DF"/>
    <w:rsid w:val="00272A86"/>
    <w:rsid w:val="00272E03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4DF5"/>
    <w:rsid w:val="00275258"/>
    <w:rsid w:val="002754AE"/>
    <w:rsid w:val="00275527"/>
    <w:rsid w:val="002758E5"/>
    <w:rsid w:val="00275C1A"/>
    <w:rsid w:val="00275F34"/>
    <w:rsid w:val="00276613"/>
    <w:rsid w:val="00276712"/>
    <w:rsid w:val="002767E6"/>
    <w:rsid w:val="002768B0"/>
    <w:rsid w:val="00276A7C"/>
    <w:rsid w:val="00276AA7"/>
    <w:rsid w:val="00276AFC"/>
    <w:rsid w:val="00276CA5"/>
    <w:rsid w:val="00276DAA"/>
    <w:rsid w:val="00276DE6"/>
    <w:rsid w:val="0027704B"/>
    <w:rsid w:val="002771C0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1F89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4F54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78F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5F9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747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B2C"/>
    <w:rsid w:val="002A11A3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31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4F7F"/>
    <w:rsid w:val="002A5046"/>
    <w:rsid w:val="002A5145"/>
    <w:rsid w:val="002A5365"/>
    <w:rsid w:val="002A5374"/>
    <w:rsid w:val="002A58CA"/>
    <w:rsid w:val="002A5B56"/>
    <w:rsid w:val="002A5C3E"/>
    <w:rsid w:val="002A5F0B"/>
    <w:rsid w:val="002A61BF"/>
    <w:rsid w:val="002A6581"/>
    <w:rsid w:val="002A6A3D"/>
    <w:rsid w:val="002A6C19"/>
    <w:rsid w:val="002A6CBB"/>
    <w:rsid w:val="002A718B"/>
    <w:rsid w:val="002A726E"/>
    <w:rsid w:val="002A72F3"/>
    <w:rsid w:val="002A75BD"/>
    <w:rsid w:val="002A763C"/>
    <w:rsid w:val="002A7EEA"/>
    <w:rsid w:val="002B0049"/>
    <w:rsid w:val="002B0C69"/>
    <w:rsid w:val="002B0E7A"/>
    <w:rsid w:val="002B1284"/>
    <w:rsid w:val="002B146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D4B"/>
    <w:rsid w:val="002B3DBB"/>
    <w:rsid w:val="002B3FF5"/>
    <w:rsid w:val="002B43D8"/>
    <w:rsid w:val="002B483B"/>
    <w:rsid w:val="002B4941"/>
    <w:rsid w:val="002B4BB5"/>
    <w:rsid w:val="002B4C7B"/>
    <w:rsid w:val="002B4DF6"/>
    <w:rsid w:val="002B5003"/>
    <w:rsid w:val="002B5029"/>
    <w:rsid w:val="002B5186"/>
    <w:rsid w:val="002B526B"/>
    <w:rsid w:val="002B55ED"/>
    <w:rsid w:val="002B585A"/>
    <w:rsid w:val="002B5AF3"/>
    <w:rsid w:val="002B5D18"/>
    <w:rsid w:val="002B5E80"/>
    <w:rsid w:val="002B62B8"/>
    <w:rsid w:val="002B6389"/>
    <w:rsid w:val="002B6450"/>
    <w:rsid w:val="002B650A"/>
    <w:rsid w:val="002B6826"/>
    <w:rsid w:val="002B6DF5"/>
    <w:rsid w:val="002B6FAD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304"/>
    <w:rsid w:val="002C17D3"/>
    <w:rsid w:val="002C1A74"/>
    <w:rsid w:val="002C1D9E"/>
    <w:rsid w:val="002C1EB9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4B2"/>
    <w:rsid w:val="002C49AF"/>
    <w:rsid w:val="002C51DF"/>
    <w:rsid w:val="002C5224"/>
    <w:rsid w:val="002C52CD"/>
    <w:rsid w:val="002C5476"/>
    <w:rsid w:val="002C54D2"/>
    <w:rsid w:val="002C54F6"/>
    <w:rsid w:val="002C565E"/>
    <w:rsid w:val="002C59C4"/>
    <w:rsid w:val="002C5A97"/>
    <w:rsid w:val="002C5BC1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8D5"/>
    <w:rsid w:val="002C7A0E"/>
    <w:rsid w:val="002C7A38"/>
    <w:rsid w:val="002C7DAC"/>
    <w:rsid w:val="002C7DF7"/>
    <w:rsid w:val="002C7E3D"/>
    <w:rsid w:val="002D0017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5F9"/>
    <w:rsid w:val="002D1FEB"/>
    <w:rsid w:val="002D2218"/>
    <w:rsid w:val="002D23B0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3A3"/>
    <w:rsid w:val="002D6847"/>
    <w:rsid w:val="002D6854"/>
    <w:rsid w:val="002D6DAB"/>
    <w:rsid w:val="002D76C1"/>
    <w:rsid w:val="002D77ED"/>
    <w:rsid w:val="002D7B97"/>
    <w:rsid w:val="002D7D02"/>
    <w:rsid w:val="002D7D64"/>
    <w:rsid w:val="002D7E53"/>
    <w:rsid w:val="002E00DA"/>
    <w:rsid w:val="002E0145"/>
    <w:rsid w:val="002E0697"/>
    <w:rsid w:val="002E08F6"/>
    <w:rsid w:val="002E0C96"/>
    <w:rsid w:val="002E0E61"/>
    <w:rsid w:val="002E1016"/>
    <w:rsid w:val="002E119B"/>
    <w:rsid w:val="002E153B"/>
    <w:rsid w:val="002E1695"/>
    <w:rsid w:val="002E1767"/>
    <w:rsid w:val="002E1778"/>
    <w:rsid w:val="002E1CCB"/>
    <w:rsid w:val="002E1D37"/>
    <w:rsid w:val="002E211E"/>
    <w:rsid w:val="002E23E3"/>
    <w:rsid w:val="002E24E3"/>
    <w:rsid w:val="002E254F"/>
    <w:rsid w:val="002E2692"/>
    <w:rsid w:val="002E27C5"/>
    <w:rsid w:val="002E2840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E86"/>
    <w:rsid w:val="002E3F8C"/>
    <w:rsid w:val="002E4167"/>
    <w:rsid w:val="002E4272"/>
    <w:rsid w:val="002E4273"/>
    <w:rsid w:val="002E42E3"/>
    <w:rsid w:val="002E4355"/>
    <w:rsid w:val="002E48A4"/>
    <w:rsid w:val="002E49DC"/>
    <w:rsid w:val="002E4C05"/>
    <w:rsid w:val="002E4EF2"/>
    <w:rsid w:val="002E5524"/>
    <w:rsid w:val="002E55CD"/>
    <w:rsid w:val="002E5709"/>
    <w:rsid w:val="002E57C4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4DF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596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2DFC"/>
    <w:rsid w:val="002F3033"/>
    <w:rsid w:val="002F3187"/>
    <w:rsid w:val="002F32A9"/>
    <w:rsid w:val="002F3317"/>
    <w:rsid w:val="002F3724"/>
    <w:rsid w:val="002F381C"/>
    <w:rsid w:val="002F391A"/>
    <w:rsid w:val="002F3CAD"/>
    <w:rsid w:val="002F3D3D"/>
    <w:rsid w:val="002F3F2E"/>
    <w:rsid w:val="002F449C"/>
    <w:rsid w:val="002F465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2F79C3"/>
    <w:rsid w:val="002F7DFE"/>
    <w:rsid w:val="0030016C"/>
    <w:rsid w:val="00300183"/>
    <w:rsid w:val="00300362"/>
    <w:rsid w:val="003005C3"/>
    <w:rsid w:val="00300630"/>
    <w:rsid w:val="00300938"/>
    <w:rsid w:val="00300F20"/>
    <w:rsid w:val="00301155"/>
    <w:rsid w:val="003013F6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2FDD"/>
    <w:rsid w:val="003032A7"/>
    <w:rsid w:val="0030368E"/>
    <w:rsid w:val="00303859"/>
    <w:rsid w:val="0030386D"/>
    <w:rsid w:val="003039F5"/>
    <w:rsid w:val="003043DF"/>
    <w:rsid w:val="00304481"/>
    <w:rsid w:val="00304678"/>
    <w:rsid w:val="0030474A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690"/>
    <w:rsid w:val="0030691D"/>
    <w:rsid w:val="00306BC5"/>
    <w:rsid w:val="00306CE8"/>
    <w:rsid w:val="00306E53"/>
    <w:rsid w:val="003070E8"/>
    <w:rsid w:val="003075DB"/>
    <w:rsid w:val="0030765C"/>
    <w:rsid w:val="003078B2"/>
    <w:rsid w:val="00307965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501"/>
    <w:rsid w:val="0031161B"/>
    <w:rsid w:val="00311808"/>
    <w:rsid w:val="00311B0D"/>
    <w:rsid w:val="00311DCA"/>
    <w:rsid w:val="00311E52"/>
    <w:rsid w:val="003120AE"/>
    <w:rsid w:val="00312284"/>
    <w:rsid w:val="00312963"/>
    <w:rsid w:val="00312BC4"/>
    <w:rsid w:val="003133AD"/>
    <w:rsid w:val="00313742"/>
    <w:rsid w:val="0031396A"/>
    <w:rsid w:val="003140E9"/>
    <w:rsid w:val="00314192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DE6"/>
    <w:rsid w:val="00316FE3"/>
    <w:rsid w:val="00317110"/>
    <w:rsid w:val="0031725C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795"/>
    <w:rsid w:val="003227AC"/>
    <w:rsid w:val="00322984"/>
    <w:rsid w:val="00322AA1"/>
    <w:rsid w:val="00322B2E"/>
    <w:rsid w:val="00322CDF"/>
    <w:rsid w:val="00322D25"/>
    <w:rsid w:val="00323335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6CD2"/>
    <w:rsid w:val="00327002"/>
    <w:rsid w:val="00327014"/>
    <w:rsid w:val="00327081"/>
    <w:rsid w:val="00327396"/>
    <w:rsid w:val="003277CA"/>
    <w:rsid w:val="00327985"/>
    <w:rsid w:val="00327A89"/>
    <w:rsid w:val="00327FDE"/>
    <w:rsid w:val="00330407"/>
    <w:rsid w:val="003304E7"/>
    <w:rsid w:val="003306F7"/>
    <w:rsid w:val="0033097F"/>
    <w:rsid w:val="00330A47"/>
    <w:rsid w:val="00330CF2"/>
    <w:rsid w:val="00330E82"/>
    <w:rsid w:val="00331292"/>
    <w:rsid w:val="003312F3"/>
    <w:rsid w:val="00331624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6C3"/>
    <w:rsid w:val="003358B4"/>
    <w:rsid w:val="00335CF7"/>
    <w:rsid w:val="003363AA"/>
    <w:rsid w:val="0033644F"/>
    <w:rsid w:val="00336A4A"/>
    <w:rsid w:val="00336C0C"/>
    <w:rsid w:val="00336D10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442"/>
    <w:rsid w:val="003425E0"/>
    <w:rsid w:val="00342627"/>
    <w:rsid w:val="0034268B"/>
    <w:rsid w:val="003427EC"/>
    <w:rsid w:val="00342B12"/>
    <w:rsid w:val="00342BCD"/>
    <w:rsid w:val="00342BD6"/>
    <w:rsid w:val="00342CEA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E54"/>
    <w:rsid w:val="003450A7"/>
    <w:rsid w:val="00345224"/>
    <w:rsid w:val="003455E5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5B3"/>
    <w:rsid w:val="003467EE"/>
    <w:rsid w:val="00346863"/>
    <w:rsid w:val="00346D15"/>
    <w:rsid w:val="00346EA2"/>
    <w:rsid w:val="00346F33"/>
    <w:rsid w:val="0034733B"/>
    <w:rsid w:val="00347558"/>
    <w:rsid w:val="003475DC"/>
    <w:rsid w:val="003477F6"/>
    <w:rsid w:val="003478C8"/>
    <w:rsid w:val="00347917"/>
    <w:rsid w:val="00347A6C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D80"/>
    <w:rsid w:val="00351FF3"/>
    <w:rsid w:val="00352506"/>
    <w:rsid w:val="003526B4"/>
    <w:rsid w:val="003527BA"/>
    <w:rsid w:val="003527BF"/>
    <w:rsid w:val="003527D4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4B4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6BBB"/>
    <w:rsid w:val="003570C6"/>
    <w:rsid w:val="003570FB"/>
    <w:rsid w:val="00357320"/>
    <w:rsid w:val="00357399"/>
    <w:rsid w:val="003577A2"/>
    <w:rsid w:val="00357808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D10"/>
    <w:rsid w:val="00362DD8"/>
    <w:rsid w:val="0036313E"/>
    <w:rsid w:val="0036327B"/>
    <w:rsid w:val="00363518"/>
    <w:rsid w:val="00363535"/>
    <w:rsid w:val="00363537"/>
    <w:rsid w:val="00363EC3"/>
    <w:rsid w:val="00363EF2"/>
    <w:rsid w:val="0036410B"/>
    <w:rsid w:val="00364215"/>
    <w:rsid w:val="003643C1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A1"/>
    <w:rsid w:val="003661D8"/>
    <w:rsid w:val="00366460"/>
    <w:rsid w:val="003665FD"/>
    <w:rsid w:val="003666C2"/>
    <w:rsid w:val="00366935"/>
    <w:rsid w:val="003669AF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C5F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4031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797"/>
    <w:rsid w:val="0037585C"/>
    <w:rsid w:val="00375A52"/>
    <w:rsid w:val="00375E0C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41B"/>
    <w:rsid w:val="003816A6"/>
    <w:rsid w:val="00381A47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5F82"/>
    <w:rsid w:val="00386B84"/>
    <w:rsid w:val="00386BBE"/>
    <w:rsid w:val="00386CCC"/>
    <w:rsid w:val="00386DF4"/>
    <w:rsid w:val="00386DF6"/>
    <w:rsid w:val="00386E3A"/>
    <w:rsid w:val="00386E9C"/>
    <w:rsid w:val="003870CB"/>
    <w:rsid w:val="00387855"/>
    <w:rsid w:val="00387985"/>
    <w:rsid w:val="00387B1E"/>
    <w:rsid w:val="00387CCE"/>
    <w:rsid w:val="00390440"/>
    <w:rsid w:val="00390474"/>
    <w:rsid w:val="003904C2"/>
    <w:rsid w:val="00390FDA"/>
    <w:rsid w:val="0039113E"/>
    <w:rsid w:val="00391301"/>
    <w:rsid w:val="003913B1"/>
    <w:rsid w:val="00391515"/>
    <w:rsid w:val="00391EE1"/>
    <w:rsid w:val="00391F9D"/>
    <w:rsid w:val="00392370"/>
    <w:rsid w:val="00392631"/>
    <w:rsid w:val="003927A1"/>
    <w:rsid w:val="00392A52"/>
    <w:rsid w:val="00392B37"/>
    <w:rsid w:val="00392B3A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AEF"/>
    <w:rsid w:val="00395DAA"/>
    <w:rsid w:val="0039671A"/>
    <w:rsid w:val="003968F9"/>
    <w:rsid w:val="00396C69"/>
    <w:rsid w:val="00396C97"/>
    <w:rsid w:val="00396D7D"/>
    <w:rsid w:val="00396EC5"/>
    <w:rsid w:val="00397040"/>
    <w:rsid w:val="00397278"/>
    <w:rsid w:val="00397496"/>
    <w:rsid w:val="003976D1"/>
    <w:rsid w:val="0039795F"/>
    <w:rsid w:val="00397A31"/>
    <w:rsid w:val="00397A50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69D"/>
    <w:rsid w:val="003A379A"/>
    <w:rsid w:val="003A37D6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35E"/>
    <w:rsid w:val="003A5542"/>
    <w:rsid w:val="003A5CD5"/>
    <w:rsid w:val="003A5D54"/>
    <w:rsid w:val="003A5EE0"/>
    <w:rsid w:val="003A610C"/>
    <w:rsid w:val="003A62D9"/>
    <w:rsid w:val="003A6457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0C2"/>
    <w:rsid w:val="003B0118"/>
    <w:rsid w:val="003B017D"/>
    <w:rsid w:val="003B029E"/>
    <w:rsid w:val="003B04E3"/>
    <w:rsid w:val="003B0527"/>
    <w:rsid w:val="003B0568"/>
    <w:rsid w:val="003B0B01"/>
    <w:rsid w:val="003B0B96"/>
    <w:rsid w:val="003B0BC6"/>
    <w:rsid w:val="003B0CFB"/>
    <w:rsid w:val="003B0D44"/>
    <w:rsid w:val="003B0DC3"/>
    <w:rsid w:val="003B0F52"/>
    <w:rsid w:val="003B1196"/>
    <w:rsid w:val="003B1250"/>
    <w:rsid w:val="003B192A"/>
    <w:rsid w:val="003B1A8B"/>
    <w:rsid w:val="003B1CFF"/>
    <w:rsid w:val="003B1E53"/>
    <w:rsid w:val="003B2093"/>
    <w:rsid w:val="003B21EA"/>
    <w:rsid w:val="003B22F2"/>
    <w:rsid w:val="003B2390"/>
    <w:rsid w:val="003B23A9"/>
    <w:rsid w:val="003B2790"/>
    <w:rsid w:val="003B27B6"/>
    <w:rsid w:val="003B28DB"/>
    <w:rsid w:val="003B2ADD"/>
    <w:rsid w:val="003B2E28"/>
    <w:rsid w:val="003B2EA1"/>
    <w:rsid w:val="003B31CF"/>
    <w:rsid w:val="003B332E"/>
    <w:rsid w:val="003B35C9"/>
    <w:rsid w:val="003B3772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E51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94E"/>
    <w:rsid w:val="003B5A88"/>
    <w:rsid w:val="003B5B10"/>
    <w:rsid w:val="003B5E10"/>
    <w:rsid w:val="003B5E1F"/>
    <w:rsid w:val="003B5F04"/>
    <w:rsid w:val="003B5F22"/>
    <w:rsid w:val="003B600C"/>
    <w:rsid w:val="003B601E"/>
    <w:rsid w:val="003B6134"/>
    <w:rsid w:val="003B644E"/>
    <w:rsid w:val="003B67B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92"/>
    <w:rsid w:val="003C04CA"/>
    <w:rsid w:val="003C0794"/>
    <w:rsid w:val="003C09C5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4BC"/>
    <w:rsid w:val="003C35D1"/>
    <w:rsid w:val="003C3854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9D6"/>
    <w:rsid w:val="003C4B79"/>
    <w:rsid w:val="003C4D14"/>
    <w:rsid w:val="003C4E4D"/>
    <w:rsid w:val="003C4F7D"/>
    <w:rsid w:val="003C50F5"/>
    <w:rsid w:val="003C5132"/>
    <w:rsid w:val="003C5797"/>
    <w:rsid w:val="003C5DE7"/>
    <w:rsid w:val="003C5E9E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0E9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C50"/>
    <w:rsid w:val="003D21AD"/>
    <w:rsid w:val="003D229A"/>
    <w:rsid w:val="003D2392"/>
    <w:rsid w:val="003D2701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52A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A47"/>
    <w:rsid w:val="003D6EF5"/>
    <w:rsid w:val="003D730F"/>
    <w:rsid w:val="003D74A8"/>
    <w:rsid w:val="003D7AB2"/>
    <w:rsid w:val="003D7BC9"/>
    <w:rsid w:val="003D7D18"/>
    <w:rsid w:val="003E0335"/>
    <w:rsid w:val="003E06DD"/>
    <w:rsid w:val="003E07AF"/>
    <w:rsid w:val="003E09A1"/>
    <w:rsid w:val="003E0CE3"/>
    <w:rsid w:val="003E0CE5"/>
    <w:rsid w:val="003E0DCB"/>
    <w:rsid w:val="003E1060"/>
    <w:rsid w:val="003E128F"/>
    <w:rsid w:val="003E14C2"/>
    <w:rsid w:val="003E192D"/>
    <w:rsid w:val="003E1A0B"/>
    <w:rsid w:val="003E1BAB"/>
    <w:rsid w:val="003E1EF8"/>
    <w:rsid w:val="003E2153"/>
    <w:rsid w:val="003E217F"/>
    <w:rsid w:val="003E26E9"/>
    <w:rsid w:val="003E282C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93A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0D"/>
    <w:rsid w:val="003E5A64"/>
    <w:rsid w:val="003E5B9C"/>
    <w:rsid w:val="003E5C0D"/>
    <w:rsid w:val="003E5CA8"/>
    <w:rsid w:val="003E627D"/>
    <w:rsid w:val="003E6417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7DE"/>
    <w:rsid w:val="003E782A"/>
    <w:rsid w:val="003E7AEA"/>
    <w:rsid w:val="003E7B74"/>
    <w:rsid w:val="003E7BA6"/>
    <w:rsid w:val="003E7D7F"/>
    <w:rsid w:val="003E7DC9"/>
    <w:rsid w:val="003F0016"/>
    <w:rsid w:val="003F01C7"/>
    <w:rsid w:val="003F04A9"/>
    <w:rsid w:val="003F055C"/>
    <w:rsid w:val="003F0A0E"/>
    <w:rsid w:val="003F0D61"/>
    <w:rsid w:val="003F0DBE"/>
    <w:rsid w:val="003F0ED6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5999"/>
    <w:rsid w:val="003F62EB"/>
    <w:rsid w:val="003F65E8"/>
    <w:rsid w:val="003F669C"/>
    <w:rsid w:val="003F68B8"/>
    <w:rsid w:val="003F6955"/>
    <w:rsid w:val="003F6B4C"/>
    <w:rsid w:val="003F6D92"/>
    <w:rsid w:val="003F6F81"/>
    <w:rsid w:val="003F734C"/>
    <w:rsid w:val="003F7592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CB3"/>
    <w:rsid w:val="00403F83"/>
    <w:rsid w:val="00404005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3DF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C74"/>
    <w:rsid w:val="00407CD5"/>
    <w:rsid w:val="00407E56"/>
    <w:rsid w:val="004100B4"/>
    <w:rsid w:val="004102F7"/>
    <w:rsid w:val="0041051A"/>
    <w:rsid w:val="004109E6"/>
    <w:rsid w:val="00410BED"/>
    <w:rsid w:val="0041102D"/>
    <w:rsid w:val="00411095"/>
    <w:rsid w:val="004110CD"/>
    <w:rsid w:val="00411661"/>
    <w:rsid w:val="00411730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CD7"/>
    <w:rsid w:val="00412E6D"/>
    <w:rsid w:val="00413098"/>
    <w:rsid w:val="00413D7D"/>
    <w:rsid w:val="00413D8D"/>
    <w:rsid w:val="004140BE"/>
    <w:rsid w:val="004146BA"/>
    <w:rsid w:val="004147C8"/>
    <w:rsid w:val="00414B30"/>
    <w:rsid w:val="00414F10"/>
    <w:rsid w:val="0041513D"/>
    <w:rsid w:val="0041526F"/>
    <w:rsid w:val="004152FA"/>
    <w:rsid w:val="00415303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28F"/>
    <w:rsid w:val="00420E38"/>
    <w:rsid w:val="0042124F"/>
    <w:rsid w:val="00421720"/>
    <w:rsid w:val="00421C12"/>
    <w:rsid w:val="00421C1F"/>
    <w:rsid w:val="00421DEC"/>
    <w:rsid w:val="00421E2B"/>
    <w:rsid w:val="00421EC4"/>
    <w:rsid w:val="00421F22"/>
    <w:rsid w:val="00422443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708"/>
    <w:rsid w:val="00423919"/>
    <w:rsid w:val="00423967"/>
    <w:rsid w:val="00423A99"/>
    <w:rsid w:val="00423D93"/>
    <w:rsid w:val="00424207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9"/>
    <w:rsid w:val="00426D08"/>
    <w:rsid w:val="00426DD0"/>
    <w:rsid w:val="00426E0A"/>
    <w:rsid w:val="00427011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48F"/>
    <w:rsid w:val="0043055F"/>
    <w:rsid w:val="00430711"/>
    <w:rsid w:val="00430840"/>
    <w:rsid w:val="0043090E"/>
    <w:rsid w:val="00430BD6"/>
    <w:rsid w:val="00430D2F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294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664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E06"/>
    <w:rsid w:val="0043709E"/>
    <w:rsid w:val="004370B5"/>
    <w:rsid w:val="004370E4"/>
    <w:rsid w:val="004373D1"/>
    <w:rsid w:val="00437568"/>
    <w:rsid w:val="0043756B"/>
    <w:rsid w:val="00437970"/>
    <w:rsid w:val="004379E9"/>
    <w:rsid w:val="00437A1E"/>
    <w:rsid w:val="00437D3E"/>
    <w:rsid w:val="004402E8"/>
    <w:rsid w:val="0044045D"/>
    <w:rsid w:val="0044060A"/>
    <w:rsid w:val="0044065B"/>
    <w:rsid w:val="00440676"/>
    <w:rsid w:val="00440864"/>
    <w:rsid w:val="004409CD"/>
    <w:rsid w:val="00440BBF"/>
    <w:rsid w:val="00440C52"/>
    <w:rsid w:val="00440FEC"/>
    <w:rsid w:val="00441126"/>
    <w:rsid w:val="00441141"/>
    <w:rsid w:val="004411C4"/>
    <w:rsid w:val="00441265"/>
    <w:rsid w:val="00441571"/>
    <w:rsid w:val="004415ED"/>
    <w:rsid w:val="004417B8"/>
    <w:rsid w:val="00441981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74"/>
    <w:rsid w:val="004423E5"/>
    <w:rsid w:val="00442557"/>
    <w:rsid w:val="004425BD"/>
    <w:rsid w:val="004425EE"/>
    <w:rsid w:val="00442AB6"/>
    <w:rsid w:val="00443331"/>
    <w:rsid w:val="00443530"/>
    <w:rsid w:val="00443825"/>
    <w:rsid w:val="00443BAE"/>
    <w:rsid w:val="00443BB5"/>
    <w:rsid w:val="00443C17"/>
    <w:rsid w:val="00443F79"/>
    <w:rsid w:val="00443FB9"/>
    <w:rsid w:val="00443FEE"/>
    <w:rsid w:val="0044428C"/>
    <w:rsid w:val="00444468"/>
    <w:rsid w:val="004446A6"/>
    <w:rsid w:val="004446A7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E19"/>
    <w:rsid w:val="00447051"/>
    <w:rsid w:val="004470E2"/>
    <w:rsid w:val="0044730B"/>
    <w:rsid w:val="00447325"/>
    <w:rsid w:val="00447388"/>
    <w:rsid w:val="0044747B"/>
    <w:rsid w:val="00447612"/>
    <w:rsid w:val="00447834"/>
    <w:rsid w:val="00447B45"/>
    <w:rsid w:val="00447E08"/>
    <w:rsid w:val="00447EF3"/>
    <w:rsid w:val="00450261"/>
    <w:rsid w:val="00450319"/>
    <w:rsid w:val="0045042D"/>
    <w:rsid w:val="00450A96"/>
    <w:rsid w:val="0045108C"/>
    <w:rsid w:val="004511A8"/>
    <w:rsid w:val="004512CC"/>
    <w:rsid w:val="004512CF"/>
    <w:rsid w:val="00451548"/>
    <w:rsid w:val="00451582"/>
    <w:rsid w:val="004515CB"/>
    <w:rsid w:val="004516C1"/>
    <w:rsid w:val="004518C0"/>
    <w:rsid w:val="00451CEC"/>
    <w:rsid w:val="00451E31"/>
    <w:rsid w:val="00451E8F"/>
    <w:rsid w:val="004520D6"/>
    <w:rsid w:val="0045229A"/>
    <w:rsid w:val="00452362"/>
    <w:rsid w:val="00452365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9D6"/>
    <w:rsid w:val="00453F19"/>
    <w:rsid w:val="00453F89"/>
    <w:rsid w:val="00454047"/>
    <w:rsid w:val="00454107"/>
    <w:rsid w:val="00454300"/>
    <w:rsid w:val="00454847"/>
    <w:rsid w:val="00454A60"/>
    <w:rsid w:val="00454A63"/>
    <w:rsid w:val="00454A74"/>
    <w:rsid w:val="00454DBB"/>
    <w:rsid w:val="00454E16"/>
    <w:rsid w:val="00454EAD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875"/>
    <w:rsid w:val="00457E1C"/>
    <w:rsid w:val="00457ECC"/>
    <w:rsid w:val="00460049"/>
    <w:rsid w:val="004601C0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C95"/>
    <w:rsid w:val="00463DC0"/>
    <w:rsid w:val="004643CE"/>
    <w:rsid w:val="0046454B"/>
    <w:rsid w:val="00464630"/>
    <w:rsid w:val="00464BF6"/>
    <w:rsid w:val="00464C36"/>
    <w:rsid w:val="00464CE3"/>
    <w:rsid w:val="00464DAB"/>
    <w:rsid w:val="00464EB4"/>
    <w:rsid w:val="00465440"/>
    <w:rsid w:val="0046553B"/>
    <w:rsid w:val="004655CA"/>
    <w:rsid w:val="004659C9"/>
    <w:rsid w:val="00465A43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67DB9"/>
    <w:rsid w:val="004701A5"/>
    <w:rsid w:val="00470391"/>
    <w:rsid w:val="00470470"/>
    <w:rsid w:val="004704A1"/>
    <w:rsid w:val="00470585"/>
    <w:rsid w:val="00470599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3F5A"/>
    <w:rsid w:val="00473FB4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5C6"/>
    <w:rsid w:val="0047675A"/>
    <w:rsid w:val="00476A60"/>
    <w:rsid w:val="00476D31"/>
    <w:rsid w:val="00476E1C"/>
    <w:rsid w:val="00477398"/>
    <w:rsid w:val="00477C6E"/>
    <w:rsid w:val="0048018C"/>
    <w:rsid w:val="004807AA"/>
    <w:rsid w:val="00480890"/>
    <w:rsid w:val="004808E2"/>
    <w:rsid w:val="00480AE1"/>
    <w:rsid w:val="00480C37"/>
    <w:rsid w:val="00480DB4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AFE"/>
    <w:rsid w:val="00482B8E"/>
    <w:rsid w:val="00482BA4"/>
    <w:rsid w:val="00482D18"/>
    <w:rsid w:val="00482F86"/>
    <w:rsid w:val="00483240"/>
    <w:rsid w:val="0048353F"/>
    <w:rsid w:val="0048378C"/>
    <w:rsid w:val="00483917"/>
    <w:rsid w:val="00483AE8"/>
    <w:rsid w:val="00483B76"/>
    <w:rsid w:val="00483B81"/>
    <w:rsid w:val="00483CDB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0E1A"/>
    <w:rsid w:val="00491045"/>
    <w:rsid w:val="00491276"/>
    <w:rsid w:val="004913A4"/>
    <w:rsid w:val="004914DF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3EB8"/>
    <w:rsid w:val="0049411A"/>
    <w:rsid w:val="00494505"/>
    <w:rsid w:val="00494C88"/>
    <w:rsid w:val="004951B6"/>
    <w:rsid w:val="00495251"/>
    <w:rsid w:val="00495386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A86"/>
    <w:rsid w:val="00496C7A"/>
    <w:rsid w:val="004973B7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2F8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76"/>
    <w:rsid w:val="004A3E83"/>
    <w:rsid w:val="004A411C"/>
    <w:rsid w:val="004A46C1"/>
    <w:rsid w:val="004A485D"/>
    <w:rsid w:val="004A4AB4"/>
    <w:rsid w:val="004A4B73"/>
    <w:rsid w:val="004A4D55"/>
    <w:rsid w:val="004A4ED7"/>
    <w:rsid w:val="004A51B8"/>
    <w:rsid w:val="004A51E9"/>
    <w:rsid w:val="004A549D"/>
    <w:rsid w:val="004A5697"/>
    <w:rsid w:val="004A570B"/>
    <w:rsid w:val="004A5A58"/>
    <w:rsid w:val="004A5AE5"/>
    <w:rsid w:val="004A5DDE"/>
    <w:rsid w:val="004A64E8"/>
    <w:rsid w:val="004A65EE"/>
    <w:rsid w:val="004A69D8"/>
    <w:rsid w:val="004A6A14"/>
    <w:rsid w:val="004A70FC"/>
    <w:rsid w:val="004A790F"/>
    <w:rsid w:val="004A7989"/>
    <w:rsid w:val="004A7A0B"/>
    <w:rsid w:val="004B02B5"/>
    <w:rsid w:val="004B0308"/>
    <w:rsid w:val="004B0459"/>
    <w:rsid w:val="004B0667"/>
    <w:rsid w:val="004B0720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35"/>
    <w:rsid w:val="004B28A0"/>
    <w:rsid w:val="004B2AC0"/>
    <w:rsid w:val="004B2C8C"/>
    <w:rsid w:val="004B3197"/>
    <w:rsid w:val="004B3403"/>
    <w:rsid w:val="004B3534"/>
    <w:rsid w:val="004B3904"/>
    <w:rsid w:val="004B3AA4"/>
    <w:rsid w:val="004B3C0B"/>
    <w:rsid w:val="004B3D3E"/>
    <w:rsid w:val="004B3E82"/>
    <w:rsid w:val="004B4068"/>
    <w:rsid w:val="004B44E6"/>
    <w:rsid w:val="004B4869"/>
    <w:rsid w:val="004B4892"/>
    <w:rsid w:val="004B4A96"/>
    <w:rsid w:val="004B4D23"/>
    <w:rsid w:val="004B4F5E"/>
    <w:rsid w:val="004B508F"/>
    <w:rsid w:val="004B514A"/>
    <w:rsid w:val="004B5358"/>
    <w:rsid w:val="004B57D2"/>
    <w:rsid w:val="004B58AE"/>
    <w:rsid w:val="004B5A51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7D5"/>
    <w:rsid w:val="004B7A80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7F1"/>
    <w:rsid w:val="004C0990"/>
    <w:rsid w:val="004C0A6C"/>
    <w:rsid w:val="004C0A9A"/>
    <w:rsid w:val="004C0CD8"/>
    <w:rsid w:val="004C0D4C"/>
    <w:rsid w:val="004C12D2"/>
    <w:rsid w:val="004C13C1"/>
    <w:rsid w:val="004C1544"/>
    <w:rsid w:val="004C1811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EC"/>
    <w:rsid w:val="004C2E0D"/>
    <w:rsid w:val="004C2EDF"/>
    <w:rsid w:val="004C31F0"/>
    <w:rsid w:val="004C3A24"/>
    <w:rsid w:val="004C4389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63B0"/>
    <w:rsid w:val="004C670F"/>
    <w:rsid w:val="004C6742"/>
    <w:rsid w:val="004C6755"/>
    <w:rsid w:val="004C6795"/>
    <w:rsid w:val="004C67B0"/>
    <w:rsid w:val="004C68B2"/>
    <w:rsid w:val="004C68C1"/>
    <w:rsid w:val="004C6A61"/>
    <w:rsid w:val="004C6CD4"/>
    <w:rsid w:val="004C6E5F"/>
    <w:rsid w:val="004C6E78"/>
    <w:rsid w:val="004C747A"/>
    <w:rsid w:val="004C7BD4"/>
    <w:rsid w:val="004C7C2C"/>
    <w:rsid w:val="004C7EF0"/>
    <w:rsid w:val="004C7F65"/>
    <w:rsid w:val="004D008D"/>
    <w:rsid w:val="004D00C3"/>
    <w:rsid w:val="004D04D1"/>
    <w:rsid w:val="004D04F7"/>
    <w:rsid w:val="004D0A84"/>
    <w:rsid w:val="004D0AA8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01D"/>
    <w:rsid w:val="004D3163"/>
    <w:rsid w:val="004D32A7"/>
    <w:rsid w:val="004D330B"/>
    <w:rsid w:val="004D3339"/>
    <w:rsid w:val="004D336C"/>
    <w:rsid w:val="004D33BB"/>
    <w:rsid w:val="004D3408"/>
    <w:rsid w:val="004D41AA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62A"/>
    <w:rsid w:val="004D57BA"/>
    <w:rsid w:val="004D57F4"/>
    <w:rsid w:val="004D5CF8"/>
    <w:rsid w:val="004D5DC2"/>
    <w:rsid w:val="004D5FED"/>
    <w:rsid w:val="004D6442"/>
    <w:rsid w:val="004D6528"/>
    <w:rsid w:val="004D66E7"/>
    <w:rsid w:val="004D6720"/>
    <w:rsid w:val="004D68C3"/>
    <w:rsid w:val="004D721D"/>
    <w:rsid w:val="004D7A53"/>
    <w:rsid w:val="004D7A6D"/>
    <w:rsid w:val="004D7AAE"/>
    <w:rsid w:val="004D7CCA"/>
    <w:rsid w:val="004D7EBF"/>
    <w:rsid w:val="004E0082"/>
    <w:rsid w:val="004E05F5"/>
    <w:rsid w:val="004E0751"/>
    <w:rsid w:val="004E0A43"/>
    <w:rsid w:val="004E0F8F"/>
    <w:rsid w:val="004E0FF8"/>
    <w:rsid w:val="004E1252"/>
    <w:rsid w:val="004E14A3"/>
    <w:rsid w:val="004E163A"/>
    <w:rsid w:val="004E1A3B"/>
    <w:rsid w:val="004E1C01"/>
    <w:rsid w:val="004E20D0"/>
    <w:rsid w:val="004E21A2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5A0"/>
    <w:rsid w:val="004E468D"/>
    <w:rsid w:val="004E4726"/>
    <w:rsid w:val="004E499A"/>
    <w:rsid w:val="004E546E"/>
    <w:rsid w:val="004E55EE"/>
    <w:rsid w:val="004E58EE"/>
    <w:rsid w:val="004E5959"/>
    <w:rsid w:val="004E59C0"/>
    <w:rsid w:val="004E5A7D"/>
    <w:rsid w:val="004E5B44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383"/>
    <w:rsid w:val="004E7505"/>
    <w:rsid w:val="004E75E0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1A5"/>
    <w:rsid w:val="004F2233"/>
    <w:rsid w:val="004F2391"/>
    <w:rsid w:val="004F23B0"/>
    <w:rsid w:val="004F2500"/>
    <w:rsid w:val="004F2C50"/>
    <w:rsid w:val="004F2D06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38"/>
    <w:rsid w:val="004F4C3E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5F89"/>
    <w:rsid w:val="004F6633"/>
    <w:rsid w:val="004F6646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8F6"/>
    <w:rsid w:val="00501AF5"/>
    <w:rsid w:val="00501D3A"/>
    <w:rsid w:val="00501E23"/>
    <w:rsid w:val="005026E7"/>
    <w:rsid w:val="005029D6"/>
    <w:rsid w:val="00502BAC"/>
    <w:rsid w:val="00502CA0"/>
    <w:rsid w:val="00502ED5"/>
    <w:rsid w:val="00503090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28B"/>
    <w:rsid w:val="00504517"/>
    <w:rsid w:val="0050475B"/>
    <w:rsid w:val="005048E4"/>
    <w:rsid w:val="0050490A"/>
    <w:rsid w:val="00504E4C"/>
    <w:rsid w:val="00504FED"/>
    <w:rsid w:val="0050522B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C25"/>
    <w:rsid w:val="00512D8D"/>
    <w:rsid w:val="00513114"/>
    <w:rsid w:val="00513228"/>
    <w:rsid w:val="00513252"/>
    <w:rsid w:val="005135D9"/>
    <w:rsid w:val="00513A58"/>
    <w:rsid w:val="00513D9E"/>
    <w:rsid w:val="00514253"/>
    <w:rsid w:val="00514372"/>
    <w:rsid w:val="005143F3"/>
    <w:rsid w:val="00514699"/>
    <w:rsid w:val="0051481B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5E7F"/>
    <w:rsid w:val="005161D4"/>
    <w:rsid w:val="00516622"/>
    <w:rsid w:val="005168AA"/>
    <w:rsid w:val="00516AC3"/>
    <w:rsid w:val="00516AED"/>
    <w:rsid w:val="00516BE4"/>
    <w:rsid w:val="00516D4A"/>
    <w:rsid w:val="00516F1D"/>
    <w:rsid w:val="005171FC"/>
    <w:rsid w:val="00517428"/>
    <w:rsid w:val="00517521"/>
    <w:rsid w:val="005175C9"/>
    <w:rsid w:val="0052014C"/>
    <w:rsid w:val="005204B3"/>
    <w:rsid w:val="005208F2"/>
    <w:rsid w:val="00520B9D"/>
    <w:rsid w:val="00520BB6"/>
    <w:rsid w:val="00520BEF"/>
    <w:rsid w:val="00520EA3"/>
    <w:rsid w:val="00520F92"/>
    <w:rsid w:val="0052119A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C6C"/>
    <w:rsid w:val="00522D31"/>
    <w:rsid w:val="0052310C"/>
    <w:rsid w:val="0052324C"/>
    <w:rsid w:val="00523423"/>
    <w:rsid w:val="005237D5"/>
    <w:rsid w:val="00523B2A"/>
    <w:rsid w:val="00523BCA"/>
    <w:rsid w:val="00523C51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986"/>
    <w:rsid w:val="00525AAF"/>
    <w:rsid w:val="00525DE3"/>
    <w:rsid w:val="0052614B"/>
    <w:rsid w:val="00526536"/>
    <w:rsid w:val="0052677F"/>
    <w:rsid w:val="00526F76"/>
    <w:rsid w:val="0052735B"/>
    <w:rsid w:val="0052740B"/>
    <w:rsid w:val="005277A2"/>
    <w:rsid w:val="00527A52"/>
    <w:rsid w:val="00527CCB"/>
    <w:rsid w:val="00527D55"/>
    <w:rsid w:val="00530266"/>
    <w:rsid w:val="00530717"/>
    <w:rsid w:val="00531478"/>
    <w:rsid w:val="00531671"/>
    <w:rsid w:val="00531E5B"/>
    <w:rsid w:val="00532276"/>
    <w:rsid w:val="005325B8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3D03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CB2"/>
    <w:rsid w:val="00535D94"/>
    <w:rsid w:val="00535FB1"/>
    <w:rsid w:val="0053612E"/>
    <w:rsid w:val="005367F4"/>
    <w:rsid w:val="0053680F"/>
    <w:rsid w:val="005369FF"/>
    <w:rsid w:val="00536A00"/>
    <w:rsid w:val="00536EAD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0B6E"/>
    <w:rsid w:val="00540B82"/>
    <w:rsid w:val="00540B8D"/>
    <w:rsid w:val="0054122C"/>
    <w:rsid w:val="0054134C"/>
    <w:rsid w:val="005415A4"/>
    <w:rsid w:val="00541F96"/>
    <w:rsid w:val="00541FDE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C77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47E38"/>
    <w:rsid w:val="00550038"/>
    <w:rsid w:val="00550189"/>
    <w:rsid w:val="0055048B"/>
    <w:rsid w:val="0055049F"/>
    <w:rsid w:val="005504AB"/>
    <w:rsid w:val="00550637"/>
    <w:rsid w:val="0055097E"/>
    <w:rsid w:val="00550B1E"/>
    <w:rsid w:val="00550EE8"/>
    <w:rsid w:val="00551135"/>
    <w:rsid w:val="0055119D"/>
    <w:rsid w:val="005511B2"/>
    <w:rsid w:val="00551380"/>
    <w:rsid w:val="0055158D"/>
    <w:rsid w:val="00551725"/>
    <w:rsid w:val="00551DA8"/>
    <w:rsid w:val="00551F1E"/>
    <w:rsid w:val="00551F35"/>
    <w:rsid w:val="00552129"/>
    <w:rsid w:val="00552820"/>
    <w:rsid w:val="0055286B"/>
    <w:rsid w:val="005529CE"/>
    <w:rsid w:val="00552B27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7CE"/>
    <w:rsid w:val="00554B23"/>
    <w:rsid w:val="00554EA8"/>
    <w:rsid w:val="005556AB"/>
    <w:rsid w:val="00555A08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8C9"/>
    <w:rsid w:val="00560AF0"/>
    <w:rsid w:val="00560C8D"/>
    <w:rsid w:val="00560E43"/>
    <w:rsid w:val="0056111B"/>
    <w:rsid w:val="00561226"/>
    <w:rsid w:val="0056169C"/>
    <w:rsid w:val="005618D9"/>
    <w:rsid w:val="00561928"/>
    <w:rsid w:val="00561B99"/>
    <w:rsid w:val="00561C3A"/>
    <w:rsid w:val="00562008"/>
    <w:rsid w:val="005620E3"/>
    <w:rsid w:val="005626E9"/>
    <w:rsid w:val="0056289E"/>
    <w:rsid w:val="005628F0"/>
    <w:rsid w:val="00562F26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E76"/>
    <w:rsid w:val="00566255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92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4D01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324"/>
    <w:rsid w:val="00582E29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87"/>
    <w:rsid w:val="00583DAF"/>
    <w:rsid w:val="00583E36"/>
    <w:rsid w:val="00583F19"/>
    <w:rsid w:val="00583FFE"/>
    <w:rsid w:val="005841B9"/>
    <w:rsid w:val="005842F0"/>
    <w:rsid w:val="005844B6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6A2"/>
    <w:rsid w:val="005857E0"/>
    <w:rsid w:val="0058580D"/>
    <w:rsid w:val="00585B52"/>
    <w:rsid w:val="00585FED"/>
    <w:rsid w:val="00586059"/>
    <w:rsid w:val="0058623D"/>
    <w:rsid w:val="005862BD"/>
    <w:rsid w:val="00586404"/>
    <w:rsid w:val="00586417"/>
    <w:rsid w:val="00586632"/>
    <w:rsid w:val="00586BBC"/>
    <w:rsid w:val="00587177"/>
    <w:rsid w:val="005872D5"/>
    <w:rsid w:val="0058753A"/>
    <w:rsid w:val="0058793F"/>
    <w:rsid w:val="0059049C"/>
    <w:rsid w:val="00590A2B"/>
    <w:rsid w:val="00590CA1"/>
    <w:rsid w:val="00590DAE"/>
    <w:rsid w:val="00590E4E"/>
    <w:rsid w:val="00590F76"/>
    <w:rsid w:val="005912B1"/>
    <w:rsid w:val="005915CB"/>
    <w:rsid w:val="005917B1"/>
    <w:rsid w:val="0059193F"/>
    <w:rsid w:val="00591F09"/>
    <w:rsid w:val="00592583"/>
    <w:rsid w:val="005925EE"/>
    <w:rsid w:val="00592659"/>
    <w:rsid w:val="00592AEA"/>
    <w:rsid w:val="00592C27"/>
    <w:rsid w:val="00592E0A"/>
    <w:rsid w:val="00592ED8"/>
    <w:rsid w:val="00592EEB"/>
    <w:rsid w:val="00593225"/>
    <w:rsid w:val="005938E5"/>
    <w:rsid w:val="00593A29"/>
    <w:rsid w:val="00593A74"/>
    <w:rsid w:val="00593CF2"/>
    <w:rsid w:val="00593F42"/>
    <w:rsid w:val="00593FC5"/>
    <w:rsid w:val="00594125"/>
    <w:rsid w:val="0059464F"/>
    <w:rsid w:val="00594698"/>
    <w:rsid w:val="005946A1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E8D"/>
    <w:rsid w:val="00597FC5"/>
    <w:rsid w:val="005A0505"/>
    <w:rsid w:val="005A0623"/>
    <w:rsid w:val="005A069E"/>
    <w:rsid w:val="005A0978"/>
    <w:rsid w:val="005A0ECB"/>
    <w:rsid w:val="005A0EDE"/>
    <w:rsid w:val="005A10D5"/>
    <w:rsid w:val="005A120C"/>
    <w:rsid w:val="005A14B0"/>
    <w:rsid w:val="005A16B9"/>
    <w:rsid w:val="005A1701"/>
    <w:rsid w:val="005A1848"/>
    <w:rsid w:val="005A1AF1"/>
    <w:rsid w:val="005A1F1D"/>
    <w:rsid w:val="005A222C"/>
    <w:rsid w:val="005A2489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8DE"/>
    <w:rsid w:val="005B2BEE"/>
    <w:rsid w:val="005B2CE5"/>
    <w:rsid w:val="005B2D9E"/>
    <w:rsid w:val="005B2DF5"/>
    <w:rsid w:val="005B2E3C"/>
    <w:rsid w:val="005B2EC1"/>
    <w:rsid w:val="005B2FE2"/>
    <w:rsid w:val="005B36A4"/>
    <w:rsid w:val="005B373D"/>
    <w:rsid w:val="005B3BB0"/>
    <w:rsid w:val="005B3E98"/>
    <w:rsid w:val="005B44B7"/>
    <w:rsid w:val="005B4842"/>
    <w:rsid w:val="005B48AB"/>
    <w:rsid w:val="005B4A73"/>
    <w:rsid w:val="005B4C9C"/>
    <w:rsid w:val="005B4D2D"/>
    <w:rsid w:val="005B4FB5"/>
    <w:rsid w:val="005B54C3"/>
    <w:rsid w:val="005B561B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89"/>
    <w:rsid w:val="005C0A99"/>
    <w:rsid w:val="005C0B5D"/>
    <w:rsid w:val="005C0F2E"/>
    <w:rsid w:val="005C1101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B18"/>
    <w:rsid w:val="005C2B79"/>
    <w:rsid w:val="005C2F05"/>
    <w:rsid w:val="005C2F25"/>
    <w:rsid w:val="005C3413"/>
    <w:rsid w:val="005C3430"/>
    <w:rsid w:val="005C3443"/>
    <w:rsid w:val="005C3A29"/>
    <w:rsid w:val="005C3EB2"/>
    <w:rsid w:val="005C43FE"/>
    <w:rsid w:val="005C44E2"/>
    <w:rsid w:val="005C4965"/>
    <w:rsid w:val="005C49EE"/>
    <w:rsid w:val="005C4CCC"/>
    <w:rsid w:val="005C4DC5"/>
    <w:rsid w:val="005C4FB1"/>
    <w:rsid w:val="005C515F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4EE"/>
    <w:rsid w:val="005C7531"/>
    <w:rsid w:val="005C789B"/>
    <w:rsid w:val="005C7985"/>
    <w:rsid w:val="005D0044"/>
    <w:rsid w:val="005D00C4"/>
    <w:rsid w:val="005D0196"/>
    <w:rsid w:val="005D023F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CDA"/>
    <w:rsid w:val="005D1EA0"/>
    <w:rsid w:val="005D218D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2B7"/>
    <w:rsid w:val="005D53C0"/>
    <w:rsid w:val="005D57A4"/>
    <w:rsid w:val="005D58B7"/>
    <w:rsid w:val="005D5961"/>
    <w:rsid w:val="005D5A05"/>
    <w:rsid w:val="005D5F31"/>
    <w:rsid w:val="005D5F93"/>
    <w:rsid w:val="005D6099"/>
    <w:rsid w:val="005D6317"/>
    <w:rsid w:val="005D63D6"/>
    <w:rsid w:val="005D6419"/>
    <w:rsid w:val="005D6615"/>
    <w:rsid w:val="005D6887"/>
    <w:rsid w:val="005D69C6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3ED"/>
    <w:rsid w:val="005E04C4"/>
    <w:rsid w:val="005E06E8"/>
    <w:rsid w:val="005E0773"/>
    <w:rsid w:val="005E09C8"/>
    <w:rsid w:val="005E09EF"/>
    <w:rsid w:val="005E0A63"/>
    <w:rsid w:val="005E0F2D"/>
    <w:rsid w:val="005E0F5E"/>
    <w:rsid w:val="005E135F"/>
    <w:rsid w:val="005E1538"/>
    <w:rsid w:val="005E15DB"/>
    <w:rsid w:val="005E1770"/>
    <w:rsid w:val="005E1798"/>
    <w:rsid w:val="005E18CA"/>
    <w:rsid w:val="005E1C2B"/>
    <w:rsid w:val="005E1C36"/>
    <w:rsid w:val="005E1D43"/>
    <w:rsid w:val="005E1E2E"/>
    <w:rsid w:val="005E1E39"/>
    <w:rsid w:val="005E21C7"/>
    <w:rsid w:val="005E23DD"/>
    <w:rsid w:val="005E28D8"/>
    <w:rsid w:val="005E2987"/>
    <w:rsid w:val="005E2D89"/>
    <w:rsid w:val="005E3092"/>
    <w:rsid w:val="005E3309"/>
    <w:rsid w:val="005E39B2"/>
    <w:rsid w:val="005E3ECA"/>
    <w:rsid w:val="005E40DA"/>
    <w:rsid w:val="005E4204"/>
    <w:rsid w:val="005E4415"/>
    <w:rsid w:val="005E44E8"/>
    <w:rsid w:val="005E4815"/>
    <w:rsid w:val="005E4943"/>
    <w:rsid w:val="005E4964"/>
    <w:rsid w:val="005E49C2"/>
    <w:rsid w:val="005E4A74"/>
    <w:rsid w:val="005E4B27"/>
    <w:rsid w:val="005E4EB4"/>
    <w:rsid w:val="005E4EC6"/>
    <w:rsid w:val="005E50AC"/>
    <w:rsid w:val="005E5282"/>
    <w:rsid w:val="005E58E1"/>
    <w:rsid w:val="005E5981"/>
    <w:rsid w:val="005E5A53"/>
    <w:rsid w:val="005E5EC9"/>
    <w:rsid w:val="005E6043"/>
    <w:rsid w:val="005E6A76"/>
    <w:rsid w:val="005E6B12"/>
    <w:rsid w:val="005E6BC2"/>
    <w:rsid w:val="005E6EF6"/>
    <w:rsid w:val="005E7265"/>
    <w:rsid w:val="005E72C5"/>
    <w:rsid w:val="005E736A"/>
    <w:rsid w:val="005E73C0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0D3"/>
    <w:rsid w:val="005F21EE"/>
    <w:rsid w:val="005F2426"/>
    <w:rsid w:val="005F25EB"/>
    <w:rsid w:val="005F29D1"/>
    <w:rsid w:val="005F2C2E"/>
    <w:rsid w:val="005F2EEF"/>
    <w:rsid w:val="005F30F9"/>
    <w:rsid w:val="005F398B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840"/>
    <w:rsid w:val="005F6911"/>
    <w:rsid w:val="005F6B47"/>
    <w:rsid w:val="005F6C36"/>
    <w:rsid w:val="005F6D3D"/>
    <w:rsid w:val="005F703C"/>
    <w:rsid w:val="005F792B"/>
    <w:rsid w:val="005F79DA"/>
    <w:rsid w:val="005F7BB3"/>
    <w:rsid w:val="005F7EFF"/>
    <w:rsid w:val="00600279"/>
    <w:rsid w:val="0060040D"/>
    <w:rsid w:val="006005E3"/>
    <w:rsid w:val="00600CB8"/>
    <w:rsid w:val="00600CEB"/>
    <w:rsid w:val="00600E2C"/>
    <w:rsid w:val="00600F3F"/>
    <w:rsid w:val="00600FD5"/>
    <w:rsid w:val="00601086"/>
    <w:rsid w:val="006010B9"/>
    <w:rsid w:val="006011FF"/>
    <w:rsid w:val="006013A4"/>
    <w:rsid w:val="0060164B"/>
    <w:rsid w:val="0060171F"/>
    <w:rsid w:val="006018D4"/>
    <w:rsid w:val="00601919"/>
    <w:rsid w:val="0060194E"/>
    <w:rsid w:val="00601982"/>
    <w:rsid w:val="006019D1"/>
    <w:rsid w:val="00601ABE"/>
    <w:rsid w:val="00601E2A"/>
    <w:rsid w:val="00601ED1"/>
    <w:rsid w:val="00602222"/>
    <w:rsid w:val="00602464"/>
    <w:rsid w:val="0060266A"/>
    <w:rsid w:val="00602D97"/>
    <w:rsid w:val="00602F6D"/>
    <w:rsid w:val="00602FC6"/>
    <w:rsid w:val="00603315"/>
    <w:rsid w:val="006035CE"/>
    <w:rsid w:val="006037C2"/>
    <w:rsid w:val="00603BEE"/>
    <w:rsid w:val="00603E38"/>
    <w:rsid w:val="006040B6"/>
    <w:rsid w:val="006041A7"/>
    <w:rsid w:val="0060420B"/>
    <w:rsid w:val="006043AA"/>
    <w:rsid w:val="00604661"/>
    <w:rsid w:val="00604837"/>
    <w:rsid w:val="00604B75"/>
    <w:rsid w:val="00604BD9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62F"/>
    <w:rsid w:val="00606852"/>
    <w:rsid w:val="00606B6E"/>
    <w:rsid w:val="00607107"/>
    <w:rsid w:val="006072CA"/>
    <w:rsid w:val="00607699"/>
    <w:rsid w:val="006076BA"/>
    <w:rsid w:val="00607BFE"/>
    <w:rsid w:val="00607D12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916"/>
    <w:rsid w:val="00611AD2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712"/>
    <w:rsid w:val="00615775"/>
    <w:rsid w:val="00615B0D"/>
    <w:rsid w:val="00615E48"/>
    <w:rsid w:val="00615F42"/>
    <w:rsid w:val="00616070"/>
    <w:rsid w:val="00616303"/>
    <w:rsid w:val="006168C6"/>
    <w:rsid w:val="00616CBB"/>
    <w:rsid w:val="006178E1"/>
    <w:rsid w:val="006179D4"/>
    <w:rsid w:val="00617A1B"/>
    <w:rsid w:val="00620198"/>
    <w:rsid w:val="00620463"/>
    <w:rsid w:val="00620B96"/>
    <w:rsid w:val="00620D3B"/>
    <w:rsid w:val="00620EC1"/>
    <w:rsid w:val="00620F03"/>
    <w:rsid w:val="00621446"/>
    <w:rsid w:val="0062158E"/>
    <w:rsid w:val="006216EA"/>
    <w:rsid w:val="0062181F"/>
    <w:rsid w:val="00621AC3"/>
    <w:rsid w:val="00621EC9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D1"/>
    <w:rsid w:val="00623BED"/>
    <w:rsid w:val="0062400E"/>
    <w:rsid w:val="006246B3"/>
    <w:rsid w:val="0062470A"/>
    <w:rsid w:val="00624812"/>
    <w:rsid w:val="00624932"/>
    <w:rsid w:val="00624CB1"/>
    <w:rsid w:val="00624F8E"/>
    <w:rsid w:val="00625032"/>
    <w:rsid w:val="006250B5"/>
    <w:rsid w:val="0062524C"/>
    <w:rsid w:val="006252B0"/>
    <w:rsid w:val="0062544F"/>
    <w:rsid w:val="006258F5"/>
    <w:rsid w:val="00625B5F"/>
    <w:rsid w:val="00625C6F"/>
    <w:rsid w:val="00625EB1"/>
    <w:rsid w:val="00625F95"/>
    <w:rsid w:val="00626088"/>
    <w:rsid w:val="006267AC"/>
    <w:rsid w:val="00626B35"/>
    <w:rsid w:val="00626DBD"/>
    <w:rsid w:val="00627019"/>
    <w:rsid w:val="00627184"/>
    <w:rsid w:val="0062742D"/>
    <w:rsid w:val="0062746A"/>
    <w:rsid w:val="006276B0"/>
    <w:rsid w:val="00627976"/>
    <w:rsid w:val="00627CED"/>
    <w:rsid w:val="00627D64"/>
    <w:rsid w:val="00627DBF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11"/>
    <w:rsid w:val="00632645"/>
    <w:rsid w:val="00632818"/>
    <w:rsid w:val="0063299B"/>
    <w:rsid w:val="00632A69"/>
    <w:rsid w:val="00632D78"/>
    <w:rsid w:val="00632E84"/>
    <w:rsid w:val="0063328D"/>
    <w:rsid w:val="0063334F"/>
    <w:rsid w:val="006334E1"/>
    <w:rsid w:val="006335F5"/>
    <w:rsid w:val="00633744"/>
    <w:rsid w:val="00633A5F"/>
    <w:rsid w:val="006341B0"/>
    <w:rsid w:val="006343B8"/>
    <w:rsid w:val="006348F9"/>
    <w:rsid w:val="00634943"/>
    <w:rsid w:val="00634A89"/>
    <w:rsid w:val="00634BAE"/>
    <w:rsid w:val="00634DB7"/>
    <w:rsid w:val="00634E34"/>
    <w:rsid w:val="00634E48"/>
    <w:rsid w:val="00634F52"/>
    <w:rsid w:val="00634FFE"/>
    <w:rsid w:val="0063509C"/>
    <w:rsid w:val="00635531"/>
    <w:rsid w:val="0063583A"/>
    <w:rsid w:val="00635923"/>
    <w:rsid w:val="00635958"/>
    <w:rsid w:val="00635CFC"/>
    <w:rsid w:val="00635F64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637"/>
    <w:rsid w:val="006417DA"/>
    <w:rsid w:val="00641ED2"/>
    <w:rsid w:val="00641F13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3A2"/>
    <w:rsid w:val="006445CC"/>
    <w:rsid w:val="006445FB"/>
    <w:rsid w:val="0064466E"/>
    <w:rsid w:val="00644690"/>
    <w:rsid w:val="0064475F"/>
    <w:rsid w:val="006447BB"/>
    <w:rsid w:val="006447E1"/>
    <w:rsid w:val="006448B7"/>
    <w:rsid w:val="006448D5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721F"/>
    <w:rsid w:val="006473BE"/>
    <w:rsid w:val="006473C0"/>
    <w:rsid w:val="0064762D"/>
    <w:rsid w:val="006477DB"/>
    <w:rsid w:val="00647B83"/>
    <w:rsid w:val="00647D84"/>
    <w:rsid w:val="00647F21"/>
    <w:rsid w:val="00647FA7"/>
    <w:rsid w:val="006500F4"/>
    <w:rsid w:val="006501B7"/>
    <w:rsid w:val="006501D6"/>
    <w:rsid w:val="00650651"/>
    <w:rsid w:val="0065077C"/>
    <w:rsid w:val="00650783"/>
    <w:rsid w:val="00650A9B"/>
    <w:rsid w:val="00650E47"/>
    <w:rsid w:val="00650E68"/>
    <w:rsid w:val="00650F80"/>
    <w:rsid w:val="00651003"/>
    <w:rsid w:val="0065112F"/>
    <w:rsid w:val="006514C9"/>
    <w:rsid w:val="0065171D"/>
    <w:rsid w:val="0065175E"/>
    <w:rsid w:val="00651771"/>
    <w:rsid w:val="00651858"/>
    <w:rsid w:val="006519A4"/>
    <w:rsid w:val="00651B7A"/>
    <w:rsid w:val="00651FD6"/>
    <w:rsid w:val="00652173"/>
    <w:rsid w:val="006524DA"/>
    <w:rsid w:val="006528C9"/>
    <w:rsid w:val="00652A8F"/>
    <w:rsid w:val="00652C4F"/>
    <w:rsid w:val="00652D1F"/>
    <w:rsid w:val="00652D89"/>
    <w:rsid w:val="00652D8B"/>
    <w:rsid w:val="00652F93"/>
    <w:rsid w:val="00653281"/>
    <w:rsid w:val="0065394C"/>
    <w:rsid w:val="00653F5F"/>
    <w:rsid w:val="006544FD"/>
    <w:rsid w:val="006547F5"/>
    <w:rsid w:val="006548E6"/>
    <w:rsid w:val="00654C3F"/>
    <w:rsid w:val="006552DD"/>
    <w:rsid w:val="00655436"/>
    <w:rsid w:val="00655A48"/>
    <w:rsid w:val="006560D9"/>
    <w:rsid w:val="00656154"/>
    <w:rsid w:val="0065645E"/>
    <w:rsid w:val="006564AF"/>
    <w:rsid w:val="0065654F"/>
    <w:rsid w:val="0065665B"/>
    <w:rsid w:val="006566E0"/>
    <w:rsid w:val="00656765"/>
    <w:rsid w:val="00656A0E"/>
    <w:rsid w:val="00656A69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0E40"/>
    <w:rsid w:val="006610A4"/>
    <w:rsid w:val="0066138F"/>
    <w:rsid w:val="006613CB"/>
    <w:rsid w:val="006613EC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3D8A"/>
    <w:rsid w:val="006640F9"/>
    <w:rsid w:val="0066449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B4B"/>
    <w:rsid w:val="00672D3E"/>
    <w:rsid w:val="00673141"/>
    <w:rsid w:val="0067394C"/>
    <w:rsid w:val="00673AAB"/>
    <w:rsid w:val="00673C50"/>
    <w:rsid w:val="00673C92"/>
    <w:rsid w:val="00673F36"/>
    <w:rsid w:val="0067436E"/>
    <w:rsid w:val="00674979"/>
    <w:rsid w:val="00674A8D"/>
    <w:rsid w:val="00674D5B"/>
    <w:rsid w:val="00674E1B"/>
    <w:rsid w:val="00674F01"/>
    <w:rsid w:val="006751F5"/>
    <w:rsid w:val="0067532C"/>
    <w:rsid w:val="006755A6"/>
    <w:rsid w:val="006758B0"/>
    <w:rsid w:val="006761F9"/>
    <w:rsid w:val="006769A7"/>
    <w:rsid w:val="00676A28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C33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3D3B"/>
    <w:rsid w:val="00684A96"/>
    <w:rsid w:val="00684D17"/>
    <w:rsid w:val="00684E60"/>
    <w:rsid w:val="00685175"/>
    <w:rsid w:val="006851D4"/>
    <w:rsid w:val="006851F8"/>
    <w:rsid w:val="00685335"/>
    <w:rsid w:val="006858A6"/>
    <w:rsid w:val="0068597E"/>
    <w:rsid w:val="00685AF0"/>
    <w:rsid w:val="00685F1C"/>
    <w:rsid w:val="0068609D"/>
    <w:rsid w:val="00686145"/>
    <w:rsid w:val="0068628E"/>
    <w:rsid w:val="00686396"/>
    <w:rsid w:val="006863BD"/>
    <w:rsid w:val="006864E6"/>
    <w:rsid w:val="006869BD"/>
    <w:rsid w:val="00686B13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A20"/>
    <w:rsid w:val="00687AC0"/>
    <w:rsid w:val="00687B4A"/>
    <w:rsid w:val="00687B84"/>
    <w:rsid w:val="00687E13"/>
    <w:rsid w:val="00687F90"/>
    <w:rsid w:val="006902B9"/>
    <w:rsid w:val="006903C0"/>
    <w:rsid w:val="006906B3"/>
    <w:rsid w:val="0069072F"/>
    <w:rsid w:val="00690C25"/>
    <w:rsid w:val="00690C56"/>
    <w:rsid w:val="00690F5C"/>
    <w:rsid w:val="00691176"/>
    <w:rsid w:val="006915F7"/>
    <w:rsid w:val="00691655"/>
    <w:rsid w:val="00691754"/>
    <w:rsid w:val="00691ACC"/>
    <w:rsid w:val="00691C40"/>
    <w:rsid w:val="006923FD"/>
    <w:rsid w:val="00692749"/>
    <w:rsid w:val="00692829"/>
    <w:rsid w:val="006929AA"/>
    <w:rsid w:val="00692A62"/>
    <w:rsid w:val="00692AB4"/>
    <w:rsid w:val="00692D2A"/>
    <w:rsid w:val="00693567"/>
    <w:rsid w:val="00693775"/>
    <w:rsid w:val="006938CC"/>
    <w:rsid w:val="006939A6"/>
    <w:rsid w:val="00693EF4"/>
    <w:rsid w:val="006942C4"/>
    <w:rsid w:val="0069478F"/>
    <w:rsid w:val="00694B47"/>
    <w:rsid w:val="00694C5A"/>
    <w:rsid w:val="00694D40"/>
    <w:rsid w:val="0069531D"/>
    <w:rsid w:val="00695418"/>
    <w:rsid w:val="0069627A"/>
    <w:rsid w:val="0069629C"/>
    <w:rsid w:val="00696662"/>
    <w:rsid w:val="006966F3"/>
    <w:rsid w:val="00696F16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21B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164"/>
    <w:rsid w:val="006A2559"/>
    <w:rsid w:val="006A27D7"/>
    <w:rsid w:val="006A2BC6"/>
    <w:rsid w:val="006A2CEE"/>
    <w:rsid w:val="006A30A4"/>
    <w:rsid w:val="006A336A"/>
    <w:rsid w:val="006A35AF"/>
    <w:rsid w:val="006A40FC"/>
    <w:rsid w:val="006A43AD"/>
    <w:rsid w:val="006A444D"/>
    <w:rsid w:val="006A4462"/>
    <w:rsid w:val="006A45E2"/>
    <w:rsid w:val="006A4763"/>
    <w:rsid w:val="006A48B7"/>
    <w:rsid w:val="006A4A5C"/>
    <w:rsid w:val="006A4C69"/>
    <w:rsid w:val="006A4E08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A718B"/>
    <w:rsid w:val="006B0150"/>
    <w:rsid w:val="006B017B"/>
    <w:rsid w:val="006B0197"/>
    <w:rsid w:val="006B0652"/>
    <w:rsid w:val="006B0B09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E59"/>
    <w:rsid w:val="006B1F75"/>
    <w:rsid w:val="006B2116"/>
    <w:rsid w:val="006B2189"/>
    <w:rsid w:val="006B2258"/>
    <w:rsid w:val="006B2A72"/>
    <w:rsid w:val="006B2E0F"/>
    <w:rsid w:val="006B3048"/>
    <w:rsid w:val="006B3101"/>
    <w:rsid w:val="006B3978"/>
    <w:rsid w:val="006B3D30"/>
    <w:rsid w:val="006B3D46"/>
    <w:rsid w:val="006B3F7A"/>
    <w:rsid w:val="006B3FA5"/>
    <w:rsid w:val="006B40F4"/>
    <w:rsid w:val="006B4617"/>
    <w:rsid w:val="006B475A"/>
    <w:rsid w:val="006B47DA"/>
    <w:rsid w:val="006B4A1F"/>
    <w:rsid w:val="006B4A74"/>
    <w:rsid w:val="006B4F00"/>
    <w:rsid w:val="006B5242"/>
    <w:rsid w:val="006B5260"/>
    <w:rsid w:val="006B53DC"/>
    <w:rsid w:val="006B54EA"/>
    <w:rsid w:val="006B55A9"/>
    <w:rsid w:val="006B5720"/>
    <w:rsid w:val="006B5B6C"/>
    <w:rsid w:val="006B5EBC"/>
    <w:rsid w:val="006B631F"/>
    <w:rsid w:val="006B635C"/>
    <w:rsid w:val="006B6605"/>
    <w:rsid w:val="006B6932"/>
    <w:rsid w:val="006B6D3D"/>
    <w:rsid w:val="006B7029"/>
    <w:rsid w:val="006B72A2"/>
    <w:rsid w:val="006B7509"/>
    <w:rsid w:val="006B767B"/>
    <w:rsid w:val="006B769E"/>
    <w:rsid w:val="006B7B1C"/>
    <w:rsid w:val="006B7C7C"/>
    <w:rsid w:val="006B7F9D"/>
    <w:rsid w:val="006C01C4"/>
    <w:rsid w:val="006C0294"/>
    <w:rsid w:val="006C04BD"/>
    <w:rsid w:val="006C0512"/>
    <w:rsid w:val="006C05CC"/>
    <w:rsid w:val="006C0A49"/>
    <w:rsid w:val="006C0A74"/>
    <w:rsid w:val="006C0BEB"/>
    <w:rsid w:val="006C0C9B"/>
    <w:rsid w:val="006C0E6F"/>
    <w:rsid w:val="006C17D4"/>
    <w:rsid w:val="006C1E4E"/>
    <w:rsid w:val="006C1EBF"/>
    <w:rsid w:val="006C1F7A"/>
    <w:rsid w:val="006C254E"/>
    <w:rsid w:val="006C2823"/>
    <w:rsid w:val="006C28D9"/>
    <w:rsid w:val="006C2923"/>
    <w:rsid w:val="006C358C"/>
    <w:rsid w:val="006C3859"/>
    <w:rsid w:val="006C3960"/>
    <w:rsid w:val="006C3ACD"/>
    <w:rsid w:val="006C3DD9"/>
    <w:rsid w:val="006C4194"/>
    <w:rsid w:val="006C43F0"/>
    <w:rsid w:val="006C446F"/>
    <w:rsid w:val="006C47FC"/>
    <w:rsid w:val="006C48B7"/>
    <w:rsid w:val="006C4CF0"/>
    <w:rsid w:val="006C4D18"/>
    <w:rsid w:val="006C4D85"/>
    <w:rsid w:val="006C4EFB"/>
    <w:rsid w:val="006C4F52"/>
    <w:rsid w:val="006C5237"/>
    <w:rsid w:val="006C55B4"/>
    <w:rsid w:val="006C59A8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4EE"/>
    <w:rsid w:val="006C7833"/>
    <w:rsid w:val="006D07BD"/>
    <w:rsid w:val="006D081C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5"/>
    <w:rsid w:val="006D3F26"/>
    <w:rsid w:val="006D4305"/>
    <w:rsid w:val="006D448B"/>
    <w:rsid w:val="006D44F2"/>
    <w:rsid w:val="006D4957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EA"/>
    <w:rsid w:val="006E2EF3"/>
    <w:rsid w:val="006E3178"/>
    <w:rsid w:val="006E3502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BB7"/>
    <w:rsid w:val="006E6D56"/>
    <w:rsid w:val="006E740C"/>
    <w:rsid w:val="006E744A"/>
    <w:rsid w:val="006E773E"/>
    <w:rsid w:val="006E77F6"/>
    <w:rsid w:val="006E7ACC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7BE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2F87"/>
    <w:rsid w:val="006F3119"/>
    <w:rsid w:val="006F321B"/>
    <w:rsid w:val="006F335A"/>
    <w:rsid w:val="006F34BB"/>
    <w:rsid w:val="006F35CE"/>
    <w:rsid w:val="006F3690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9D9"/>
    <w:rsid w:val="006F5A36"/>
    <w:rsid w:val="006F5CB5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440"/>
    <w:rsid w:val="00700694"/>
    <w:rsid w:val="00700749"/>
    <w:rsid w:val="00700994"/>
    <w:rsid w:val="007009F4"/>
    <w:rsid w:val="00700BE7"/>
    <w:rsid w:val="00700D8C"/>
    <w:rsid w:val="00701306"/>
    <w:rsid w:val="007013BF"/>
    <w:rsid w:val="007019D8"/>
    <w:rsid w:val="00702080"/>
    <w:rsid w:val="00702307"/>
    <w:rsid w:val="00702865"/>
    <w:rsid w:val="00702E6D"/>
    <w:rsid w:val="00702EE1"/>
    <w:rsid w:val="00702F5E"/>
    <w:rsid w:val="00703956"/>
    <w:rsid w:val="00703998"/>
    <w:rsid w:val="00703BF8"/>
    <w:rsid w:val="00703DB4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CF4"/>
    <w:rsid w:val="00704D65"/>
    <w:rsid w:val="00704ECF"/>
    <w:rsid w:val="00704FCC"/>
    <w:rsid w:val="00705287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263"/>
    <w:rsid w:val="0070734E"/>
    <w:rsid w:val="0070754B"/>
    <w:rsid w:val="007079C1"/>
    <w:rsid w:val="00707AAE"/>
    <w:rsid w:val="00707C19"/>
    <w:rsid w:val="007100EF"/>
    <w:rsid w:val="00710104"/>
    <w:rsid w:val="00710255"/>
    <w:rsid w:val="007105EC"/>
    <w:rsid w:val="00710D18"/>
    <w:rsid w:val="00710DA3"/>
    <w:rsid w:val="00710DD0"/>
    <w:rsid w:val="00710E07"/>
    <w:rsid w:val="00710E78"/>
    <w:rsid w:val="007111BF"/>
    <w:rsid w:val="00711311"/>
    <w:rsid w:val="00711647"/>
    <w:rsid w:val="00711668"/>
    <w:rsid w:val="0071167F"/>
    <w:rsid w:val="00711755"/>
    <w:rsid w:val="007117C5"/>
    <w:rsid w:val="00711839"/>
    <w:rsid w:val="007118A0"/>
    <w:rsid w:val="00711901"/>
    <w:rsid w:val="00711BED"/>
    <w:rsid w:val="00711D5C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B2F"/>
    <w:rsid w:val="00716E97"/>
    <w:rsid w:val="00717145"/>
    <w:rsid w:val="00717235"/>
    <w:rsid w:val="00717451"/>
    <w:rsid w:val="007177B2"/>
    <w:rsid w:val="0071780B"/>
    <w:rsid w:val="00717A10"/>
    <w:rsid w:val="00717E5D"/>
    <w:rsid w:val="007201EF"/>
    <w:rsid w:val="00720301"/>
    <w:rsid w:val="00720343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DDF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7ED"/>
    <w:rsid w:val="00724C33"/>
    <w:rsid w:val="00724D7D"/>
    <w:rsid w:val="00724EC6"/>
    <w:rsid w:val="00725016"/>
    <w:rsid w:val="00725094"/>
    <w:rsid w:val="00725210"/>
    <w:rsid w:val="00725770"/>
    <w:rsid w:val="00725D7A"/>
    <w:rsid w:val="0072617E"/>
    <w:rsid w:val="00726222"/>
    <w:rsid w:val="00726580"/>
    <w:rsid w:val="0072665C"/>
    <w:rsid w:val="00726857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89B"/>
    <w:rsid w:val="00730A18"/>
    <w:rsid w:val="00730E22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A2"/>
    <w:rsid w:val="007321BC"/>
    <w:rsid w:val="007323B9"/>
    <w:rsid w:val="0073248A"/>
    <w:rsid w:val="007325F8"/>
    <w:rsid w:val="00732C75"/>
    <w:rsid w:val="00732FAA"/>
    <w:rsid w:val="00733170"/>
    <w:rsid w:val="007331FD"/>
    <w:rsid w:val="00733535"/>
    <w:rsid w:val="0073369C"/>
    <w:rsid w:val="007337E9"/>
    <w:rsid w:val="00733B67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658"/>
    <w:rsid w:val="00735888"/>
    <w:rsid w:val="00735A5F"/>
    <w:rsid w:val="00735F51"/>
    <w:rsid w:val="00735F55"/>
    <w:rsid w:val="00735FAF"/>
    <w:rsid w:val="00736256"/>
    <w:rsid w:val="00736908"/>
    <w:rsid w:val="00736B7A"/>
    <w:rsid w:val="00736E01"/>
    <w:rsid w:val="00736EF4"/>
    <w:rsid w:val="0073749E"/>
    <w:rsid w:val="00737708"/>
    <w:rsid w:val="00737978"/>
    <w:rsid w:val="00737EAF"/>
    <w:rsid w:val="00740169"/>
    <w:rsid w:val="00740198"/>
    <w:rsid w:val="00740443"/>
    <w:rsid w:val="0074050A"/>
    <w:rsid w:val="00740541"/>
    <w:rsid w:val="007405B7"/>
    <w:rsid w:val="0074065E"/>
    <w:rsid w:val="0074078E"/>
    <w:rsid w:val="007407F0"/>
    <w:rsid w:val="00740A27"/>
    <w:rsid w:val="00740FCA"/>
    <w:rsid w:val="0074103D"/>
    <w:rsid w:val="00741068"/>
    <w:rsid w:val="00741404"/>
    <w:rsid w:val="00741526"/>
    <w:rsid w:val="00741763"/>
    <w:rsid w:val="0074185B"/>
    <w:rsid w:val="0074195F"/>
    <w:rsid w:val="007419B6"/>
    <w:rsid w:val="00741A65"/>
    <w:rsid w:val="00741FFA"/>
    <w:rsid w:val="00742288"/>
    <w:rsid w:val="00742344"/>
    <w:rsid w:val="007424B3"/>
    <w:rsid w:val="00742755"/>
    <w:rsid w:val="00742AC1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2EB"/>
    <w:rsid w:val="007443D3"/>
    <w:rsid w:val="007449C7"/>
    <w:rsid w:val="00744EEF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754"/>
    <w:rsid w:val="0074789B"/>
    <w:rsid w:val="00747950"/>
    <w:rsid w:val="00747AFE"/>
    <w:rsid w:val="00747B78"/>
    <w:rsid w:val="00747D80"/>
    <w:rsid w:val="00747F68"/>
    <w:rsid w:val="00747FF4"/>
    <w:rsid w:val="00750693"/>
    <w:rsid w:val="00750818"/>
    <w:rsid w:val="00750D41"/>
    <w:rsid w:val="00750F2C"/>
    <w:rsid w:val="00751066"/>
    <w:rsid w:val="00751330"/>
    <w:rsid w:val="007513D9"/>
    <w:rsid w:val="00751557"/>
    <w:rsid w:val="007516D9"/>
    <w:rsid w:val="00751CD9"/>
    <w:rsid w:val="00751DB5"/>
    <w:rsid w:val="00751E0F"/>
    <w:rsid w:val="00752303"/>
    <w:rsid w:val="0075232A"/>
    <w:rsid w:val="00752355"/>
    <w:rsid w:val="00752591"/>
    <w:rsid w:val="00752958"/>
    <w:rsid w:val="00752A0F"/>
    <w:rsid w:val="00752A5A"/>
    <w:rsid w:val="00752AA1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BA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F5E"/>
    <w:rsid w:val="00760077"/>
    <w:rsid w:val="007602E8"/>
    <w:rsid w:val="0076047E"/>
    <w:rsid w:val="0076053F"/>
    <w:rsid w:val="007605FF"/>
    <w:rsid w:val="00760936"/>
    <w:rsid w:val="00760949"/>
    <w:rsid w:val="00760CF8"/>
    <w:rsid w:val="00760E57"/>
    <w:rsid w:val="0076136F"/>
    <w:rsid w:val="00761886"/>
    <w:rsid w:val="00761D94"/>
    <w:rsid w:val="00761DD3"/>
    <w:rsid w:val="007620C3"/>
    <w:rsid w:val="00762238"/>
    <w:rsid w:val="0076252C"/>
    <w:rsid w:val="00762550"/>
    <w:rsid w:val="00762792"/>
    <w:rsid w:val="007627E9"/>
    <w:rsid w:val="00762935"/>
    <w:rsid w:val="00762A3A"/>
    <w:rsid w:val="00762B04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62C"/>
    <w:rsid w:val="007656F5"/>
    <w:rsid w:val="0076593E"/>
    <w:rsid w:val="00765B02"/>
    <w:rsid w:val="00765B52"/>
    <w:rsid w:val="00765E5D"/>
    <w:rsid w:val="0076698D"/>
    <w:rsid w:val="00766A37"/>
    <w:rsid w:val="00766EF4"/>
    <w:rsid w:val="00766F03"/>
    <w:rsid w:val="00766F1D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49D"/>
    <w:rsid w:val="0077060D"/>
    <w:rsid w:val="007707D2"/>
    <w:rsid w:val="00770E05"/>
    <w:rsid w:val="007711E5"/>
    <w:rsid w:val="0077136B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AB8"/>
    <w:rsid w:val="00772B6D"/>
    <w:rsid w:val="00772CBF"/>
    <w:rsid w:val="00772DFD"/>
    <w:rsid w:val="00772E7F"/>
    <w:rsid w:val="00772E8B"/>
    <w:rsid w:val="00773211"/>
    <w:rsid w:val="007737C0"/>
    <w:rsid w:val="0077386D"/>
    <w:rsid w:val="007738EF"/>
    <w:rsid w:val="00773F74"/>
    <w:rsid w:val="00773F77"/>
    <w:rsid w:val="007741A5"/>
    <w:rsid w:val="007741EF"/>
    <w:rsid w:val="00774A84"/>
    <w:rsid w:val="00774E07"/>
    <w:rsid w:val="00775066"/>
    <w:rsid w:val="00775362"/>
    <w:rsid w:val="0077560E"/>
    <w:rsid w:val="007758F6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D42"/>
    <w:rsid w:val="007770FC"/>
    <w:rsid w:val="0077736A"/>
    <w:rsid w:val="0077776F"/>
    <w:rsid w:val="007779F6"/>
    <w:rsid w:val="00777B9C"/>
    <w:rsid w:val="00777CE2"/>
    <w:rsid w:val="00777E00"/>
    <w:rsid w:val="00777E9B"/>
    <w:rsid w:val="0078024B"/>
    <w:rsid w:val="00780773"/>
    <w:rsid w:val="00780870"/>
    <w:rsid w:val="00780A7E"/>
    <w:rsid w:val="00780BD4"/>
    <w:rsid w:val="00780BED"/>
    <w:rsid w:val="00780C76"/>
    <w:rsid w:val="007810FE"/>
    <w:rsid w:val="00781152"/>
    <w:rsid w:val="007811C0"/>
    <w:rsid w:val="00781278"/>
    <w:rsid w:val="007813E2"/>
    <w:rsid w:val="00781666"/>
    <w:rsid w:val="0078172B"/>
    <w:rsid w:val="00781745"/>
    <w:rsid w:val="00781A45"/>
    <w:rsid w:val="00781ACA"/>
    <w:rsid w:val="00781AD1"/>
    <w:rsid w:val="00781AF0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B4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4FC3"/>
    <w:rsid w:val="0078515C"/>
    <w:rsid w:val="007853B9"/>
    <w:rsid w:val="007853D6"/>
    <w:rsid w:val="007854A3"/>
    <w:rsid w:val="00785533"/>
    <w:rsid w:val="007856C0"/>
    <w:rsid w:val="007858A7"/>
    <w:rsid w:val="00785A18"/>
    <w:rsid w:val="00785A36"/>
    <w:rsid w:val="00785A3F"/>
    <w:rsid w:val="00785B01"/>
    <w:rsid w:val="00785C29"/>
    <w:rsid w:val="00785CF2"/>
    <w:rsid w:val="00785D62"/>
    <w:rsid w:val="0078626A"/>
    <w:rsid w:val="007862C5"/>
    <w:rsid w:val="0078635C"/>
    <w:rsid w:val="00786448"/>
    <w:rsid w:val="00786722"/>
    <w:rsid w:val="0078696A"/>
    <w:rsid w:val="00786BFE"/>
    <w:rsid w:val="00786F62"/>
    <w:rsid w:val="00786F64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4E1"/>
    <w:rsid w:val="0079365A"/>
    <w:rsid w:val="007937AF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C6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8B4"/>
    <w:rsid w:val="00797EA5"/>
    <w:rsid w:val="00797F4B"/>
    <w:rsid w:val="007A004E"/>
    <w:rsid w:val="007A00DB"/>
    <w:rsid w:val="007A0144"/>
    <w:rsid w:val="007A07A6"/>
    <w:rsid w:val="007A0884"/>
    <w:rsid w:val="007A09B5"/>
    <w:rsid w:val="007A0C6B"/>
    <w:rsid w:val="007A10D7"/>
    <w:rsid w:val="007A1313"/>
    <w:rsid w:val="007A14B7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2FDA"/>
    <w:rsid w:val="007A313F"/>
    <w:rsid w:val="007A31C7"/>
    <w:rsid w:val="007A3380"/>
    <w:rsid w:val="007A3691"/>
    <w:rsid w:val="007A385D"/>
    <w:rsid w:val="007A3950"/>
    <w:rsid w:val="007A3A03"/>
    <w:rsid w:val="007A3BD0"/>
    <w:rsid w:val="007A3C76"/>
    <w:rsid w:val="007A3D24"/>
    <w:rsid w:val="007A41E5"/>
    <w:rsid w:val="007A4278"/>
    <w:rsid w:val="007A4501"/>
    <w:rsid w:val="007A4537"/>
    <w:rsid w:val="007A45E7"/>
    <w:rsid w:val="007A46AD"/>
    <w:rsid w:val="007A471D"/>
    <w:rsid w:val="007A48D8"/>
    <w:rsid w:val="007A4AE3"/>
    <w:rsid w:val="007A4BDC"/>
    <w:rsid w:val="007A4D2C"/>
    <w:rsid w:val="007A4E6F"/>
    <w:rsid w:val="007A4EFF"/>
    <w:rsid w:val="007A51A7"/>
    <w:rsid w:val="007A540A"/>
    <w:rsid w:val="007A5417"/>
    <w:rsid w:val="007A541B"/>
    <w:rsid w:val="007A5C27"/>
    <w:rsid w:val="007A5FAB"/>
    <w:rsid w:val="007A6229"/>
    <w:rsid w:val="007A628C"/>
    <w:rsid w:val="007A6735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D8"/>
    <w:rsid w:val="007B14D3"/>
    <w:rsid w:val="007B174B"/>
    <w:rsid w:val="007B18F0"/>
    <w:rsid w:val="007B1922"/>
    <w:rsid w:val="007B1E8A"/>
    <w:rsid w:val="007B1F17"/>
    <w:rsid w:val="007B205C"/>
    <w:rsid w:val="007B223B"/>
    <w:rsid w:val="007B2708"/>
    <w:rsid w:val="007B2715"/>
    <w:rsid w:val="007B2B6F"/>
    <w:rsid w:val="007B2C5D"/>
    <w:rsid w:val="007B2F53"/>
    <w:rsid w:val="007B30BA"/>
    <w:rsid w:val="007B3117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16"/>
    <w:rsid w:val="007B4AB3"/>
    <w:rsid w:val="007B4AB4"/>
    <w:rsid w:val="007B4B90"/>
    <w:rsid w:val="007B4B9E"/>
    <w:rsid w:val="007B521B"/>
    <w:rsid w:val="007B5426"/>
    <w:rsid w:val="007B55D9"/>
    <w:rsid w:val="007B599A"/>
    <w:rsid w:val="007B5A35"/>
    <w:rsid w:val="007B5BDF"/>
    <w:rsid w:val="007B5C5C"/>
    <w:rsid w:val="007B5D90"/>
    <w:rsid w:val="007B5DE8"/>
    <w:rsid w:val="007B5F44"/>
    <w:rsid w:val="007B5FEB"/>
    <w:rsid w:val="007B6334"/>
    <w:rsid w:val="007B6384"/>
    <w:rsid w:val="007B6E5C"/>
    <w:rsid w:val="007B6EA4"/>
    <w:rsid w:val="007B70D5"/>
    <w:rsid w:val="007B7498"/>
    <w:rsid w:val="007B7560"/>
    <w:rsid w:val="007B772A"/>
    <w:rsid w:val="007B7BCA"/>
    <w:rsid w:val="007B7BF4"/>
    <w:rsid w:val="007C0232"/>
    <w:rsid w:val="007C0248"/>
    <w:rsid w:val="007C0265"/>
    <w:rsid w:val="007C02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2C7"/>
    <w:rsid w:val="007C26EF"/>
    <w:rsid w:val="007C273F"/>
    <w:rsid w:val="007C29EA"/>
    <w:rsid w:val="007C2D59"/>
    <w:rsid w:val="007C3316"/>
    <w:rsid w:val="007C3603"/>
    <w:rsid w:val="007C3761"/>
    <w:rsid w:val="007C39DB"/>
    <w:rsid w:val="007C3BF2"/>
    <w:rsid w:val="007C3C71"/>
    <w:rsid w:val="007C3D6C"/>
    <w:rsid w:val="007C3EA8"/>
    <w:rsid w:val="007C3EFB"/>
    <w:rsid w:val="007C3F60"/>
    <w:rsid w:val="007C41B7"/>
    <w:rsid w:val="007C427D"/>
    <w:rsid w:val="007C43D9"/>
    <w:rsid w:val="007C445C"/>
    <w:rsid w:val="007C44ED"/>
    <w:rsid w:val="007C45A0"/>
    <w:rsid w:val="007C4F1C"/>
    <w:rsid w:val="007C5047"/>
    <w:rsid w:val="007C53F8"/>
    <w:rsid w:val="007C55C2"/>
    <w:rsid w:val="007C5768"/>
    <w:rsid w:val="007C586C"/>
    <w:rsid w:val="007C58EB"/>
    <w:rsid w:val="007C5A5F"/>
    <w:rsid w:val="007C5B27"/>
    <w:rsid w:val="007C5B65"/>
    <w:rsid w:val="007C5E6D"/>
    <w:rsid w:val="007C6164"/>
    <w:rsid w:val="007C65E3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C23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80"/>
    <w:rsid w:val="007D3FED"/>
    <w:rsid w:val="007D4E6C"/>
    <w:rsid w:val="007D5165"/>
    <w:rsid w:val="007D51D1"/>
    <w:rsid w:val="007D5349"/>
    <w:rsid w:val="007D5B09"/>
    <w:rsid w:val="007D5C4A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8B5"/>
    <w:rsid w:val="007E19E1"/>
    <w:rsid w:val="007E2257"/>
    <w:rsid w:val="007E25CD"/>
    <w:rsid w:val="007E2602"/>
    <w:rsid w:val="007E2B1F"/>
    <w:rsid w:val="007E2BDF"/>
    <w:rsid w:val="007E2CB6"/>
    <w:rsid w:val="007E2CFD"/>
    <w:rsid w:val="007E343B"/>
    <w:rsid w:val="007E354E"/>
    <w:rsid w:val="007E356C"/>
    <w:rsid w:val="007E38F4"/>
    <w:rsid w:val="007E397D"/>
    <w:rsid w:val="007E39C4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4F6F"/>
    <w:rsid w:val="007E54C4"/>
    <w:rsid w:val="007E594F"/>
    <w:rsid w:val="007E5951"/>
    <w:rsid w:val="007E5A5D"/>
    <w:rsid w:val="007E5BCA"/>
    <w:rsid w:val="007E5C3C"/>
    <w:rsid w:val="007E5EDA"/>
    <w:rsid w:val="007E5F6A"/>
    <w:rsid w:val="007E609A"/>
    <w:rsid w:val="007E6B8B"/>
    <w:rsid w:val="007E6F4E"/>
    <w:rsid w:val="007E726F"/>
    <w:rsid w:val="007E74A1"/>
    <w:rsid w:val="007E74E6"/>
    <w:rsid w:val="007E7787"/>
    <w:rsid w:val="007E77C5"/>
    <w:rsid w:val="007E78BF"/>
    <w:rsid w:val="007E7A1E"/>
    <w:rsid w:val="007E7B0B"/>
    <w:rsid w:val="007E7C43"/>
    <w:rsid w:val="007E7C84"/>
    <w:rsid w:val="007E7D85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8"/>
    <w:rsid w:val="007F211A"/>
    <w:rsid w:val="007F2124"/>
    <w:rsid w:val="007F2156"/>
    <w:rsid w:val="007F2293"/>
    <w:rsid w:val="007F2318"/>
    <w:rsid w:val="007F2B90"/>
    <w:rsid w:val="007F2CA3"/>
    <w:rsid w:val="007F2D7A"/>
    <w:rsid w:val="007F2F77"/>
    <w:rsid w:val="007F34C2"/>
    <w:rsid w:val="007F3CBB"/>
    <w:rsid w:val="007F3EA0"/>
    <w:rsid w:val="007F3FD8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3E8"/>
    <w:rsid w:val="007F5992"/>
    <w:rsid w:val="007F5A97"/>
    <w:rsid w:val="007F5CBA"/>
    <w:rsid w:val="007F5D2B"/>
    <w:rsid w:val="007F5E13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0EB0"/>
    <w:rsid w:val="00800FF3"/>
    <w:rsid w:val="0080143C"/>
    <w:rsid w:val="008014F3"/>
    <w:rsid w:val="00801808"/>
    <w:rsid w:val="00801865"/>
    <w:rsid w:val="008019C8"/>
    <w:rsid w:val="00801E7D"/>
    <w:rsid w:val="00801FE3"/>
    <w:rsid w:val="008025E2"/>
    <w:rsid w:val="008026A5"/>
    <w:rsid w:val="00802910"/>
    <w:rsid w:val="00802A1F"/>
    <w:rsid w:val="00802D1A"/>
    <w:rsid w:val="00802EA4"/>
    <w:rsid w:val="008033D1"/>
    <w:rsid w:val="0080362B"/>
    <w:rsid w:val="00803877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86"/>
    <w:rsid w:val="00805BD5"/>
    <w:rsid w:val="00805C87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2B1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5C8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39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3D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279"/>
    <w:rsid w:val="0082073D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88"/>
    <w:rsid w:val="008221C6"/>
    <w:rsid w:val="008222F6"/>
    <w:rsid w:val="008223AA"/>
    <w:rsid w:val="00822629"/>
    <w:rsid w:val="00822631"/>
    <w:rsid w:val="0082281D"/>
    <w:rsid w:val="00822B6A"/>
    <w:rsid w:val="00823080"/>
    <w:rsid w:val="008230F5"/>
    <w:rsid w:val="00823128"/>
    <w:rsid w:val="00823485"/>
    <w:rsid w:val="008234A1"/>
    <w:rsid w:val="008239B2"/>
    <w:rsid w:val="00823C1B"/>
    <w:rsid w:val="00823C84"/>
    <w:rsid w:val="00823CF2"/>
    <w:rsid w:val="00823CF6"/>
    <w:rsid w:val="00824184"/>
    <w:rsid w:val="00824390"/>
    <w:rsid w:val="008244FF"/>
    <w:rsid w:val="008246E0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EA"/>
    <w:rsid w:val="008276FC"/>
    <w:rsid w:val="00827E1B"/>
    <w:rsid w:val="008300E9"/>
    <w:rsid w:val="0083039F"/>
    <w:rsid w:val="008304D8"/>
    <w:rsid w:val="00830AD7"/>
    <w:rsid w:val="00830BC6"/>
    <w:rsid w:val="00830D02"/>
    <w:rsid w:val="00830E2E"/>
    <w:rsid w:val="008314ED"/>
    <w:rsid w:val="0083178E"/>
    <w:rsid w:val="00831F26"/>
    <w:rsid w:val="0083202D"/>
    <w:rsid w:val="008324B2"/>
    <w:rsid w:val="0083253F"/>
    <w:rsid w:val="008326B7"/>
    <w:rsid w:val="00832947"/>
    <w:rsid w:val="008329CD"/>
    <w:rsid w:val="008329D1"/>
    <w:rsid w:val="008329E9"/>
    <w:rsid w:val="00832D3D"/>
    <w:rsid w:val="00832F72"/>
    <w:rsid w:val="008331BF"/>
    <w:rsid w:val="008331C6"/>
    <w:rsid w:val="00833241"/>
    <w:rsid w:val="00833431"/>
    <w:rsid w:val="008334AE"/>
    <w:rsid w:val="00833899"/>
    <w:rsid w:val="00833C2E"/>
    <w:rsid w:val="00834176"/>
    <w:rsid w:val="00834953"/>
    <w:rsid w:val="00834B9E"/>
    <w:rsid w:val="00834C80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59"/>
    <w:rsid w:val="00836CCA"/>
    <w:rsid w:val="00836CCE"/>
    <w:rsid w:val="00836F3E"/>
    <w:rsid w:val="008370BC"/>
    <w:rsid w:val="00837741"/>
    <w:rsid w:val="0083774E"/>
    <w:rsid w:val="0083788B"/>
    <w:rsid w:val="00837D10"/>
    <w:rsid w:val="00837EA0"/>
    <w:rsid w:val="008401D0"/>
    <w:rsid w:val="008402F7"/>
    <w:rsid w:val="008404DE"/>
    <w:rsid w:val="00840A2E"/>
    <w:rsid w:val="00840C28"/>
    <w:rsid w:val="00840DBE"/>
    <w:rsid w:val="0084125B"/>
    <w:rsid w:val="00841BA7"/>
    <w:rsid w:val="00841BBA"/>
    <w:rsid w:val="00841D5D"/>
    <w:rsid w:val="008421D1"/>
    <w:rsid w:val="00842DBA"/>
    <w:rsid w:val="0084322A"/>
    <w:rsid w:val="008434A2"/>
    <w:rsid w:val="00843707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8F4"/>
    <w:rsid w:val="00844ABE"/>
    <w:rsid w:val="00844BC1"/>
    <w:rsid w:val="00844E0E"/>
    <w:rsid w:val="00844F3D"/>
    <w:rsid w:val="00844FB5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2C5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070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3C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62D"/>
    <w:rsid w:val="00856861"/>
    <w:rsid w:val="00856ADC"/>
    <w:rsid w:val="00856BAD"/>
    <w:rsid w:val="00856D33"/>
    <w:rsid w:val="00856D6F"/>
    <w:rsid w:val="00856F02"/>
    <w:rsid w:val="00856FB8"/>
    <w:rsid w:val="00857011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60C"/>
    <w:rsid w:val="00860813"/>
    <w:rsid w:val="00860D51"/>
    <w:rsid w:val="00860E82"/>
    <w:rsid w:val="0086100C"/>
    <w:rsid w:val="0086118B"/>
    <w:rsid w:val="00861277"/>
    <w:rsid w:val="00861345"/>
    <w:rsid w:val="00861482"/>
    <w:rsid w:val="00861625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5DE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4"/>
    <w:rsid w:val="008648C6"/>
    <w:rsid w:val="008648D7"/>
    <w:rsid w:val="0086490C"/>
    <w:rsid w:val="00864B85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2B1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B28"/>
    <w:rsid w:val="00873C44"/>
    <w:rsid w:val="00873C57"/>
    <w:rsid w:val="00873FFA"/>
    <w:rsid w:val="008740F8"/>
    <w:rsid w:val="00874721"/>
    <w:rsid w:val="0087479C"/>
    <w:rsid w:val="008749B4"/>
    <w:rsid w:val="00874D2C"/>
    <w:rsid w:val="00874E32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D02"/>
    <w:rsid w:val="00880E86"/>
    <w:rsid w:val="00880ED5"/>
    <w:rsid w:val="0088114B"/>
    <w:rsid w:val="00881344"/>
    <w:rsid w:val="008815F0"/>
    <w:rsid w:val="008817E9"/>
    <w:rsid w:val="00881BA9"/>
    <w:rsid w:val="00881E2E"/>
    <w:rsid w:val="008821A2"/>
    <w:rsid w:val="00882A2B"/>
    <w:rsid w:val="00882B85"/>
    <w:rsid w:val="00882E2B"/>
    <w:rsid w:val="00882FAF"/>
    <w:rsid w:val="008830E5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0F02"/>
    <w:rsid w:val="00891782"/>
    <w:rsid w:val="00891835"/>
    <w:rsid w:val="00891AF0"/>
    <w:rsid w:val="00891DFA"/>
    <w:rsid w:val="00891E80"/>
    <w:rsid w:val="0089217E"/>
    <w:rsid w:val="00892241"/>
    <w:rsid w:val="00892281"/>
    <w:rsid w:val="0089249F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96"/>
    <w:rsid w:val="008940A0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5E7"/>
    <w:rsid w:val="00896708"/>
    <w:rsid w:val="0089678A"/>
    <w:rsid w:val="008969E6"/>
    <w:rsid w:val="00896C69"/>
    <w:rsid w:val="008974E9"/>
    <w:rsid w:val="0089771A"/>
    <w:rsid w:val="00897B8F"/>
    <w:rsid w:val="00897DE5"/>
    <w:rsid w:val="00897ECF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47E"/>
    <w:rsid w:val="008A2515"/>
    <w:rsid w:val="008A2674"/>
    <w:rsid w:val="008A2735"/>
    <w:rsid w:val="008A2878"/>
    <w:rsid w:val="008A28A6"/>
    <w:rsid w:val="008A294C"/>
    <w:rsid w:val="008A2971"/>
    <w:rsid w:val="008A29E8"/>
    <w:rsid w:val="008A2C9F"/>
    <w:rsid w:val="008A2D45"/>
    <w:rsid w:val="008A2DE6"/>
    <w:rsid w:val="008A305D"/>
    <w:rsid w:val="008A327B"/>
    <w:rsid w:val="008A38B9"/>
    <w:rsid w:val="008A3BA7"/>
    <w:rsid w:val="008A3DC1"/>
    <w:rsid w:val="008A40BF"/>
    <w:rsid w:val="008A4119"/>
    <w:rsid w:val="008A422D"/>
    <w:rsid w:val="008A45FB"/>
    <w:rsid w:val="008A466B"/>
    <w:rsid w:val="008A48C7"/>
    <w:rsid w:val="008A4927"/>
    <w:rsid w:val="008A4B28"/>
    <w:rsid w:val="008A4D15"/>
    <w:rsid w:val="008A4D84"/>
    <w:rsid w:val="008A4E46"/>
    <w:rsid w:val="008A57C2"/>
    <w:rsid w:val="008A58EF"/>
    <w:rsid w:val="008A59D5"/>
    <w:rsid w:val="008A5A37"/>
    <w:rsid w:val="008A5E0E"/>
    <w:rsid w:val="008A61E5"/>
    <w:rsid w:val="008A6360"/>
    <w:rsid w:val="008A695F"/>
    <w:rsid w:val="008A6A93"/>
    <w:rsid w:val="008A6EEA"/>
    <w:rsid w:val="008A6F39"/>
    <w:rsid w:val="008A6FA9"/>
    <w:rsid w:val="008A7009"/>
    <w:rsid w:val="008A723B"/>
    <w:rsid w:val="008A75F2"/>
    <w:rsid w:val="008A76D4"/>
    <w:rsid w:val="008A7782"/>
    <w:rsid w:val="008A7E94"/>
    <w:rsid w:val="008B02A9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631"/>
    <w:rsid w:val="008B1823"/>
    <w:rsid w:val="008B19AE"/>
    <w:rsid w:val="008B1C4C"/>
    <w:rsid w:val="008B1E4C"/>
    <w:rsid w:val="008B1ED5"/>
    <w:rsid w:val="008B1FA7"/>
    <w:rsid w:val="008B2213"/>
    <w:rsid w:val="008B225C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18C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B9A"/>
    <w:rsid w:val="008C1C52"/>
    <w:rsid w:val="008C1E1B"/>
    <w:rsid w:val="008C2454"/>
    <w:rsid w:val="008C24C1"/>
    <w:rsid w:val="008C29D2"/>
    <w:rsid w:val="008C2AA2"/>
    <w:rsid w:val="008C30AB"/>
    <w:rsid w:val="008C318E"/>
    <w:rsid w:val="008C3257"/>
    <w:rsid w:val="008C32BA"/>
    <w:rsid w:val="008C36D4"/>
    <w:rsid w:val="008C3A11"/>
    <w:rsid w:val="008C3AC7"/>
    <w:rsid w:val="008C3C1A"/>
    <w:rsid w:val="008C4003"/>
    <w:rsid w:val="008C43F8"/>
    <w:rsid w:val="008C4642"/>
    <w:rsid w:val="008C4B1C"/>
    <w:rsid w:val="008C4B53"/>
    <w:rsid w:val="008C4B5E"/>
    <w:rsid w:val="008C4F30"/>
    <w:rsid w:val="008C505A"/>
    <w:rsid w:val="008C5196"/>
    <w:rsid w:val="008C5261"/>
    <w:rsid w:val="008C53C0"/>
    <w:rsid w:val="008C54B6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418"/>
    <w:rsid w:val="008C75C4"/>
    <w:rsid w:val="008C7B09"/>
    <w:rsid w:val="008C7B87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232"/>
    <w:rsid w:val="008D3561"/>
    <w:rsid w:val="008D3CBB"/>
    <w:rsid w:val="008D3F5C"/>
    <w:rsid w:val="008D407F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54"/>
    <w:rsid w:val="008D57DD"/>
    <w:rsid w:val="008D5A88"/>
    <w:rsid w:val="008D5C18"/>
    <w:rsid w:val="008D5C3A"/>
    <w:rsid w:val="008D6176"/>
    <w:rsid w:val="008D624B"/>
    <w:rsid w:val="008D677B"/>
    <w:rsid w:val="008D67AC"/>
    <w:rsid w:val="008D6923"/>
    <w:rsid w:val="008D69DB"/>
    <w:rsid w:val="008D69EE"/>
    <w:rsid w:val="008D6A92"/>
    <w:rsid w:val="008D6C22"/>
    <w:rsid w:val="008D6D28"/>
    <w:rsid w:val="008D6D83"/>
    <w:rsid w:val="008D6EED"/>
    <w:rsid w:val="008D78FE"/>
    <w:rsid w:val="008D797E"/>
    <w:rsid w:val="008D7C5E"/>
    <w:rsid w:val="008E02F4"/>
    <w:rsid w:val="008E031F"/>
    <w:rsid w:val="008E03A4"/>
    <w:rsid w:val="008E084C"/>
    <w:rsid w:val="008E088F"/>
    <w:rsid w:val="008E0963"/>
    <w:rsid w:val="008E0D1D"/>
    <w:rsid w:val="008E0E00"/>
    <w:rsid w:val="008E12CC"/>
    <w:rsid w:val="008E15D4"/>
    <w:rsid w:val="008E1C93"/>
    <w:rsid w:val="008E1CF3"/>
    <w:rsid w:val="008E1E34"/>
    <w:rsid w:val="008E1F34"/>
    <w:rsid w:val="008E233A"/>
    <w:rsid w:val="008E243C"/>
    <w:rsid w:val="008E25F1"/>
    <w:rsid w:val="008E2613"/>
    <w:rsid w:val="008E276A"/>
    <w:rsid w:val="008E2977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D9B"/>
    <w:rsid w:val="008E4DF6"/>
    <w:rsid w:val="008E4EE4"/>
    <w:rsid w:val="008E528C"/>
    <w:rsid w:val="008E531E"/>
    <w:rsid w:val="008E5884"/>
    <w:rsid w:val="008E62F9"/>
    <w:rsid w:val="008E64D7"/>
    <w:rsid w:val="008E66CF"/>
    <w:rsid w:val="008E67EA"/>
    <w:rsid w:val="008E6A99"/>
    <w:rsid w:val="008E6AAA"/>
    <w:rsid w:val="008E6B80"/>
    <w:rsid w:val="008E713C"/>
    <w:rsid w:val="008E7644"/>
    <w:rsid w:val="008E766D"/>
    <w:rsid w:val="008E7C6C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AD8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09C"/>
    <w:rsid w:val="008F31AB"/>
    <w:rsid w:val="008F376B"/>
    <w:rsid w:val="008F3900"/>
    <w:rsid w:val="008F3BAA"/>
    <w:rsid w:val="008F3EA7"/>
    <w:rsid w:val="008F3F97"/>
    <w:rsid w:val="008F4164"/>
    <w:rsid w:val="008F41AB"/>
    <w:rsid w:val="008F4215"/>
    <w:rsid w:val="008F42EF"/>
    <w:rsid w:val="008F445A"/>
    <w:rsid w:val="008F4516"/>
    <w:rsid w:val="008F49AC"/>
    <w:rsid w:val="008F4BD3"/>
    <w:rsid w:val="008F4D7D"/>
    <w:rsid w:val="008F52DB"/>
    <w:rsid w:val="008F53E4"/>
    <w:rsid w:val="008F567E"/>
    <w:rsid w:val="008F59AD"/>
    <w:rsid w:val="008F5C79"/>
    <w:rsid w:val="008F5D4F"/>
    <w:rsid w:val="008F5DDD"/>
    <w:rsid w:val="008F5ECF"/>
    <w:rsid w:val="008F60DF"/>
    <w:rsid w:val="008F661E"/>
    <w:rsid w:val="008F6758"/>
    <w:rsid w:val="008F6778"/>
    <w:rsid w:val="008F6825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46D"/>
    <w:rsid w:val="00901F4C"/>
    <w:rsid w:val="00902248"/>
    <w:rsid w:val="0090242A"/>
    <w:rsid w:val="009026D7"/>
    <w:rsid w:val="009029DC"/>
    <w:rsid w:val="00902A6D"/>
    <w:rsid w:val="00902BD8"/>
    <w:rsid w:val="00902D1E"/>
    <w:rsid w:val="00902D9C"/>
    <w:rsid w:val="0090307D"/>
    <w:rsid w:val="009030F4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4F8A"/>
    <w:rsid w:val="00905727"/>
    <w:rsid w:val="0090583E"/>
    <w:rsid w:val="00905846"/>
    <w:rsid w:val="00905853"/>
    <w:rsid w:val="009058EC"/>
    <w:rsid w:val="00905954"/>
    <w:rsid w:val="00905E90"/>
    <w:rsid w:val="00905F3F"/>
    <w:rsid w:val="00906242"/>
    <w:rsid w:val="009064A4"/>
    <w:rsid w:val="009064BE"/>
    <w:rsid w:val="00906690"/>
    <w:rsid w:val="0090712A"/>
    <w:rsid w:val="009074CA"/>
    <w:rsid w:val="009078C1"/>
    <w:rsid w:val="00907B50"/>
    <w:rsid w:val="00907CEE"/>
    <w:rsid w:val="00907DC8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17"/>
    <w:rsid w:val="0091236C"/>
    <w:rsid w:val="009126EF"/>
    <w:rsid w:val="00912A27"/>
    <w:rsid w:val="00912A2B"/>
    <w:rsid w:val="00912A69"/>
    <w:rsid w:val="00912B98"/>
    <w:rsid w:val="00912B99"/>
    <w:rsid w:val="00912BB1"/>
    <w:rsid w:val="00912C58"/>
    <w:rsid w:val="00912FD6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17F6E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2F"/>
    <w:rsid w:val="0092155D"/>
    <w:rsid w:val="0092158B"/>
    <w:rsid w:val="00921623"/>
    <w:rsid w:val="00921777"/>
    <w:rsid w:val="00921816"/>
    <w:rsid w:val="009219C2"/>
    <w:rsid w:val="00921AA9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3ED7"/>
    <w:rsid w:val="009240ED"/>
    <w:rsid w:val="00924383"/>
    <w:rsid w:val="00924617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7D4"/>
    <w:rsid w:val="00926C4C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266"/>
    <w:rsid w:val="009317F2"/>
    <w:rsid w:val="00931B24"/>
    <w:rsid w:val="00931DAE"/>
    <w:rsid w:val="009326A2"/>
    <w:rsid w:val="009329DF"/>
    <w:rsid w:val="00932AC4"/>
    <w:rsid w:val="00932D34"/>
    <w:rsid w:val="00933407"/>
    <w:rsid w:val="0093365A"/>
    <w:rsid w:val="009337F1"/>
    <w:rsid w:val="0093386E"/>
    <w:rsid w:val="00933871"/>
    <w:rsid w:val="00933E55"/>
    <w:rsid w:val="0093438E"/>
    <w:rsid w:val="009343DB"/>
    <w:rsid w:val="009343F6"/>
    <w:rsid w:val="009347F2"/>
    <w:rsid w:val="00934804"/>
    <w:rsid w:val="00934889"/>
    <w:rsid w:val="00934A7B"/>
    <w:rsid w:val="00934AD6"/>
    <w:rsid w:val="00934CDC"/>
    <w:rsid w:val="00934F78"/>
    <w:rsid w:val="0093520D"/>
    <w:rsid w:val="0093528C"/>
    <w:rsid w:val="00935795"/>
    <w:rsid w:val="009360C1"/>
    <w:rsid w:val="0093676C"/>
    <w:rsid w:val="009367D2"/>
    <w:rsid w:val="00936A69"/>
    <w:rsid w:val="00936FB0"/>
    <w:rsid w:val="00937095"/>
    <w:rsid w:val="0093712D"/>
    <w:rsid w:val="009372E1"/>
    <w:rsid w:val="0093730F"/>
    <w:rsid w:val="00937388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109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B81"/>
    <w:rsid w:val="00943C55"/>
    <w:rsid w:val="00943DBE"/>
    <w:rsid w:val="0094412D"/>
    <w:rsid w:val="00944310"/>
    <w:rsid w:val="00944384"/>
    <w:rsid w:val="00944427"/>
    <w:rsid w:val="009446C7"/>
    <w:rsid w:val="009446F2"/>
    <w:rsid w:val="009447DC"/>
    <w:rsid w:val="00944A78"/>
    <w:rsid w:val="00944B9B"/>
    <w:rsid w:val="00944D00"/>
    <w:rsid w:val="00944FF8"/>
    <w:rsid w:val="0094522E"/>
    <w:rsid w:val="00945423"/>
    <w:rsid w:val="0094585F"/>
    <w:rsid w:val="00945AC5"/>
    <w:rsid w:val="00945C77"/>
    <w:rsid w:val="00945CE1"/>
    <w:rsid w:val="00946DED"/>
    <w:rsid w:val="00947038"/>
    <w:rsid w:val="009472A8"/>
    <w:rsid w:val="009472C6"/>
    <w:rsid w:val="009472F3"/>
    <w:rsid w:val="0094732C"/>
    <w:rsid w:val="00947330"/>
    <w:rsid w:val="009474FA"/>
    <w:rsid w:val="00947AC1"/>
    <w:rsid w:val="00947C67"/>
    <w:rsid w:val="00947DA4"/>
    <w:rsid w:val="0095028C"/>
    <w:rsid w:val="009505CA"/>
    <w:rsid w:val="0095065E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FB"/>
    <w:rsid w:val="009529B6"/>
    <w:rsid w:val="00952BF5"/>
    <w:rsid w:val="00952EC0"/>
    <w:rsid w:val="009533D5"/>
    <w:rsid w:val="0095359D"/>
    <w:rsid w:val="009536CC"/>
    <w:rsid w:val="0095375A"/>
    <w:rsid w:val="00953887"/>
    <w:rsid w:val="009539BA"/>
    <w:rsid w:val="00953CC5"/>
    <w:rsid w:val="00953EFD"/>
    <w:rsid w:val="00953FC5"/>
    <w:rsid w:val="00954508"/>
    <w:rsid w:val="00954589"/>
    <w:rsid w:val="009548B6"/>
    <w:rsid w:val="009548BC"/>
    <w:rsid w:val="0095495F"/>
    <w:rsid w:val="00954C8D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B8C"/>
    <w:rsid w:val="00955D02"/>
    <w:rsid w:val="00955DD3"/>
    <w:rsid w:val="00955F49"/>
    <w:rsid w:val="009565B3"/>
    <w:rsid w:val="009565DA"/>
    <w:rsid w:val="00956666"/>
    <w:rsid w:val="00956776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57F83"/>
    <w:rsid w:val="00960029"/>
    <w:rsid w:val="00960085"/>
    <w:rsid w:val="009600FD"/>
    <w:rsid w:val="0096031C"/>
    <w:rsid w:val="00960810"/>
    <w:rsid w:val="00960826"/>
    <w:rsid w:val="00961196"/>
    <w:rsid w:val="0096129D"/>
    <w:rsid w:val="0096167C"/>
    <w:rsid w:val="009616E9"/>
    <w:rsid w:val="009619A5"/>
    <w:rsid w:val="0096227A"/>
    <w:rsid w:val="009622E3"/>
    <w:rsid w:val="00962314"/>
    <w:rsid w:val="00962335"/>
    <w:rsid w:val="00962351"/>
    <w:rsid w:val="009624D5"/>
    <w:rsid w:val="00962DFF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5C2"/>
    <w:rsid w:val="0096778B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3E9"/>
    <w:rsid w:val="00973445"/>
    <w:rsid w:val="00973486"/>
    <w:rsid w:val="00973531"/>
    <w:rsid w:val="00973678"/>
    <w:rsid w:val="00973712"/>
    <w:rsid w:val="0097394D"/>
    <w:rsid w:val="00973A40"/>
    <w:rsid w:val="00973C25"/>
    <w:rsid w:val="00973E43"/>
    <w:rsid w:val="00973F24"/>
    <w:rsid w:val="00973F62"/>
    <w:rsid w:val="00974094"/>
    <w:rsid w:val="0097424F"/>
    <w:rsid w:val="00974270"/>
    <w:rsid w:val="0097436E"/>
    <w:rsid w:val="00974721"/>
    <w:rsid w:val="00974723"/>
    <w:rsid w:val="00974A17"/>
    <w:rsid w:val="00974C39"/>
    <w:rsid w:val="00974F47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0F"/>
    <w:rsid w:val="009769DC"/>
    <w:rsid w:val="00976B96"/>
    <w:rsid w:val="00976DF0"/>
    <w:rsid w:val="00976EDC"/>
    <w:rsid w:val="00976F3D"/>
    <w:rsid w:val="00977020"/>
    <w:rsid w:val="0097733C"/>
    <w:rsid w:val="0097737A"/>
    <w:rsid w:val="009774C8"/>
    <w:rsid w:val="0097751B"/>
    <w:rsid w:val="00977B48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28"/>
    <w:rsid w:val="00980D35"/>
    <w:rsid w:val="00980D9B"/>
    <w:rsid w:val="0098130D"/>
    <w:rsid w:val="00981395"/>
    <w:rsid w:val="0098153B"/>
    <w:rsid w:val="009819CC"/>
    <w:rsid w:val="00981A61"/>
    <w:rsid w:val="00981B08"/>
    <w:rsid w:val="00981CEF"/>
    <w:rsid w:val="00981E58"/>
    <w:rsid w:val="00982452"/>
    <w:rsid w:val="0098274F"/>
    <w:rsid w:val="009827D2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BBD"/>
    <w:rsid w:val="00991BF2"/>
    <w:rsid w:val="00991CE0"/>
    <w:rsid w:val="00991EE9"/>
    <w:rsid w:val="0099217E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4796"/>
    <w:rsid w:val="00994A51"/>
    <w:rsid w:val="00994B6B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670"/>
    <w:rsid w:val="00996BE2"/>
    <w:rsid w:val="009971CB"/>
    <w:rsid w:val="00997429"/>
    <w:rsid w:val="00997631"/>
    <w:rsid w:val="0099766A"/>
    <w:rsid w:val="0099787D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F4"/>
    <w:rsid w:val="009A45B0"/>
    <w:rsid w:val="009A5172"/>
    <w:rsid w:val="009A56CB"/>
    <w:rsid w:val="009A5947"/>
    <w:rsid w:val="009A5D00"/>
    <w:rsid w:val="009A5F91"/>
    <w:rsid w:val="009A6327"/>
    <w:rsid w:val="009A63DA"/>
    <w:rsid w:val="009A69CA"/>
    <w:rsid w:val="009A6C95"/>
    <w:rsid w:val="009A6DC8"/>
    <w:rsid w:val="009A7355"/>
    <w:rsid w:val="009A7471"/>
    <w:rsid w:val="009A76EC"/>
    <w:rsid w:val="009A7A5A"/>
    <w:rsid w:val="009A7D65"/>
    <w:rsid w:val="009A7EE9"/>
    <w:rsid w:val="009A7F9F"/>
    <w:rsid w:val="009B008B"/>
    <w:rsid w:val="009B0540"/>
    <w:rsid w:val="009B08E2"/>
    <w:rsid w:val="009B0995"/>
    <w:rsid w:val="009B0C75"/>
    <w:rsid w:val="009B0DBC"/>
    <w:rsid w:val="009B10DE"/>
    <w:rsid w:val="009B111A"/>
    <w:rsid w:val="009B1177"/>
    <w:rsid w:val="009B1377"/>
    <w:rsid w:val="009B15D4"/>
    <w:rsid w:val="009B163E"/>
    <w:rsid w:val="009B1899"/>
    <w:rsid w:val="009B1C4C"/>
    <w:rsid w:val="009B1C5B"/>
    <w:rsid w:val="009B1E7B"/>
    <w:rsid w:val="009B1F62"/>
    <w:rsid w:val="009B2068"/>
    <w:rsid w:val="009B209E"/>
    <w:rsid w:val="009B26C1"/>
    <w:rsid w:val="009B27DD"/>
    <w:rsid w:val="009B2839"/>
    <w:rsid w:val="009B2876"/>
    <w:rsid w:val="009B2BE9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27B"/>
    <w:rsid w:val="009B4593"/>
    <w:rsid w:val="009B46DE"/>
    <w:rsid w:val="009B46DF"/>
    <w:rsid w:val="009B46F0"/>
    <w:rsid w:val="009B4D9C"/>
    <w:rsid w:val="009B4DC7"/>
    <w:rsid w:val="009B4EA6"/>
    <w:rsid w:val="009B50C3"/>
    <w:rsid w:val="009B5166"/>
    <w:rsid w:val="009B53E5"/>
    <w:rsid w:val="009B5ACE"/>
    <w:rsid w:val="009B5AE6"/>
    <w:rsid w:val="009B5B9A"/>
    <w:rsid w:val="009B5CFD"/>
    <w:rsid w:val="009B6494"/>
    <w:rsid w:val="009B6676"/>
    <w:rsid w:val="009B6890"/>
    <w:rsid w:val="009B6B62"/>
    <w:rsid w:val="009B6CBD"/>
    <w:rsid w:val="009B6EBD"/>
    <w:rsid w:val="009B6F36"/>
    <w:rsid w:val="009B71EE"/>
    <w:rsid w:val="009B7353"/>
    <w:rsid w:val="009B736C"/>
    <w:rsid w:val="009B7445"/>
    <w:rsid w:val="009B7625"/>
    <w:rsid w:val="009B7BFA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25F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41B"/>
    <w:rsid w:val="009C580B"/>
    <w:rsid w:val="009C5AFF"/>
    <w:rsid w:val="009C5CDE"/>
    <w:rsid w:val="009C5E02"/>
    <w:rsid w:val="009C62EE"/>
    <w:rsid w:val="009C6473"/>
    <w:rsid w:val="009C671E"/>
    <w:rsid w:val="009C6845"/>
    <w:rsid w:val="009C68BE"/>
    <w:rsid w:val="009C68C6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BE3"/>
    <w:rsid w:val="009D1048"/>
    <w:rsid w:val="009D128E"/>
    <w:rsid w:val="009D1459"/>
    <w:rsid w:val="009D15FD"/>
    <w:rsid w:val="009D16C6"/>
    <w:rsid w:val="009D1BFC"/>
    <w:rsid w:val="009D1D28"/>
    <w:rsid w:val="009D1D9A"/>
    <w:rsid w:val="009D1E66"/>
    <w:rsid w:val="009D1F49"/>
    <w:rsid w:val="009D20D7"/>
    <w:rsid w:val="009D2311"/>
    <w:rsid w:val="009D253C"/>
    <w:rsid w:val="009D25DE"/>
    <w:rsid w:val="009D26AB"/>
    <w:rsid w:val="009D26EF"/>
    <w:rsid w:val="009D290F"/>
    <w:rsid w:val="009D2AFC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8B9"/>
    <w:rsid w:val="009D7949"/>
    <w:rsid w:val="009E01A0"/>
    <w:rsid w:val="009E01B7"/>
    <w:rsid w:val="009E03AE"/>
    <w:rsid w:val="009E03B6"/>
    <w:rsid w:val="009E0615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1DF8"/>
    <w:rsid w:val="009E1FC9"/>
    <w:rsid w:val="009E2576"/>
    <w:rsid w:val="009E25D4"/>
    <w:rsid w:val="009E2C8C"/>
    <w:rsid w:val="009E2E2E"/>
    <w:rsid w:val="009E33AF"/>
    <w:rsid w:val="009E3499"/>
    <w:rsid w:val="009E381B"/>
    <w:rsid w:val="009E394B"/>
    <w:rsid w:val="009E399C"/>
    <w:rsid w:val="009E39B3"/>
    <w:rsid w:val="009E3B83"/>
    <w:rsid w:val="009E3BC7"/>
    <w:rsid w:val="009E3C18"/>
    <w:rsid w:val="009E3C8B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0CE"/>
    <w:rsid w:val="009E5490"/>
    <w:rsid w:val="009E5AD1"/>
    <w:rsid w:val="009E5FCD"/>
    <w:rsid w:val="009E5FCF"/>
    <w:rsid w:val="009E6386"/>
    <w:rsid w:val="009E6489"/>
    <w:rsid w:val="009E6674"/>
    <w:rsid w:val="009E6B41"/>
    <w:rsid w:val="009E6B61"/>
    <w:rsid w:val="009E6E21"/>
    <w:rsid w:val="009E6E62"/>
    <w:rsid w:val="009E712D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2B4"/>
    <w:rsid w:val="009F0325"/>
    <w:rsid w:val="009F03D8"/>
    <w:rsid w:val="009F077C"/>
    <w:rsid w:val="009F0A48"/>
    <w:rsid w:val="009F0E5F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675"/>
    <w:rsid w:val="009F293D"/>
    <w:rsid w:val="009F29B7"/>
    <w:rsid w:val="009F2A21"/>
    <w:rsid w:val="009F2DD0"/>
    <w:rsid w:val="009F3008"/>
    <w:rsid w:val="009F3752"/>
    <w:rsid w:val="009F3B1E"/>
    <w:rsid w:val="009F3F03"/>
    <w:rsid w:val="009F40AA"/>
    <w:rsid w:val="009F4250"/>
    <w:rsid w:val="009F4256"/>
    <w:rsid w:val="009F43C4"/>
    <w:rsid w:val="009F43E4"/>
    <w:rsid w:val="009F449E"/>
    <w:rsid w:val="009F46CD"/>
    <w:rsid w:val="009F4746"/>
    <w:rsid w:val="009F4C90"/>
    <w:rsid w:val="009F5620"/>
    <w:rsid w:val="009F5AC7"/>
    <w:rsid w:val="009F5B7D"/>
    <w:rsid w:val="009F5DEC"/>
    <w:rsid w:val="009F5EEA"/>
    <w:rsid w:val="009F6176"/>
    <w:rsid w:val="009F642A"/>
    <w:rsid w:val="009F67FC"/>
    <w:rsid w:val="009F6DEF"/>
    <w:rsid w:val="009F70E1"/>
    <w:rsid w:val="009F73AF"/>
    <w:rsid w:val="009F758A"/>
    <w:rsid w:val="009F76FD"/>
    <w:rsid w:val="009F7799"/>
    <w:rsid w:val="009F793F"/>
    <w:rsid w:val="009F7993"/>
    <w:rsid w:val="009F7A03"/>
    <w:rsid w:val="009F7B3A"/>
    <w:rsid w:val="009F7BC2"/>
    <w:rsid w:val="009F7D60"/>
    <w:rsid w:val="009F7DC4"/>
    <w:rsid w:val="00A00274"/>
    <w:rsid w:val="00A00590"/>
    <w:rsid w:val="00A00686"/>
    <w:rsid w:val="00A00B17"/>
    <w:rsid w:val="00A00BA8"/>
    <w:rsid w:val="00A0129D"/>
    <w:rsid w:val="00A0139B"/>
    <w:rsid w:val="00A01D0F"/>
    <w:rsid w:val="00A01D46"/>
    <w:rsid w:val="00A01E72"/>
    <w:rsid w:val="00A0201E"/>
    <w:rsid w:val="00A02059"/>
    <w:rsid w:val="00A0219D"/>
    <w:rsid w:val="00A0224F"/>
    <w:rsid w:val="00A022BF"/>
    <w:rsid w:val="00A022CE"/>
    <w:rsid w:val="00A022D1"/>
    <w:rsid w:val="00A0233C"/>
    <w:rsid w:val="00A0263C"/>
    <w:rsid w:val="00A02793"/>
    <w:rsid w:val="00A02940"/>
    <w:rsid w:val="00A02B4A"/>
    <w:rsid w:val="00A02FB4"/>
    <w:rsid w:val="00A0318E"/>
    <w:rsid w:val="00A03377"/>
    <w:rsid w:val="00A03534"/>
    <w:rsid w:val="00A038AB"/>
    <w:rsid w:val="00A03B23"/>
    <w:rsid w:val="00A03C53"/>
    <w:rsid w:val="00A03C8E"/>
    <w:rsid w:val="00A03EF7"/>
    <w:rsid w:val="00A049BB"/>
    <w:rsid w:val="00A04A6E"/>
    <w:rsid w:val="00A04F47"/>
    <w:rsid w:val="00A054AD"/>
    <w:rsid w:val="00A0564C"/>
    <w:rsid w:val="00A05721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3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D56"/>
    <w:rsid w:val="00A12E53"/>
    <w:rsid w:val="00A1375B"/>
    <w:rsid w:val="00A13990"/>
    <w:rsid w:val="00A13AE5"/>
    <w:rsid w:val="00A143F2"/>
    <w:rsid w:val="00A14860"/>
    <w:rsid w:val="00A14885"/>
    <w:rsid w:val="00A14924"/>
    <w:rsid w:val="00A15321"/>
    <w:rsid w:val="00A154DD"/>
    <w:rsid w:val="00A155DE"/>
    <w:rsid w:val="00A156DA"/>
    <w:rsid w:val="00A15837"/>
    <w:rsid w:val="00A15A7F"/>
    <w:rsid w:val="00A15E57"/>
    <w:rsid w:val="00A15F00"/>
    <w:rsid w:val="00A15FDF"/>
    <w:rsid w:val="00A16356"/>
    <w:rsid w:val="00A163BF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11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12"/>
    <w:rsid w:val="00A22C05"/>
    <w:rsid w:val="00A22C67"/>
    <w:rsid w:val="00A22CF2"/>
    <w:rsid w:val="00A22DB2"/>
    <w:rsid w:val="00A22F06"/>
    <w:rsid w:val="00A23164"/>
    <w:rsid w:val="00A231E3"/>
    <w:rsid w:val="00A2333F"/>
    <w:rsid w:val="00A23585"/>
    <w:rsid w:val="00A23862"/>
    <w:rsid w:val="00A23AB9"/>
    <w:rsid w:val="00A23C66"/>
    <w:rsid w:val="00A23CA5"/>
    <w:rsid w:val="00A24206"/>
    <w:rsid w:val="00A24CA0"/>
    <w:rsid w:val="00A25804"/>
    <w:rsid w:val="00A25B8B"/>
    <w:rsid w:val="00A26177"/>
    <w:rsid w:val="00A26248"/>
    <w:rsid w:val="00A2645E"/>
    <w:rsid w:val="00A269FD"/>
    <w:rsid w:val="00A26A9C"/>
    <w:rsid w:val="00A26B27"/>
    <w:rsid w:val="00A26CE6"/>
    <w:rsid w:val="00A27117"/>
    <w:rsid w:val="00A271FD"/>
    <w:rsid w:val="00A27659"/>
    <w:rsid w:val="00A27801"/>
    <w:rsid w:val="00A27A68"/>
    <w:rsid w:val="00A27A7B"/>
    <w:rsid w:val="00A27ADF"/>
    <w:rsid w:val="00A27B00"/>
    <w:rsid w:val="00A27FFA"/>
    <w:rsid w:val="00A30411"/>
    <w:rsid w:val="00A30556"/>
    <w:rsid w:val="00A30702"/>
    <w:rsid w:val="00A3095D"/>
    <w:rsid w:val="00A30A57"/>
    <w:rsid w:val="00A30A89"/>
    <w:rsid w:val="00A30BAB"/>
    <w:rsid w:val="00A30C60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B43"/>
    <w:rsid w:val="00A32B78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B61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0ED"/>
    <w:rsid w:val="00A37110"/>
    <w:rsid w:val="00A37836"/>
    <w:rsid w:val="00A37859"/>
    <w:rsid w:val="00A3786E"/>
    <w:rsid w:val="00A378C9"/>
    <w:rsid w:val="00A37C02"/>
    <w:rsid w:val="00A37C22"/>
    <w:rsid w:val="00A37D84"/>
    <w:rsid w:val="00A406DD"/>
    <w:rsid w:val="00A40A4E"/>
    <w:rsid w:val="00A40D87"/>
    <w:rsid w:val="00A410CF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547"/>
    <w:rsid w:val="00A45AED"/>
    <w:rsid w:val="00A45AF5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31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844"/>
    <w:rsid w:val="00A519A0"/>
    <w:rsid w:val="00A51D0A"/>
    <w:rsid w:val="00A51ED1"/>
    <w:rsid w:val="00A5206C"/>
    <w:rsid w:val="00A520E8"/>
    <w:rsid w:val="00A5218A"/>
    <w:rsid w:val="00A5222B"/>
    <w:rsid w:val="00A524FB"/>
    <w:rsid w:val="00A52890"/>
    <w:rsid w:val="00A52AB5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A3B"/>
    <w:rsid w:val="00A55B5E"/>
    <w:rsid w:val="00A55C25"/>
    <w:rsid w:val="00A56184"/>
    <w:rsid w:val="00A56226"/>
    <w:rsid w:val="00A5647D"/>
    <w:rsid w:val="00A5654B"/>
    <w:rsid w:val="00A56696"/>
    <w:rsid w:val="00A5678B"/>
    <w:rsid w:val="00A5750E"/>
    <w:rsid w:val="00A57635"/>
    <w:rsid w:val="00A57AF1"/>
    <w:rsid w:val="00A57C4E"/>
    <w:rsid w:val="00A57C99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523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67D6F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BC2"/>
    <w:rsid w:val="00A71D82"/>
    <w:rsid w:val="00A72167"/>
    <w:rsid w:val="00A72800"/>
    <w:rsid w:val="00A728E0"/>
    <w:rsid w:val="00A72B10"/>
    <w:rsid w:val="00A73133"/>
    <w:rsid w:val="00A73361"/>
    <w:rsid w:val="00A733B7"/>
    <w:rsid w:val="00A7376A"/>
    <w:rsid w:val="00A73BC3"/>
    <w:rsid w:val="00A73C87"/>
    <w:rsid w:val="00A73E16"/>
    <w:rsid w:val="00A73F70"/>
    <w:rsid w:val="00A7417B"/>
    <w:rsid w:val="00A7423F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C30"/>
    <w:rsid w:val="00A75C6D"/>
    <w:rsid w:val="00A75CD9"/>
    <w:rsid w:val="00A7605B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610"/>
    <w:rsid w:val="00A807BC"/>
    <w:rsid w:val="00A808EB"/>
    <w:rsid w:val="00A80B89"/>
    <w:rsid w:val="00A80D29"/>
    <w:rsid w:val="00A80F02"/>
    <w:rsid w:val="00A810B1"/>
    <w:rsid w:val="00A81510"/>
    <w:rsid w:val="00A815EF"/>
    <w:rsid w:val="00A8164F"/>
    <w:rsid w:val="00A818A4"/>
    <w:rsid w:val="00A8196A"/>
    <w:rsid w:val="00A81A38"/>
    <w:rsid w:val="00A81CB8"/>
    <w:rsid w:val="00A82594"/>
    <w:rsid w:val="00A82A4A"/>
    <w:rsid w:val="00A82C5E"/>
    <w:rsid w:val="00A8321B"/>
    <w:rsid w:val="00A83291"/>
    <w:rsid w:val="00A83388"/>
    <w:rsid w:val="00A83820"/>
    <w:rsid w:val="00A83829"/>
    <w:rsid w:val="00A83964"/>
    <w:rsid w:val="00A83B53"/>
    <w:rsid w:val="00A83D39"/>
    <w:rsid w:val="00A83D5A"/>
    <w:rsid w:val="00A83D73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221"/>
    <w:rsid w:val="00A8630E"/>
    <w:rsid w:val="00A8648A"/>
    <w:rsid w:val="00A86C3B"/>
    <w:rsid w:val="00A86CE1"/>
    <w:rsid w:val="00A86DCB"/>
    <w:rsid w:val="00A87120"/>
    <w:rsid w:val="00A87263"/>
    <w:rsid w:val="00A8739B"/>
    <w:rsid w:val="00A87455"/>
    <w:rsid w:val="00A87B03"/>
    <w:rsid w:val="00A87BC7"/>
    <w:rsid w:val="00A87C4F"/>
    <w:rsid w:val="00A87ED2"/>
    <w:rsid w:val="00A90449"/>
    <w:rsid w:val="00A90478"/>
    <w:rsid w:val="00A90672"/>
    <w:rsid w:val="00A90717"/>
    <w:rsid w:val="00A90AE7"/>
    <w:rsid w:val="00A90AFC"/>
    <w:rsid w:val="00A90CD8"/>
    <w:rsid w:val="00A90E16"/>
    <w:rsid w:val="00A90F68"/>
    <w:rsid w:val="00A912CA"/>
    <w:rsid w:val="00A916E3"/>
    <w:rsid w:val="00A91794"/>
    <w:rsid w:val="00A918B3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BF"/>
    <w:rsid w:val="00A943D0"/>
    <w:rsid w:val="00A94510"/>
    <w:rsid w:val="00A9485C"/>
    <w:rsid w:val="00A94970"/>
    <w:rsid w:val="00A94BD2"/>
    <w:rsid w:val="00A94CC4"/>
    <w:rsid w:val="00A94EDA"/>
    <w:rsid w:val="00A95113"/>
    <w:rsid w:val="00A9515E"/>
    <w:rsid w:val="00A951C5"/>
    <w:rsid w:val="00A955DA"/>
    <w:rsid w:val="00A95992"/>
    <w:rsid w:val="00A95A3D"/>
    <w:rsid w:val="00A95BB1"/>
    <w:rsid w:val="00A95D34"/>
    <w:rsid w:val="00A95F41"/>
    <w:rsid w:val="00A95FC6"/>
    <w:rsid w:val="00A96009"/>
    <w:rsid w:val="00A96084"/>
    <w:rsid w:val="00A96228"/>
    <w:rsid w:val="00A9694E"/>
    <w:rsid w:val="00A96AD1"/>
    <w:rsid w:val="00A96C11"/>
    <w:rsid w:val="00A96D8D"/>
    <w:rsid w:val="00A96FCE"/>
    <w:rsid w:val="00A96FF5"/>
    <w:rsid w:val="00A976D6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27C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B26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2B2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A7885"/>
    <w:rsid w:val="00AB016B"/>
    <w:rsid w:val="00AB01BF"/>
    <w:rsid w:val="00AB0200"/>
    <w:rsid w:val="00AB0512"/>
    <w:rsid w:val="00AB0557"/>
    <w:rsid w:val="00AB0668"/>
    <w:rsid w:val="00AB06AE"/>
    <w:rsid w:val="00AB0765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3EAF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39F"/>
    <w:rsid w:val="00AB640F"/>
    <w:rsid w:val="00AB64F6"/>
    <w:rsid w:val="00AB6562"/>
    <w:rsid w:val="00AB6D5D"/>
    <w:rsid w:val="00AB6E25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88F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5F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04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62F"/>
    <w:rsid w:val="00AD37A9"/>
    <w:rsid w:val="00AD39F3"/>
    <w:rsid w:val="00AD3A8C"/>
    <w:rsid w:val="00AD3AA6"/>
    <w:rsid w:val="00AD3BF6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5F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AA9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A6"/>
    <w:rsid w:val="00AE42DF"/>
    <w:rsid w:val="00AE4361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6B6E"/>
    <w:rsid w:val="00AE710A"/>
    <w:rsid w:val="00AE72D3"/>
    <w:rsid w:val="00AE737F"/>
    <w:rsid w:val="00AE781B"/>
    <w:rsid w:val="00AE7827"/>
    <w:rsid w:val="00AE7C92"/>
    <w:rsid w:val="00AE7F63"/>
    <w:rsid w:val="00AF0170"/>
    <w:rsid w:val="00AF06B7"/>
    <w:rsid w:val="00AF06EB"/>
    <w:rsid w:val="00AF09BB"/>
    <w:rsid w:val="00AF1073"/>
    <w:rsid w:val="00AF1134"/>
    <w:rsid w:val="00AF11F7"/>
    <w:rsid w:val="00AF13C8"/>
    <w:rsid w:val="00AF1709"/>
    <w:rsid w:val="00AF2289"/>
    <w:rsid w:val="00AF2553"/>
    <w:rsid w:val="00AF2653"/>
    <w:rsid w:val="00AF2B47"/>
    <w:rsid w:val="00AF2DD2"/>
    <w:rsid w:val="00AF306A"/>
    <w:rsid w:val="00AF318C"/>
    <w:rsid w:val="00AF3481"/>
    <w:rsid w:val="00AF349E"/>
    <w:rsid w:val="00AF34CF"/>
    <w:rsid w:val="00AF34D2"/>
    <w:rsid w:val="00AF3523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4EE7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16F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D06"/>
    <w:rsid w:val="00B02F72"/>
    <w:rsid w:val="00B02F90"/>
    <w:rsid w:val="00B03053"/>
    <w:rsid w:val="00B03071"/>
    <w:rsid w:val="00B03090"/>
    <w:rsid w:val="00B031C0"/>
    <w:rsid w:val="00B03614"/>
    <w:rsid w:val="00B0386A"/>
    <w:rsid w:val="00B038F5"/>
    <w:rsid w:val="00B03997"/>
    <w:rsid w:val="00B039D2"/>
    <w:rsid w:val="00B03C81"/>
    <w:rsid w:val="00B03D28"/>
    <w:rsid w:val="00B040A7"/>
    <w:rsid w:val="00B0410A"/>
    <w:rsid w:val="00B044D8"/>
    <w:rsid w:val="00B04FBF"/>
    <w:rsid w:val="00B0520C"/>
    <w:rsid w:val="00B0534D"/>
    <w:rsid w:val="00B05553"/>
    <w:rsid w:val="00B05594"/>
    <w:rsid w:val="00B063C7"/>
    <w:rsid w:val="00B0645E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CE8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07C"/>
    <w:rsid w:val="00B131C0"/>
    <w:rsid w:val="00B131ED"/>
    <w:rsid w:val="00B133AD"/>
    <w:rsid w:val="00B134BC"/>
    <w:rsid w:val="00B13C2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4F91"/>
    <w:rsid w:val="00B15348"/>
    <w:rsid w:val="00B158E3"/>
    <w:rsid w:val="00B15D67"/>
    <w:rsid w:val="00B163E2"/>
    <w:rsid w:val="00B16409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835"/>
    <w:rsid w:val="00B2098B"/>
    <w:rsid w:val="00B2099B"/>
    <w:rsid w:val="00B209A8"/>
    <w:rsid w:val="00B20D3F"/>
    <w:rsid w:val="00B211D9"/>
    <w:rsid w:val="00B2125D"/>
    <w:rsid w:val="00B214D6"/>
    <w:rsid w:val="00B217AD"/>
    <w:rsid w:val="00B21981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4F46"/>
    <w:rsid w:val="00B24F71"/>
    <w:rsid w:val="00B25342"/>
    <w:rsid w:val="00B2539A"/>
    <w:rsid w:val="00B254CF"/>
    <w:rsid w:val="00B25840"/>
    <w:rsid w:val="00B25B06"/>
    <w:rsid w:val="00B25C35"/>
    <w:rsid w:val="00B25D65"/>
    <w:rsid w:val="00B25FD3"/>
    <w:rsid w:val="00B265EE"/>
    <w:rsid w:val="00B2672E"/>
    <w:rsid w:val="00B2675A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59E"/>
    <w:rsid w:val="00B32DA1"/>
    <w:rsid w:val="00B32E00"/>
    <w:rsid w:val="00B32EDE"/>
    <w:rsid w:val="00B32F3C"/>
    <w:rsid w:val="00B3304B"/>
    <w:rsid w:val="00B33193"/>
    <w:rsid w:val="00B33373"/>
    <w:rsid w:val="00B33534"/>
    <w:rsid w:val="00B33BFF"/>
    <w:rsid w:val="00B33C2B"/>
    <w:rsid w:val="00B33F0B"/>
    <w:rsid w:val="00B340CF"/>
    <w:rsid w:val="00B3417E"/>
    <w:rsid w:val="00B3423B"/>
    <w:rsid w:val="00B34267"/>
    <w:rsid w:val="00B34325"/>
    <w:rsid w:val="00B344E4"/>
    <w:rsid w:val="00B3478A"/>
    <w:rsid w:val="00B3489B"/>
    <w:rsid w:val="00B348AC"/>
    <w:rsid w:val="00B34CF8"/>
    <w:rsid w:val="00B34E53"/>
    <w:rsid w:val="00B34EBA"/>
    <w:rsid w:val="00B35557"/>
    <w:rsid w:val="00B35756"/>
    <w:rsid w:val="00B35B1B"/>
    <w:rsid w:val="00B35C09"/>
    <w:rsid w:val="00B35D50"/>
    <w:rsid w:val="00B35E71"/>
    <w:rsid w:val="00B36007"/>
    <w:rsid w:val="00B36568"/>
    <w:rsid w:val="00B36696"/>
    <w:rsid w:val="00B36786"/>
    <w:rsid w:val="00B3681F"/>
    <w:rsid w:val="00B36AE3"/>
    <w:rsid w:val="00B36B5D"/>
    <w:rsid w:val="00B36BC4"/>
    <w:rsid w:val="00B36C2E"/>
    <w:rsid w:val="00B36EF5"/>
    <w:rsid w:val="00B37183"/>
    <w:rsid w:val="00B37554"/>
    <w:rsid w:val="00B375F7"/>
    <w:rsid w:val="00B3771F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9D9"/>
    <w:rsid w:val="00B40AD4"/>
    <w:rsid w:val="00B40F2E"/>
    <w:rsid w:val="00B410E0"/>
    <w:rsid w:val="00B4149F"/>
    <w:rsid w:val="00B4164E"/>
    <w:rsid w:val="00B41B83"/>
    <w:rsid w:val="00B41B9E"/>
    <w:rsid w:val="00B41D5F"/>
    <w:rsid w:val="00B41F0F"/>
    <w:rsid w:val="00B41F92"/>
    <w:rsid w:val="00B42265"/>
    <w:rsid w:val="00B426C5"/>
    <w:rsid w:val="00B428B1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40"/>
    <w:rsid w:val="00B44E86"/>
    <w:rsid w:val="00B451D5"/>
    <w:rsid w:val="00B4537C"/>
    <w:rsid w:val="00B454C6"/>
    <w:rsid w:val="00B454EC"/>
    <w:rsid w:val="00B456C6"/>
    <w:rsid w:val="00B45BDA"/>
    <w:rsid w:val="00B45D14"/>
    <w:rsid w:val="00B45DDB"/>
    <w:rsid w:val="00B46494"/>
    <w:rsid w:val="00B46834"/>
    <w:rsid w:val="00B4689A"/>
    <w:rsid w:val="00B46991"/>
    <w:rsid w:val="00B46E1D"/>
    <w:rsid w:val="00B46F6A"/>
    <w:rsid w:val="00B47152"/>
    <w:rsid w:val="00B471A3"/>
    <w:rsid w:val="00B47266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16C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BE4"/>
    <w:rsid w:val="00B54C25"/>
    <w:rsid w:val="00B54CFE"/>
    <w:rsid w:val="00B54F95"/>
    <w:rsid w:val="00B5513C"/>
    <w:rsid w:val="00B551E7"/>
    <w:rsid w:val="00B5523C"/>
    <w:rsid w:val="00B552E9"/>
    <w:rsid w:val="00B5543D"/>
    <w:rsid w:val="00B55523"/>
    <w:rsid w:val="00B5566C"/>
    <w:rsid w:val="00B55763"/>
    <w:rsid w:val="00B559BA"/>
    <w:rsid w:val="00B55B40"/>
    <w:rsid w:val="00B55B67"/>
    <w:rsid w:val="00B55C6A"/>
    <w:rsid w:val="00B55D45"/>
    <w:rsid w:val="00B55F01"/>
    <w:rsid w:val="00B55F80"/>
    <w:rsid w:val="00B55F82"/>
    <w:rsid w:val="00B561ED"/>
    <w:rsid w:val="00B5664A"/>
    <w:rsid w:val="00B566FC"/>
    <w:rsid w:val="00B56F5B"/>
    <w:rsid w:val="00B5719F"/>
    <w:rsid w:val="00B574EC"/>
    <w:rsid w:val="00B5791F"/>
    <w:rsid w:val="00B57968"/>
    <w:rsid w:val="00B57B4C"/>
    <w:rsid w:val="00B600E1"/>
    <w:rsid w:val="00B6028E"/>
    <w:rsid w:val="00B6058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1F2A"/>
    <w:rsid w:val="00B6208F"/>
    <w:rsid w:val="00B624DC"/>
    <w:rsid w:val="00B62B00"/>
    <w:rsid w:val="00B6300A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05"/>
    <w:rsid w:val="00B65823"/>
    <w:rsid w:val="00B65997"/>
    <w:rsid w:val="00B65A1D"/>
    <w:rsid w:val="00B65EF6"/>
    <w:rsid w:val="00B65F78"/>
    <w:rsid w:val="00B660A6"/>
    <w:rsid w:val="00B661B0"/>
    <w:rsid w:val="00B66659"/>
    <w:rsid w:val="00B66868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5A"/>
    <w:rsid w:val="00B728B5"/>
    <w:rsid w:val="00B72C49"/>
    <w:rsid w:val="00B72C68"/>
    <w:rsid w:val="00B73215"/>
    <w:rsid w:val="00B73611"/>
    <w:rsid w:val="00B736C3"/>
    <w:rsid w:val="00B738EE"/>
    <w:rsid w:val="00B73D85"/>
    <w:rsid w:val="00B73F30"/>
    <w:rsid w:val="00B73F79"/>
    <w:rsid w:val="00B7409A"/>
    <w:rsid w:val="00B7428E"/>
    <w:rsid w:val="00B7474C"/>
    <w:rsid w:val="00B74A3A"/>
    <w:rsid w:val="00B74AEB"/>
    <w:rsid w:val="00B74B7A"/>
    <w:rsid w:val="00B74EA2"/>
    <w:rsid w:val="00B74EB4"/>
    <w:rsid w:val="00B752F7"/>
    <w:rsid w:val="00B757EC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2C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DE5"/>
    <w:rsid w:val="00B84E62"/>
    <w:rsid w:val="00B84F72"/>
    <w:rsid w:val="00B851C4"/>
    <w:rsid w:val="00B852C6"/>
    <w:rsid w:val="00B852DB"/>
    <w:rsid w:val="00B8543A"/>
    <w:rsid w:val="00B854E3"/>
    <w:rsid w:val="00B8570C"/>
    <w:rsid w:val="00B86304"/>
    <w:rsid w:val="00B86422"/>
    <w:rsid w:val="00B86499"/>
    <w:rsid w:val="00B8672E"/>
    <w:rsid w:val="00B86980"/>
    <w:rsid w:val="00B86A42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4EB"/>
    <w:rsid w:val="00B906A4"/>
    <w:rsid w:val="00B90756"/>
    <w:rsid w:val="00B9080A"/>
    <w:rsid w:val="00B90BB0"/>
    <w:rsid w:val="00B90CF2"/>
    <w:rsid w:val="00B90D4D"/>
    <w:rsid w:val="00B9146A"/>
    <w:rsid w:val="00B9156D"/>
    <w:rsid w:val="00B916BB"/>
    <w:rsid w:val="00B916C5"/>
    <w:rsid w:val="00B9196A"/>
    <w:rsid w:val="00B91CAD"/>
    <w:rsid w:val="00B91CF2"/>
    <w:rsid w:val="00B91E1B"/>
    <w:rsid w:val="00B91EE6"/>
    <w:rsid w:val="00B923FA"/>
    <w:rsid w:val="00B9244D"/>
    <w:rsid w:val="00B9246C"/>
    <w:rsid w:val="00B925D8"/>
    <w:rsid w:val="00B92625"/>
    <w:rsid w:val="00B926FC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909"/>
    <w:rsid w:val="00B93AB4"/>
    <w:rsid w:val="00B93BD7"/>
    <w:rsid w:val="00B93C7B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279"/>
    <w:rsid w:val="00B975F0"/>
    <w:rsid w:val="00B976ED"/>
    <w:rsid w:val="00B97B26"/>
    <w:rsid w:val="00B97B37"/>
    <w:rsid w:val="00B97D24"/>
    <w:rsid w:val="00B97E54"/>
    <w:rsid w:val="00BA0140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3304"/>
    <w:rsid w:val="00BA339D"/>
    <w:rsid w:val="00BA37EA"/>
    <w:rsid w:val="00BA411D"/>
    <w:rsid w:val="00BA42FE"/>
    <w:rsid w:val="00BA48DF"/>
    <w:rsid w:val="00BA4E44"/>
    <w:rsid w:val="00BA4F16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44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C53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03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6B5"/>
    <w:rsid w:val="00BB4879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6FF8"/>
    <w:rsid w:val="00BB70A8"/>
    <w:rsid w:val="00BB7210"/>
    <w:rsid w:val="00BB7471"/>
    <w:rsid w:val="00BB75C8"/>
    <w:rsid w:val="00BB763C"/>
    <w:rsid w:val="00BB776F"/>
    <w:rsid w:val="00BB79C3"/>
    <w:rsid w:val="00BB7C62"/>
    <w:rsid w:val="00BB7D28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D00"/>
    <w:rsid w:val="00BC0D5D"/>
    <w:rsid w:val="00BC0DE8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AB7"/>
    <w:rsid w:val="00BC4CB2"/>
    <w:rsid w:val="00BC4EE1"/>
    <w:rsid w:val="00BC5308"/>
    <w:rsid w:val="00BC54C1"/>
    <w:rsid w:val="00BC55E4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239"/>
    <w:rsid w:val="00BC7490"/>
    <w:rsid w:val="00BC75DA"/>
    <w:rsid w:val="00BC765B"/>
    <w:rsid w:val="00BC77AC"/>
    <w:rsid w:val="00BC79CB"/>
    <w:rsid w:val="00BC7BCC"/>
    <w:rsid w:val="00BC7C48"/>
    <w:rsid w:val="00BC7CF8"/>
    <w:rsid w:val="00BD018C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40D"/>
    <w:rsid w:val="00BD3771"/>
    <w:rsid w:val="00BD38D2"/>
    <w:rsid w:val="00BD38E3"/>
    <w:rsid w:val="00BD3903"/>
    <w:rsid w:val="00BD3C60"/>
    <w:rsid w:val="00BD3E84"/>
    <w:rsid w:val="00BD424C"/>
    <w:rsid w:val="00BD4770"/>
    <w:rsid w:val="00BD4B2D"/>
    <w:rsid w:val="00BD4DA7"/>
    <w:rsid w:val="00BD4E82"/>
    <w:rsid w:val="00BD5130"/>
    <w:rsid w:val="00BD5191"/>
    <w:rsid w:val="00BD5261"/>
    <w:rsid w:val="00BD5448"/>
    <w:rsid w:val="00BD54E2"/>
    <w:rsid w:val="00BD5501"/>
    <w:rsid w:val="00BD5779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6FD4"/>
    <w:rsid w:val="00BD7346"/>
    <w:rsid w:val="00BD75EC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882"/>
    <w:rsid w:val="00BE2C94"/>
    <w:rsid w:val="00BE2DDF"/>
    <w:rsid w:val="00BE2FAF"/>
    <w:rsid w:val="00BE313F"/>
    <w:rsid w:val="00BE32AA"/>
    <w:rsid w:val="00BE33E8"/>
    <w:rsid w:val="00BE3465"/>
    <w:rsid w:val="00BE3621"/>
    <w:rsid w:val="00BE36DC"/>
    <w:rsid w:val="00BE37CC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AF9"/>
    <w:rsid w:val="00BE4B4E"/>
    <w:rsid w:val="00BE4CA2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149"/>
    <w:rsid w:val="00BE72CC"/>
    <w:rsid w:val="00BE76B2"/>
    <w:rsid w:val="00BE7763"/>
    <w:rsid w:val="00BE780E"/>
    <w:rsid w:val="00BE78DB"/>
    <w:rsid w:val="00BE79F4"/>
    <w:rsid w:val="00BE7A27"/>
    <w:rsid w:val="00BE7A42"/>
    <w:rsid w:val="00BE7C5D"/>
    <w:rsid w:val="00BE7F78"/>
    <w:rsid w:val="00BF0044"/>
    <w:rsid w:val="00BF057B"/>
    <w:rsid w:val="00BF093E"/>
    <w:rsid w:val="00BF09C2"/>
    <w:rsid w:val="00BF0ACA"/>
    <w:rsid w:val="00BF1247"/>
    <w:rsid w:val="00BF14CE"/>
    <w:rsid w:val="00BF14FE"/>
    <w:rsid w:val="00BF1562"/>
    <w:rsid w:val="00BF15AE"/>
    <w:rsid w:val="00BF15C6"/>
    <w:rsid w:val="00BF1880"/>
    <w:rsid w:val="00BF1884"/>
    <w:rsid w:val="00BF1B2D"/>
    <w:rsid w:val="00BF1BFF"/>
    <w:rsid w:val="00BF1D34"/>
    <w:rsid w:val="00BF1DFF"/>
    <w:rsid w:val="00BF1E7A"/>
    <w:rsid w:val="00BF1F8D"/>
    <w:rsid w:val="00BF2418"/>
    <w:rsid w:val="00BF3270"/>
    <w:rsid w:val="00BF350C"/>
    <w:rsid w:val="00BF3981"/>
    <w:rsid w:val="00BF3AD1"/>
    <w:rsid w:val="00BF3F25"/>
    <w:rsid w:val="00BF408E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287"/>
    <w:rsid w:val="00BF6702"/>
    <w:rsid w:val="00BF6779"/>
    <w:rsid w:val="00BF6843"/>
    <w:rsid w:val="00BF698A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38A"/>
    <w:rsid w:val="00C00390"/>
    <w:rsid w:val="00C00425"/>
    <w:rsid w:val="00C005EF"/>
    <w:rsid w:val="00C005F8"/>
    <w:rsid w:val="00C00B59"/>
    <w:rsid w:val="00C00DD3"/>
    <w:rsid w:val="00C00F5A"/>
    <w:rsid w:val="00C0146C"/>
    <w:rsid w:val="00C017DA"/>
    <w:rsid w:val="00C01945"/>
    <w:rsid w:val="00C019AA"/>
    <w:rsid w:val="00C01B00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B3A"/>
    <w:rsid w:val="00C03D47"/>
    <w:rsid w:val="00C03E3B"/>
    <w:rsid w:val="00C0406E"/>
    <w:rsid w:val="00C04444"/>
    <w:rsid w:val="00C045A4"/>
    <w:rsid w:val="00C04687"/>
    <w:rsid w:val="00C04BEF"/>
    <w:rsid w:val="00C04F0D"/>
    <w:rsid w:val="00C04F22"/>
    <w:rsid w:val="00C04F5D"/>
    <w:rsid w:val="00C05320"/>
    <w:rsid w:val="00C0558E"/>
    <w:rsid w:val="00C05845"/>
    <w:rsid w:val="00C05AF5"/>
    <w:rsid w:val="00C05C84"/>
    <w:rsid w:val="00C0632D"/>
    <w:rsid w:val="00C06580"/>
    <w:rsid w:val="00C06630"/>
    <w:rsid w:val="00C06708"/>
    <w:rsid w:val="00C06781"/>
    <w:rsid w:val="00C06C48"/>
    <w:rsid w:val="00C0706E"/>
    <w:rsid w:val="00C07553"/>
    <w:rsid w:val="00C07805"/>
    <w:rsid w:val="00C07DAE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B21"/>
    <w:rsid w:val="00C11E0B"/>
    <w:rsid w:val="00C1208C"/>
    <w:rsid w:val="00C121D7"/>
    <w:rsid w:val="00C1234E"/>
    <w:rsid w:val="00C12409"/>
    <w:rsid w:val="00C12513"/>
    <w:rsid w:val="00C12829"/>
    <w:rsid w:val="00C12871"/>
    <w:rsid w:val="00C12889"/>
    <w:rsid w:val="00C12942"/>
    <w:rsid w:val="00C1295D"/>
    <w:rsid w:val="00C12A67"/>
    <w:rsid w:val="00C1308D"/>
    <w:rsid w:val="00C133D9"/>
    <w:rsid w:val="00C13A6C"/>
    <w:rsid w:val="00C13AD8"/>
    <w:rsid w:val="00C13D41"/>
    <w:rsid w:val="00C14224"/>
    <w:rsid w:val="00C1434E"/>
    <w:rsid w:val="00C1473B"/>
    <w:rsid w:val="00C14783"/>
    <w:rsid w:val="00C1488F"/>
    <w:rsid w:val="00C148E8"/>
    <w:rsid w:val="00C149B7"/>
    <w:rsid w:val="00C14E20"/>
    <w:rsid w:val="00C14FB7"/>
    <w:rsid w:val="00C152C8"/>
    <w:rsid w:val="00C15CAC"/>
    <w:rsid w:val="00C15CFD"/>
    <w:rsid w:val="00C16066"/>
    <w:rsid w:val="00C16748"/>
    <w:rsid w:val="00C167A7"/>
    <w:rsid w:val="00C16827"/>
    <w:rsid w:val="00C1686A"/>
    <w:rsid w:val="00C168FE"/>
    <w:rsid w:val="00C16A59"/>
    <w:rsid w:val="00C16C47"/>
    <w:rsid w:val="00C1702C"/>
    <w:rsid w:val="00C171F7"/>
    <w:rsid w:val="00C173AE"/>
    <w:rsid w:val="00C17923"/>
    <w:rsid w:val="00C17BB0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5E3"/>
    <w:rsid w:val="00C22CC1"/>
    <w:rsid w:val="00C235B1"/>
    <w:rsid w:val="00C236D7"/>
    <w:rsid w:val="00C23748"/>
    <w:rsid w:val="00C237FC"/>
    <w:rsid w:val="00C23970"/>
    <w:rsid w:val="00C239DE"/>
    <w:rsid w:val="00C23DF6"/>
    <w:rsid w:val="00C23E51"/>
    <w:rsid w:val="00C24393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5F"/>
    <w:rsid w:val="00C257EB"/>
    <w:rsid w:val="00C257FD"/>
    <w:rsid w:val="00C25A33"/>
    <w:rsid w:val="00C25E2A"/>
    <w:rsid w:val="00C25FC9"/>
    <w:rsid w:val="00C2660B"/>
    <w:rsid w:val="00C26A01"/>
    <w:rsid w:val="00C26BF6"/>
    <w:rsid w:val="00C26BFC"/>
    <w:rsid w:val="00C26C78"/>
    <w:rsid w:val="00C272B6"/>
    <w:rsid w:val="00C2730E"/>
    <w:rsid w:val="00C30244"/>
    <w:rsid w:val="00C3059D"/>
    <w:rsid w:val="00C307D2"/>
    <w:rsid w:val="00C3080D"/>
    <w:rsid w:val="00C30A0A"/>
    <w:rsid w:val="00C310E7"/>
    <w:rsid w:val="00C313AF"/>
    <w:rsid w:val="00C3206F"/>
    <w:rsid w:val="00C322B8"/>
    <w:rsid w:val="00C32AA8"/>
    <w:rsid w:val="00C32F54"/>
    <w:rsid w:val="00C330D2"/>
    <w:rsid w:val="00C33168"/>
    <w:rsid w:val="00C3338B"/>
    <w:rsid w:val="00C335B2"/>
    <w:rsid w:val="00C336B8"/>
    <w:rsid w:val="00C33E6C"/>
    <w:rsid w:val="00C340A2"/>
    <w:rsid w:val="00C34654"/>
    <w:rsid w:val="00C34742"/>
    <w:rsid w:val="00C34C85"/>
    <w:rsid w:val="00C34D91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6E"/>
    <w:rsid w:val="00C367CD"/>
    <w:rsid w:val="00C370A4"/>
    <w:rsid w:val="00C3791C"/>
    <w:rsid w:val="00C37CB2"/>
    <w:rsid w:val="00C37DCA"/>
    <w:rsid w:val="00C37FE6"/>
    <w:rsid w:val="00C40047"/>
    <w:rsid w:val="00C40112"/>
    <w:rsid w:val="00C4016E"/>
    <w:rsid w:val="00C4079A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9FB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18A"/>
    <w:rsid w:val="00C45393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C7"/>
    <w:rsid w:val="00C46EE6"/>
    <w:rsid w:val="00C47058"/>
    <w:rsid w:val="00C47108"/>
    <w:rsid w:val="00C471F0"/>
    <w:rsid w:val="00C4747C"/>
    <w:rsid w:val="00C4790A"/>
    <w:rsid w:val="00C47EC3"/>
    <w:rsid w:val="00C47EF2"/>
    <w:rsid w:val="00C501A9"/>
    <w:rsid w:val="00C5048F"/>
    <w:rsid w:val="00C50645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DD8"/>
    <w:rsid w:val="00C530D1"/>
    <w:rsid w:val="00C53276"/>
    <w:rsid w:val="00C5378A"/>
    <w:rsid w:val="00C537A2"/>
    <w:rsid w:val="00C53F1E"/>
    <w:rsid w:val="00C5422F"/>
    <w:rsid w:val="00C5426D"/>
    <w:rsid w:val="00C542E1"/>
    <w:rsid w:val="00C5450A"/>
    <w:rsid w:val="00C547B9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0D"/>
    <w:rsid w:val="00C56B15"/>
    <w:rsid w:val="00C56CFC"/>
    <w:rsid w:val="00C56F59"/>
    <w:rsid w:val="00C56FBD"/>
    <w:rsid w:val="00C56FC6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59D"/>
    <w:rsid w:val="00C607A3"/>
    <w:rsid w:val="00C60A91"/>
    <w:rsid w:val="00C60B86"/>
    <w:rsid w:val="00C60C4B"/>
    <w:rsid w:val="00C60DFC"/>
    <w:rsid w:val="00C60FBF"/>
    <w:rsid w:val="00C610B3"/>
    <w:rsid w:val="00C61729"/>
    <w:rsid w:val="00C618AD"/>
    <w:rsid w:val="00C618DD"/>
    <w:rsid w:val="00C61AD7"/>
    <w:rsid w:val="00C61D4A"/>
    <w:rsid w:val="00C61F77"/>
    <w:rsid w:val="00C62229"/>
    <w:rsid w:val="00C62477"/>
    <w:rsid w:val="00C625AD"/>
    <w:rsid w:val="00C625B2"/>
    <w:rsid w:val="00C626CA"/>
    <w:rsid w:val="00C6276B"/>
    <w:rsid w:val="00C629A2"/>
    <w:rsid w:val="00C62A3F"/>
    <w:rsid w:val="00C62B47"/>
    <w:rsid w:val="00C62B88"/>
    <w:rsid w:val="00C62D62"/>
    <w:rsid w:val="00C630C7"/>
    <w:rsid w:val="00C63234"/>
    <w:rsid w:val="00C63481"/>
    <w:rsid w:val="00C63513"/>
    <w:rsid w:val="00C6377D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4AA0"/>
    <w:rsid w:val="00C65017"/>
    <w:rsid w:val="00C65695"/>
    <w:rsid w:val="00C65769"/>
    <w:rsid w:val="00C659DD"/>
    <w:rsid w:val="00C65A48"/>
    <w:rsid w:val="00C65A74"/>
    <w:rsid w:val="00C65DA9"/>
    <w:rsid w:val="00C65DD7"/>
    <w:rsid w:val="00C66031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0F03"/>
    <w:rsid w:val="00C7121E"/>
    <w:rsid w:val="00C712FD"/>
    <w:rsid w:val="00C7141A"/>
    <w:rsid w:val="00C714EB"/>
    <w:rsid w:val="00C71599"/>
    <w:rsid w:val="00C71650"/>
    <w:rsid w:val="00C71699"/>
    <w:rsid w:val="00C718BB"/>
    <w:rsid w:val="00C71C5A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0F6"/>
    <w:rsid w:val="00C741BC"/>
    <w:rsid w:val="00C74338"/>
    <w:rsid w:val="00C744CD"/>
    <w:rsid w:val="00C74514"/>
    <w:rsid w:val="00C746A1"/>
    <w:rsid w:val="00C747E7"/>
    <w:rsid w:val="00C749BC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5CB8"/>
    <w:rsid w:val="00C75FA0"/>
    <w:rsid w:val="00C761C9"/>
    <w:rsid w:val="00C767F3"/>
    <w:rsid w:val="00C7683D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C3E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359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01C"/>
    <w:rsid w:val="00C8410F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90B"/>
    <w:rsid w:val="00C86CAF"/>
    <w:rsid w:val="00C86D1D"/>
    <w:rsid w:val="00C86F72"/>
    <w:rsid w:val="00C87449"/>
    <w:rsid w:val="00C87481"/>
    <w:rsid w:val="00C874D8"/>
    <w:rsid w:val="00C87529"/>
    <w:rsid w:val="00C87569"/>
    <w:rsid w:val="00C87635"/>
    <w:rsid w:val="00C8790C"/>
    <w:rsid w:val="00C87AA7"/>
    <w:rsid w:val="00C87D59"/>
    <w:rsid w:val="00C9024A"/>
    <w:rsid w:val="00C90333"/>
    <w:rsid w:val="00C90435"/>
    <w:rsid w:val="00C90590"/>
    <w:rsid w:val="00C90A2D"/>
    <w:rsid w:val="00C90C1E"/>
    <w:rsid w:val="00C91189"/>
    <w:rsid w:val="00C914D1"/>
    <w:rsid w:val="00C9154A"/>
    <w:rsid w:val="00C915BE"/>
    <w:rsid w:val="00C919A5"/>
    <w:rsid w:val="00C91B02"/>
    <w:rsid w:val="00C91CDC"/>
    <w:rsid w:val="00C91DAF"/>
    <w:rsid w:val="00C920E8"/>
    <w:rsid w:val="00C9221E"/>
    <w:rsid w:val="00C929C7"/>
    <w:rsid w:val="00C92E53"/>
    <w:rsid w:val="00C92EE8"/>
    <w:rsid w:val="00C93120"/>
    <w:rsid w:val="00C9333E"/>
    <w:rsid w:val="00C93590"/>
    <w:rsid w:val="00C936EB"/>
    <w:rsid w:val="00C93A18"/>
    <w:rsid w:val="00C93D92"/>
    <w:rsid w:val="00C943A9"/>
    <w:rsid w:val="00C945C4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D4C"/>
    <w:rsid w:val="00C95EF1"/>
    <w:rsid w:val="00C96716"/>
    <w:rsid w:val="00C967E5"/>
    <w:rsid w:val="00C96FCA"/>
    <w:rsid w:val="00C971A5"/>
    <w:rsid w:val="00C97494"/>
    <w:rsid w:val="00C9770A"/>
    <w:rsid w:val="00C97822"/>
    <w:rsid w:val="00C97BA3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717"/>
    <w:rsid w:val="00CA18AC"/>
    <w:rsid w:val="00CA1AB5"/>
    <w:rsid w:val="00CA1BEF"/>
    <w:rsid w:val="00CA1D0B"/>
    <w:rsid w:val="00CA1D40"/>
    <w:rsid w:val="00CA1F84"/>
    <w:rsid w:val="00CA207C"/>
    <w:rsid w:val="00CA2149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B7C"/>
    <w:rsid w:val="00CA3BA6"/>
    <w:rsid w:val="00CA3D86"/>
    <w:rsid w:val="00CA3EA9"/>
    <w:rsid w:val="00CA3F9E"/>
    <w:rsid w:val="00CA3FEC"/>
    <w:rsid w:val="00CA40D3"/>
    <w:rsid w:val="00CA42CF"/>
    <w:rsid w:val="00CA4321"/>
    <w:rsid w:val="00CA4853"/>
    <w:rsid w:val="00CA4B12"/>
    <w:rsid w:val="00CA4BB8"/>
    <w:rsid w:val="00CA522D"/>
    <w:rsid w:val="00CA52C6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4BE"/>
    <w:rsid w:val="00CA6642"/>
    <w:rsid w:val="00CA6BC8"/>
    <w:rsid w:val="00CA6DFD"/>
    <w:rsid w:val="00CA70C5"/>
    <w:rsid w:val="00CA714A"/>
    <w:rsid w:val="00CA741C"/>
    <w:rsid w:val="00CA767A"/>
    <w:rsid w:val="00CA76C3"/>
    <w:rsid w:val="00CA7B57"/>
    <w:rsid w:val="00CA7D2F"/>
    <w:rsid w:val="00CA7E71"/>
    <w:rsid w:val="00CA7FC3"/>
    <w:rsid w:val="00CA7FDE"/>
    <w:rsid w:val="00CB07C9"/>
    <w:rsid w:val="00CB09BD"/>
    <w:rsid w:val="00CB0B02"/>
    <w:rsid w:val="00CB11E9"/>
    <w:rsid w:val="00CB13BC"/>
    <w:rsid w:val="00CB14FB"/>
    <w:rsid w:val="00CB15B0"/>
    <w:rsid w:val="00CB175F"/>
    <w:rsid w:val="00CB229A"/>
    <w:rsid w:val="00CB23F0"/>
    <w:rsid w:val="00CB2AF6"/>
    <w:rsid w:val="00CB2B11"/>
    <w:rsid w:val="00CB2B88"/>
    <w:rsid w:val="00CB2F93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6C"/>
    <w:rsid w:val="00CB467E"/>
    <w:rsid w:val="00CB4B84"/>
    <w:rsid w:val="00CB4EE4"/>
    <w:rsid w:val="00CB4F15"/>
    <w:rsid w:val="00CB4F79"/>
    <w:rsid w:val="00CB5265"/>
    <w:rsid w:val="00CB5676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E1"/>
    <w:rsid w:val="00CB6BF5"/>
    <w:rsid w:val="00CB6FAC"/>
    <w:rsid w:val="00CB75E4"/>
    <w:rsid w:val="00CB7754"/>
    <w:rsid w:val="00CB78A4"/>
    <w:rsid w:val="00CB7910"/>
    <w:rsid w:val="00CB7A52"/>
    <w:rsid w:val="00CB7A65"/>
    <w:rsid w:val="00CB7ABA"/>
    <w:rsid w:val="00CB7B02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63"/>
    <w:rsid w:val="00CC0BC7"/>
    <w:rsid w:val="00CC0C6A"/>
    <w:rsid w:val="00CC0DEA"/>
    <w:rsid w:val="00CC0EA7"/>
    <w:rsid w:val="00CC0EF2"/>
    <w:rsid w:val="00CC0F6D"/>
    <w:rsid w:val="00CC10D9"/>
    <w:rsid w:val="00CC1582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480C"/>
    <w:rsid w:val="00CC4B4A"/>
    <w:rsid w:val="00CC4ECF"/>
    <w:rsid w:val="00CC501F"/>
    <w:rsid w:val="00CC5040"/>
    <w:rsid w:val="00CC5258"/>
    <w:rsid w:val="00CC52F1"/>
    <w:rsid w:val="00CC5587"/>
    <w:rsid w:val="00CC57DF"/>
    <w:rsid w:val="00CC57E3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58A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B4"/>
    <w:rsid w:val="00CD27F2"/>
    <w:rsid w:val="00CD2854"/>
    <w:rsid w:val="00CD29F8"/>
    <w:rsid w:val="00CD2B51"/>
    <w:rsid w:val="00CD2BE9"/>
    <w:rsid w:val="00CD2FC7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ADF"/>
    <w:rsid w:val="00CD4CED"/>
    <w:rsid w:val="00CD5212"/>
    <w:rsid w:val="00CD521A"/>
    <w:rsid w:val="00CD5421"/>
    <w:rsid w:val="00CD551C"/>
    <w:rsid w:val="00CD5A63"/>
    <w:rsid w:val="00CD60D8"/>
    <w:rsid w:val="00CD6460"/>
    <w:rsid w:val="00CD692F"/>
    <w:rsid w:val="00CD6C7D"/>
    <w:rsid w:val="00CD6D3E"/>
    <w:rsid w:val="00CD710A"/>
    <w:rsid w:val="00CD7343"/>
    <w:rsid w:val="00CD74AA"/>
    <w:rsid w:val="00CD7918"/>
    <w:rsid w:val="00CE0213"/>
    <w:rsid w:val="00CE029C"/>
    <w:rsid w:val="00CE05EC"/>
    <w:rsid w:val="00CE0718"/>
    <w:rsid w:val="00CE0842"/>
    <w:rsid w:val="00CE093C"/>
    <w:rsid w:val="00CE0CE4"/>
    <w:rsid w:val="00CE1441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949"/>
    <w:rsid w:val="00CE4F45"/>
    <w:rsid w:val="00CE4FD3"/>
    <w:rsid w:val="00CE51BB"/>
    <w:rsid w:val="00CE58AD"/>
    <w:rsid w:val="00CE598C"/>
    <w:rsid w:val="00CE5A80"/>
    <w:rsid w:val="00CE5B51"/>
    <w:rsid w:val="00CE6059"/>
    <w:rsid w:val="00CE608D"/>
    <w:rsid w:val="00CE621A"/>
    <w:rsid w:val="00CE6590"/>
    <w:rsid w:val="00CE6B9E"/>
    <w:rsid w:val="00CE6C77"/>
    <w:rsid w:val="00CE78B5"/>
    <w:rsid w:val="00CE7967"/>
    <w:rsid w:val="00CE7BC6"/>
    <w:rsid w:val="00CE7D9D"/>
    <w:rsid w:val="00CE7E01"/>
    <w:rsid w:val="00CE7F3B"/>
    <w:rsid w:val="00CF0381"/>
    <w:rsid w:val="00CF055E"/>
    <w:rsid w:val="00CF08DC"/>
    <w:rsid w:val="00CF0C6E"/>
    <w:rsid w:val="00CF0D69"/>
    <w:rsid w:val="00CF0D6C"/>
    <w:rsid w:val="00CF0DC1"/>
    <w:rsid w:val="00CF128D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2660"/>
    <w:rsid w:val="00CF266D"/>
    <w:rsid w:val="00CF3359"/>
    <w:rsid w:val="00CF3377"/>
    <w:rsid w:val="00CF385B"/>
    <w:rsid w:val="00CF3FE8"/>
    <w:rsid w:val="00CF40BE"/>
    <w:rsid w:val="00CF4111"/>
    <w:rsid w:val="00CF4B04"/>
    <w:rsid w:val="00CF4B32"/>
    <w:rsid w:val="00CF4D7E"/>
    <w:rsid w:val="00CF4D86"/>
    <w:rsid w:val="00CF4EFB"/>
    <w:rsid w:val="00CF501C"/>
    <w:rsid w:val="00CF508C"/>
    <w:rsid w:val="00CF5157"/>
    <w:rsid w:val="00CF5275"/>
    <w:rsid w:val="00CF535B"/>
    <w:rsid w:val="00CF64BA"/>
    <w:rsid w:val="00CF68F6"/>
    <w:rsid w:val="00CF6953"/>
    <w:rsid w:val="00CF6E44"/>
    <w:rsid w:val="00CF6E8C"/>
    <w:rsid w:val="00CF73DC"/>
    <w:rsid w:val="00CF789A"/>
    <w:rsid w:val="00CF78B3"/>
    <w:rsid w:val="00CF78DF"/>
    <w:rsid w:val="00CF7AAC"/>
    <w:rsid w:val="00CF7B87"/>
    <w:rsid w:val="00CF7CA5"/>
    <w:rsid w:val="00D00527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23F"/>
    <w:rsid w:val="00D0324C"/>
    <w:rsid w:val="00D03270"/>
    <w:rsid w:val="00D03625"/>
    <w:rsid w:val="00D03629"/>
    <w:rsid w:val="00D0372F"/>
    <w:rsid w:val="00D03998"/>
    <w:rsid w:val="00D03A16"/>
    <w:rsid w:val="00D03A27"/>
    <w:rsid w:val="00D03BE2"/>
    <w:rsid w:val="00D03CB6"/>
    <w:rsid w:val="00D040E1"/>
    <w:rsid w:val="00D04854"/>
    <w:rsid w:val="00D048EF"/>
    <w:rsid w:val="00D04A3B"/>
    <w:rsid w:val="00D04B9B"/>
    <w:rsid w:val="00D04D2D"/>
    <w:rsid w:val="00D04D3B"/>
    <w:rsid w:val="00D05194"/>
    <w:rsid w:val="00D05353"/>
    <w:rsid w:val="00D0573F"/>
    <w:rsid w:val="00D05908"/>
    <w:rsid w:val="00D059E6"/>
    <w:rsid w:val="00D05B22"/>
    <w:rsid w:val="00D05E7C"/>
    <w:rsid w:val="00D05F3F"/>
    <w:rsid w:val="00D05F64"/>
    <w:rsid w:val="00D0600F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0A3"/>
    <w:rsid w:val="00D0716A"/>
    <w:rsid w:val="00D07369"/>
    <w:rsid w:val="00D07629"/>
    <w:rsid w:val="00D078CC"/>
    <w:rsid w:val="00D07BC2"/>
    <w:rsid w:val="00D07EB0"/>
    <w:rsid w:val="00D10029"/>
    <w:rsid w:val="00D10053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800"/>
    <w:rsid w:val="00D12AC1"/>
    <w:rsid w:val="00D12DF5"/>
    <w:rsid w:val="00D1372E"/>
    <w:rsid w:val="00D13832"/>
    <w:rsid w:val="00D13A64"/>
    <w:rsid w:val="00D13C6E"/>
    <w:rsid w:val="00D13E29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CC7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9AB"/>
    <w:rsid w:val="00D23AC8"/>
    <w:rsid w:val="00D23D10"/>
    <w:rsid w:val="00D242BB"/>
    <w:rsid w:val="00D24810"/>
    <w:rsid w:val="00D24D18"/>
    <w:rsid w:val="00D24F65"/>
    <w:rsid w:val="00D2500E"/>
    <w:rsid w:val="00D25231"/>
    <w:rsid w:val="00D25728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27F67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314"/>
    <w:rsid w:val="00D334F1"/>
    <w:rsid w:val="00D3360C"/>
    <w:rsid w:val="00D3386D"/>
    <w:rsid w:val="00D3396F"/>
    <w:rsid w:val="00D33A90"/>
    <w:rsid w:val="00D33F94"/>
    <w:rsid w:val="00D341EE"/>
    <w:rsid w:val="00D343D9"/>
    <w:rsid w:val="00D344D3"/>
    <w:rsid w:val="00D34AD3"/>
    <w:rsid w:val="00D34C22"/>
    <w:rsid w:val="00D34ECB"/>
    <w:rsid w:val="00D350C4"/>
    <w:rsid w:val="00D35178"/>
    <w:rsid w:val="00D354B8"/>
    <w:rsid w:val="00D35598"/>
    <w:rsid w:val="00D356AD"/>
    <w:rsid w:val="00D3586D"/>
    <w:rsid w:val="00D358B2"/>
    <w:rsid w:val="00D35CE7"/>
    <w:rsid w:val="00D360A6"/>
    <w:rsid w:val="00D360F3"/>
    <w:rsid w:val="00D3632D"/>
    <w:rsid w:val="00D36744"/>
    <w:rsid w:val="00D369A4"/>
    <w:rsid w:val="00D36CD9"/>
    <w:rsid w:val="00D3730A"/>
    <w:rsid w:val="00D37616"/>
    <w:rsid w:val="00D376DE"/>
    <w:rsid w:val="00D3779C"/>
    <w:rsid w:val="00D37B78"/>
    <w:rsid w:val="00D37CE3"/>
    <w:rsid w:val="00D37E9F"/>
    <w:rsid w:val="00D4001E"/>
    <w:rsid w:val="00D40539"/>
    <w:rsid w:val="00D406E2"/>
    <w:rsid w:val="00D40C45"/>
    <w:rsid w:val="00D40D9E"/>
    <w:rsid w:val="00D411A7"/>
    <w:rsid w:val="00D411DB"/>
    <w:rsid w:val="00D413DF"/>
    <w:rsid w:val="00D414AB"/>
    <w:rsid w:val="00D4170D"/>
    <w:rsid w:val="00D41767"/>
    <w:rsid w:val="00D417A5"/>
    <w:rsid w:val="00D417F2"/>
    <w:rsid w:val="00D418FF"/>
    <w:rsid w:val="00D41AE3"/>
    <w:rsid w:val="00D41C3A"/>
    <w:rsid w:val="00D41CF1"/>
    <w:rsid w:val="00D41E87"/>
    <w:rsid w:val="00D41F86"/>
    <w:rsid w:val="00D42114"/>
    <w:rsid w:val="00D42367"/>
    <w:rsid w:val="00D4258B"/>
    <w:rsid w:val="00D429F3"/>
    <w:rsid w:val="00D42CC1"/>
    <w:rsid w:val="00D42DBC"/>
    <w:rsid w:val="00D42F28"/>
    <w:rsid w:val="00D432A6"/>
    <w:rsid w:val="00D432B4"/>
    <w:rsid w:val="00D43376"/>
    <w:rsid w:val="00D4362E"/>
    <w:rsid w:val="00D43667"/>
    <w:rsid w:val="00D4390B"/>
    <w:rsid w:val="00D43986"/>
    <w:rsid w:val="00D43C5A"/>
    <w:rsid w:val="00D43CB7"/>
    <w:rsid w:val="00D43DDB"/>
    <w:rsid w:val="00D43F3D"/>
    <w:rsid w:val="00D440C4"/>
    <w:rsid w:val="00D44189"/>
    <w:rsid w:val="00D44805"/>
    <w:rsid w:val="00D44DE0"/>
    <w:rsid w:val="00D45D7A"/>
    <w:rsid w:val="00D45FDC"/>
    <w:rsid w:val="00D46057"/>
    <w:rsid w:val="00D4644B"/>
    <w:rsid w:val="00D46527"/>
    <w:rsid w:val="00D46B14"/>
    <w:rsid w:val="00D46D71"/>
    <w:rsid w:val="00D46EB6"/>
    <w:rsid w:val="00D47283"/>
    <w:rsid w:val="00D47482"/>
    <w:rsid w:val="00D4764F"/>
    <w:rsid w:val="00D47661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075"/>
    <w:rsid w:val="00D511EE"/>
    <w:rsid w:val="00D513D2"/>
    <w:rsid w:val="00D515F1"/>
    <w:rsid w:val="00D519A4"/>
    <w:rsid w:val="00D51DDE"/>
    <w:rsid w:val="00D51ECF"/>
    <w:rsid w:val="00D51FA4"/>
    <w:rsid w:val="00D52580"/>
    <w:rsid w:val="00D52C01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4F9A"/>
    <w:rsid w:val="00D551B6"/>
    <w:rsid w:val="00D55271"/>
    <w:rsid w:val="00D55640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065"/>
    <w:rsid w:val="00D610E8"/>
    <w:rsid w:val="00D612B8"/>
    <w:rsid w:val="00D614BE"/>
    <w:rsid w:val="00D615DD"/>
    <w:rsid w:val="00D61653"/>
    <w:rsid w:val="00D616CC"/>
    <w:rsid w:val="00D61913"/>
    <w:rsid w:val="00D61A30"/>
    <w:rsid w:val="00D61CB0"/>
    <w:rsid w:val="00D61DA7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31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BCA"/>
    <w:rsid w:val="00D66C46"/>
    <w:rsid w:val="00D66FD7"/>
    <w:rsid w:val="00D672E4"/>
    <w:rsid w:val="00D67573"/>
    <w:rsid w:val="00D67A2D"/>
    <w:rsid w:val="00D67C6A"/>
    <w:rsid w:val="00D67CEA"/>
    <w:rsid w:val="00D67DC0"/>
    <w:rsid w:val="00D67F06"/>
    <w:rsid w:val="00D70122"/>
    <w:rsid w:val="00D703E3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061"/>
    <w:rsid w:val="00D72187"/>
    <w:rsid w:val="00D72265"/>
    <w:rsid w:val="00D723FB"/>
    <w:rsid w:val="00D7243D"/>
    <w:rsid w:val="00D727BB"/>
    <w:rsid w:val="00D7292A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983"/>
    <w:rsid w:val="00D75D5C"/>
    <w:rsid w:val="00D76578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A73"/>
    <w:rsid w:val="00D77E7B"/>
    <w:rsid w:val="00D77ECC"/>
    <w:rsid w:val="00D77FEB"/>
    <w:rsid w:val="00D80190"/>
    <w:rsid w:val="00D802D3"/>
    <w:rsid w:val="00D80EF6"/>
    <w:rsid w:val="00D80FF8"/>
    <w:rsid w:val="00D811B2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37"/>
    <w:rsid w:val="00D82C66"/>
    <w:rsid w:val="00D82E99"/>
    <w:rsid w:val="00D830D3"/>
    <w:rsid w:val="00D835D8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A08"/>
    <w:rsid w:val="00D84ED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2F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432"/>
    <w:rsid w:val="00D9051B"/>
    <w:rsid w:val="00D90E25"/>
    <w:rsid w:val="00D90F7F"/>
    <w:rsid w:val="00D9113D"/>
    <w:rsid w:val="00D91179"/>
    <w:rsid w:val="00D912CE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545"/>
    <w:rsid w:val="00D92C6F"/>
    <w:rsid w:val="00D92C92"/>
    <w:rsid w:val="00D92DB3"/>
    <w:rsid w:val="00D92EFA"/>
    <w:rsid w:val="00D93044"/>
    <w:rsid w:val="00D9317E"/>
    <w:rsid w:val="00D931F2"/>
    <w:rsid w:val="00D937B5"/>
    <w:rsid w:val="00D937E0"/>
    <w:rsid w:val="00D939A4"/>
    <w:rsid w:val="00D93A2B"/>
    <w:rsid w:val="00D93A76"/>
    <w:rsid w:val="00D93CA8"/>
    <w:rsid w:val="00D93D2D"/>
    <w:rsid w:val="00D940C0"/>
    <w:rsid w:val="00D9412B"/>
    <w:rsid w:val="00D941F5"/>
    <w:rsid w:val="00D94ABB"/>
    <w:rsid w:val="00D94D78"/>
    <w:rsid w:val="00D94E3C"/>
    <w:rsid w:val="00D95473"/>
    <w:rsid w:val="00D95A38"/>
    <w:rsid w:val="00D95F00"/>
    <w:rsid w:val="00D95F82"/>
    <w:rsid w:val="00D963DF"/>
    <w:rsid w:val="00D9649B"/>
    <w:rsid w:val="00D96709"/>
    <w:rsid w:val="00D967AF"/>
    <w:rsid w:val="00D9687D"/>
    <w:rsid w:val="00D9689E"/>
    <w:rsid w:val="00D97519"/>
    <w:rsid w:val="00D975F0"/>
    <w:rsid w:val="00D97700"/>
    <w:rsid w:val="00D9773A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94"/>
    <w:rsid w:val="00DA6CD1"/>
    <w:rsid w:val="00DA6D6C"/>
    <w:rsid w:val="00DA756E"/>
    <w:rsid w:val="00DA7C8F"/>
    <w:rsid w:val="00DA7DE4"/>
    <w:rsid w:val="00DA7F38"/>
    <w:rsid w:val="00DA7F94"/>
    <w:rsid w:val="00DB050B"/>
    <w:rsid w:val="00DB055F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3B8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806"/>
    <w:rsid w:val="00DB2AD7"/>
    <w:rsid w:val="00DB3297"/>
    <w:rsid w:val="00DB3353"/>
    <w:rsid w:val="00DB3A7E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5D9"/>
    <w:rsid w:val="00DB56D9"/>
    <w:rsid w:val="00DB5ABB"/>
    <w:rsid w:val="00DB5AD2"/>
    <w:rsid w:val="00DB5C7E"/>
    <w:rsid w:val="00DB5E42"/>
    <w:rsid w:val="00DB63C9"/>
    <w:rsid w:val="00DB6405"/>
    <w:rsid w:val="00DB6532"/>
    <w:rsid w:val="00DB6594"/>
    <w:rsid w:val="00DB6705"/>
    <w:rsid w:val="00DB677F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73D"/>
    <w:rsid w:val="00DC09B9"/>
    <w:rsid w:val="00DC0D8C"/>
    <w:rsid w:val="00DC0F7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445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233"/>
    <w:rsid w:val="00DC6316"/>
    <w:rsid w:val="00DC65C9"/>
    <w:rsid w:val="00DC668D"/>
    <w:rsid w:val="00DC6767"/>
    <w:rsid w:val="00DC6A4E"/>
    <w:rsid w:val="00DC6DDC"/>
    <w:rsid w:val="00DC6F5A"/>
    <w:rsid w:val="00DC7B98"/>
    <w:rsid w:val="00DD0053"/>
    <w:rsid w:val="00DD028C"/>
    <w:rsid w:val="00DD02CF"/>
    <w:rsid w:val="00DD061E"/>
    <w:rsid w:val="00DD069F"/>
    <w:rsid w:val="00DD06F9"/>
    <w:rsid w:val="00DD072E"/>
    <w:rsid w:val="00DD07E1"/>
    <w:rsid w:val="00DD0BF1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0BA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27"/>
    <w:rsid w:val="00DD2E3A"/>
    <w:rsid w:val="00DD3056"/>
    <w:rsid w:val="00DD306C"/>
    <w:rsid w:val="00DD32ED"/>
    <w:rsid w:val="00DD3376"/>
    <w:rsid w:val="00DD33EC"/>
    <w:rsid w:val="00DD3525"/>
    <w:rsid w:val="00DD3CDB"/>
    <w:rsid w:val="00DD3CE2"/>
    <w:rsid w:val="00DD3F37"/>
    <w:rsid w:val="00DD4298"/>
    <w:rsid w:val="00DD4867"/>
    <w:rsid w:val="00DD49A9"/>
    <w:rsid w:val="00DD4B0B"/>
    <w:rsid w:val="00DD4F1E"/>
    <w:rsid w:val="00DD5085"/>
    <w:rsid w:val="00DD5131"/>
    <w:rsid w:val="00DD52CA"/>
    <w:rsid w:val="00DD5434"/>
    <w:rsid w:val="00DD5486"/>
    <w:rsid w:val="00DD566F"/>
    <w:rsid w:val="00DD588F"/>
    <w:rsid w:val="00DD5A18"/>
    <w:rsid w:val="00DD5CF9"/>
    <w:rsid w:val="00DD6100"/>
    <w:rsid w:val="00DD6160"/>
    <w:rsid w:val="00DD625E"/>
    <w:rsid w:val="00DD6475"/>
    <w:rsid w:val="00DD648B"/>
    <w:rsid w:val="00DD64FD"/>
    <w:rsid w:val="00DD650F"/>
    <w:rsid w:val="00DD696F"/>
    <w:rsid w:val="00DD6C25"/>
    <w:rsid w:val="00DD6E4D"/>
    <w:rsid w:val="00DD72BC"/>
    <w:rsid w:val="00DD7509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945"/>
    <w:rsid w:val="00DE1B90"/>
    <w:rsid w:val="00DE1DAF"/>
    <w:rsid w:val="00DE1DB1"/>
    <w:rsid w:val="00DE24AD"/>
    <w:rsid w:val="00DE25AF"/>
    <w:rsid w:val="00DE2686"/>
    <w:rsid w:val="00DE28AA"/>
    <w:rsid w:val="00DE2901"/>
    <w:rsid w:val="00DE2C8E"/>
    <w:rsid w:val="00DE2EE0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4FAE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7CF"/>
    <w:rsid w:val="00DF0A93"/>
    <w:rsid w:val="00DF0A97"/>
    <w:rsid w:val="00DF0B47"/>
    <w:rsid w:val="00DF0E06"/>
    <w:rsid w:val="00DF0F44"/>
    <w:rsid w:val="00DF1298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4C31"/>
    <w:rsid w:val="00DF4C6C"/>
    <w:rsid w:val="00DF527D"/>
    <w:rsid w:val="00DF5A6D"/>
    <w:rsid w:val="00DF5B6B"/>
    <w:rsid w:val="00DF601E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2B9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1F32"/>
    <w:rsid w:val="00E020FD"/>
    <w:rsid w:val="00E0213F"/>
    <w:rsid w:val="00E0237B"/>
    <w:rsid w:val="00E0239E"/>
    <w:rsid w:val="00E02611"/>
    <w:rsid w:val="00E02A02"/>
    <w:rsid w:val="00E02AA4"/>
    <w:rsid w:val="00E02D67"/>
    <w:rsid w:val="00E02F58"/>
    <w:rsid w:val="00E031C1"/>
    <w:rsid w:val="00E033DE"/>
    <w:rsid w:val="00E03968"/>
    <w:rsid w:val="00E03A14"/>
    <w:rsid w:val="00E03B9D"/>
    <w:rsid w:val="00E03BF8"/>
    <w:rsid w:val="00E03F32"/>
    <w:rsid w:val="00E04432"/>
    <w:rsid w:val="00E04658"/>
    <w:rsid w:val="00E046A3"/>
    <w:rsid w:val="00E0475E"/>
    <w:rsid w:val="00E0479D"/>
    <w:rsid w:val="00E048F2"/>
    <w:rsid w:val="00E04995"/>
    <w:rsid w:val="00E04A31"/>
    <w:rsid w:val="00E04A6A"/>
    <w:rsid w:val="00E04DD3"/>
    <w:rsid w:val="00E04FA7"/>
    <w:rsid w:val="00E05217"/>
    <w:rsid w:val="00E05444"/>
    <w:rsid w:val="00E05445"/>
    <w:rsid w:val="00E057F9"/>
    <w:rsid w:val="00E0589A"/>
    <w:rsid w:val="00E0593A"/>
    <w:rsid w:val="00E059D6"/>
    <w:rsid w:val="00E05BB4"/>
    <w:rsid w:val="00E05CD3"/>
    <w:rsid w:val="00E05DB7"/>
    <w:rsid w:val="00E06648"/>
    <w:rsid w:val="00E06BD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3F8"/>
    <w:rsid w:val="00E1052E"/>
    <w:rsid w:val="00E105C4"/>
    <w:rsid w:val="00E107A5"/>
    <w:rsid w:val="00E10A2B"/>
    <w:rsid w:val="00E11285"/>
    <w:rsid w:val="00E11348"/>
    <w:rsid w:val="00E11353"/>
    <w:rsid w:val="00E1145E"/>
    <w:rsid w:val="00E11539"/>
    <w:rsid w:val="00E11832"/>
    <w:rsid w:val="00E119BD"/>
    <w:rsid w:val="00E11E98"/>
    <w:rsid w:val="00E122AC"/>
    <w:rsid w:val="00E12305"/>
    <w:rsid w:val="00E123FF"/>
    <w:rsid w:val="00E124AD"/>
    <w:rsid w:val="00E12572"/>
    <w:rsid w:val="00E12624"/>
    <w:rsid w:val="00E1263B"/>
    <w:rsid w:val="00E1298D"/>
    <w:rsid w:val="00E12BDD"/>
    <w:rsid w:val="00E12D35"/>
    <w:rsid w:val="00E12F5A"/>
    <w:rsid w:val="00E1315C"/>
    <w:rsid w:val="00E13160"/>
    <w:rsid w:val="00E133E0"/>
    <w:rsid w:val="00E13521"/>
    <w:rsid w:val="00E135EF"/>
    <w:rsid w:val="00E13798"/>
    <w:rsid w:val="00E138E5"/>
    <w:rsid w:val="00E13911"/>
    <w:rsid w:val="00E13915"/>
    <w:rsid w:val="00E1406E"/>
    <w:rsid w:val="00E14B4B"/>
    <w:rsid w:val="00E14B72"/>
    <w:rsid w:val="00E14BC3"/>
    <w:rsid w:val="00E14C3F"/>
    <w:rsid w:val="00E14CB9"/>
    <w:rsid w:val="00E150B7"/>
    <w:rsid w:val="00E15285"/>
    <w:rsid w:val="00E154A5"/>
    <w:rsid w:val="00E15588"/>
    <w:rsid w:val="00E15598"/>
    <w:rsid w:val="00E157A5"/>
    <w:rsid w:val="00E1599A"/>
    <w:rsid w:val="00E15CF4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553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0CCA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2F2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634"/>
    <w:rsid w:val="00E277DF"/>
    <w:rsid w:val="00E27F25"/>
    <w:rsid w:val="00E304C0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A38"/>
    <w:rsid w:val="00E31AD0"/>
    <w:rsid w:val="00E31B40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B22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3C2"/>
    <w:rsid w:val="00E3597A"/>
    <w:rsid w:val="00E35990"/>
    <w:rsid w:val="00E35B45"/>
    <w:rsid w:val="00E3681B"/>
    <w:rsid w:val="00E36ACD"/>
    <w:rsid w:val="00E36ADB"/>
    <w:rsid w:val="00E36CC9"/>
    <w:rsid w:val="00E36DDC"/>
    <w:rsid w:val="00E36E4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5AE"/>
    <w:rsid w:val="00E40639"/>
    <w:rsid w:val="00E4076B"/>
    <w:rsid w:val="00E40A49"/>
    <w:rsid w:val="00E40D3B"/>
    <w:rsid w:val="00E41135"/>
    <w:rsid w:val="00E411D9"/>
    <w:rsid w:val="00E4123F"/>
    <w:rsid w:val="00E41251"/>
    <w:rsid w:val="00E41765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5B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166"/>
    <w:rsid w:val="00E46579"/>
    <w:rsid w:val="00E467BF"/>
    <w:rsid w:val="00E46996"/>
    <w:rsid w:val="00E46A4C"/>
    <w:rsid w:val="00E46D1E"/>
    <w:rsid w:val="00E46E8E"/>
    <w:rsid w:val="00E470DE"/>
    <w:rsid w:val="00E47542"/>
    <w:rsid w:val="00E47598"/>
    <w:rsid w:val="00E47816"/>
    <w:rsid w:val="00E478A0"/>
    <w:rsid w:val="00E47A36"/>
    <w:rsid w:val="00E504A5"/>
    <w:rsid w:val="00E5070B"/>
    <w:rsid w:val="00E5095A"/>
    <w:rsid w:val="00E50B90"/>
    <w:rsid w:val="00E50BBC"/>
    <w:rsid w:val="00E50BD7"/>
    <w:rsid w:val="00E51138"/>
    <w:rsid w:val="00E5118C"/>
    <w:rsid w:val="00E512D3"/>
    <w:rsid w:val="00E5135D"/>
    <w:rsid w:val="00E516FD"/>
    <w:rsid w:val="00E51BBC"/>
    <w:rsid w:val="00E51C16"/>
    <w:rsid w:val="00E521DE"/>
    <w:rsid w:val="00E522A6"/>
    <w:rsid w:val="00E524CD"/>
    <w:rsid w:val="00E52875"/>
    <w:rsid w:val="00E5288B"/>
    <w:rsid w:val="00E52914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94"/>
    <w:rsid w:val="00E538BB"/>
    <w:rsid w:val="00E53976"/>
    <w:rsid w:val="00E53A5C"/>
    <w:rsid w:val="00E54A9E"/>
    <w:rsid w:val="00E54AFE"/>
    <w:rsid w:val="00E54BC1"/>
    <w:rsid w:val="00E54F6D"/>
    <w:rsid w:val="00E5503D"/>
    <w:rsid w:val="00E55097"/>
    <w:rsid w:val="00E55712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281"/>
    <w:rsid w:val="00E6265C"/>
    <w:rsid w:val="00E626BD"/>
    <w:rsid w:val="00E629CF"/>
    <w:rsid w:val="00E62AEE"/>
    <w:rsid w:val="00E62B54"/>
    <w:rsid w:val="00E62CDC"/>
    <w:rsid w:val="00E634DD"/>
    <w:rsid w:val="00E638FF"/>
    <w:rsid w:val="00E6390F"/>
    <w:rsid w:val="00E63948"/>
    <w:rsid w:val="00E63A68"/>
    <w:rsid w:val="00E63F72"/>
    <w:rsid w:val="00E640BC"/>
    <w:rsid w:val="00E641D2"/>
    <w:rsid w:val="00E64295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50A"/>
    <w:rsid w:val="00E6563F"/>
    <w:rsid w:val="00E65D6D"/>
    <w:rsid w:val="00E65E0C"/>
    <w:rsid w:val="00E66033"/>
    <w:rsid w:val="00E66330"/>
    <w:rsid w:val="00E665B2"/>
    <w:rsid w:val="00E665FA"/>
    <w:rsid w:val="00E66740"/>
    <w:rsid w:val="00E66778"/>
    <w:rsid w:val="00E669A5"/>
    <w:rsid w:val="00E66A86"/>
    <w:rsid w:val="00E66BFD"/>
    <w:rsid w:val="00E66EC4"/>
    <w:rsid w:val="00E672BB"/>
    <w:rsid w:val="00E673AE"/>
    <w:rsid w:val="00E6757D"/>
    <w:rsid w:val="00E67710"/>
    <w:rsid w:val="00E679FE"/>
    <w:rsid w:val="00E67A51"/>
    <w:rsid w:val="00E67D50"/>
    <w:rsid w:val="00E70107"/>
    <w:rsid w:val="00E701B0"/>
    <w:rsid w:val="00E7024D"/>
    <w:rsid w:val="00E70631"/>
    <w:rsid w:val="00E70667"/>
    <w:rsid w:val="00E70AFE"/>
    <w:rsid w:val="00E70EF7"/>
    <w:rsid w:val="00E70F58"/>
    <w:rsid w:val="00E70FA2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DD"/>
    <w:rsid w:val="00E728EB"/>
    <w:rsid w:val="00E72A86"/>
    <w:rsid w:val="00E72BEE"/>
    <w:rsid w:val="00E730B1"/>
    <w:rsid w:val="00E7345D"/>
    <w:rsid w:val="00E734B4"/>
    <w:rsid w:val="00E7359C"/>
    <w:rsid w:val="00E735F7"/>
    <w:rsid w:val="00E73802"/>
    <w:rsid w:val="00E73833"/>
    <w:rsid w:val="00E738BE"/>
    <w:rsid w:val="00E7390B"/>
    <w:rsid w:val="00E73A62"/>
    <w:rsid w:val="00E73AE1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142"/>
    <w:rsid w:val="00E763CE"/>
    <w:rsid w:val="00E76496"/>
    <w:rsid w:val="00E76518"/>
    <w:rsid w:val="00E76968"/>
    <w:rsid w:val="00E769CD"/>
    <w:rsid w:val="00E769D7"/>
    <w:rsid w:val="00E76C7B"/>
    <w:rsid w:val="00E76C99"/>
    <w:rsid w:val="00E76D3C"/>
    <w:rsid w:val="00E76DA1"/>
    <w:rsid w:val="00E76DCF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5D8"/>
    <w:rsid w:val="00E819DE"/>
    <w:rsid w:val="00E81AB3"/>
    <w:rsid w:val="00E81B90"/>
    <w:rsid w:val="00E81DC7"/>
    <w:rsid w:val="00E81E02"/>
    <w:rsid w:val="00E81F84"/>
    <w:rsid w:val="00E82C19"/>
    <w:rsid w:val="00E83308"/>
    <w:rsid w:val="00E8343C"/>
    <w:rsid w:val="00E83700"/>
    <w:rsid w:val="00E8386D"/>
    <w:rsid w:val="00E839DE"/>
    <w:rsid w:val="00E83DCF"/>
    <w:rsid w:val="00E8407E"/>
    <w:rsid w:val="00E840E9"/>
    <w:rsid w:val="00E841ED"/>
    <w:rsid w:val="00E84226"/>
    <w:rsid w:val="00E843F4"/>
    <w:rsid w:val="00E84675"/>
    <w:rsid w:val="00E84914"/>
    <w:rsid w:val="00E84C86"/>
    <w:rsid w:val="00E84D2B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28"/>
    <w:rsid w:val="00E877E0"/>
    <w:rsid w:val="00E87AE9"/>
    <w:rsid w:val="00E87CB7"/>
    <w:rsid w:val="00E87F94"/>
    <w:rsid w:val="00E87FC0"/>
    <w:rsid w:val="00E9004C"/>
    <w:rsid w:val="00E900E4"/>
    <w:rsid w:val="00E901F2"/>
    <w:rsid w:val="00E904AD"/>
    <w:rsid w:val="00E90650"/>
    <w:rsid w:val="00E906A0"/>
    <w:rsid w:val="00E90998"/>
    <w:rsid w:val="00E90A02"/>
    <w:rsid w:val="00E90ED9"/>
    <w:rsid w:val="00E91496"/>
    <w:rsid w:val="00E916B9"/>
    <w:rsid w:val="00E9173A"/>
    <w:rsid w:val="00E91B56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2DA"/>
    <w:rsid w:val="00E93A89"/>
    <w:rsid w:val="00E93B53"/>
    <w:rsid w:val="00E93B84"/>
    <w:rsid w:val="00E93B8D"/>
    <w:rsid w:val="00E93C7B"/>
    <w:rsid w:val="00E940AE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0E5"/>
    <w:rsid w:val="00E9712B"/>
    <w:rsid w:val="00E97362"/>
    <w:rsid w:val="00E9789D"/>
    <w:rsid w:val="00E979CB"/>
    <w:rsid w:val="00E97AC6"/>
    <w:rsid w:val="00E97AF6"/>
    <w:rsid w:val="00E97B74"/>
    <w:rsid w:val="00E97C1E"/>
    <w:rsid w:val="00E97C87"/>
    <w:rsid w:val="00EA01A4"/>
    <w:rsid w:val="00EA05E6"/>
    <w:rsid w:val="00EA0784"/>
    <w:rsid w:val="00EA0A78"/>
    <w:rsid w:val="00EA0B1A"/>
    <w:rsid w:val="00EA0CC2"/>
    <w:rsid w:val="00EA0D8B"/>
    <w:rsid w:val="00EA0D9E"/>
    <w:rsid w:val="00EA0F7B"/>
    <w:rsid w:val="00EA1055"/>
    <w:rsid w:val="00EA13C4"/>
    <w:rsid w:val="00EA13EF"/>
    <w:rsid w:val="00EA1507"/>
    <w:rsid w:val="00EA170D"/>
    <w:rsid w:val="00EA184C"/>
    <w:rsid w:val="00EA24FD"/>
    <w:rsid w:val="00EA2541"/>
    <w:rsid w:val="00EA2574"/>
    <w:rsid w:val="00EA2A8A"/>
    <w:rsid w:val="00EA2B99"/>
    <w:rsid w:val="00EA2DD7"/>
    <w:rsid w:val="00EA2E61"/>
    <w:rsid w:val="00EA3400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C77"/>
    <w:rsid w:val="00EA4D24"/>
    <w:rsid w:val="00EA5032"/>
    <w:rsid w:val="00EA5141"/>
    <w:rsid w:val="00EA5352"/>
    <w:rsid w:val="00EA53AE"/>
    <w:rsid w:val="00EA54B6"/>
    <w:rsid w:val="00EA56D3"/>
    <w:rsid w:val="00EA5805"/>
    <w:rsid w:val="00EA5954"/>
    <w:rsid w:val="00EA5E83"/>
    <w:rsid w:val="00EA5F79"/>
    <w:rsid w:val="00EA5FE1"/>
    <w:rsid w:val="00EA6304"/>
    <w:rsid w:val="00EA6540"/>
    <w:rsid w:val="00EA6B7C"/>
    <w:rsid w:val="00EA6C88"/>
    <w:rsid w:val="00EA6D7D"/>
    <w:rsid w:val="00EA6DFE"/>
    <w:rsid w:val="00EA7022"/>
    <w:rsid w:val="00EA7785"/>
    <w:rsid w:val="00EA782B"/>
    <w:rsid w:val="00EA7900"/>
    <w:rsid w:val="00EA79B7"/>
    <w:rsid w:val="00EA7A35"/>
    <w:rsid w:val="00EA7B8D"/>
    <w:rsid w:val="00EA7CE1"/>
    <w:rsid w:val="00EA7F2E"/>
    <w:rsid w:val="00EB0055"/>
    <w:rsid w:val="00EB0416"/>
    <w:rsid w:val="00EB0496"/>
    <w:rsid w:val="00EB09BA"/>
    <w:rsid w:val="00EB0C40"/>
    <w:rsid w:val="00EB0F39"/>
    <w:rsid w:val="00EB11AF"/>
    <w:rsid w:val="00EB157E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1C"/>
    <w:rsid w:val="00EB36A7"/>
    <w:rsid w:val="00EB3845"/>
    <w:rsid w:val="00EB3D06"/>
    <w:rsid w:val="00EB3F29"/>
    <w:rsid w:val="00EB431A"/>
    <w:rsid w:val="00EB44F2"/>
    <w:rsid w:val="00EB46CC"/>
    <w:rsid w:val="00EB46F3"/>
    <w:rsid w:val="00EB492C"/>
    <w:rsid w:val="00EB4DED"/>
    <w:rsid w:val="00EB4E3D"/>
    <w:rsid w:val="00EB502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5E7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0F30"/>
    <w:rsid w:val="00EC1184"/>
    <w:rsid w:val="00EC1B21"/>
    <w:rsid w:val="00EC1F6C"/>
    <w:rsid w:val="00EC2041"/>
    <w:rsid w:val="00EC2058"/>
    <w:rsid w:val="00EC222F"/>
    <w:rsid w:val="00EC2400"/>
    <w:rsid w:val="00EC247B"/>
    <w:rsid w:val="00EC31B5"/>
    <w:rsid w:val="00EC32BC"/>
    <w:rsid w:val="00EC355F"/>
    <w:rsid w:val="00EC357C"/>
    <w:rsid w:val="00EC35A7"/>
    <w:rsid w:val="00EC396F"/>
    <w:rsid w:val="00EC3991"/>
    <w:rsid w:val="00EC39DA"/>
    <w:rsid w:val="00EC409B"/>
    <w:rsid w:val="00EC40CF"/>
    <w:rsid w:val="00EC445F"/>
    <w:rsid w:val="00EC4511"/>
    <w:rsid w:val="00EC466D"/>
    <w:rsid w:val="00EC48DC"/>
    <w:rsid w:val="00EC4AF0"/>
    <w:rsid w:val="00EC4CF4"/>
    <w:rsid w:val="00EC4E23"/>
    <w:rsid w:val="00EC4F93"/>
    <w:rsid w:val="00EC5150"/>
    <w:rsid w:val="00EC548E"/>
    <w:rsid w:val="00EC54BB"/>
    <w:rsid w:val="00EC5704"/>
    <w:rsid w:val="00EC5796"/>
    <w:rsid w:val="00EC57BB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B01"/>
    <w:rsid w:val="00EC7CCE"/>
    <w:rsid w:val="00EC7CDE"/>
    <w:rsid w:val="00EC7DDA"/>
    <w:rsid w:val="00EC7FB1"/>
    <w:rsid w:val="00ED010C"/>
    <w:rsid w:val="00ED03AE"/>
    <w:rsid w:val="00ED06B4"/>
    <w:rsid w:val="00ED0B8E"/>
    <w:rsid w:val="00ED0C07"/>
    <w:rsid w:val="00ED0E7F"/>
    <w:rsid w:val="00ED0FD0"/>
    <w:rsid w:val="00ED10ED"/>
    <w:rsid w:val="00ED1112"/>
    <w:rsid w:val="00ED1A44"/>
    <w:rsid w:val="00ED1BAA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5E2"/>
    <w:rsid w:val="00ED562C"/>
    <w:rsid w:val="00ED56B2"/>
    <w:rsid w:val="00ED56CA"/>
    <w:rsid w:val="00ED5A41"/>
    <w:rsid w:val="00ED5EA2"/>
    <w:rsid w:val="00ED5F6E"/>
    <w:rsid w:val="00ED6253"/>
    <w:rsid w:val="00ED635D"/>
    <w:rsid w:val="00ED66AD"/>
    <w:rsid w:val="00ED6B08"/>
    <w:rsid w:val="00ED70C2"/>
    <w:rsid w:val="00ED7667"/>
    <w:rsid w:val="00ED7671"/>
    <w:rsid w:val="00EE0408"/>
    <w:rsid w:val="00EE044E"/>
    <w:rsid w:val="00EE0450"/>
    <w:rsid w:val="00EE0464"/>
    <w:rsid w:val="00EE04F0"/>
    <w:rsid w:val="00EE051D"/>
    <w:rsid w:val="00EE0A56"/>
    <w:rsid w:val="00EE0A78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865"/>
    <w:rsid w:val="00EE293D"/>
    <w:rsid w:val="00EE2DC5"/>
    <w:rsid w:val="00EE2E6D"/>
    <w:rsid w:val="00EE30D5"/>
    <w:rsid w:val="00EE31FA"/>
    <w:rsid w:val="00EE32A2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0EF"/>
    <w:rsid w:val="00EE621B"/>
    <w:rsid w:val="00EE65C0"/>
    <w:rsid w:val="00EE68AA"/>
    <w:rsid w:val="00EE6EF1"/>
    <w:rsid w:val="00EE7231"/>
    <w:rsid w:val="00EE734C"/>
    <w:rsid w:val="00EE73F9"/>
    <w:rsid w:val="00EE776A"/>
    <w:rsid w:val="00EE7C04"/>
    <w:rsid w:val="00EE7C38"/>
    <w:rsid w:val="00EE7D93"/>
    <w:rsid w:val="00EF002A"/>
    <w:rsid w:val="00EF0050"/>
    <w:rsid w:val="00EF0576"/>
    <w:rsid w:val="00EF0780"/>
    <w:rsid w:val="00EF08B1"/>
    <w:rsid w:val="00EF094E"/>
    <w:rsid w:val="00EF0B8F"/>
    <w:rsid w:val="00EF10B5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896"/>
    <w:rsid w:val="00EF3C07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D4B"/>
    <w:rsid w:val="00EF4D85"/>
    <w:rsid w:val="00EF4F0F"/>
    <w:rsid w:val="00EF50D1"/>
    <w:rsid w:val="00EF579C"/>
    <w:rsid w:val="00EF5AE9"/>
    <w:rsid w:val="00EF5B44"/>
    <w:rsid w:val="00EF6200"/>
    <w:rsid w:val="00EF6574"/>
    <w:rsid w:val="00EF70C8"/>
    <w:rsid w:val="00EF716D"/>
    <w:rsid w:val="00EF71AC"/>
    <w:rsid w:val="00EF728C"/>
    <w:rsid w:val="00EF74D9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D7"/>
    <w:rsid w:val="00F003C4"/>
    <w:rsid w:val="00F00498"/>
    <w:rsid w:val="00F007B6"/>
    <w:rsid w:val="00F007C2"/>
    <w:rsid w:val="00F008BB"/>
    <w:rsid w:val="00F00E2A"/>
    <w:rsid w:val="00F011FD"/>
    <w:rsid w:val="00F01581"/>
    <w:rsid w:val="00F01DCC"/>
    <w:rsid w:val="00F021EC"/>
    <w:rsid w:val="00F02273"/>
    <w:rsid w:val="00F0232F"/>
    <w:rsid w:val="00F02342"/>
    <w:rsid w:val="00F024EF"/>
    <w:rsid w:val="00F02591"/>
    <w:rsid w:val="00F025F9"/>
    <w:rsid w:val="00F02719"/>
    <w:rsid w:val="00F02B0B"/>
    <w:rsid w:val="00F02B90"/>
    <w:rsid w:val="00F02BCC"/>
    <w:rsid w:val="00F02E6C"/>
    <w:rsid w:val="00F02FA3"/>
    <w:rsid w:val="00F03053"/>
    <w:rsid w:val="00F03207"/>
    <w:rsid w:val="00F034FF"/>
    <w:rsid w:val="00F036A5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0B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67A"/>
    <w:rsid w:val="00F10A3C"/>
    <w:rsid w:val="00F10CD1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DA0"/>
    <w:rsid w:val="00F12E9C"/>
    <w:rsid w:val="00F1303A"/>
    <w:rsid w:val="00F13068"/>
    <w:rsid w:val="00F1325F"/>
    <w:rsid w:val="00F1355B"/>
    <w:rsid w:val="00F1372B"/>
    <w:rsid w:val="00F13741"/>
    <w:rsid w:val="00F139C7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6C7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8AD"/>
    <w:rsid w:val="00F17FF5"/>
    <w:rsid w:val="00F20041"/>
    <w:rsid w:val="00F2011A"/>
    <w:rsid w:val="00F201F0"/>
    <w:rsid w:val="00F206F4"/>
    <w:rsid w:val="00F20C91"/>
    <w:rsid w:val="00F20C95"/>
    <w:rsid w:val="00F20E43"/>
    <w:rsid w:val="00F212B9"/>
    <w:rsid w:val="00F212CE"/>
    <w:rsid w:val="00F2159E"/>
    <w:rsid w:val="00F216DD"/>
    <w:rsid w:val="00F2190D"/>
    <w:rsid w:val="00F21C3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23"/>
    <w:rsid w:val="00F2316D"/>
    <w:rsid w:val="00F23248"/>
    <w:rsid w:val="00F23606"/>
    <w:rsid w:val="00F236A4"/>
    <w:rsid w:val="00F23990"/>
    <w:rsid w:val="00F23A9D"/>
    <w:rsid w:val="00F23C2B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4D"/>
    <w:rsid w:val="00F262DD"/>
    <w:rsid w:val="00F268B8"/>
    <w:rsid w:val="00F26AA8"/>
    <w:rsid w:val="00F26E91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0999"/>
    <w:rsid w:val="00F310E5"/>
    <w:rsid w:val="00F316EB"/>
    <w:rsid w:val="00F3180C"/>
    <w:rsid w:val="00F3198E"/>
    <w:rsid w:val="00F31D82"/>
    <w:rsid w:val="00F31EE4"/>
    <w:rsid w:val="00F32025"/>
    <w:rsid w:val="00F3205A"/>
    <w:rsid w:val="00F320C2"/>
    <w:rsid w:val="00F320C8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5FE1"/>
    <w:rsid w:val="00F36043"/>
    <w:rsid w:val="00F3615B"/>
    <w:rsid w:val="00F36403"/>
    <w:rsid w:val="00F3658D"/>
    <w:rsid w:val="00F36882"/>
    <w:rsid w:val="00F36AAB"/>
    <w:rsid w:val="00F36B06"/>
    <w:rsid w:val="00F3730E"/>
    <w:rsid w:val="00F3775D"/>
    <w:rsid w:val="00F3794F"/>
    <w:rsid w:val="00F37BE2"/>
    <w:rsid w:val="00F37CEE"/>
    <w:rsid w:val="00F37E6F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AB1"/>
    <w:rsid w:val="00F43BE5"/>
    <w:rsid w:val="00F43DD0"/>
    <w:rsid w:val="00F43F7A"/>
    <w:rsid w:val="00F440D4"/>
    <w:rsid w:val="00F44100"/>
    <w:rsid w:val="00F44287"/>
    <w:rsid w:val="00F44406"/>
    <w:rsid w:val="00F444AA"/>
    <w:rsid w:val="00F4458E"/>
    <w:rsid w:val="00F44624"/>
    <w:rsid w:val="00F44768"/>
    <w:rsid w:val="00F448A1"/>
    <w:rsid w:val="00F44B82"/>
    <w:rsid w:val="00F44EA0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28E"/>
    <w:rsid w:val="00F477C4"/>
    <w:rsid w:val="00F479B3"/>
    <w:rsid w:val="00F47D76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6E7"/>
    <w:rsid w:val="00F527A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985"/>
    <w:rsid w:val="00F53C03"/>
    <w:rsid w:val="00F54091"/>
    <w:rsid w:val="00F54523"/>
    <w:rsid w:val="00F54810"/>
    <w:rsid w:val="00F54982"/>
    <w:rsid w:val="00F54A2B"/>
    <w:rsid w:val="00F54CCE"/>
    <w:rsid w:val="00F54D9E"/>
    <w:rsid w:val="00F54E5E"/>
    <w:rsid w:val="00F54ED6"/>
    <w:rsid w:val="00F54F56"/>
    <w:rsid w:val="00F5508D"/>
    <w:rsid w:val="00F550DC"/>
    <w:rsid w:val="00F55139"/>
    <w:rsid w:val="00F55352"/>
    <w:rsid w:val="00F55745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34D"/>
    <w:rsid w:val="00F56436"/>
    <w:rsid w:val="00F566FB"/>
    <w:rsid w:val="00F56873"/>
    <w:rsid w:val="00F56959"/>
    <w:rsid w:val="00F56C78"/>
    <w:rsid w:val="00F56FC6"/>
    <w:rsid w:val="00F5707C"/>
    <w:rsid w:val="00F5708F"/>
    <w:rsid w:val="00F5750C"/>
    <w:rsid w:val="00F5760D"/>
    <w:rsid w:val="00F57D1A"/>
    <w:rsid w:val="00F60394"/>
    <w:rsid w:val="00F603D2"/>
    <w:rsid w:val="00F6058D"/>
    <w:rsid w:val="00F607AF"/>
    <w:rsid w:val="00F6087D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42C"/>
    <w:rsid w:val="00F646BC"/>
    <w:rsid w:val="00F646DD"/>
    <w:rsid w:val="00F64CA8"/>
    <w:rsid w:val="00F65040"/>
    <w:rsid w:val="00F650B0"/>
    <w:rsid w:val="00F650BF"/>
    <w:rsid w:val="00F658B3"/>
    <w:rsid w:val="00F65CF0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279"/>
    <w:rsid w:val="00F67353"/>
    <w:rsid w:val="00F673AA"/>
    <w:rsid w:val="00F676AC"/>
    <w:rsid w:val="00F6785B"/>
    <w:rsid w:val="00F678F4"/>
    <w:rsid w:val="00F67DB8"/>
    <w:rsid w:val="00F7031F"/>
    <w:rsid w:val="00F704FC"/>
    <w:rsid w:val="00F7081F"/>
    <w:rsid w:val="00F70861"/>
    <w:rsid w:val="00F70BB3"/>
    <w:rsid w:val="00F70D00"/>
    <w:rsid w:val="00F7145E"/>
    <w:rsid w:val="00F716AE"/>
    <w:rsid w:val="00F71830"/>
    <w:rsid w:val="00F71A67"/>
    <w:rsid w:val="00F71B36"/>
    <w:rsid w:val="00F720D9"/>
    <w:rsid w:val="00F7214D"/>
    <w:rsid w:val="00F722FA"/>
    <w:rsid w:val="00F723C6"/>
    <w:rsid w:val="00F7251C"/>
    <w:rsid w:val="00F725A6"/>
    <w:rsid w:val="00F72665"/>
    <w:rsid w:val="00F72C19"/>
    <w:rsid w:val="00F72FA0"/>
    <w:rsid w:val="00F73988"/>
    <w:rsid w:val="00F739E8"/>
    <w:rsid w:val="00F73BD5"/>
    <w:rsid w:val="00F73F2D"/>
    <w:rsid w:val="00F74130"/>
    <w:rsid w:val="00F74477"/>
    <w:rsid w:val="00F7479C"/>
    <w:rsid w:val="00F74DDA"/>
    <w:rsid w:val="00F74EE0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38C"/>
    <w:rsid w:val="00F8141B"/>
    <w:rsid w:val="00F815BD"/>
    <w:rsid w:val="00F815CF"/>
    <w:rsid w:val="00F81E3C"/>
    <w:rsid w:val="00F82322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60F"/>
    <w:rsid w:val="00F836B2"/>
    <w:rsid w:val="00F83984"/>
    <w:rsid w:val="00F83AD2"/>
    <w:rsid w:val="00F83C6D"/>
    <w:rsid w:val="00F83C84"/>
    <w:rsid w:val="00F83E4C"/>
    <w:rsid w:val="00F841F3"/>
    <w:rsid w:val="00F84A18"/>
    <w:rsid w:val="00F84D76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696"/>
    <w:rsid w:val="00F909C2"/>
    <w:rsid w:val="00F90C47"/>
    <w:rsid w:val="00F9108D"/>
    <w:rsid w:val="00F914EF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1E7"/>
    <w:rsid w:val="00F9332C"/>
    <w:rsid w:val="00F934BD"/>
    <w:rsid w:val="00F93612"/>
    <w:rsid w:val="00F93AD5"/>
    <w:rsid w:val="00F93ADF"/>
    <w:rsid w:val="00F93B71"/>
    <w:rsid w:val="00F93B87"/>
    <w:rsid w:val="00F9418A"/>
    <w:rsid w:val="00F941F9"/>
    <w:rsid w:val="00F94284"/>
    <w:rsid w:val="00F94DC3"/>
    <w:rsid w:val="00F95280"/>
    <w:rsid w:val="00F958A0"/>
    <w:rsid w:val="00F95BE6"/>
    <w:rsid w:val="00F95C1A"/>
    <w:rsid w:val="00F95DD4"/>
    <w:rsid w:val="00F95E51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0C1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540"/>
    <w:rsid w:val="00FA37B7"/>
    <w:rsid w:val="00FA3E32"/>
    <w:rsid w:val="00FA3FA8"/>
    <w:rsid w:val="00FA404A"/>
    <w:rsid w:val="00FA4300"/>
    <w:rsid w:val="00FA4452"/>
    <w:rsid w:val="00FA44D6"/>
    <w:rsid w:val="00FA44FC"/>
    <w:rsid w:val="00FA4548"/>
    <w:rsid w:val="00FA465A"/>
    <w:rsid w:val="00FA48C7"/>
    <w:rsid w:val="00FA4B52"/>
    <w:rsid w:val="00FA4C5F"/>
    <w:rsid w:val="00FA4C6A"/>
    <w:rsid w:val="00FA4CAE"/>
    <w:rsid w:val="00FA532E"/>
    <w:rsid w:val="00FA558B"/>
    <w:rsid w:val="00FA59E7"/>
    <w:rsid w:val="00FA5B65"/>
    <w:rsid w:val="00FA5B66"/>
    <w:rsid w:val="00FA5DF4"/>
    <w:rsid w:val="00FA65F3"/>
    <w:rsid w:val="00FA68DC"/>
    <w:rsid w:val="00FA6956"/>
    <w:rsid w:val="00FA6BCF"/>
    <w:rsid w:val="00FA6E67"/>
    <w:rsid w:val="00FA736E"/>
    <w:rsid w:val="00FA75D4"/>
    <w:rsid w:val="00FA771C"/>
    <w:rsid w:val="00FA775E"/>
    <w:rsid w:val="00FA77BF"/>
    <w:rsid w:val="00FA7AB2"/>
    <w:rsid w:val="00FA7BBD"/>
    <w:rsid w:val="00FA7F57"/>
    <w:rsid w:val="00FB0009"/>
    <w:rsid w:val="00FB00E9"/>
    <w:rsid w:val="00FB0303"/>
    <w:rsid w:val="00FB0756"/>
    <w:rsid w:val="00FB07C6"/>
    <w:rsid w:val="00FB0D21"/>
    <w:rsid w:val="00FB0E1C"/>
    <w:rsid w:val="00FB0FF7"/>
    <w:rsid w:val="00FB10F3"/>
    <w:rsid w:val="00FB123A"/>
    <w:rsid w:val="00FB12AE"/>
    <w:rsid w:val="00FB1476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0"/>
    <w:rsid w:val="00FB5002"/>
    <w:rsid w:val="00FB50B3"/>
    <w:rsid w:val="00FB51CF"/>
    <w:rsid w:val="00FB5726"/>
    <w:rsid w:val="00FB5C74"/>
    <w:rsid w:val="00FB5C89"/>
    <w:rsid w:val="00FB5DF7"/>
    <w:rsid w:val="00FB5DFB"/>
    <w:rsid w:val="00FB659F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6DE"/>
    <w:rsid w:val="00FC1AC7"/>
    <w:rsid w:val="00FC1E79"/>
    <w:rsid w:val="00FC1EEA"/>
    <w:rsid w:val="00FC2346"/>
    <w:rsid w:val="00FC23B1"/>
    <w:rsid w:val="00FC27CC"/>
    <w:rsid w:val="00FC28B1"/>
    <w:rsid w:val="00FC2DD6"/>
    <w:rsid w:val="00FC2E8A"/>
    <w:rsid w:val="00FC2FE5"/>
    <w:rsid w:val="00FC32D8"/>
    <w:rsid w:val="00FC3498"/>
    <w:rsid w:val="00FC35BE"/>
    <w:rsid w:val="00FC366A"/>
    <w:rsid w:val="00FC3825"/>
    <w:rsid w:val="00FC388F"/>
    <w:rsid w:val="00FC38B8"/>
    <w:rsid w:val="00FC3979"/>
    <w:rsid w:val="00FC3AA6"/>
    <w:rsid w:val="00FC3B38"/>
    <w:rsid w:val="00FC3BA5"/>
    <w:rsid w:val="00FC3E2D"/>
    <w:rsid w:val="00FC3F9C"/>
    <w:rsid w:val="00FC40C3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CE4"/>
    <w:rsid w:val="00FC7DB5"/>
    <w:rsid w:val="00FC7EE4"/>
    <w:rsid w:val="00FD0001"/>
    <w:rsid w:val="00FD0247"/>
    <w:rsid w:val="00FD02B5"/>
    <w:rsid w:val="00FD0314"/>
    <w:rsid w:val="00FD069C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1B2"/>
    <w:rsid w:val="00FD2245"/>
    <w:rsid w:val="00FD22F0"/>
    <w:rsid w:val="00FD27DD"/>
    <w:rsid w:val="00FD2854"/>
    <w:rsid w:val="00FD2B5B"/>
    <w:rsid w:val="00FD2C8F"/>
    <w:rsid w:val="00FD301D"/>
    <w:rsid w:val="00FD3552"/>
    <w:rsid w:val="00FD36C7"/>
    <w:rsid w:val="00FD451E"/>
    <w:rsid w:val="00FD45B4"/>
    <w:rsid w:val="00FD47BB"/>
    <w:rsid w:val="00FD4910"/>
    <w:rsid w:val="00FD4F29"/>
    <w:rsid w:val="00FD5099"/>
    <w:rsid w:val="00FD50C0"/>
    <w:rsid w:val="00FD5222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3A7"/>
    <w:rsid w:val="00FD7427"/>
    <w:rsid w:val="00FD7652"/>
    <w:rsid w:val="00FD77B6"/>
    <w:rsid w:val="00FD788F"/>
    <w:rsid w:val="00FD7CAD"/>
    <w:rsid w:val="00FD7D6D"/>
    <w:rsid w:val="00FD7FB2"/>
    <w:rsid w:val="00FE01B1"/>
    <w:rsid w:val="00FE03F4"/>
    <w:rsid w:val="00FE0526"/>
    <w:rsid w:val="00FE070F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06C"/>
    <w:rsid w:val="00FE44C0"/>
    <w:rsid w:val="00FE461C"/>
    <w:rsid w:val="00FE4906"/>
    <w:rsid w:val="00FE4CC8"/>
    <w:rsid w:val="00FE4E60"/>
    <w:rsid w:val="00FE50F9"/>
    <w:rsid w:val="00FE5725"/>
    <w:rsid w:val="00FE57C3"/>
    <w:rsid w:val="00FE5F2B"/>
    <w:rsid w:val="00FE6222"/>
    <w:rsid w:val="00FE62CB"/>
    <w:rsid w:val="00FE6345"/>
    <w:rsid w:val="00FE6D5C"/>
    <w:rsid w:val="00FE6F49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6A9"/>
    <w:rsid w:val="00FF1827"/>
    <w:rsid w:val="00FF1828"/>
    <w:rsid w:val="00FF184A"/>
    <w:rsid w:val="00FF1888"/>
    <w:rsid w:val="00FF1956"/>
    <w:rsid w:val="00FF1BAB"/>
    <w:rsid w:val="00FF1DE5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396"/>
    <w:rsid w:val="00FF46BF"/>
    <w:rsid w:val="00FF487C"/>
    <w:rsid w:val="00FF49BF"/>
    <w:rsid w:val="00FF4AF8"/>
    <w:rsid w:val="00FF4B5A"/>
    <w:rsid w:val="00FF4C0A"/>
    <w:rsid w:val="00FF4EAC"/>
    <w:rsid w:val="00FF5630"/>
    <w:rsid w:val="00FF5789"/>
    <w:rsid w:val="00FF5898"/>
    <w:rsid w:val="00FF59B6"/>
    <w:rsid w:val="00FF5CF2"/>
    <w:rsid w:val="00FF5DFE"/>
    <w:rsid w:val="00FF5E85"/>
    <w:rsid w:val="00FF5F05"/>
    <w:rsid w:val="00FF5FAE"/>
    <w:rsid w:val="00FF6868"/>
    <w:rsid w:val="00FF6D42"/>
    <w:rsid w:val="00FF6DD4"/>
    <w:rsid w:val="00FF6F5B"/>
    <w:rsid w:val="00FF7043"/>
    <w:rsid w:val="00FF760B"/>
    <w:rsid w:val="00FF7812"/>
    <w:rsid w:val="00FF79EC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645412B"/>
  <w15:chartTrackingRefBased/>
  <w15:docId w15:val="{8029387F-3120-4011-8A47-11549D3BD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79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35F64"/>
    <w:rPr>
      <w:rFonts w:ascii="Arial" w:hAnsi="Arial"/>
      <w:sz w:val="18"/>
      <w:szCs w:val="22"/>
    </w:rPr>
  </w:style>
  <w:style w:type="paragraph" w:styleId="Title">
    <w:name w:val="Title"/>
    <w:basedOn w:val="Normal"/>
    <w:next w:val="Normal"/>
    <w:link w:val="TitleChar"/>
    <w:qFormat/>
    <w:rsid w:val="00AB0765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AB076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blockChar">
    <w:name w:val="block Char"/>
    <w:aliases w:val="b Char"/>
    <w:locked/>
    <w:rsid w:val="008E25F1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83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5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3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FE67E-7F39-4C4C-8423-C60969CEF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15295F-1F53-4BD2-B52C-00D7FD1F0F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968D13-14D9-4E2E-B184-F3E9CF7ED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737</TotalTime>
  <Pages>13</Pages>
  <Words>1456</Words>
  <Characters>8300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243</cp:revision>
  <cp:lastPrinted>2024-08-06T10:47:00Z</cp:lastPrinted>
  <dcterms:created xsi:type="dcterms:W3CDTF">2023-08-15T14:54:00Z</dcterms:created>
  <dcterms:modified xsi:type="dcterms:W3CDTF">2024-08-06T11:41:00Z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f0d2caf0805898ff48ab7ec8883acfb324089dd31e6243682de4f2cfbd06d7a4</vt:lpwstr>
  </property>
</Properties>
</file>