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Y="1"/>
        <w:tblOverlap w:val="never"/>
        <w:tblW w:w="7650" w:type="dxa"/>
        <w:tblLook w:val="04A0" w:firstRow="1" w:lastRow="0" w:firstColumn="1" w:lastColumn="0" w:noHBand="0" w:noVBand="1"/>
      </w:tblPr>
      <w:tblGrid>
        <w:gridCol w:w="1026"/>
        <w:gridCol w:w="491"/>
        <w:gridCol w:w="6133"/>
      </w:tblGrid>
      <w:tr w:rsidR="001079D5" w:rsidRPr="003054FD" w14:paraId="60ED1EA3" w14:textId="77777777" w:rsidTr="00DC186E">
        <w:trPr>
          <w:trHeight w:val="351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687ACC" w14:textId="77777777" w:rsidR="001079D5" w:rsidRPr="003054FD" w:rsidRDefault="001079D5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3BC165" w14:textId="77777777" w:rsidR="001079D5" w:rsidRPr="003054FD" w:rsidRDefault="001079D5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771F00" w14:textId="77777777" w:rsidR="001079D5" w:rsidRPr="003054FD" w:rsidRDefault="001079D5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รายการ</w:t>
            </w:r>
          </w:p>
        </w:tc>
      </w:tr>
      <w:tr w:rsidR="001079D5" w:rsidRPr="003054FD" w14:paraId="75F78C14" w14:textId="77777777" w:rsidTr="00DC186E">
        <w:trPr>
          <w:trHeight w:val="351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BD32AD" w14:textId="77777777" w:rsidR="001079D5" w:rsidRPr="003054FD" w:rsidRDefault="001079D5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4DDA10" w14:textId="77777777" w:rsidR="001079D5" w:rsidRPr="003054FD" w:rsidRDefault="001079D5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B348AB" w14:textId="77777777" w:rsidR="001079D5" w:rsidRPr="003054FD" w:rsidRDefault="001079D5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79D5" w:rsidRPr="003054FD" w14:paraId="2880AE92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C5D1CE" w14:textId="77777777" w:rsidR="001079D5" w:rsidRPr="003054FD" w:rsidRDefault="00CD43C2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0E8D1A" w14:textId="77777777" w:rsidR="001079D5" w:rsidRPr="003054FD" w:rsidRDefault="001079D5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47D9F0" w14:textId="77777777" w:rsidR="001079D5" w:rsidRPr="003054FD" w:rsidRDefault="001079D5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4C1E59" w:rsidRPr="003054FD" w14:paraId="542B7359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B5DD78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FE3AE8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26A8ED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4C1E59" w:rsidRPr="003054FD" w14:paraId="263CAEB0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F502B6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5D0BD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D5CD94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</w:tr>
      <w:tr w:rsidR="004C1E59" w:rsidRPr="003054FD" w14:paraId="0B55BA32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065C99" w14:textId="77777777" w:rsidR="004C1E59" w:rsidRPr="003054FD" w:rsidRDefault="00FC6B03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1B1812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77571C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4C1E59" w:rsidRPr="003054FD" w14:paraId="222E1B7C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4CEA7" w14:textId="77777777" w:rsidR="004C1E59" w:rsidRPr="003054FD" w:rsidRDefault="00053DF4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08C93D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1D0AA5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7A71B3" w:rsidRPr="003054FD" w14:paraId="197CA6AE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B8FA2F" w14:textId="633840AD" w:rsidR="007A71B3" w:rsidRPr="003054FD" w:rsidRDefault="007A71B3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62D663" w14:textId="77777777" w:rsidR="007A71B3" w:rsidRPr="003054FD" w:rsidRDefault="007A71B3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C74A5E" w14:textId="2081008A" w:rsidR="007A71B3" w:rsidRPr="003054FD" w:rsidRDefault="007A71B3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เงินปันผล</w:t>
            </w:r>
          </w:p>
        </w:tc>
      </w:tr>
      <w:tr w:rsidR="004C1E59" w:rsidRPr="003054FD" w14:paraId="2F954AB0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D7FC76" w14:textId="68EE7564" w:rsidR="004C1E59" w:rsidRPr="003054FD" w:rsidRDefault="007A71B3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FD28C9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1292C4" w14:textId="77777777" w:rsidR="004C1E59" w:rsidRPr="003054FD" w:rsidRDefault="00F66128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C1E59" w:rsidRPr="003054FD" w14:paraId="1A1F4752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5F017B" w14:textId="5371AAB1" w:rsidR="004C1E59" w:rsidRPr="003054FD" w:rsidRDefault="007A71B3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C8805D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F1177E" w14:textId="77777777" w:rsidR="004C1E59" w:rsidRPr="003054FD" w:rsidRDefault="00F66128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</w:tbl>
    <w:p w14:paraId="58F05EA0" w14:textId="7BF6375D" w:rsidR="00D412D0" w:rsidRDefault="00DC186E" w:rsidP="00D412D0">
      <w:pPr>
        <w:rPr>
          <w:rFonts w:ascii="Angsana New" w:hAnsi="Angsana New"/>
          <w:sz w:val="30"/>
          <w:szCs w:val="30"/>
        </w:rPr>
        <w:sectPr w:rsidR="00D412D0" w:rsidSect="00D3249F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216" w:gutter="0"/>
          <w:pgNumType w:start="11"/>
          <w:cols w:space="720"/>
          <w:docGrid w:linePitch="245"/>
        </w:sectPr>
      </w:pPr>
      <w:r>
        <w:rPr>
          <w:rFonts w:ascii="Angsana New" w:hAnsi="Angsana New"/>
          <w:sz w:val="30"/>
          <w:szCs w:val="30"/>
        </w:rPr>
        <w:br w:type="textWrapping" w:clear="all"/>
      </w:r>
    </w:p>
    <w:p w14:paraId="56ED2796" w14:textId="77777777" w:rsidR="007A71B3" w:rsidRDefault="007A71B3" w:rsidP="003209E8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0052D90" w14:textId="1D22B101" w:rsidR="00CD7C3F" w:rsidRPr="003054FD" w:rsidRDefault="00CD7C3F" w:rsidP="003209E8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</w:t>
      </w:r>
      <w:r w:rsidRPr="003054FD">
        <w:rPr>
          <w:rFonts w:ascii="Angsana New" w:hAnsi="Angsana New" w:hint="cs"/>
          <w:sz w:val="30"/>
          <w:szCs w:val="30"/>
          <w:cs/>
        </w:rPr>
        <w:t>ระหว่างกาล</w:t>
      </w:r>
      <w:r w:rsidRPr="003054FD">
        <w:rPr>
          <w:rFonts w:ascii="Angsana New" w:hAnsi="Angsana New"/>
          <w:sz w:val="30"/>
          <w:szCs w:val="30"/>
          <w:cs/>
        </w:rPr>
        <w:t>นี้</w:t>
      </w:r>
    </w:p>
    <w:p w14:paraId="01B1B03A" w14:textId="77777777" w:rsidR="00FD541D" w:rsidRPr="003054FD" w:rsidRDefault="00FD541D" w:rsidP="003209E8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8C25C6B" w14:textId="13EB6B8F" w:rsidR="001F41B2" w:rsidRPr="003F27AF" w:rsidRDefault="00CD7C3F" w:rsidP="003F27AF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8E7D7D" w:rsidRPr="003054FD">
        <w:rPr>
          <w:rFonts w:ascii="Angsana New" w:hAnsi="Angsana New"/>
          <w:sz w:val="30"/>
          <w:szCs w:val="30"/>
          <w:cs/>
        </w:rPr>
        <w:t>เมื่อ</w:t>
      </w:r>
      <w:r w:rsidR="001A36D1" w:rsidRPr="003054FD">
        <w:rPr>
          <w:rFonts w:ascii="Angsana New" w:hAnsi="Angsana New"/>
          <w:sz w:val="30"/>
          <w:szCs w:val="30"/>
          <w:cs/>
        </w:rPr>
        <w:t>วันที</w:t>
      </w:r>
      <w:r w:rsidR="001A36D1" w:rsidRPr="003054FD">
        <w:rPr>
          <w:rFonts w:ascii="Angsana New" w:hAnsi="Angsana New" w:hint="cs"/>
          <w:sz w:val="30"/>
          <w:szCs w:val="30"/>
          <w:cs/>
        </w:rPr>
        <w:t>่</w:t>
      </w:r>
      <w:r w:rsidR="00FC000D">
        <w:rPr>
          <w:rFonts w:ascii="Angsana New" w:hAnsi="Angsana New"/>
          <w:sz w:val="30"/>
          <w:szCs w:val="30"/>
        </w:rPr>
        <w:t xml:space="preserve"> 9</w:t>
      </w:r>
      <w:r w:rsidR="001A36D1" w:rsidRPr="003054FD">
        <w:rPr>
          <w:rFonts w:ascii="Angsana New" w:hAnsi="Angsana New"/>
          <w:sz w:val="30"/>
          <w:szCs w:val="30"/>
        </w:rPr>
        <w:t xml:space="preserve"> </w:t>
      </w:r>
      <w:r w:rsidR="001A36D1" w:rsidRPr="003054FD">
        <w:rPr>
          <w:rFonts w:ascii="Angsana New" w:hAnsi="Angsana New"/>
          <w:sz w:val="30"/>
          <w:szCs w:val="30"/>
          <w:cs/>
        </w:rPr>
        <w:t>สิงหาคม</w:t>
      </w:r>
      <w:r w:rsidR="003F27AF" w:rsidRPr="003F27AF">
        <w:rPr>
          <w:rFonts w:ascii="Angsana New" w:hAnsi="Angsana New"/>
          <w:sz w:val="30"/>
          <w:szCs w:val="30"/>
        </w:rPr>
        <w:t xml:space="preserve"> 2567</w:t>
      </w:r>
    </w:p>
    <w:p w14:paraId="736022F4" w14:textId="77777777" w:rsidR="00142CD2" w:rsidRPr="003054FD" w:rsidRDefault="00142CD2" w:rsidP="00E661B0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4A29D051" w14:textId="77777777" w:rsidR="00253213" w:rsidRPr="003054FD" w:rsidRDefault="00DA4847" w:rsidP="00320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3054FD">
        <w:rPr>
          <w:rFonts w:ascii="Angsana New" w:hAnsi="Angsana New"/>
          <w:b/>
          <w:bCs/>
          <w:sz w:val="30"/>
          <w:szCs w:val="30"/>
        </w:rPr>
        <w:t>1</w:t>
      </w:r>
      <w:r w:rsidR="00253213" w:rsidRPr="003054FD">
        <w:rPr>
          <w:rFonts w:ascii="Angsana New" w:hAnsi="Angsana New"/>
          <w:b/>
          <w:bCs/>
          <w:sz w:val="30"/>
          <w:szCs w:val="30"/>
        </w:rPr>
        <w:tab/>
      </w:r>
      <w:r w:rsidR="00253213" w:rsidRPr="003054FD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253213" w:rsidRPr="003054FD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41299FFF" w14:textId="77777777" w:rsidR="00DA4847" w:rsidRPr="003054FD" w:rsidRDefault="00DA4847" w:rsidP="00DA4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74EBDB0A" w14:textId="6AD47EFB" w:rsidR="00DA4847" w:rsidRPr="003054FD" w:rsidRDefault="00DA4847" w:rsidP="00DA4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E95EDA" w:rsidRPr="003054FD">
        <w:rPr>
          <w:rFonts w:ascii="Angsana New" w:hAnsi="Angsana New" w:hint="cs"/>
          <w:sz w:val="30"/>
          <w:szCs w:val="30"/>
          <w:cs/>
        </w:rPr>
        <w:t xml:space="preserve"> </w:t>
      </w:r>
      <w:r w:rsidRPr="003054FD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3054FD">
        <w:rPr>
          <w:rFonts w:ascii="Angsana New" w:hAnsi="Angsana New"/>
          <w:sz w:val="30"/>
          <w:szCs w:val="30"/>
        </w:rPr>
        <w:t>34</w:t>
      </w:r>
      <w:r w:rsidRPr="003054FD">
        <w:rPr>
          <w:rFonts w:ascii="Angsana New" w:hAnsi="Angsana New"/>
          <w:sz w:val="30"/>
          <w:szCs w:val="30"/>
          <w:cs/>
        </w:rPr>
        <w:t xml:space="preserve"> เรื่อง </w:t>
      </w:r>
      <w:r w:rsidRPr="003054FD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3054FD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E47EB6" w:rsidRPr="003054FD">
        <w:rPr>
          <w:rFonts w:ascii="Angsana New" w:hAnsi="Angsana New"/>
          <w:sz w:val="30"/>
          <w:szCs w:val="30"/>
        </w:rPr>
        <w:t xml:space="preserve"> </w:t>
      </w:r>
      <w:r w:rsidRPr="003054FD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เพื่อไม่ให้ซ้ำซ้อนกับข้อมูลที่ได้นำเสนอ</w:t>
      </w:r>
      <w:r w:rsidR="00BC7892">
        <w:rPr>
          <w:rFonts w:ascii="Angsana New" w:hAnsi="Angsana New"/>
          <w:sz w:val="30"/>
          <w:szCs w:val="30"/>
        </w:rPr>
        <w:t xml:space="preserve">  </w:t>
      </w:r>
      <w:r w:rsidRPr="003054FD">
        <w:rPr>
          <w:rFonts w:ascii="Angsana New" w:hAnsi="Angsana New"/>
          <w:sz w:val="30"/>
          <w:szCs w:val="30"/>
          <w:cs/>
        </w:rPr>
        <w:t xml:space="preserve">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3054FD">
        <w:rPr>
          <w:rFonts w:ascii="Angsana New" w:hAnsi="Angsana New"/>
          <w:sz w:val="30"/>
          <w:szCs w:val="30"/>
        </w:rPr>
        <w:t xml:space="preserve">30 </w:t>
      </w:r>
      <w:r w:rsidRPr="003054FD">
        <w:rPr>
          <w:rFonts w:ascii="Angsana New" w:hAnsi="Angsana New" w:hint="cs"/>
          <w:sz w:val="30"/>
          <w:szCs w:val="30"/>
          <w:cs/>
        </w:rPr>
        <w:t>กันยายน</w:t>
      </w:r>
      <w:r w:rsidRPr="003054FD">
        <w:rPr>
          <w:rFonts w:ascii="Angsana New" w:hAnsi="Angsana New"/>
          <w:sz w:val="30"/>
          <w:szCs w:val="30"/>
          <w:cs/>
        </w:rPr>
        <w:t xml:space="preserve"> </w:t>
      </w:r>
      <w:r w:rsidRPr="003054FD">
        <w:rPr>
          <w:rFonts w:ascii="Angsana New" w:hAnsi="Angsana New"/>
          <w:sz w:val="30"/>
          <w:szCs w:val="30"/>
        </w:rPr>
        <w:t>256</w:t>
      </w:r>
      <w:r w:rsidR="00302AD9">
        <w:rPr>
          <w:rFonts w:ascii="Angsana New" w:hAnsi="Angsana New"/>
          <w:sz w:val="30"/>
          <w:szCs w:val="30"/>
        </w:rPr>
        <w:t>6</w:t>
      </w:r>
    </w:p>
    <w:p w14:paraId="173F13EF" w14:textId="77777777" w:rsidR="00DA4847" w:rsidRPr="003054FD" w:rsidRDefault="00DA4847" w:rsidP="00DA4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9EC70B1" w14:textId="4F1428F8" w:rsidR="00DA4847" w:rsidRPr="003054FD" w:rsidRDefault="00DA4847" w:rsidP="00DA4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3054FD">
        <w:rPr>
          <w:rFonts w:ascii="Angsana New" w:hAnsi="Angsana New"/>
          <w:sz w:val="30"/>
          <w:szCs w:val="30"/>
        </w:rPr>
        <w:t xml:space="preserve">30 </w:t>
      </w:r>
      <w:r w:rsidRPr="003054FD">
        <w:rPr>
          <w:rFonts w:ascii="Angsana New" w:hAnsi="Angsana New" w:hint="cs"/>
          <w:sz w:val="30"/>
          <w:szCs w:val="30"/>
          <w:cs/>
        </w:rPr>
        <w:t>กันยายน</w:t>
      </w:r>
      <w:r w:rsidRPr="003054FD">
        <w:rPr>
          <w:rFonts w:ascii="Angsana New" w:hAnsi="Angsana New"/>
          <w:sz w:val="30"/>
          <w:szCs w:val="30"/>
          <w:cs/>
        </w:rPr>
        <w:t xml:space="preserve"> </w:t>
      </w:r>
      <w:r w:rsidRPr="003054FD">
        <w:rPr>
          <w:rFonts w:ascii="Angsana New" w:hAnsi="Angsana New"/>
          <w:sz w:val="30"/>
          <w:szCs w:val="30"/>
        </w:rPr>
        <w:t>256</w:t>
      </w:r>
      <w:r w:rsidR="00302AD9">
        <w:rPr>
          <w:rFonts w:ascii="Angsana New" w:hAnsi="Angsana New"/>
          <w:sz w:val="30"/>
          <w:szCs w:val="30"/>
        </w:rPr>
        <w:t>6</w:t>
      </w:r>
    </w:p>
    <w:p w14:paraId="2EAC3156" w14:textId="77777777" w:rsidR="007960FC" w:rsidRPr="003054FD" w:rsidRDefault="007960FC" w:rsidP="00796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158D0AB5" w14:textId="4288FFF6" w:rsidR="00EC4950" w:rsidRDefault="00191973" w:rsidP="00FC0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FC0366" w:rsidRPr="003054FD">
        <w:rPr>
          <w:rFonts w:ascii="Angsana New" w:hAnsi="Angsana New"/>
          <w:b/>
          <w:bCs/>
          <w:sz w:val="30"/>
          <w:szCs w:val="30"/>
        </w:rPr>
        <w:tab/>
      </w:r>
      <w:r w:rsidR="00FC0366" w:rsidRPr="003054FD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BA6398C" w14:textId="77777777" w:rsidR="00FC0366" w:rsidRPr="00FC0366" w:rsidRDefault="00FC0366" w:rsidP="00FC0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EE07621" w14:textId="22C970C3" w:rsidR="004D3141" w:rsidRPr="003054FD" w:rsidRDefault="00B50A49" w:rsidP="00A94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</w:t>
      </w:r>
      <w:r w:rsidR="00B90078" w:rsidRPr="003054FD">
        <w:rPr>
          <w:rFonts w:ascii="Angsana New" w:hAnsi="Angsana New"/>
          <w:sz w:val="30"/>
          <w:szCs w:val="30"/>
        </w:rPr>
        <w:t xml:space="preserve"> </w:t>
      </w:r>
      <w:r w:rsidRPr="003054FD">
        <w:rPr>
          <w:rFonts w:ascii="Angsana New" w:hAnsi="Angsana New"/>
          <w:sz w:val="30"/>
          <w:szCs w:val="30"/>
          <w:cs/>
        </w:rPr>
        <w:t>ผู้บริหารสำคัญและบุคคลหรือ</w:t>
      </w:r>
      <w:r w:rsidRPr="003054FD">
        <w:rPr>
          <w:rFonts w:ascii="Angsana New" w:hAnsi="Angsana New"/>
          <w:spacing w:val="-6"/>
          <w:sz w:val="30"/>
          <w:szCs w:val="30"/>
          <w:cs/>
        </w:rPr>
        <w:t>กิจการที่เกี่ยวข้องกันอื่นไม่มีการเปลี่ยนแปลงอย่างมีสาระสำคัญจากงบการเงินสำหรั</w:t>
      </w:r>
      <w:r w:rsidR="00A94F8E" w:rsidRPr="003054FD">
        <w:rPr>
          <w:rFonts w:ascii="Angsana New" w:hAnsi="Angsana New" w:hint="cs"/>
          <w:spacing w:val="-6"/>
          <w:sz w:val="30"/>
          <w:szCs w:val="30"/>
          <w:cs/>
        </w:rPr>
        <w:t>บ</w:t>
      </w:r>
      <w:r w:rsidRPr="003054FD">
        <w:rPr>
          <w:rFonts w:ascii="Angsana New" w:hAnsi="Angsana New"/>
          <w:spacing w:val="-6"/>
          <w:sz w:val="30"/>
          <w:szCs w:val="30"/>
          <w:cs/>
        </w:rPr>
        <w:t>ปี</w:t>
      </w:r>
      <w:r w:rsidRPr="003054F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302AD9" w:rsidRPr="00302AD9">
        <w:rPr>
          <w:rFonts w:ascii="Angsana New" w:hAnsi="Angsana New"/>
          <w:spacing w:val="-4"/>
          <w:sz w:val="30"/>
          <w:szCs w:val="30"/>
        </w:rPr>
        <w:t>30</w:t>
      </w:r>
      <w:r w:rsidR="00302AD9" w:rsidRPr="00302AD9">
        <w:rPr>
          <w:rFonts w:ascii="Angsana New" w:hAnsi="Angsana New"/>
          <w:spacing w:val="-4"/>
          <w:sz w:val="30"/>
          <w:szCs w:val="30"/>
          <w:cs/>
        </w:rPr>
        <w:t> กันยายน</w:t>
      </w:r>
      <w:r w:rsidR="00302AD9" w:rsidRPr="00302AD9">
        <w:rPr>
          <w:rFonts w:ascii="Angsana New" w:hAnsi="Angsana New"/>
          <w:spacing w:val="-4"/>
          <w:sz w:val="30"/>
          <w:szCs w:val="30"/>
        </w:rPr>
        <w:t xml:space="preserve"> 256</w:t>
      </w:r>
      <w:r w:rsidR="00302AD9">
        <w:rPr>
          <w:rFonts w:ascii="Angsana New" w:hAnsi="Angsana New"/>
          <w:spacing w:val="-4"/>
          <w:sz w:val="30"/>
          <w:szCs w:val="30"/>
        </w:rPr>
        <w:t>6</w:t>
      </w:r>
    </w:p>
    <w:p w14:paraId="6420A88D" w14:textId="77777777" w:rsidR="004D3141" w:rsidRPr="003054FD" w:rsidRDefault="00FB19A8" w:rsidP="00A50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  <w:r w:rsidRPr="003054FD">
        <w:rPr>
          <w:rFonts w:ascii="Angsana New" w:hAnsi="Angsana New"/>
          <w:sz w:val="30"/>
          <w:szCs w:val="30"/>
        </w:rPr>
        <w:tab/>
      </w:r>
    </w:p>
    <w:tbl>
      <w:tblPr>
        <w:tblW w:w="945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70"/>
        <w:gridCol w:w="1080"/>
        <w:gridCol w:w="270"/>
        <w:gridCol w:w="1080"/>
        <w:gridCol w:w="270"/>
        <w:gridCol w:w="1080"/>
      </w:tblGrid>
      <w:tr w:rsidR="00BA5D8D" w:rsidRPr="003054FD" w14:paraId="7F9E6CDC" w14:textId="77777777" w:rsidTr="00F125FC">
        <w:trPr>
          <w:tblHeader/>
        </w:trPr>
        <w:tc>
          <w:tcPr>
            <w:tcW w:w="4320" w:type="dxa"/>
          </w:tcPr>
          <w:p w14:paraId="53EF1DE3" w14:textId="77777777" w:rsidR="00BA5D8D" w:rsidRPr="003054FD" w:rsidRDefault="006136EC" w:rsidP="007A7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175A6030" w14:textId="77777777" w:rsidR="00BA5D8D" w:rsidRPr="003054FD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128D94C" w14:textId="77777777" w:rsidR="00BA5D8D" w:rsidRPr="003054FD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724F381" w14:textId="77777777" w:rsidR="00BA5D8D" w:rsidRPr="003054FD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0C00" w:rsidRPr="003054FD" w14:paraId="731CCE0C" w14:textId="77777777" w:rsidTr="00F125FC">
        <w:trPr>
          <w:tblHeader/>
        </w:trPr>
        <w:tc>
          <w:tcPr>
            <w:tcW w:w="4320" w:type="dxa"/>
          </w:tcPr>
          <w:p w14:paraId="7BC326D2" w14:textId="029894DA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080" w:type="dxa"/>
          </w:tcPr>
          <w:p w14:paraId="08B5484B" w14:textId="5B4303C2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DA31E6B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D2B90C" w14:textId="2BEBA44C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011FAD1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CD00EA0" w14:textId="538A5CDB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4CDDCC7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9B912A" w14:textId="232D9B08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BA5D8D" w:rsidRPr="003054FD" w14:paraId="3E62F324" w14:textId="77777777" w:rsidTr="00F125FC">
        <w:trPr>
          <w:tblHeader/>
        </w:trPr>
        <w:tc>
          <w:tcPr>
            <w:tcW w:w="4320" w:type="dxa"/>
          </w:tcPr>
          <w:p w14:paraId="3319A1BD" w14:textId="77777777" w:rsidR="00BA5D8D" w:rsidRPr="003054FD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795EA167" w14:textId="77777777" w:rsidR="00BA5D8D" w:rsidRPr="003054FD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054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5D8D" w:rsidRPr="003054FD" w14:paraId="7DDA5CC7" w14:textId="77777777" w:rsidTr="00F125FC">
        <w:tc>
          <w:tcPr>
            <w:tcW w:w="4320" w:type="dxa"/>
          </w:tcPr>
          <w:p w14:paraId="75167654" w14:textId="6659AE58" w:rsidR="00BA5D8D" w:rsidRPr="003054FD" w:rsidRDefault="00BA5D8D" w:rsidP="007A7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  <w:r w:rsidR="000154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</w:tcPr>
          <w:p w14:paraId="79C674F1" w14:textId="77777777" w:rsidR="00BA5D8D" w:rsidRPr="003054FD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812847" w14:textId="77777777" w:rsidR="00BA5D8D" w:rsidRPr="003054FD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F306D4" w14:textId="77777777" w:rsidR="00BA5D8D" w:rsidRPr="003054FD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59E773" w14:textId="77777777" w:rsidR="00BA5D8D" w:rsidRPr="003054FD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113179" w14:textId="77777777" w:rsidR="00BA5D8D" w:rsidRPr="003054FD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A3AAD3" w14:textId="77777777" w:rsidR="00BA5D8D" w:rsidRPr="003054FD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DD3F82" w14:textId="77777777" w:rsidR="00BA5D8D" w:rsidRPr="003054FD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0C00" w:rsidRPr="003054FD" w14:paraId="7E2B610D" w14:textId="77777777" w:rsidTr="00F125FC">
        <w:tc>
          <w:tcPr>
            <w:tcW w:w="4320" w:type="dxa"/>
          </w:tcPr>
          <w:p w14:paraId="3D26368E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7E07AD97" w14:textId="2997A69A" w:rsidR="007B0C00" w:rsidRPr="003054FD" w:rsidRDefault="00725E1F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60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373,102</w:t>
            </w:r>
          </w:p>
        </w:tc>
        <w:tc>
          <w:tcPr>
            <w:tcW w:w="270" w:type="dxa"/>
          </w:tcPr>
          <w:p w14:paraId="079B690E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19E07A" w14:textId="718E9BD8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570,</w:t>
            </w:r>
            <w:r>
              <w:rPr>
                <w:rFonts w:ascii="Angsana New" w:hAnsi="Angsana New"/>
                <w:sz w:val="30"/>
                <w:szCs w:val="30"/>
              </w:rPr>
              <w:t>676</w:t>
            </w:r>
          </w:p>
        </w:tc>
        <w:tc>
          <w:tcPr>
            <w:tcW w:w="270" w:type="dxa"/>
          </w:tcPr>
          <w:p w14:paraId="2BC59079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443804" w14:textId="1B9884FF" w:rsidR="007B0C00" w:rsidRPr="003054FD" w:rsidRDefault="00725E1F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373,102</w:t>
            </w:r>
          </w:p>
        </w:tc>
        <w:tc>
          <w:tcPr>
            <w:tcW w:w="270" w:type="dxa"/>
          </w:tcPr>
          <w:p w14:paraId="3525C4ED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0078EA" w14:textId="2DD2603C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570,</w:t>
            </w:r>
            <w:r>
              <w:rPr>
                <w:rFonts w:ascii="Angsana New" w:hAnsi="Angsana New"/>
                <w:sz w:val="30"/>
                <w:szCs w:val="30"/>
              </w:rPr>
              <w:t>676</w:t>
            </w:r>
          </w:p>
        </w:tc>
      </w:tr>
      <w:tr w:rsidR="007B0C00" w:rsidRPr="003054FD" w14:paraId="0E591158" w14:textId="77777777" w:rsidTr="00F125FC">
        <w:tc>
          <w:tcPr>
            <w:tcW w:w="4320" w:type="dxa"/>
          </w:tcPr>
          <w:p w14:paraId="61372AD4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และที่ดิน อาคารและอุปกรณ์</w:t>
            </w:r>
          </w:p>
        </w:tc>
        <w:tc>
          <w:tcPr>
            <w:tcW w:w="1080" w:type="dxa"/>
          </w:tcPr>
          <w:p w14:paraId="1C72F1A4" w14:textId="3CFE8A23" w:rsidR="007B0C00" w:rsidRPr="003054FD" w:rsidRDefault="00725E1F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60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29,077</w:t>
            </w:r>
          </w:p>
        </w:tc>
        <w:tc>
          <w:tcPr>
            <w:tcW w:w="270" w:type="dxa"/>
          </w:tcPr>
          <w:p w14:paraId="00ACE644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0A6F56" w14:textId="4BFF7C9D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29,43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F5DE54D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91"/>
                <w:tab w:val="left" w:pos="858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327CA4" w14:textId="20AC38D4" w:rsidR="007B0C00" w:rsidRPr="003054FD" w:rsidRDefault="00725E1F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29,077</w:t>
            </w:r>
          </w:p>
        </w:tc>
        <w:tc>
          <w:tcPr>
            <w:tcW w:w="270" w:type="dxa"/>
          </w:tcPr>
          <w:p w14:paraId="5BE48CEF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18"/>
              </w:tabs>
              <w:spacing w:line="240" w:lineRule="auto"/>
              <w:ind w:left="-60" w:right="-1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FF9DE4" w14:textId="18D2937F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28,228</w:t>
            </w:r>
          </w:p>
        </w:tc>
      </w:tr>
      <w:tr w:rsidR="007B0C00" w:rsidRPr="003054FD" w14:paraId="5D39EBCE" w14:textId="77777777" w:rsidTr="00F125FC">
        <w:tc>
          <w:tcPr>
            <w:tcW w:w="4320" w:type="dxa"/>
          </w:tcPr>
          <w:p w14:paraId="09FB0476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080" w:type="dxa"/>
          </w:tcPr>
          <w:p w14:paraId="7DE6CBC6" w14:textId="23824CFA" w:rsidR="007B0C00" w:rsidRPr="003054FD" w:rsidRDefault="00725E1F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60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57,093</w:t>
            </w:r>
          </w:p>
        </w:tc>
        <w:tc>
          <w:tcPr>
            <w:tcW w:w="270" w:type="dxa"/>
          </w:tcPr>
          <w:p w14:paraId="1A2471E1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317D77" w14:textId="299ED802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51,3</w:t>
            </w: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1CA6DE9A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91"/>
                <w:tab w:val="left" w:pos="858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B67F68" w14:textId="15640922" w:rsidR="007B0C00" w:rsidRPr="003054FD" w:rsidRDefault="00725E1F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56,465</w:t>
            </w:r>
          </w:p>
        </w:tc>
        <w:tc>
          <w:tcPr>
            <w:tcW w:w="270" w:type="dxa"/>
          </w:tcPr>
          <w:p w14:paraId="1C4291E0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18"/>
              </w:tabs>
              <w:spacing w:line="240" w:lineRule="auto"/>
              <w:ind w:left="-60" w:right="-1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E2F0BA" w14:textId="4DC521A3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50,6</w:t>
            </w:r>
            <w:r>
              <w:rPr>
                <w:rFonts w:ascii="Angsana New" w:hAnsi="Angsana New"/>
                <w:sz w:val="30"/>
                <w:szCs w:val="30"/>
              </w:rPr>
              <w:t>86</w:t>
            </w:r>
          </w:p>
        </w:tc>
      </w:tr>
      <w:tr w:rsidR="007B0C00" w:rsidRPr="003054FD" w14:paraId="08B8342A" w14:textId="77777777" w:rsidTr="00F125FC">
        <w:tc>
          <w:tcPr>
            <w:tcW w:w="4320" w:type="dxa"/>
          </w:tcPr>
          <w:p w14:paraId="12182EAE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ธรรมเนียมทางเทคนิค</w:t>
            </w:r>
          </w:p>
        </w:tc>
        <w:tc>
          <w:tcPr>
            <w:tcW w:w="1080" w:type="dxa"/>
          </w:tcPr>
          <w:p w14:paraId="44C391D1" w14:textId="256A5553" w:rsidR="007B0C00" w:rsidRPr="003054FD" w:rsidRDefault="00725E1F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60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1,123</w:t>
            </w:r>
          </w:p>
        </w:tc>
        <w:tc>
          <w:tcPr>
            <w:tcW w:w="270" w:type="dxa"/>
          </w:tcPr>
          <w:p w14:paraId="1DBDD924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40083B" w14:textId="7C21E4D6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89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E888439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91"/>
                <w:tab w:val="left" w:pos="858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452872" w14:textId="527F98D6" w:rsidR="007B0C00" w:rsidRPr="003054FD" w:rsidRDefault="00725E1F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1,123</w:t>
            </w:r>
          </w:p>
        </w:tc>
        <w:tc>
          <w:tcPr>
            <w:tcW w:w="270" w:type="dxa"/>
          </w:tcPr>
          <w:p w14:paraId="462D578F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18"/>
              </w:tabs>
              <w:spacing w:line="240" w:lineRule="auto"/>
              <w:ind w:left="-60" w:right="-1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84E0FD" w14:textId="372DEB6F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75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B0C00" w:rsidRPr="003054FD" w14:paraId="0B89C3EE" w14:textId="77777777" w:rsidTr="00F125FC">
        <w:tc>
          <w:tcPr>
            <w:tcW w:w="4320" w:type="dxa"/>
          </w:tcPr>
          <w:p w14:paraId="1DB5D21A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6349F4AD" w14:textId="7B5821D9" w:rsidR="007B0C00" w:rsidRPr="003054FD" w:rsidRDefault="00725E1F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60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3C8AC2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8A3FC42" w14:textId="4508CF96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3,246</w:t>
            </w:r>
          </w:p>
        </w:tc>
        <w:tc>
          <w:tcPr>
            <w:tcW w:w="270" w:type="dxa"/>
          </w:tcPr>
          <w:p w14:paraId="26114A44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91"/>
                <w:tab w:val="left" w:pos="858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5AE7D3" w14:textId="0417193F" w:rsidR="007B0C00" w:rsidRPr="003054FD" w:rsidRDefault="00725E1F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7C4A51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3BD5E6" w14:textId="60F4CC00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3,246</w:t>
            </w:r>
          </w:p>
        </w:tc>
      </w:tr>
    </w:tbl>
    <w:p w14:paraId="1504E126" w14:textId="77777777" w:rsidR="00DC186E" w:rsidRDefault="00DC186E" w:rsidP="00040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" w:right="-14"/>
        <w:jc w:val="both"/>
        <w:rPr>
          <w:rFonts w:ascii="Angsana New" w:hAnsi="Angsana New"/>
          <w:b/>
          <w:bCs/>
          <w:sz w:val="30"/>
          <w:szCs w:val="30"/>
          <w:cs/>
        </w:rPr>
        <w:sectPr w:rsidR="00DC186E" w:rsidSect="00DC186E">
          <w:headerReference w:type="default" r:id="rId13"/>
          <w:pgSz w:w="11909" w:h="16834" w:code="9"/>
          <w:pgMar w:top="691" w:right="1152" w:bottom="576" w:left="1152" w:header="720" w:footer="216" w:gutter="0"/>
          <w:pgNumType w:start="12"/>
          <w:cols w:space="720"/>
          <w:docGrid w:linePitch="245"/>
        </w:sectPr>
      </w:pPr>
    </w:p>
    <w:tbl>
      <w:tblPr>
        <w:tblW w:w="945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70"/>
        <w:gridCol w:w="1080"/>
        <w:gridCol w:w="270"/>
        <w:gridCol w:w="1080"/>
        <w:gridCol w:w="270"/>
        <w:gridCol w:w="1080"/>
      </w:tblGrid>
      <w:tr w:rsidR="0052274E" w:rsidRPr="003054FD" w14:paraId="23052F67" w14:textId="77777777" w:rsidTr="0052274E">
        <w:tc>
          <w:tcPr>
            <w:tcW w:w="4320" w:type="dxa"/>
          </w:tcPr>
          <w:p w14:paraId="29C5E276" w14:textId="73FCA83E" w:rsidR="0052274E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20B6EF37" w14:textId="22A03468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503CEA6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27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9B51577" w14:textId="5FDC15CE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0C00" w:rsidRPr="003054FD" w14:paraId="3E4FAD1E" w14:textId="77777777" w:rsidTr="00F125FC">
        <w:tc>
          <w:tcPr>
            <w:tcW w:w="4320" w:type="dxa"/>
          </w:tcPr>
          <w:p w14:paraId="092B4FE7" w14:textId="57E97F01" w:rsidR="007B0C00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080" w:type="dxa"/>
          </w:tcPr>
          <w:p w14:paraId="5DA4F81B" w14:textId="74B23D9D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CCEFD93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BE2BB1B" w14:textId="1CBC0D5B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430D851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E78FA3" w14:textId="36ACC24E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86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E7E55D9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B06CED" w14:textId="4DEAC8EF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7B0C00" w:rsidRPr="003054FD" w14:paraId="7C8C0D58" w14:textId="77777777" w:rsidTr="00B1486E">
        <w:tc>
          <w:tcPr>
            <w:tcW w:w="4320" w:type="dxa"/>
          </w:tcPr>
          <w:p w14:paraId="477A444C" w14:textId="77777777" w:rsidR="007B0C00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6D58A3AD" w14:textId="1D9A19BD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0C00" w:rsidRPr="003054FD" w14:paraId="058B4B4A" w14:textId="77777777" w:rsidTr="00F125FC">
        <w:tc>
          <w:tcPr>
            <w:tcW w:w="4320" w:type="dxa"/>
          </w:tcPr>
          <w:p w14:paraId="6C5DF996" w14:textId="1B5AC25A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C3CEF05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AA72A6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DFD306F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37DBFB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27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FEF4DD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86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04A377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FFFC9F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0C00" w:rsidRPr="003054FD" w14:paraId="163C7434" w14:textId="77777777" w:rsidTr="008F1722">
        <w:tc>
          <w:tcPr>
            <w:tcW w:w="4320" w:type="dxa"/>
          </w:tcPr>
          <w:p w14:paraId="6DDDD33F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  <w:vAlign w:val="center"/>
          </w:tcPr>
          <w:p w14:paraId="71FDFBD7" w14:textId="247A68F4" w:rsidR="007B0C00" w:rsidRPr="003054FD" w:rsidRDefault="00725E1F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B34CEF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749B40F7" w14:textId="1E22C236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184343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54D91ACF" w14:textId="7A35F2D2" w:rsidR="007B0C00" w:rsidRPr="003054FD" w:rsidRDefault="00725E1F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435"/>
              </w:tabs>
              <w:spacing w:line="240" w:lineRule="auto"/>
              <w:ind w:left="-108" w:right="-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25,061</w:t>
            </w:r>
          </w:p>
        </w:tc>
        <w:tc>
          <w:tcPr>
            <w:tcW w:w="270" w:type="dxa"/>
          </w:tcPr>
          <w:p w14:paraId="27E65D41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B94603A" w14:textId="7520F874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23,838</w:t>
            </w:r>
          </w:p>
        </w:tc>
      </w:tr>
      <w:tr w:rsidR="007B0C00" w:rsidRPr="003054FD" w14:paraId="5F706A64" w14:textId="77777777" w:rsidTr="00C420CC">
        <w:trPr>
          <w:trHeight w:val="272"/>
        </w:trPr>
        <w:tc>
          <w:tcPr>
            <w:tcW w:w="4320" w:type="dxa"/>
          </w:tcPr>
          <w:p w14:paraId="0A1ED6CA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5C22B7AE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ED862C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5411868" w14:textId="77777777" w:rsidR="007B0C00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ind w:left="-60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522020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2A75D5F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B5AECC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FFA52B" w14:textId="77777777" w:rsidR="007B0C00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77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0C00" w:rsidRPr="003054FD" w14:paraId="32FB6D22" w14:textId="77777777" w:rsidTr="008F1722">
        <w:tc>
          <w:tcPr>
            <w:tcW w:w="4320" w:type="dxa"/>
          </w:tcPr>
          <w:p w14:paraId="6861FAD9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3054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11E13505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BBC0A9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8DABD94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A7BAB9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FB30A85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spacing w:line="240" w:lineRule="auto"/>
              <w:ind w:left="-108" w:right="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A77CCF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6C1201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76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0C00" w:rsidRPr="003054FD" w14:paraId="3A2E87C3" w14:textId="77777777" w:rsidTr="00F125FC">
        <w:trPr>
          <w:trHeight w:val="452"/>
        </w:trPr>
        <w:tc>
          <w:tcPr>
            <w:tcW w:w="4320" w:type="dxa"/>
          </w:tcPr>
          <w:p w14:paraId="729670BD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106FF621" w14:textId="57E6C5AD" w:rsidR="007B0C00" w:rsidRPr="003054FD" w:rsidRDefault="00725E1F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19,266</w:t>
            </w:r>
          </w:p>
        </w:tc>
        <w:tc>
          <w:tcPr>
            <w:tcW w:w="270" w:type="dxa"/>
          </w:tcPr>
          <w:p w14:paraId="32420005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60" w:right="-18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90783DA" w14:textId="6AE28B23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18,829</w:t>
            </w:r>
          </w:p>
        </w:tc>
        <w:tc>
          <w:tcPr>
            <w:tcW w:w="270" w:type="dxa"/>
          </w:tcPr>
          <w:p w14:paraId="205A1957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B8ADB99" w14:textId="61F3EE04" w:rsidR="007B0C00" w:rsidRPr="003054FD" w:rsidRDefault="00725E1F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19,266</w:t>
            </w:r>
          </w:p>
        </w:tc>
        <w:tc>
          <w:tcPr>
            <w:tcW w:w="270" w:type="dxa"/>
          </w:tcPr>
          <w:p w14:paraId="591750E0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18"/>
              </w:tabs>
              <w:ind w:left="-60" w:right="-18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E868879" w14:textId="0FA7929F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18,829</w:t>
            </w:r>
          </w:p>
        </w:tc>
      </w:tr>
      <w:tr w:rsidR="007B0C00" w:rsidRPr="003054FD" w14:paraId="4DB27BED" w14:textId="77777777" w:rsidTr="00F125FC">
        <w:trPr>
          <w:trHeight w:val="344"/>
        </w:trPr>
        <w:tc>
          <w:tcPr>
            <w:tcW w:w="4320" w:type="dxa"/>
          </w:tcPr>
          <w:p w14:paraId="261B1CC8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92BEF6E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8D59CE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BAFDA4" w14:textId="2D1A575E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A15332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017E1A" w14:textId="3B9B53D0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spacing w:line="240" w:lineRule="auto"/>
              <w:ind w:left="72" w:right="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E4F9C96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370B20" w14:textId="6A147005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0C00" w:rsidRPr="003054FD" w14:paraId="51DD2D95" w14:textId="77777777" w:rsidTr="00F125FC">
        <w:trPr>
          <w:trHeight w:val="407"/>
        </w:trPr>
        <w:tc>
          <w:tcPr>
            <w:tcW w:w="4320" w:type="dxa"/>
          </w:tcPr>
          <w:p w14:paraId="534920DE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377EC276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F6EC3B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FD15239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left" w:pos="792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C4C36C9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2DEB44F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left" w:pos="610"/>
                <w:tab w:val="left" w:pos="792"/>
              </w:tabs>
              <w:ind w:left="-108" w:right="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04B7F4C6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035FAA4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776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B0C00" w:rsidRPr="003054FD" w14:paraId="4736FA00" w14:textId="77777777" w:rsidTr="00F125FC">
        <w:tc>
          <w:tcPr>
            <w:tcW w:w="4320" w:type="dxa"/>
          </w:tcPr>
          <w:p w14:paraId="2D2A9C53" w14:textId="77777777" w:rsidR="007B0C00" w:rsidRPr="003054FD" w:rsidRDefault="007B0C00" w:rsidP="007B0C00">
            <w:pPr>
              <w:ind w:left="72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56BBE4E8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498070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D0E83B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6A0B56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419079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left" w:pos="610"/>
              </w:tabs>
              <w:spacing w:line="240" w:lineRule="auto"/>
              <w:ind w:right="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504E91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E2FDFF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77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0C00" w:rsidRPr="003054FD" w14:paraId="14237CDB" w14:textId="77777777" w:rsidTr="00362104">
        <w:tc>
          <w:tcPr>
            <w:tcW w:w="4320" w:type="dxa"/>
          </w:tcPr>
          <w:p w14:paraId="2321AE17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</w:tcPr>
          <w:p w14:paraId="5E2064E5" w14:textId="55999CE2" w:rsidR="007B0C00" w:rsidRPr="003054FD" w:rsidRDefault="00B72F1E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19,088</w:t>
            </w:r>
          </w:p>
        </w:tc>
        <w:tc>
          <w:tcPr>
            <w:tcW w:w="270" w:type="dxa"/>
          </w:tcPr>
          <w:p w14:paraId="1BCB9C68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3BF4E1" w14:textId="07FE4CA3" w:rsidR="007B0C00" w:rsidRPr="0052274E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13,52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02E574C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64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D7C650" w14:textId="1D228040" w:rsidR="007B0C00" w:rsidRPr="003054FD" w:rsidRDefault="00B72F1E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right="-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4,078</w:t>
            </w:r>
          </w:p>
        </w:tc>
        <w:tc>
          <w:tcPr>
            <w:tcW w:w="270" w:type="dxa"/>
          </w:tcPr>
          <w:p w14:paraId="7CDFE4BE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574CA1" w14:textId="550268D6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4,162</w:t>
            </w:r>
          </w:p>
        </w:tc>
      </w:tr>
      <w:tr w:rsidR="007B0C00" w:rsidRPr="003054FD" w14:paraId="316FDE0D" w14:textId="77777777" w:rsidTr="00F125FC">
        <w:trPr>
          <w:trHeight w:val="380"/>
        </w:trPr>
        <w:tc>
          <w:tcPr>
            <w:tcW w:w="4320" w:type="dxa"/>
          </w:tcPr>
          <w:p w14:paraId="739A5C83" w14:textId="77777777" w:rsidR="007B0C00" w:rsidRPr="008A59AF" w:rsidRDefault="007B0C00" w:rsidP="007B0C00">
            <w:pPr>
              <w:ind w:lef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59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DBF884" w14:textId="4A99EA64" w:rsidR="007B0C00" w:rsidRPr="003054FD" w:rsidRDefault="00B72F1E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60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19,088</w:t>
            </w:r>
          </w:p>
        </w:tc>
        <w:tc>
          <w:tcPr>
            <w:tcW w:w="270" w:type="dxa"/>
          </w:tcPr>
          <w:p w14:paraId="28D99B39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27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24A72F" w14:textId="30AD4748" w:rsidR="007B0C00" w:rsidRPr="00E1087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13,523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270" w:type="dxa"/>
          </w:tcPr>
          <w:p w14:paraId="7C2E88DE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27"/>
              </w:tabs>
              <w:ind w:left="-60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045A1D7" w14:textId="7A3C5838" w:rsidR="007B0C00" w:rsidRPr="003054FD" w:rsidRDefault="00B72F1E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4,078</w:t>
            </w:r>
          </w:p>
        </w:tc>
        <w:tc>
          <w:tcPr>
            <w:tcW w:w="270" w:type="dxa"/>
          </w:tcPr>
          <w:p w14:paraId="2A5E6BE1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5D681D" w14:textId="1A3BBEAD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</w:rPr>
              <w:t>4,162</w:t>
            </w:r>
          </w:p>
        </w:tc>
      </w:tr>
    </w:tbl>
    <w:p w14:paraId="70F52939" w14:textId="0954924D" w:rsidR="00191973" w:rsidRDefault="00191973" w:rsidP="00191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70"/>
        <w:gridCol w:w="1080"/>
        <w:gridCol w:w="270"/>
        <w:gridCol w:w="1080"/>
        <w:gridCol w:w="270"/>
        <w:gridCol w:w="1080"/>
      </w:tblGrid>
      <w:tr w:rsidR="00A225C0" w:rsidRPr="00D81A00" w14:paraId="4B7848C0" w14:textId="77777777" w:rsidTr="004250C6">
        <w:trPr>
          <w:tblHeader/>
        </w:trPr>
        <w:tc>
          <w:tcPr>
            <w:tcW w:w="4320" w:type="dxa"/>
          </w:tcPr>
          <w:p w14:paraId="3BA9A9C8" w14:textId="77777777" w:rsidR="00A225C0" w:rsidRPr="006136EC" w:rsidRDefault="00A225C0" w:rsidP="0042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136E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76E31FD1" w14:textId="77777777" w:rsidR="00A225C0" w:rsidRPr="00D81A00" w:rsidRDefault="00A225C0" w:rsidP="0042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2487DAE" w14:textId="77777777" w:rsidR="00A225C0" w:rsidRPr="00D81A00" w:rsidRDefault="00A225C0" w:rsidP="0042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320A2D4A" w14:textId="77777777" w:rsidR="00A225C0" w:rsidRPr="00D81A00" w:rsidRDefault="00A225C0" w:rsidP="0042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25C0" w:rsidRPr="00D81A00" w14:paraId="7EA72D68" w14:textId="77777777" w:rsidTr="004250C6">
        <w:trPr>
          <w:tblHeader/>
        </w:trPr>
        <w:tc>
          <w:tcPr>
            <w:tcW w:w="4320" w:type="dxa"/>
          </w:tcPr>
          <w:p w14:paraId="608BC890" w14:textId="4C839D8C" w:rsidR="00A225C0" w:rsidRPr="00701BDA" w:rsidRDefault="007B0C00" w:rsidP="0042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14:paraId="6D9A1BD8" w14:textId="0641D673" w:rsidR="00A225C0" w:rsidRPr="00D81A00" w:rsidRDefault="00A225C0" w:rsidP="0042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C2B1E03" w14:textId="77777777" w:rsidR="00A225C0" w:rsidRPr="00D81A00" w:rsidRDefault="00A225C0" w:rsidP="0042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2B2C56" w14:textId="14FA09F8" w:rsidR="00A225C0" w:rsidRPr="00D81A00" w:rsidRDefault="00A225C0" w:rsidP="0042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C50B183" w14:textId="77777777" w:rsidR="00A225C0" w:rsidRPr="00D81A00" w:rsidRDefault="00A225C0" w:rsidP="0042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EB6D95C" w14:textId="2D3A533C" w:rsidR="00A225C0" w:rsidRPr="00D81A00" w:rsidRDefault="00A225C0" w:rsidP="0042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7BD987A" w14:textId="77777777" w:rsidR="00A225C0" w:rsidRPr="00D81A00" w:rsidRDefault="00A225C0" w:rsidP="0042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8F7C7A" w14:textId="2E10B066" w:rsidR="00A225C0" w:rsidRPr="00D81A00" w:rsidRDefault="00A225C0" w:rsidP="0042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A225C0" w:rsidRPr="00D81A00" w14:paraId="42510873" w14:textId="77777777" w:rsidTr="004250C6">
        <w:trPr>
          <w:tblHeader/>
        </w:trPr>
        <w:tc>
          <w:tcPr>
            <w:tcW w:w="4320" w:type="dxa"/>
          </w:tcPr>
          <w:p w14:paraId="6E85EDDB" w14:textId="77777777" w:rsidR="00A225C0" w:rsidRPr="004A1A0B" w:rsidRDefault="00A225C0" w:rsidP="0042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2302ED29" w14:textId="77777777" w:rsidR="00A225C0" w:rsidRPr="00D81A00" w:rsidRDefault="00A225C0" w:rsidP="0042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1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225C0" w:rsidRPr="00D81A00" w14:paraId="3F020461" w14:textId="77777777" w:rsidTr="004250C6">
        <w:tc>
          <w:tcPr>
            <w:tcW w:w="4320" w:type="dxa"/>
          </w:tcPr>
          <w:p w14:paraId="39BDF35A" w14:textId="697161B8" w:rsidR="00A225C0" w:rsidRPr="003B27EB" w:rsidRDefault="00A225C0" w:rsidP="0042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B27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  <w:r w:rsidR="000154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</w:tcPr>
          <w:p w14:paraId="472D99CA" w14:textId="77777777" w:rsidR="00A225C0" w:rsidRPr="00D81A00" w:rsidRDefault="00A225C0" w:rsidP="0042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71A8E9" w14:textId="77777777" w:rsidR="00A225C0" w:rsidRPr="00D81A00" w:rsidRDefault="00A225C0" w:rsidP="0042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69B3E9" w14:textId="77777777" w:rsidR="00A225C0" w:rsidRPr="00D81A00" w:rsidRDefault="00A225C0" w:rsidP="0042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27AD22" w14:textId="77777777" w:rsidR="00A225C0" w:rsidRPr="00D81A00" w:rsidRDefault="00A225C0" w:rsidP="0042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29FA19" w14:textId="77777777" w:rsidR="00A225C0" w:rsidRPr="00D81A00" w:rsidRDefault="00A225C0" w:rsidP="0042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6C5796" w14:textId="77777777" w:rsidR="00A225C0" w:rsidRPr="00D81A00" w:rsidRDefault="00A225C0" w:rsidP="0042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6912C6" w14:textId="77777777" w:rsidR="00A225C0" w:rsidRPr="003D5C08" w:rsidRDefault="00A225C0" w:rsidP="0042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0C00" w:rsidRPr="00D81A00" w14:paraId="226042E8" w14:textId="77777777" w:rsidTr="004250C6">
        <w:tc>
          <w:tcPr>
            <w:tcW w:w="4320" w:type="dxa"/>
          </w:tcPr>
          <w:p w14:paraId="4B6EDDE5" w14:textId="77777777" w:rsidR="007B0C00" w:rsidRPr="003B27EB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27EB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7743802A" w14:textId="5E95FF7A" w:rsidR="007B0C00" w:rsidRPr="00DB67D2" w:rsidRDefault="00725E1F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1,481,939</w:t>
            </w:r>
          </w:p>
        </w:tc>
        <w:tc>
          <w:tcPr>
            <w:tcW w:w="270" w:type="dxa"/>
          </w:tcPr>
          <w:p w14:paraId="7398D3A0" w14:textId="77777777" w:rsidR="007B0C00" w:rsidRPr="00D81A00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FB9171" w14:textId="6E6FF949" w:rsidR="007B0C00" w:rsidRPr="00F36DE5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1,618,532</w:t>
            </w:r>
          </w:p>
        </w:tc>
        <w:tc>
          <w:tcPr>
            <w:tcW w:w="270" w:type="dxa"/>
          </w:tcPr>
          <w:p w14:paraId="760780AD" w14:textId="77777777" w:rsidR="007B0C00" w:rsidRPr="00D81A00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E06AE1" w14:textId="7BAA8C7D" w:rsidR="007B0C00" w:rsidRPr="002C1D21" w:rsidRDefault="00725E1F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1,481,935</w:t>
            </w:r>
          </w:p>
        </w:tc>
        <w:tc>
          <w:tcPr>
            <w:tcW w:w="270" w:type="dxa"/>
          </w:tcPr>
          <w:p w14:paraId="7471014B" w14:textId="77777777" w:rsidR="007B0C00" w:rsidRPr="006B4B54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4B85FF" w14:textId="1B8290C7" w:rsidR="007B0C00" w:rsidRPr="00F36DE5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054FD">
              <w:rPr>
                <w:rFonts w:ascii="Angsana New" w:hAnsi="Angsana New"/>
                <w:sz w:val="30"/>
                <w:szCs w:val="30"/>
              </w:rPr>
              <w:t>618,</w:t>
            </w:r>
            <w:r>
              <w:rPr>
                <w:rFonts w:ascii="Angsana New" w:hAnsi="Angsana New"/>
                <w:sz w:val="30"/>
                <w:szCs w:val="30"/>
              </w:rPr>
              <w:t>532</w:t>
            </w:r>
          </w:p>
        </w:tc>
      </w:tr>
      <w:tr w:rsidR="007B0C00" w:rsidRPr="00D81A00" w14:paraId="007E7B48" w14:textId="77777777" w:rsidTr="004250C6">
        <w:tc>
          <w:tcPr>
            <w:tcW w:w="4320" w:type="dxa"/>
          </w:tcPr>
          <w:p w14:paraId="61F38BC1" w14:textId="77777777" w:rsidR="007B0C00" w:rsidRPr="003B27EB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27EB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 w:rsidRPr="003B27EB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</w:tcPr>
          <w:p w14:paraId="57456445" w14:textId="6C332E65" w:rsidR="007B0C00" w:rsidRPr="00DB67D2" w:rsidRDefault="00725E1F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51,007</w:t>
            </w:r>
          </w:p>
        </w:tc>
        <w:tc>
          <w:tcPr>
            <w:tcW w:w="270" w:type="dxa"/>
          </w:tcPr>
          <w:p w14:paraId="1C24A042" w14:textId="77777777" w:rsidR="007B0C00" w:rsidRPr="00D81A00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24BAC0" w14:textId="23A85084" w:rsidR="007B0C00" w:rsidRPr="00F36DE5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47,818</w:t>
            </w:r>
          </w:p>
        </w:tc>
        <w:tc>
          <w:tcPr>
            <w:tcW w:w="270" w:type="dxa"/>
          </w:tcPr>
          <w:p w14:paraId="501D291F" w14:textId="77777777" w:rsidR="007B0C00" w:rsidRPr="006B4B54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91"/>
                <w:tab w:val="left" w:pos="858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BF6E25" w14:textId="249E3E0B" w:rsidR="007B0C00" w:rsidRPr="002C1D21" w:rsidRDefault="00725E1F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47,149</w:t>
            </w:r>
          </w:p>
        </w:tc>
        <w:tc>
          <w:tcPr>
            <w:tcW w:w="270" w:type="dxa"/>
          </w:tcPr>
          <w:p w14:paraId="0FF139CA" w14:textId="77777777" w:rsidR="007B0C00" w:rsidRPr="006B4B54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18"/>
              </w:tabs>
              <w:spacing w:line="240" w:lineRule="auto"/>
              <w:ind w:left="-60" w:right="-1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42C4A3" w14:textId="3786D43B" w:rsidR="007B0C00" w:rsidRPr="00F36DE5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45,190</w:t>
            </w:r>
          </w:p>
        </w:tc>
      </w:tr>
      <w:tr w:rsidR="007B0C00" w:rsidRPr="00D81A00" w14:paraId="5C28BC01" w14:textId="77777777" w:rsidTr="004250C6">
        <w:tc>
          <w:tcPr>
            <w:tcW w:w="4320" w:type="dxa"/>
          </w:tcPr>
          <w:p w14:paraId="0F4C3960" w14:textId="77777777" w:rsidR="007B0C00" w:rsidRPr="003B27EB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29AC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080" w:type="dxa"/>
          </w:tcPr>
          <w:p w14:paraId="7A41BE89" w14:textId="01281930" w:rsidR="007B0C00" w:rsidRPr="00DB67D2" w:rsidRDefault="00725E1F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163,632</w:t>
            </w:r>
          </w:p>
        </w:tc>
        <w:tc>
          <w:tcPr>
            <w:tcW w:w="270" w:type="dxa"/>
          </w:tcPr>
          <w:p w14:paraId="47378EFC" w14:textId="77777777" w:rsidR="007B0C00" w:rsidRPr="00D81A00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75297F" w14:textId="3E763DB0" w:rsidR="007B0C00" w:rsidRPr="00F36DE5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194,197</w:t>
            </w:r>
          </w:p>
        </w:tc>
        <w:tc>
          <w:tcPr>
            <w:tcW w:w="270" w:type="dxa"/>
          </w:tcPr>
          <w:p w14:paraId="5EC5BFB5" w14:textId="77777777" w:rsidR="007B0C00" w:rsidRPr="006B4B54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91"/>
                <w:tab w:val="left" w:pos="858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586309" w14:textId="35F69800" w:rsidR="007B0C00" w:rsidRPr="002C1D21" w:rsidRDefault="00725E1F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161,656</w:t>
            </w:r>
          </w:p>
        </w:tc>
        <w:tc>
          <w:tcPr>
            <w:tcW w:w="270" w:type="dxa"/>
          </w:tcPr>
          <w:p w14:paraId="50DC39C5" w14:textId="77777777" w:rsidR="007B0C00" w:rsidRPr="006B4B54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18"/>
              </w:tabs>
              <w:spacing w:line="240" w:lineRule="auto"/>
              <w:ind w:left="-60" w:right="-1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A10AD1" w14:textId="77AAE69A" w:rsidR="007B0C00" w:rsidRPr="00F36DE5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191,9</w:t>
            </w:r>
            <w:r>
              <w:rPr>
                <w:rFonts w:ascii="Angsana New" w:hAnsi="Angsana New"/>
                <w:sz w:val="30"/>
                <w:szCs w:val="30"/>
              </w:rPr>
              <w:t>74</w:t>
            </w:r>
          </w:p>
        </w:tc>
      </w:tr>
      <w:tr w:rsidR="007B0C00" w:rsidRPr="00D81A00" w14:paraId="0429C095" w14:textId="77777777" w:rsidTr="004250C6">
        <w:tc>
          <w:tcPr>
            <w:tcW w:w="4320" w:type="dxa"/>
          </w:tcPr>
          <w:p w14:paraId="21C16887" w14:textId="77777777" w:rsidR="007B0C00" w:rsidRPr="003B27EB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27E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ธรรมเนียมทางเทคนิค</w:t>
            </w:r>
          </w:p>
        </w:tc>
        <w:tc>
          <w:tcPr>
            <w:tcW w:w="1080" w:type="dxa"/>
          </w:tcPr>
          <w:p w14:paraId="13D3C7AE" w14:textId="51C0809F" w:rsidR="007B0C00" w:rsidRPr="00DB67D2" w:rsidRDefault="00725E1F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3,112</w:t>
            </w:r>
          </w:p>
        </w:tc>
        <w:tc>
          <w:tcPr>
            <w:tcW w:w="270" w:type="dxa"/>
          </w:tcPr>
          <w:p w14:paraId="3EA0205F" w14:textId="77777777" w:rsidR="007B0C00" w:rsidRPr="00D81A00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06C544" w14:textId="23B69E5B" w:rsidR="007B0C00" w:rsidRPr="00F36DE5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3,624</w:t>
            </w:r>
          </w:p>
        </w:tc>
        <w:tc>
          <w:tcPr>
            <w:tcW w:w="270" w:type="dxa"/>
          </w:tcPr>
          <w:p w14:paraId="3ECA72A2" w14:textId="77777777" w:rsidR="007B0C00" w:rsidRPr="006B4B54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91"/>
                <w:tab w:val="left" w:pos="858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9C7BC7" w14:textId="32D8A286" w:rsidR="007B0C00" w:rsidRPr="002C1D21" w:rsidRDefault="00725E1F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2,765</w:t>
            </w:r>
          </w:p>
        </w:tc>
        <w:tc>
          <w:tcPr>
            <w:tcW w:w="270" w:type="dxa"/>
          </w:tcPr>
          <w:p w14:paraId="494573B5" w14:textId="77777777" w:rsidR="007B0C00" w:rsidRPr="006B4B54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18"/>
              </w:tabs>
              <w:spacing w:line="240" w:lineRule="auto"/>
              <w:ind w:left="-60" w:right="-1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74CEAF" w14:textId="0B4AF2C4" w:rsidR="007B0C00" w:rsidRPr="00F36DE5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3,478</w:t>
            </w:r>
          </w:p>
        </w:tc>
      </w:tr>
      <w:tr w:rsidR="007B0C00" w:rsidRPr="00D81A00" w14:paraId="6BED752E" w14:textId="77777777" w:rsidTr="004250C6">
        <w:tc>
          <w:tcPr>
            <w:tcW w:w="4320" w:type="dxa"/>
          </w:tcPr>
          <w:p w14:paraId="50CDBFA9" w14:textId="77777777" w:rsidR="007B0C00" w:rsidRPr="003B27EB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27EB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003EA4B1" w14:textId="4C21A08E" w:rsidR="007B0C00" w:rsidRPr="00DB67D2" w:rsidRDefault="00725E1F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219</w:t>
            </w:r>
          </w:p>
        </w:tc>
        <w:tc>
          <w:tcPr>
            <w:tcW w:w="270" w:type="dxa"/>
          </w:tcPr>
          <w:p w14:paraId="7E40DC29" w14:textId="77777777" w:rsidR="007B0C00" w:rsidRPr="00D81A00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4B0423" w14:textId="1D47B0E2" w:rsidR="007B0C00" w:rsidRPr="00F36DE5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3,370</w:t>
            </w:r>
          </w:p>
        </w:tc>
        <w:tc>
          <w:tcPr>
            <w:tcW w:w="270" w:type="dxa"/>
          </w:tcPr>
          <w:p w14:paraId="6DEA8283" w14:textId="77777777" w:rsidR="007B0C00" w:rsidRPr="006B4B54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91"/>
                <w:tab w:val="left" w:pos="858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9DC696" w14:textId="106C149D" w:rsidR="007B0C00" w:rsidRPr="002C1D21" w:rsidRDefault="00725E1F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</w:t>
            </w:r>
          </w:p>
        </w:tc>
        <w:tc>
          <w:tcPr>
            <w:tcW w:w="270" w:type="dxa"/>
          </w:tcPr>
          <w:p w14:paraId="37D85105" w14:textId="77777777" w:rsidR="007B0C00" w:rsidRPr="006B4B54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A8EF35" w14:textId="7766FED9" w:rsidR="007B0C00" w:rsidRPr="00F36DE5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3,370</w:t>
            </w:r>
          </w:p>
        </w:tc>
      </w:tr>
      <w:tr w:rsidR="007B0C00" w:rsidRPr="00D81A00" w14:paraId="5F4F8859" w14:textId="77777777" w:rsidTr="004250C6">
        <w:tc>
          <w:tcPr>
            <w:tcW w:w="4320" w:type="dxa"/>
          </w:tcPr>
          <w:p w14:paraId="0FB55702" w14:textId="77777777" w:rsidR="007B0C00" w:rsidRPr="003B27EB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AD798F5" w14:textId="77777777" w:rsidR="007B0C00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13AF70" w14:textId="77777777" w:rsidR="007B0C00" w:rsidRPr="00D81A00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3E63FC" w14:textId="77777777" w:rsidR="007B0C00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8E7D9B" w14:textId="77777777" w:rsidR="007B0C00" w:rsidRPr="006B4B54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27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7592F5" w14:textId="77777777" w:rsidR="007B0C00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86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9366D8" w14:textId="77777777" w:rsidR="007B0C00" w:rsidRPr="006B4B54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DD3BE5" w14:textId="77777777" w:rsidR="007B0C00" w:rsidRPr="00D81A00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0C00" w:rsidRPr="00D81A00" w14:paraId="5928CA62" w14:textId="77777777" w:rsidTr="004250C6">
        <w:tc>
          <w:tcPr>
            <w:tcW w:w="4320" w:type="dxa"/>
          </w:tcPr>
          <w:p w14:paraId="092E951A" w14:textId="77777777" w:rsidR="007B0C00" w:rsidRPr="004A1A0B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27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B1AC6F5" w14:textId="77777777" w:rsidR="007B0C00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4F8DE8" w14:textId="77777777" w:rsidR="007B0C00" w:rsidRPr="00D81A00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03BC25" w14:textId="77777777" w:rsidR="007B0C00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55C07F" w14:textId="77777777" w:rsidR="007B0C00" w:rsidRPr="006B4B54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27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C66E94" w14:textId="77777777" w:rsidR="007B0C00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86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8CDE35" w14:textId="77777777" w:rsidR="007B0C00" w:rsidRPr="006B4B54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358B2C" w14:textId="77777777" w:rsidR="007B0C00" w:rsidRPr="00D81A00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0C00" w:rsidRPr="00D81A00" w14:paraId="1CF573D2" w14:textId="77777777" w:rsidTr="004250C6">
        <w:tc>
          <w:tcPr>
            <w:tcW w:w="4320" w:type="dxa"/>
          </w:tcPr>
          <w:p w14:paraId="0CE902AC" w14:textId="77777777" w:rsidR="007B0C00" w:rsidRPr="003B27EB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1A00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621837A1" w14:textId="41194B2A" w:rsidR="007B0C00" w:rsidRPr="00D81A00" w:rsidRDefault="00725E1F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1B0FB3" w14:textId="77777777" w:rsidR="007B0C00" w:rsidRPr="00D81A00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363BAA" w14:textId="1887DF44" w:rsidR="007B0C00" w:rsidRPr="00D81A00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ind w:left="-60" w:right="-5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9BC958" w14:textId="77777777" w:rsidR="007B0C00" w:rsidRPr="00D81A00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87ED9D" w14:textId="76F7B18E" w:rsidR="007B0C00" w:rsidRPr="002C1D21" w:rsidRDefault="00725E1F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14:paraId="16B3862A" w14:textId="77777777" w:rsidR="007B0C00" w:rsidRPr="00D81A00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2EC2D7" w14:textId="055D452E" w:rsidR="007B0C00" w:rsidRPr="00F36DE5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264</w:t>
            </w:r>
          </w:p>
        </w:tc>
      </w:tr>
      <w:tr w:rsidR="007B0C00" w:rsidRPr="00D81A00" w14:paraId="179243E3" w14:textId="77777777" w:rsidTr="00B76502">
        <w:tc>
          <w:tcPr>
            <w:tcW w:w="4320" w:type="dxa"/>
          </w:tcPr>
          <w:p w14:paraId="0F68FE3C" w14:textId="77777777" w:rsidR="007B0C00" w:rsidRPr="00D81A00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27EB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  <w:vAlign w:val="center"/>
          </w:tcPr>
          <w:p w14:paraId="49EDF579" w14:textId="02657376" w:rsidR="007B0C00" w:rsidRPr="001368DA" w:rsidRDefault="00725E1F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EF0D35" w14:textId="77777777" w:rsidR="007B0C00" w:rsidRPr="00E2047E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15DA7376" w14:textId="21B72D9B" w:rsidR="007B0C00" w:rsidRPr="001368DA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ind w:left="-60" w:right="-5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8C3B19" w14:textId="77777777" w:rsidR="007B0C00" w:rsidRPr="000C4696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36C427FE" w14:textId="7B1C5A8B" w:rsidR="007B0C00" w:rsidRPr="002C1D21" w:rsidRDefault="00725E1F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435"/>
              </w:tabs>
              <w:spacing w:line="240" w:lineRule="auto"/>
              <w:ind w:left="-108" w:right="-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70,555</w:t>
            </w:r>
          </w:p>
        </w:tc>
        <w:tc>
          <w:tcPr>
            <w:tcW w:w="270" w:type="dxa"/>
          </w:tcPr>
          <w:p w14:paraId="1E3F0322" w14:textId="77777777" w:rsidR="007B0C00" w:rsidRPr="000C4696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267EA3E" w14:textId="655EDA15" w:rsidR="007B0C00" w:rsidRPr="00F36DE5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92,753</w:t>
            </w:r>
          </w:p>
        </w:tc>
      </w:tr>
      <w:tr w:rsidR="007B0C00" w:rsidRPr="00D81A00" w14:paraId="6DEB6FCD" w14:textId="77777777" w:rsidTr="00B76502">
        <w:tc>
          <w:tcPr>
            <w:tcW w:w="4320" w:type="dxa"/>
          </w:tcPr>
          <w:p w14:paraId="61431C93" w14:textId="77777777" w:rsidR="007B0C00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vAlign w:val="center"/>
          </w:tcPr>
          <w:p w14:paraId="66AC2DAF" w14:textId="090B2A3F" w:rsidR="007B0C00" w:rsidRDefault="00725E1F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617D32" w14:textId="77777777" w:rsidR="007B0C00" w:rsidRPr="00E2047E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150CD337" w14:textId="56EE2C8E" w:rsidR="007B0C00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ind w:left="-60" w:right="-5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0F95C3" w14:textId="77777777" w:rsidR="007B0C00" w:rsidRPr="000C4696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78F116D4" w14:textId="38D723EF" w:rsidR="007B0C00" w:rsidRDefault="00725E1F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435"/>
              </w:tabs>
              <w:spacing w:line="240" w:lineRule="auto"/>
              <w:ind w:left="-108" w:right="-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270" w:type="dxa"/>
          </w:tcPr>
          <w:p w14:paraId="5405BDAC" w14:textId="77777777" w:rsidR="007B0C00" w:rsidRPr="000C4696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B4A56A8" w14:textId="197D7D5B" w:rsidR="007B0C00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</w:tr>
      <w:tr w:rsidR="00A225C0" w:rsidRPr="00D81A00" w14:paraId="57D57733" w14:textId="77777777" w:rsidTr="00B76502">
        <w:tc>
          <w:tcPr>
            <w:tcW w:w="4320" w:type="dxa"/>
          </w:tcPr>
          <w:p w14:paraId="7C2D0694" w14:textId="021D60B3" w:rsidR="00A225C0" w:rsidRPr="003B27EB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66624663" w14:textId="5B19A6B5" w:rsidR="00A225C0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333016" w14:textId="77777777" w:rsidR="00A225C0" w:rsidRPr="00E2047E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3DC899F4" w14:textId="5EF794F0" w:rsidR="00A225C0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ind w:left="-60" w:right="-5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C6F6F0" w14:textId="77777777" w:rsidR="00A225C0" w:rsidRPr="000C4696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12FC321A" w14:textId="12A855FD" w:rsidR="00A225C0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435"/>
              </w:tabs>
              <w:spacing w:line="240" w:lineRule="auto"/>
              <w:ind w:left="-108" w:right="-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01ACBE9" w14:textId="77777777" w:rsidR="00A225C0" w:rsidRPr="000C4696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F0D99E3" w14:textId="1EAA9F27" w:rsidR="00A225C0" w:rsidRPr="002C1D21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25C0" w:rsidRPr="00612ED8" w14:paraId="69E61AE3" w14:textId="77777777" w:rsidTr="004250C6">
        <w:tc>
          <w:tcPr>
            <w:tcW w:w="4320" w:type="dxa"/>
          </w:tcPr>
          <w:p w14:paraId="334AC249" w14:textId="77777777" w:rsidR="00A225C0" w:rsidRPr="00D81A00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B1A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2B1A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2B1A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560C2D6E" w14:textId="77777777" w:rsidR="00A225C0" w:rsidRPr="00D81A00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37B6AB" w14:textId="77777777" w:rsidR="00A225C0" w:rsidRPr="00D81A00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679290" w14:textId="77777777" w:rsidR="00A225C0" w:rsidRPr="00D81A00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6E935A" w14:textId="77777777" w:rsidR="00A225C0" w:rsidRPr="00D81A00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17B30B" w14:textId="77777777" w:rsidR="00A225C0" w:rsidRPr="00D81A00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spacing w:line="240" w:lineRule="auto"/>
              <w:ind w:left="-108" w:right="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3C948C" w14:textId="77777777" w:rsidR="00A225C0" w:rsidRPr="00D81A00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1B99C0" w14:textId="77777777" w:rsidR="00A225C0" w:rsidRPr="003D5C08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76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2EE4" w:rsidRPr="00612ED8" w14:paraId="59FDB357" w14:textId="77777777" w:rsidTr="00F50CAA">
        <w:trPr>
          <w:trHeight w:val="452"/>
        </w:trPr>
        <w:tc>
          <w:tcPr>
            <w:tcW w:w="4320" w:type="dxa"/>
          </w:tcPr>
          <w:p w14:paraId="3BA262E3" w14:textId="77777777" w:rsidR="00D92EE4" w:rsidRPr="00D81A00" w:rsidRDefault="00D92EE4" w:rsidP="00D9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1A00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5FB871EF" w14:textId="473FE679" w:rsidR="00D92EE4" w:rsidRPr="00DB67D2" w:rsidRDefault="00725E1F" w:rsidP="00D9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52,439</w:t>
            </w:r>
          </w:p>
        </w:tc>
        <w:tc>
          <w:tcPr>
            <w:tcW w:w="270" w:type="dxa"/>
          </w:tcPr>
          <w:p w14:paraId="41F7C500" w14:textId="77777777" w:rsidR="00D92EE4" w:rsidRPr="0066065F" w:rsidRDefault="00D92EE4" w:rsidP="00D9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60" w:right="-18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94D6F69" w14:textId="5212EE46" w:rsidR="00D92EE4" w:rsidRPr="00F36DE5" w:rsidRDefault="00D92EE4" w:rsidP="00D9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43,089</w:t>
            </w:r>
          </w:p>
        </w:tc>
        <w:tc>
          <w:tcPr>
            <w:tcW w:w="270" w:type="dxa"/>
          </w:tcPr>
          <w:p w14:paraId="0AB7E3E4" w14:textId="77777777" w:rsidR="00D92EE4" w:rsidRPr="000C4696" w:rsidRDefault="00D92EE4" w:rsidP="00D9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BAE6603" w14:textId="46442233" w:rsidR="00D92EE4" w:rsidRPr="002C1D21" w:rsidRDefault="00725E1F" w:rsidP="00D9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52,439</w:t>
            </w:r>
          </w:p>
        </w:tc>
        <w:tc>
          <w:tcPr>
            <w:tcW w:w="270" w:type="dxa"/>
          </w:tcPr>
          <w:p w14:paraId="7C8C662A" w14:textId="77777777" w:rsidR="00D92EE4" w:rsidRPr="000C4696" w:rsidRDefault="00D92EE4" w:rsidP="00D9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18"/>
              </w:tabs>
              <w:ind w:left="-60" w:right="-18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1385ABC" w14:textId="47CA6FAE" w:rsidR="00D92EE4" w:rsidRPr="00F36DE5" w:rsidRDefault="00D92EE4" w:rsidP="00D9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43,089</w:t>
            </w:r>
          </w:p>
        </w:tc>
      </w:tr>
      <w:tr w:rsidR="00D92EE4" w:rsidRPr="00D81A00" w14:paraId="57CC83D9" w14:textId="77777777" w:rsidTr="00F50CAA">
        <w:trPr>
          <w:trHeight w:val="407"/>
        </w:trPr>
        <w:tc>
          <w:tcPr>
            <w:tcW w:w="4320" w:type="dxa"/>
          </w:tcPr>
          <w:p w14:paraId="737E76B8" w14:textId="7CA0934B" w:rsidR="00D92EE4" w:rsidRPr="004C7895" w:rsidRDefault="00D92EE4" w:rsidP="00D9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0" w:type="dxa"/>
          </w:tcPr>
          <w:p w14:paraId="559D6AE7" w14:textId="77777777" w:rsidR="00D92EE4" w:rsidRPr="00991D33" w:rsidRDefault="00D92EE4" w:rsidP="00D9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1AF5B7" w14:textId="77777777" w:rsidR="00D92EE4" w:rsidRPr="004C7895" w:rsidRDefault="00D92EE4" w:rsidP="00D9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0C512023" w14:textId="77777777" w:rsidR="00D92EE4" w:rsidRPr="004C7895" w:rsidRDefault="00D92EE4" w:rsidP="00D9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left" w:pos="792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70" w:type="dxa"/>
          </w:tcPr>
          <w:p w14:paraId="1F4A8A1A" w14:textId="77777777" w:rsidR="00D92EE4" w:rsidRPr="004C7895" w:rsidRDefault="00D92EE4" w:rsidP="00D9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</w:tcPr>
          <w:p w14:paraId="09A0C172" w14:textId="77777777" w:rsidR="00D92EE4" w:rsidRPr="004C7895" w:rsidRDefault="00D92EE4" w:rsidP="00D9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left" w:pos="610"/>
                <w:tab w:val="left" w:pos="792"/>
              </w:tabs>
              <w:ind w:left="-108" w:right="7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70" w:type="dxa"/>
          </w:tcPr>
          <w:p w14:paraId="7729D627" w14:textId="77777777" w:rsidR="00D92EE4" w:rsidRPr="004C7895" w:rsidRDefault="00D92EE4" w:rsidP="00D9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1B0988A9" w14:textId="77777777" w:rsidR="00D92EE4" w:rsidRPr="004C7895" w:rsidRDefault="00D92EE4" w:rsidP="00D9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776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3E1A01" w:rsidRPr="00D81A00" w14:paraId="016CDFDA" w14:textId="77777777" w:rsidTr="00F50CAA">
        <w:trPr>
          <w:trHeight w:val="407"/>
        </w:trPr>
        <w:tc>
          <w:tcPr>
            <w:tcW w:w="4320" w:type="dxa"/>
          </w:tcPr>
          <w:p w14:paraId="1DCA9E22" w14:textId="79EA38E8" w:rsidR="003E1A01" w:rsidRPr="0073473B" w:rsidRDefault="003E1A01" w:rsidP="00D9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3E1A01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080" w:type="dxa"/>
          </w:tcPr>
          <w:p w14:paraId="01214F34" w14:textId="77777777" w:rsidR="003E1A01" w:rsidRPr="00991D33" w:rsidRDefault="003E1A01" w:rsidP="00D9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E830FD" w14:textId="77777777" w:rsidR="003E1A01" w:rsidRPr="004C7895" w:rsidRDefault="003E1A01" w:rsidP="00D9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67AC5577" w14:textId="77777777" w:rsidR="003E1A01" w:rsidRPr="004C7895" w:rsidRDefault="003E1A01" w:rsidP="00D9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left" w:pos="792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70" w:type="dxa"/>
          </w:tcPr>
          <w:p w14:paraId="5957AFD6" w14:textId="77777777" w:rsidR="003E1A01" w:rsidRPr="004C7895" w:rsidRDefault="003E1A01" w:rsidP="00D9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</w:tcPr>
          <w:p w14:paraId="14019D61" w14:textId="77777777" w:rsidR="003E1A01" w:rsidRPr="004C7895" w:rsidRDefault="003E1A01" w:rsidP="00D9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left" w:pos="610"/>
                <w:tab w:val="left" w:pos="792"/>
              </w:tabs>
              <w:ind w:left="-108" w:right="7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70" w:type="dxa"/>
          </w:tcPr>
          <w:p w14:paraId="1CFF56A6" w14:textId="77777777" w:rsidR="003E1A01" w:rsidRPr="004C7895" w:rsidRDefault="003E1A01" w:rsidP="00D9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0AABF1EE" w14:textId="77777777" w:rsidR="003E1A01" w:rsidRPr="004C7895" w:rsidRDefault="003E1A01" w:rsidP="00D9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776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D92EE4" w:rsidRPr="00D81A00" w14:paraId="7772811C" w14:textId="77777777" w:rsidTr="00F50CAA">
        <w:tc>
          <w:tcPr>
            <w:tcW w:w="4320" w:type="dxa"/>
          </w:tcPr>
          <w:p w14:paraId="5BEB0E79" w14:textId="77777777" w:rsidR="00D92EE4" w:rsidRPr="00591552" w:rsidRDefault="00D92EE4" w:rsidP="00D92EE4">
            <w:pPr>
              <w:ind w:left="72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9D607D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63970E59" w14:textId="77777777" w:rsidR="00D92EE4" w:rsidRDefault="00D92EE4" w:rsidP="00D9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0E56BB" w14:textId="77777777" w:rsidR="00D92EE4" w:rsidRPr="00D81A00" w:rsidRDefault="00D92EE4" w:rsidP="00D9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221B14" w14:textId="77777777" w:rsidR="00D92EE4" w:rsidRDefault="00D92EE4" w:rsidP="00D9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758B41" w14:textId="77777777" w:rsidR="00D92EE4" w:rsidRPr="00D81A00" w:rsidRDefault="00D92EE4" w:rsidP="00D9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6C3746" w14:textId="77777777" w:rsidR="00D92EE4" w:rsidRPr="00BA3EAE" w:rsidRDefault="00D92EE4" w:rsidP="00D9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left" w:pos="610"/>
              </w:tabs>
              <w:spacing w:line="240" w:lineRule="auto"/>
              <w:ind w:right="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91502B" w14:textId="77777777" w:rsidR="00D92EE4" w:rsidRPr="00D81A00" w:rsidRDefault="00D92EE4" w:rsidP="00D9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BD765C" w14:textId="77777777" w:rsidR="00D92EE4" w:rsidRPr="00BA3EAE" w:rsidRDefault="00D92EE4" w:rsidP="00D9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77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2EE4" w:rsidRPr="00D81A00" w14:paraId="1C484178" w14:textId="77777777" w:rsidTr="00F50CAA">
        <w:tc>
          <w:tcPr>
            <w:tcW w:w="4320" w:type="dxa"/>
          </w:tcPr>
          <w:p w14:paraId="7ECFF944" w14:textId="77777777" w:rsidR="00D92EE4" w:rsidRPr="00846450" w:rsidRDefault="00D92EE4" w:rsidP="00D9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607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</w:tcPr>
          <w:p w14:paraId="0B9AADB4" w14:textId="044005BA" w:rsidR="00D92EE4" w:rsidRDefault="00B72F1E" w:rsidP="00D9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49,558</w:t>
            </w:r>
          </w:p>
        </w:tc>
        <w:tc>
          <w:tcPr>
            <w:tcW w:w="270" w:type="dxa"/>
          </w:tcPr>
          <w:p w14:paraId="48067994" w14:textId="77777777" w:rsidR="00D92EE4" w:rsidRPr="00D81A00" w:rsidRDefault="00D92EE4" w:rsidP="00D9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72FC88" w14:textId="056E6587" w:rsidR="00D92EE4" w:rsidRPr="00F36DE5" w:rsidRDefault="00D92EE4" w:rsidP="00D9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  <w:r w:rsidRPr="003054F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503</w:t>
            </w:r>
          </w:p>
        </w:tc>
        <w:tc>
          <w:tcPr>
            <w:tcW w:w="270" w:type="dxa"/>
          </w:tcPr>
          <w:p w14:paraId="454EB81C" w14:textId="77777777" w:rsidR="00D92EE4" w:rsidRPr="00F36DE5" w:rsidRDefault="00D92EE4" w:rsidP="00D9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64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F9E7AE" w14:textId="103BB66A" w:rsidR="00D92EE4" w:rsidRPr="00F36DE5" w:rsidRDefault="00B72F1E" w:rsidP="00D9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right="-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12,254</w:t>
            </w:r>
          </w:p>
        </w:tc>
        <w:tc>
          <w:tcPr>
            <w:tcW w:w="270" w:type="dxa"/>
          </w:tcPr>
          <w:p w14:paraId="4939F26D" w14:textId="77777777" w:rsidR="00D92EE4" w:rsidRPr="00F36DE5" w:rsidRDefault="00D92EE4" w:rsidP="00D9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160EF2" w14:textId="5D4E59F1" w:rsidR="00D92EE4" w:rsidRPr="00F36DE5" w:rsidRDefault="00D92EE4" w:rsidP="00D9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12,234</w:t>
            </w:r>
          </w:p>
        </w:tc>
      </w:tr>
      <w:tr w:rsidR="00D92EE4" w:rsidRPr="00D81A00" w14:paraId="06487955" w14:textId="77777777" w:rsidTr="00F50CAA">
        <w:trPr>
          <w:trHeight w:val="380"/>
        </w:trPr>
        <w:tc>
          <w:tcPr>
            <w:tcW w:w="4320" w:type="dxa"/>
          </w:tcPr>
          <w:p w14:paraId="1B044D1F" w14:textId="77777777" w:rsidR="00D92EE4" w:rsidRPr="002F48F1" w:rsidRDefault="00D92EE4" w:rsidP="00D9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/>
              <w:jc w:val="both"/>
              <w:rPr>
                <w:rFonts w:ascii="AngsanaUPC" w:hAnsi="AngsanaUPC" w:cs="AngsanaUPC"/>
                <w:sz w:val="30"/>
                <w:szCs w:val="30"/>
                <w:highlight w:val="yellow"/>
                <w:cs/>
              </w:rPr>
            </w:pPr>
            <w:r w:rsidRPr="007F55E5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0F5E67" w14:textId="27286971" w:rsidR="00D92EE4" w:rsidRPr="00F73F4F" w:rsidRDefault="00B72F1E" w:rsidP="00D9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A55B79" w14:textId="77777777" w:rsidR="00D92EE4" w:rsidRPr="00F73F4F" w:rsidRDefault="00D92EE4" w:rsidP="00D9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B32ACA" w14:textId="79251D6D" w:rsidR="00D92EE4" w:rsidRPr="00F36DE5" w:rsidRDefault="00D92EE4" w:rsidP="00D9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70" w:type="dxa"/>
          </w:tcPr>
          <w:p w14:paraId="017D6E90" w14:textId="77777777" w:rsidR="00D92EE4" w:rsidRPr="00F36DE5" w:rsidRDefault="00D92EE4" w:rsidP="00D9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792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07426F" w14:textId="5DD1C8E3" w:rsidR="00D92EE4" w:rsidRPr="00F36DE5" w:rsidRDefault="00B72F1E" w:rsidP="00D9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8C7809" w14:textId="77777777" w:rsidR="00D92EE4" w:rsidRPr="00F36DE5" w:rsidRDefault="00D92EE4" w:rsidP="00D9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18"/>
              </w:tabs>
              <w:ind w:right="-1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8E5E329" w14:textId="46463645" w:rsidR="00D92EE4" w:rsidRPr="00F36DE5" w:rsidRDefault="00D92EE4" w:rsidP="00D9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2EE4" w:rsidRPr="00D81A00" w14:paraId="36B1C84B" w14:textId="77777777" w:rsidTr="002E7169">
        <w:trPr>
          <w:trHeight w:val="380"/>
        </w:trPr>
        <w:tc>
          <w:tcPr>
            <w:tcW w:w="4320" w:type="dxa"/>
            <w:shd w:val="clear" w:color="auto" w:fill="auto"/>
          </w:tcPr>
          <w:p w14:paraId="256378C3" w14:textId="1AE6D0A2" w:rsidR="00D92EE4" w:rsidRPr="008854DC" w:rsidRDefault="00D92EE4" w:rsidP="008854DC">
            <w:pPr>
              <w:ind w:lef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54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1CA43B" w14:textId="78209889" w:rsidR="00D92EE4" w:rsidRPr="004664D7" w:rsidRDefault="00B72F1E" w:rsidP="00D9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60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49,558</w:t>
            </w:r>
          </w:p>
        </w:tc>
        <w:tc>
          <w:tcPr>
            <w:tcW w:w="270" w:type="dxa"/>
          </w:tcPr>
          <w:p w14:paraId="09D57202" w14:textId="77777777" w:rsidR="00D92EE4" w:rsidRPr="00AA3254" w:rsidRDefault="00D92EE4" w:rsidP="00D9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27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8372E4" w14:textId="736099DC" w:rsidR="00D92EE4" w:rsidRPr="00612ED8" w:rsidRDefault="00D92EE4" w:rsidP="00D9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60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42,547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270" w:type="dxa"/>
          </w:tcPr>
          <w:p w14:paraId="39DB8F90" w14:textId="77777777" w:rsidR="00D92EE4" w:rsidRPr="00612ED8" w:rsidRDefault="00D92EE4" w:rsidP="00D9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27"/>
              </w:tabs>
              <w:ind w:left="-60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1F4F05" w14:textId="2D13C706" w:rsidR="00D92EE4" w:rsidRPr="00D421BE" w:rsidRDefault="00B72F1E" w:rsidP="00D9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12,254</w:t>
            </w:r>
          </w:p>
        </w:tc>
        <w:tc>
          <w:tcPr>
            <w:tcW w:w="270" w:type="dxa"/>
          </w:tcPr>
          <w:p w14:paraId="47274623" w14:textId="77777777" w:rsidR="00D92EE4" w:rsidRPr="00AA3254" w:rsidRDefault="00D92EE4" w:rsidP="00D9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BA85F4" w14:textId="30D72AA9" w:rsidR="00D92EE4" w:rsidRPr="0061603E" w:rsidRDefault="00D92EE4" w:rsidP="00D9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12,234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fldChar w:fldCharType="end"/>
            </w:r>
          </w:p>
        </w:tc>
      </w:tr>
    </w:tbl>
    <w:p w14:paraId="0C7D3D69" w14:textId="77777777" w:rsidR="00A225C0" w:rsidRPr="00F9221A" w:rsidRDefault="00A225C0" w:rsidP="00191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3"/>
        <w:jc w:val="thaiDistribute"/>
        <w:rPr>
          <w:rFonts w:ascii="Angsana New" w:hAnsi="Angsana New"/>
          <w:sz w:val="28"/>
          <w:szCs w:val="28"/>
        </w:rPr>
      </w:pPr>
    </w:p>
    <w:p w14:paraId="35963BDC" w14:textId="78E0FBCA" w:rsidR="004A1A0B" w:rsidRPr="003054FD" w:rsidRDefault="0076466F" w:rsidP="00695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/>
          <w:sz w:val="30"/>
          <w:szCs w:val="30"/>
        </w:rPr>
        <w:tab/>
      </w:r>
      <w:r w:rsidR="00253213" w:rsidRPr="003054FD">
        <w:rPr>
          <w:rFonts w:ascii="Angsana New" w:hAnsi="Angsana New"/>
          <w:sz w:val="30"/>
          <w:szCs w:val="30"/>
          <w:cs/>
        </w:rPr>
        <w:t xml:space="preserve">ยอดคงเหลือ </w:t>
      </w:r>
      <w:r w:rsidR="00D92EE4" w:rsidRPr="003054FD">
        <w:rPr>
          <w:rFonts w:ascii="Angsana New" w:hAnsi="Angsana New"/>
          <w:sz w:val="30"/>
          <w:szCs w:val="30"/>
          <w:cs/>
        </w:rPr>
        <w:t>ณ วันที่</w:t>
      </w:r>
      <w:r w:rsidR="00D92EE4" w:rsidRPr="003054FD">
        <w:rPr>
          <w:rFonts w:ascii="Angsana New" w:hAnsi="Angsana New"/>
          <w:sz w:val="30"/>
          <w:szCs w:val="30"/>
        </w:rPr>
        <w:t xml:space="preserve"> 30 </w:t>
      </w:r>
      <w:r w:rsidR="00D92EE4" w:rsidRPr="003054FD">
        <w:rPr>
          <w:rFonts w:ascii="Angsana New" w:hAnsi="Angsana New"/>
          <w:sz w:val="30"/>
          <w:szCs w:val="30"/>
          <w:cs/>
        </w:rPr>
        <w:t>มิถุนายน</w:t>
      </w:r>
      <w:r w:rsidR="00031717">
        <w:rPr>
          <w:rFonts w:ascii="Angsana New" w:hAnsi="Angsana New" w:hint="cs"/>
          <w:sz w:val="30"/>
          <w:szCs w:val="30"/>
          <w:cs/>
        </w:rPr>
        <w:t xml:space="preserve"> </w:t>
      </w:r>
      <w:r w:rsidR="00C420CC">
        <w:rPr>
          <w:rFonts w:ascii="Angsana New" w:hAnsi="Angsana New"/>
          <w:sz w:val="30"/>
          <w:szCs w:val="30"/>
        </w:rPr>
        <w:t>256</w:t>
      </w:r>
      <w:r w:rsidR="00031717">
        <w:rPr>
          <w:rFonts w:ascii="Angsana New" w:hAnsi="Angsana New" w:hint="cs"/>
          <w:sz w:val="30"/>
          <w:szCs w:val="30"/>
          <w:cs/>
        </w:rPr>
        <w:t>7</w:t>
      </w:r>
      <w:r w:rsidR="00C420CC" w:rsidRPr="00F0328A">
        <w:rPr>
          <w:rFonts w:ascii="Angsana New" w:hAnsi="Angsana New"/>
          <w:sz w:val="30"/>
          <w:szCs w:val="30"/>
        </w:rPr>
        <w:t xml:space="preserve"> </w:t>
      </w:r>
      <w:r w:rsidR="00C420CC" w:rsidRPr="00F0328A">
        <w:rPr>
          <w:rFonts w:ascii="Angsana New" w:hAnsi="Angsana New"/>
          <w:sz w:val="30"/>
          <w:szCs w:val="30"/>
          <w:cs/>
        </w:rPr>
        <w:t xml:space="preserve">และ </w:t>
      </w:r>
      <w:r w:rsidR="00C420CC">
        <w:rPr>
          <w:rFonts w:ascii="Angsana New" w:hAnsi="Angsana New"/>
          <w:sz w:val="30"/>
          <w:szCs w:val="30"/>
        </w:rPr>
        <w:t>30</w:t>
      </w:r>
      <w:r w:rsidR="00C420CC" w:rsidRPr="00F0328A">
        <w:rPr>
          <w:rFonts w:ascii="Angsana New" w:hAnsi="Angsana New"/>
          <w:sz w:val="30"/>
          <w:szCs w:val="30"/>
        </w:rPr>
        <w:t xml:space="preserve"> </w:t>
      </w:r>
      <w:r w:rsidR="00C420CC" w:rsidRPr="00F0328A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C420CC">
        <w:rPr>
          <w:rFonts w:ascii="Angsana New" w:hAnsi="Angsana New"/>
          <w:sz w:val="30"/>
          <w:szCs w:val="30"/>
        </w:rPr>
        <w:t>256</w:t>
      </w:r>
      <w:r w:rsidR="009A153D">
        <w:rPr>
          <w:rFonts w:ascii="Angsana New" w:hAnsi="Angsana New"/>
          <w:sz w:val="30"/>
          <w:szCs w:val="30"/>
        </w:rPr>
        <w:t>6</w:t>
      </w:r>
      <w:r w:rsidR="00253213" w:rsidRPr="003054FD">
        <w:rPr>
          <w:rFonts w:ascii="Angsana New" w:hAnsi="Angsana New"/>
          <w:sz w:val="30"/>
          <w:szCs w:val="30"/>
          <w:cs/>
        </w:rPr>
        <w:t xml:space="preserve"> กับกิจการที่เกี่ยวข้องกัน มีดังนี้</w:t>
      </w:r>
    </w:p>
    <w:p w14:paraId="5F8327E2" w14:textId="77777777" w:rsidR="00D12813" w:rsidRPr="00F9221A" w:rsidRDefault="00D12813" w:rsidP="004A1A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414" w:type="dxa"/>
        <w:tblInd w:w="504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84"/>
        <w:gridCol w:w="1066"/>
        <w:gridCol w:w="284"/>
        <w:gridCol w:w="1080"/>
        <w:gridCol w:w="270"/>
        <w:gridCol w:w="1080"/>
        <w:gridCol w:w="270"/>
        <w:gridCol w:w="1080"/>
      </w:tblGrid>
      <w:tr w:rsidR="00E74891" w:rsidRPr="003054FD" w14:paraId="505958AB" w14:textId="77777777" w:rsidTr="00F125FC">
        <w:trPr>
          <w:tblHeader/>
        </w:trPr>
        <w:tc>
          <w:tcPr>
            <w:tcW w:w="4284" w:type="dxa"/>
            <w:tcBorders>
              <w:top w:val="nil"/>
              <w:bottom w:val="nil"/>
            </w:tcBorders>
          </w:tcPr>
          <w:p w14:paraId="459DF573" w14:textId="77777777" w:rsidR="00E74891" w:rsidRPr="003054FD" w:rsidRDefault="00E74891" w:rsidP="005A6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1098" w:hanging="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bottom w:val="nil"/>
            </w:tcBorders>
          </w:tcPr>
          <w:p w14:paraId="57DE0947" w14:textId="77777777" w:rsidR="00E74891" w:rsidRPr="00122E43" w:rsidRDefault="00E74891" w:rsidP="00301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2E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16D416" w14:textId="77777777" w:rsidR="00E74891" w:rsidRPr="00122E43" w:rsidRDefault="00E74891" w:rsidP="00301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bottom w:val="nil"/>
            </w:tcBorders>
          </w:tcPr>
          <w:p w14:paraId="12D35465" w14:textId="77777777" w:rsidR="00E74891" w:rsidRPr="00122E43" w:rsidRDefault="00E74891" w:rsidP="00301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2E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2EE4" w:rsidRPr="003054FD" w14:paraId="3D35EA2A" w14:textId="77777777" w:rsidTr="00EF67FB">
        <w:trPr>
          <w:tblHeader/>
        </w:trPr>
        <w:tc>
          <w:tcPr>
            <w:tcW w:w="4284" w:type="dxa"/>
            <w:tcBorders>
              <w:top w:val="nil"/>
            </w:tcBorders>
          </w:tcPr>
          <w:p w14:paraId="0EAB77E2" w14:textId="77777777" w:rsidR="00D92EE4" w:rsidRPr="003054FD" w:rsidRDefault="00D92EE4" w:rsidP="00D9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nil"/>
            </w:tcBorders>
          </w:tcPr>
          <w:p w14:paraId="6322D1D2" w14:textId="6BE812E6" w:rsidR="00D92EE4" w:rsidRPr="00122E43" w:rsidRDefault="00D92EE4" w:rsidP="00D9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4" w:type="dxa"/>
            <w:tcBorders>
              <w:top w:val="nil"/>
            </w:tcBorders>
          </w:tcPr>
          <w:p w14:paraId="49D85262" w14:textId="77777777" w:rsidR="00D92EE4" w:rsidRPr="00122E43" w:rsidRDefault="00D92EE4" w:rsidP="00D9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0ADD656D" w14:textId="017B9948" w:rsidR="00D92EE4" w:rsidRPr="00EF67FB" w:rsidRDefault="00D92EE4" w:rsidP="00D9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A88C8AF" w14:textId="77777777" w:rsidR="00D92EE4" w:rsidRPr="00EF67FB" w:rsidRDefault="00D92EE4" w:rsidP="00D9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1C87C35C" w14:textId="0118F892" w:rsidR="00D92EE4" w:rsidRPr="00EF67FB" w:rsidRDefault="00D92EE4" w:rsidP="00D9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7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F5E5579" w14:textId="77777777" w:rsidR="00D92EE4" w:rsidRPr="00EF67FB" w:rsidRDefault="00D92EE4" w:rsidP="00D9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0101CD84" w14:textId="6C77D455" w:rsidR="00D92EE4" w:rsidRPr="00EF67FB" w:rsidRDefault="00D92EE4" w:rsidP="00D92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C420CC" w:rsidRPr="003054FD" w14:paraId="05D65463" w14:textId="77777777" w:rsidTr="00EF67FB">
        <w:trPr>
          <w:tblHeader/>
        </w:trPr>
        <w:tc>
          <w:tcPr>
            <w:tcW w:w="4284" w:type="dxa"/>
            <w:tcBorders>
              <w:top w:val="nil"/>
            </w:tcBorders>
          </w:tcPr>
          <w:p w14:paraId="5865235A" w14:textId="77777777" w:rsidR="00C420CC" w:rsidRPr="003054FD" w:rsidRDefault="00C420CC" w:rsidP="00C4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nil"/>
            </w:tcBorders>
          </w:tcPr>
          <w:p w14:paraId="3B0A0DAF" w14:textId="35663F04" w:rsidR="00C420CC" w:rsidRPr="00122E43" w:rsidRDefault="00C420CC" w:rsidP="00C4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2E43">
              <w:rPr>
                <w:rFonts w:ascii="Angsana New" w:hAnsi="Angsana New"/>
                <w:sz w:val="30"/>
                <w:szCs w:val="30"/>
              </w:rPr>
              <w:t>25</w:t>
            </w:r>
            <w:r w:rsidRPr="00122E4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565FB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  <w:tcBorders>
              <w:top w:val="nil"/>
            </w:tcBorders>
          </w:tcPr>
          <w:p w14:paraId="0BBBD230" w14:textId="77777777" w:rsidR="00C420CC" w:rsidRPr="00122E43" w:rsidRDefault="00C420CC" w:rsidP="00C4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3F7B2639" w14:textId="1AB9EDA2" w:rsidR="00C420CC" w:rsidRPr="00EF67FB" w:rsidRDefault="00C420CC" w:rsidP="00C4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7FB">
              <w:rPr>
                <w:rFonts w:ascii="Angsana New" w:hAnsi="Angsana New"/>
                <w:sz w:val="30"/>
                <w:szCs w:val="30"/>
              </w:rPr>
              <w:t>256</w:t>
            </w:r>
            <w:r w:rsidR="009A153D" w:rsidRPr="00EF67F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27627AE" w14:textId="77777777" w:rsidR="00C420CC" w:rsidRPr="00EF67FB" w:rsidRDefault="00C420CC" w:rsidP="00C4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39DD2949" w14:textId="58617238" w:rsidR="00C420CC" w:rsidRPr="00EF67FB" w:rsidRDefault="00C420CC" w:rsidP="00C4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7FB">
              <w:rPr>
                <w:rFonts w:ascii="Angsana New" w:hAnsi="Angsana New"/>
                <w:sz w:val="30"/>
                <w:szCs w:val="30"/>
              </w:rPr>
              <w:t>25</w:t>
            </w:r>
            <w:r w:rsidRPr="00EF67F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565FB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4859EB9" w14:textId="77777777" w:rsidR="00C420CC" w:rsidRPr="00EF67FB" w:rsidRDefault="00C420CC" w:rsidP="00C4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45270ACE" w14:textId="07CEECBC" w:rsidR="00C420CC" w:rsidRPr="00EF67FB" w:rsidRDefault="00C420CC" w:rsidP="00C4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7FB">
              <w:rPr>
                <w:rFonts w:ascii="Angsana New" w:hAnsi="Angsana New"/>
                <w:sz w:val="30"/>
                <w:szCs w:val="30"/>
              </w:rPr>
              <w:t>256</w:t>
            </w:r>
            <w:r w:rsidR="009A153D" w:rsidRPr="00EF67FB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420CC" w:rsidRPr="003054FD" w14:paraId="2DC0D7F3" w14:textId="77777777" w:rsidTr="00F125FC">
        <w:trPr>
          <w:tblHeader/>
        </w:trPr>
        <w:tc>
          <w:tcPr>
            <w:tcW w:w="4284" w:type="dxa"/>
          </w:tcPr>
          <w:p w14:paraId="0A6FFB63" w14:textId="77777777" w:rsidR="00C420CC" w:rsidRPr="003054FD" w:rsidRDefault="00C420CC" w:rsidP="00C4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"/>
              </w:tabs>
              <w:spacing w:line="240" w:lineRule="auto"/>
              <w:ind w:right="-10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050BB8E5" w14:textId="77777777" w:rsidR="00C420CC" w:rsidRPr="003054FD" w:rsidRDefault="00C420CC" w:rsidP="00C4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054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20CC" w:rsidRPr="003054FD" w14:paraId="7C80662A" w14:textId="77777777" w:rsidTr="00F125FC">
        <w:tc>
          <w:tcPr>
            <w:tcW w:w="4284" w:type="dxa"/>
          </w:tcPr>
          <w:p w14:paraId="5A2945F0" w14:textId="77777777" w:rsidR="00C420CC" w:rsidRPr="003054FD" w:rsidRDefault="00C420CC" w:rsidP="00C4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1"/>
                <w:tab w:val="left" w:pos="262"/>
              </w:tabs>
              <w:spacing w:line="240" w:lineRule="auto"/>
              <w:ind w:right="-109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5130" w:type="dxa"/>
            <w:gridSpan w:val="7"/>
          </w:tcPr>
          <w:p w14:paraId="7C6CFF05" w14:textId="77777777" w:rsidR="00C420CC" w:rsidRPr="003054FD" w:rsidRDefault="00C420CC" w:rsidP="00C4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A153D" w:rsidRPr="003054FD" w14:paraId="1B0CC4CF" w14:textId="77777777" w:rsidTr="00F978CD">
        <w:tc>
          <w:tcPr>
            <w:tcW w:w="4284" w:type="dxa"/>
            <w:tcBorders>
              <w:bottom w:val="nil"/>
            </w:tcBorders>
          </w:tcPr>
          <w:p w14:paraId="64DC4321" w14:textId="3341BF18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54FD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="00015408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66" w:type="dxa"/>
            <w:tcBorders>
              <w:bottom w:val="nil"/>
            </w:tcBorders>
          </w:tcPr>
          <w:p w14:paraId="71083C27" w14:textId="27AD12CF" w:rsidR="009A153D" w:rsidRPr="003054FD" w:rsidRDefault="00725E1F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60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278,658</w:t>
            </w:r>
          </w:p>
        </w:tc>
        <w:tc>
          <w:tcPr>
            <w:tcW w:w="284" w:type="dxa"/>
            <w:tcBorders>
              <w:bottom w:val="nil"/>
            </w:tcBorders>
          </w:tcPr>
          <w:p w14:paraId="63F884F9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012385F" w14:textId="0631B917" w:rsidR="009A153D" w:rsidRPr="003054FD" w:rsidRDefault="009A153D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4D53D5">
              <w:rPr>
                <w:rFonts w:ascii="Angsana New" w:hAnsi="Angsana New"/>
                <w:sz w:val="30"/>
                <w:szCs w:val="30"/>
              </w:rPr>
              <w:t>389,850</w:t>
            </w:r>
          </w:p>
        </w:tc>
        <w:tc>
          <w:tcPr>
            <w:tcW w:w="270" w:type="dxa"/>
            <w:tcBorders>
              <w:bottom w:val="nil"/>
            </w:tcBorders>
          </w:tcPr>
          <w:p w14:paraId="66096E46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2D86480" w14:textId="7614DE27" w:rsidR="009A153D" w:rsidRPr="003054FD" w:rsidRDefault="00725E1F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70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278,658</w:t>
            </w:r>
          </w:p>
        </w:tc>
        <w:tc>
          <w:tcPr>
            <w:tcW w:w="270" w:type="dxa"/>
            <w:tcBorders>
              <w:bottom w:val="nil"/>
            </w:tcBorders>
          </w:tcPr>
          <w:p w14:paraId="129439A6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B746327" w14:textId="4135A3C5" w:rsidR="009A153D" w:rsidRPr="003054FD" w:rsidRDefault="009A153D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4D53D5">
              <w:rPr>
                <w:rFonts w:ascii="Angsana New" w:hAnsi="Angsana New"/>
                <w:sz w:val="30"/>
                <w:szCs w:val="30"/>
              </w:rPr>
              <w:t>389,848</w:t>
            </w:r>
          </w:p>
        </w:tc>
      </w:tr>
      <w:tr w:rsidR="009A153D" w:rsidRPr="003054FD" w14:paraId="703F1988" w14:textId="77777777" w:rsidTr="00F9221A">
        <w:tc>
          <w:tcPr>
            <w:tcW w:w="4284" w:type="dxa"/>
            <w:tcBorders>
              <w:top w:val="nil"/>
              <w:bottom w:val="nil"/>
            </w:tcBorders>
          </w:tcPr>
          <w:p w14:paraId="5F1BE220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054F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3054FD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4BBED7AA" w14:textId="5C57BAF4" w:rsidR="009A153D" w:rsidRPr="003054FD" w:rsidRDefault="00725E1F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60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21,158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3648021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719456FD" w14:textId="214C1BFC" w:rsidR="009A153D" w:rsidRPr="003054FD" w:rsidRDefault="009A153D" w:rsidP="00E1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4D53D5">
              <w:rPr>
                <w:rFonts w:ascii="Angsana New" w:hAnsi="Angsana New"/>
                <w:sz w:val="30"/>
                <w:szCs w:val="30"/>
              </w:rPr>
              <w:t>22,417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DA226B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65673C1C" w14:textId="42A02F09" w:rsidR="009A153D" w:rsidRPr="003054FD" w:rsidRDefault="00725E1F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21,158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79E4D3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134C46A6" w14:textId="02F0F7E0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BC7646">
              <w:rPr>
                <w:rFonts w:ascii="Angsana New" w:hAnsi="Angsana New"/>
                <w:sz w:val="30"/>
                <w:szCs w:val="30"/>
              </w:rPr>
              <w:t>22,417</w:t>
            </w:r>
          </w:p>
        </w:tc>
      </w:tr>
      <w:tr w:rsidR="009A153D" w:rsidRPr="003054FD" w14:paraId="09C4D2F7" w14:textId="77777777" w:rsidTr="00F9221A">
        <w:tc>
          <w:tcPr>
            <w:tcW w:w="4284" w:type="dxa"/>
            <w:tcBorders>
              <w:top w:val="nil"/>
              <w:bottom w:val="nil"/>
            </w:tcBorders>
          </w:tcPr>
          <w:p w14:paraId="3FC35E55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4506BA52" w14:textId="6DFC07C3" w:rsidR="009A153D" w:rsidRPr="003054FD" w:rsidRDefault="00725E1F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299,816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E26B4A8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ED54D8" w14:textId="593F0D3F" w:rsidR="009A153D" w:rsidRPr="00E1087D" w:rsidRDefault="009A153D" w:rsidP="00E1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087D">
              <w:rPr>
                <w:rFonts w:ascii="Angsana New" w:hAnsi="Angsana New"/>
                <w:b/>
                <w:bCs/>
                <w:sz w:val="30"/>
                <w:szCs w:val="30"/>
              </w:rPr>
              <w:t>412,267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DCA4B5" w14:textId="77777777" w:rsidR="009A153D" w:rsidRPr="009A153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A77D1D" w14:textId="53AE7761" w:rsidR="009A153D" w:rsidRPr="009A153D" w:rsidRDefault="00725E1F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299,816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776E58" w14:textId="77777777" w:rsidR="009A153D" w:rsidRPr="009A153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D0F146" w14:textId="5EB77122" w:rsidR="009A153D" w:rsidRPr="009A153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53D">
              <w:rPr>
                <w:rFonts w:ascii="Angsana New" w:hAnsi="Angsana New"/>
                <w:b/>
                <w:bCs/>
                <w:sz w:val="30"/>
                <w:szCs w:val="30"/>
              </w:rPr>
              <w:t>412,265</w:t>
            </w:r>
          </w:p>
        </w:tc>
      </w:tr>
      <w:tr w:rsidR="00286961" w:rsidRPr="003054FD" w14:paraId="6F278412" w14:textId="77777777" w:rsidTr="00F9221A">
        <w:trPr>
          <w:trHeight w:val="432"/>
        </w:trPr>
        <w:tc>
          <w:tcPr>
            <w:tcW w:w="4284" w:type="dxa"/>
            <w:tcBorders>
              <w:top w:val="nil"/>
              <w:bottom w:val="nil"/>
            </w:tcBorders>
          </w:tcPr>
          <w:p w14:paraId="72C9BD68" w14:textId="77777777" w:rsidR="00286961" w:rsidRPr="003054FD" w:rsidRDefault="00286961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6" w:type="dxa"/>
            <w:tcBorders>
              <w:top w:val="double" w:sz="4" w:space="0" w:color="auto"/>
              <w:bottom w:val="nil"/>
            </w:tcBorders>
          </w:tcPr>
          <w:p w14:paraId="40743445" w14:textId="77777777" w:rsidR="00286961" w:rsidRDefault="00286961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5060DB6" w14:textId="77777777" w:rsidR="00286961" w:rsidRPr="003054FD" w:rsidRDefault="00286961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vAlign w:val="bottom"/>
          </w:tcPr>
          <w:p w14:paraId="1448E65F" w14:textId="77777777" w:rsidR="00286961" w:rsidRPr="00E1087D" w:rsidRDefault="00286961" w:rsidP="00E1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BA8987" w14:textId="77777777" w:rsidR="00286961" w:rsidRPr="009A153D" w:rsidRDefault="00286961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vAlign w:val="bottom"/>
          </w:tcPr>
          <w:p w14:paraId="4E3AD0AA" w14:textId="77777777" w:rsidR="00286961" w:rsidRDefault="00286961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63F4AE" w14:textId="77777777" w:rsidR="00286961" w:rsidRPr="009A153D" w:rsidRDefault="00286961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32AE98C5" w14:textId="77777777" w:rsidR="00286961" w:rsidRPr="009A153D" w:rsidRDefault="00286961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86961" w:rsidRPr="003054FD" w14:paraId="129F688C" w14:textId="77777777" w:rsidTr="00725E1F">
        <w:tc>
          <w:tcPr>
            <w:tcW w:w="4284" w:type="dxa"/>
            <w:tcBorders>
              <w:top w:val="nil"/>
              <w:bottom w:val="nil"/>
            </w:tcBorders>
          </w:tcPr>
          <w:p w14:paraId="182ADE53" w14:textId="11406AF9" w:rsidR="00286961" w:rsidRPr="00834942" w:rsidRDefault="00834942" w:rsidP="0083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1"/>
                <w:tab w:val="left" w:pos="262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86961"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</w:p>
        </w:tc>
        <w:tc>
          <w:tcPr>
            <w:tcW w:w="1066" w:type="dxa"/>
            <w:tcBorders>
              <w:top w:val="nil"/>
              <w:bottom w:val="nil"/>
            </w:tcBorders>
          </w:tcPr>
          <w:p w14:paraId="3F9FC2A9" w14:textId="77777777" w:rsidR="00286961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EFBA32F" w14:textId="77777777" w:rsidR="00286961" w:rsidRPr="003054F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6B04174" w14:textId="77777777" w:rsidR="00286961" w:rsidRPr="00E1087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CBD0E2" w14:textId="77777777" w:rsidR="00286961" w:rsidRPr="009A153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01974D3" w14:textId="77777777" w:rsidR="00286961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A38CE8" w14:textId="77777777" w:rsidR="00286961" w:rsidRPr="009A153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C617A59" w14:textId="77777777" w:rsidR="00286961" w:rsidRPr="009A153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86961" w:rsidRPr="003054FD" w14:paraId="7EE191A6" w14:textId="77777777" w:rsidTr="00725E1F">
        <w:tc>
          <w:tcPr>
            <w:tcW w:w="4284" w:type="dxa"/>
            <w:tcBorders>
              <w:top w:val="nil"/>
              <w:bottom w:val="nil"/>
            </w:tcBorders>
          </w:tcPr>
          <w:p w14:paraId="21F756D8" w14:textId="547BFD42" w:rsidR="00286961" w:rsidRPr="00834942" w:rsidRDefault="00834942" w:rsidP="0083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86961" w:rsidRPr="003054FD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="00015408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66" w:type="dxa"/>
            <w:tcBorders>
              <w:top w:val="nil"/>
              <w:bottom w:val="nil"/>
            </w:tcBorders>
            <w:vAlign w:val="bottom"/>
          </w:tcPr>
          <w:p w14:paraId="28CB67EC" w14:textId="2B816704" w:rsidR="00286961" w:rsidRPr="00725E1F" w:rsidRDefault="00725E1F" w:rsidP="0072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60" w:right="-63"/>
              <w:rPr>
                <w:rFonts w:ascii="Angsana New" w:hAnsi="Angsana New"/>
                <w:sz w:val="30"/>
                <w:szCs w:val="30"/>
              </w:rPr>
            </w:pPr>
            <w:r w:rsidRPr="00725E1F">
              <w:rPr>
                <w:rFonts w:ascii="Angsana New" w:hAnsi="Angsana New"/>
                <w:sz w:val="30"/>
                <w:szCs w:val="30"/>
              </w:rPr>
              <w:t>216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E5E9F34" w14:textId="77777777" w:rsidR="00286961" w:rsidRPr="003054F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F0E58E5" w14:textId="71A3BF87" w:rsidR="00286961" w:rsidRPr="00E1087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751C36" w14:textId="77777777" w:rsidR="00286961" w:rsidRPr="009A153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BC82759" w14:textId="6BD9FDB7" w:rsidR="00286961" w:rsidRPr="00725E1F" w:rsidRDefault="00725E1F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725E1F">
              <w:rPr>
                <w:rFonts w:ascii="Angsana New" w:hAnsi="Angsana New"/>
                <w:sz w:val="30"/>
                <w:szCs w:val="30"/>
              </w:rPr>
              <w:t>216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9A521B" w14:textId="77777777" w:rsidR="00286961" w:rsidRPr="009A153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34CA84F" w14:textId="7EE6FD99" w:rsidR="00286961" w:rsidRPr="009A153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598</w:t>
            </w:r>
          </w:p>
        </w:tc>
      </w:tr>
      <w:tr w:rsidR="00725E1F" w:rsidRPr="003054FD" w14:paraId="76B7CF34" w14:textId="77777777" w:rsidTr="00725E1F">
        <w:tc>
          <w:tcPr>
            <w:tcW w:w="4284" w:type="dxa"/>
            <w:tcBorders>
              <w:top w:val="nil"/>
              <w:bottom w:val="nil"/>
            </w:tcBorders>
          </w:tcPr>
          <w:p w14:paraId="579730CF" w14:textId="19E88D97" w:rsidR="00725E1F" w:rsidRPr="003054FD" w:rsidRDefault="00834942" w:rsidP="0083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25E1F" w:rsidRPr="00725E1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6" w:type="dxa"/>
            <w:tcBorders>
              <w:top w:val="nil"/>
              <w:bottom w:val="single" w:sz="4" w:space="0" w:color="auto"/>
            </w:tcBorders>
            <w:vAlign w:val="bottom"/>
          </w:tcPr>
          <w:p w14:paraId="5E386331" w14:textId="62B3D40D" w:rsidR="00725E1F" w:rsidRPr="00725E1F" w:rsidRDefault="00725E1F" w:rsidP="0072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60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4424184" w14:textId="77777777" w:rsidR="00725E1F" w:rsidRPr="003054FD" w:rsidRDefault="00725E1F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6CD84250" w14:textId="27DAD3A3" w:rsidR="00725E1F" w:rsidRDefault="00725E1F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74DD57" w14:textId="77777777" w:rsidR="00725E1F" w:rsidRPr="009A153D" w:rsidRDefault="00725E1F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015C2A33" w14:textId="730794C9" w:rsidR="00725E1F" w:rsidRPr="00725E1F" w:rsidRDefault="00725E1F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725E1F">
              <w:rPr>
                <w:rFonts w:ascii="Angsana New" w:hAnsi="Angsana New"/>
                <w:sz w:val="30"/>
                <w:szCs w:val="30"/>
              </w:rPr>
              <w:t>102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CBA6F7" w14:textId="77777777" w:rsidR="00725E1F" w:rsidRPr="009A153D" w:rsidRDefault="00725E1F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6AD133A9" w14:textId="2B27086F" w:rsidR="00725E1F" w:rsidRDefault="00785150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86961" w:rsidRPr="003054FD" w14:paraId="5DC15FD5" w14:textId="77777777" w:rsidTr="00F9221A">
        <w:tc>
          <w:tcPr>
            <w:tcW w:w="4284" w:type="dxa"/>
            <w:tcBorders>
              <w:top w:val="nil"/>
              <w:bottom w:val="nil"/>
            </w:tcBorders>
          </w:tcPr>
          <w:p w14:paraId="188BD9A6" w14:textId="7E9BE1CC" w:rsidR="00286961" w:rsidRPr="003054FD" w:rsidRDefault="00286961" w:rsidP="0083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296AA7" w14:textId="3E4CA6BA" w:rsidR="00286961" w:rsidRDefault="00725E1F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318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7ED6F18" w14:textId="77777777" w:rsidR="00286961" w:rsidRPr="003054F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CBD12B" w14:textId="4B2E236F" w:rsidR="00286961" w:rsidRPr="00E1087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3BA8">
              <w:rPr>
                <w:rFonts w:ascii="Angsana New" w:hAnsi="Angsana New"/>
                <w:b/>
                <w:bCs/>
                <w:sz w:val="30"/>
                <w:szCs w:val="30"/>
              </w:rPr>
              <w:t>598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245CBA" w14:textId="77777777" w:rsidR="00286961" w:rsidRPr="009A153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061A06" w14:textId="475AD61C" w:rsidR="00286961" w:rsidRDefault="00725E1F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21127A" w14:textId="77777777" w:rsidR="00286961" w:rsidRPr="009A153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CE91F0" w14:textId="09D43D56" w:rsidR="00286961" w:rsidRPr="009A153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3BA8">
              <w:rPr>
                <w:rFonts w:ascii="Angsana New" w:hAnsi="Angsana New"/>
                <w:b/>
                <w:bCs/>
                <w:sz w:val="30"/>
                <w:szCs w:val="30"/>
              </w:rPr>
              <w:t>598</w:t>
            </w:r>
          </w:p>
        </w:tc>
      </w:tr>
      <w:tr w:rsidR="00286961" w:rsidRPr="003054FD" w14:paraId="2F4F342C" w14:textId="77777777" w:rsidTr="00F9221A">
        <w:trPr>
          <w:trHeight w:val="432"/>
        </w:trPr>
        <w:tc>
          <w:tcPr>
            <w:tcW w:w="4284" w:type="dxa"/>
            <w:tcBorders>
              <w:top w:val="nil"/>
              <w:bottom w:val="nil"/>
            </w:tcBorders>
          </w:tcPr>
          <w:p w14:paraId="29856E0F" w14:textId="77777777" w:rsidR="00286961" w:rsidRPr="003054F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6" w:type="dxa"/>
            <w:tcBorders>
              <w:top w:val="double" w:sz="4" w:space="0" w:color="auto"/>
              <w:bottom w:val="nil"/>
            </w:tcBorders>
          </w:tcPr>
          <w:p w14:paraId="7EDBF01D" w14:textId="77777777" w:rsidR="00286961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5697915A" w14:textId="77777777" w:rsidR="00286961" w:rsidRPr="003054F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vAlign w:val="bottom"/>
          </w:tcPr>
          <w:p w14:paraId="0FB01D9D" w14:textId="77777777" w:rsidR="00286961" w:rsidRPr="00E1087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6CC36F" w14:textId="77777777" w:rsidR="00286961" w:rsidRPr="009A153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vAlign w:val="bottom"/>
          </w:tcPr>
          <w:p w14:paraId="51926A64" w14:textId="77777777" w:rsidR="00286961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085BE9" w14:textId="77777777" w:rsidR="00286961" w:rsidRPr="009A153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50BAF4D3" w14:textId="77777777" w:rsidR="00286961" w:rsidRPr="009A153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B4ACB" w:rsidRPr="003054FD" w14:paraId="0E866272" w14:textId="77777777" w:rsidTr="00FB4ACB">
        <w:tc>
          <w:tcPr>
            <w:tcW w:w="4284" w:type="dxa"/>
            <w:tcBorders>
              <w:top w:val="nil"/>
              <w:bottom w:val="nil"/>
            </w:tcBorders>
          </w:tcPr>
          <w:p w14:paraId="63C47416" w14:textId="2BBEE899" w:rsidR="00FB4ACB" w:rsidRPr="003054FD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66" w:type="dxa"/>
            <w:tcBorders>
              <w:top w:val="nil"/>
              <w:bottom w:val="nil"/>
            </w:tcBorders>
          </w:tcPr>
          <w:p w14:paraId="02A64D35" w14:textId="77777777" w:rsidR="00FB4ACB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0EC9C3B" w14:textId="77777777" w:rsidR="00FB4ACB" w:rsidRPr="003054FD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0326332" w14:textId="77777777" w:rsidR="00FB4ACB" w:rsidRPr="004D53D5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1444E3" w14:textId="77777777" w:rsidR="00FB4ACB" w:rsidRPr="009A153D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CA39C7E" w14:textId="77777777" w:rsidR="00FB4ACB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B77A6C" w14:textId="77777777" w:rsidR="00FB4ACB" w:rsidRPr="009A153D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8E04366" w14:textId="77777777" w:rsidR="00FB4ACB" w:rsidRPr="00BC7646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4ACB" w:rsidRPr="003054FD" w14:paraId="26FA38F7" w14:textId="77777777" w:rsidTr="00FB4ACB">
        <w:tc>
          <w:tcPr>
            <w:tcW w:w="4284" w:type="dxa"/>
            <w:tcBorders>
              <w:top w:val="nil"/>
              <w:bottom w:val="nil"/>
            </w:tcBorders>
          </w:tcPr>
          <w:p w14:paraId="013595E1" w14:textId="365CAEEF" w:rsidR="00FB4ACB" w:rsidRPr="003054FD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66" w:type="dxa"/>
            <w:tcBorders>
              <w:top w:val="nil"/>
              <w:bottom w:val="nil"/>
            </w:tcBorders>
          </w:tcPr>
          <w:p w14:paraId="7FC37848" w14:textId="211B96D4" w:rsidR="00FB4ACB" w:rsidRPr="00785150" w:rsidRDefault="00785150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60"/>
              <w:rPr>
                <w:rFonts w:ascii="Angsana New" w:hAnsi="Angsana New"/>
                <w:sz w:val="30"/>
                <w:szCs w:val="30"/>
              </w:rPr>
            </w:pPr>
            <w:r w:rsidRPr="00785150">
              <w:rPr>
                <w:rFonts w:ascii="Angsana New" w:hAnsi="Angsana New"/>
                <w:sz w:val="30"/>
                <w:szCs w:val="30"/>
              </w:rPr>
              <w:t>539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8EA4E0F" w14:textId="77777777" w:rsidR="00FB4ACB" w:rsidRPr="003054FD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FC143AF" w14:textId="22E5E473" w:rsidR="00FB4ACB" w:rsidRPr="00E1087D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53D5">
              <w:rPr>
                <w:rFonts w:ascii="Angsana New" w:hAnsi="Angsana New"/>
                <w:sz w:val="30"/>
                <w:szCs w:val="30"/>
              </w:rPr>
              <w:t>7,299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4E46D2" w14:textId="77777777" w:rsidR="00FB4ACB" w:rsidRPr="009A153D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9FFD39C" w14:textId="357CA9DB" w:rsidR="00FB4ACB" w:rsidRPr="00785150" w:rsidRDefault="00785150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785150">
              <w:rPr>
                <w:rFonts w:ascii="Angsana New" w:hAnsi="Angsana New"/>
                <w:sz w:val="30"/>
                <w:szCs w:val="30"/>
              </w:rPr>
              <w:t>442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65E209" w14:textId="77777777" w:rsidR="00FB4ACB" w:rsidRPr="009A153D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D9D4F5B" w14:textId="235859DF" w:rsidR="00FB4ACB" w:rsidRPr="009A153D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7646">
              <w:rPr>
                <w:rFonts w:ascii="Angsana New" w:hAnsi="Angsana New"/>
                <w:sz w:val="30"/>
                <w:szCs w:val="30"/>
              </w:rPr>
              <w:t>6,839</w:t>
            </w:r>
          </w:p>
        </w:tc>
      </w:tr>
      <w:tr w:rsidR="00FB4ACB" w:rsidRPr="003054FD" w14:paraId="4DF09F09" w14:textId="77777777" w:rsidTr="00FB4ACB">
        <w:tc>
          <w:tcPr>
            <w:tcW w:w="4284" w:type="dxa"/>
            <w:tcBorders>
              <w:top w:val="nil"/>
              <w:bottom w:val="nil"/>
            </w:tcBorders>
          </w:tcPr>
          <w:p w14:paraId="7F4466A0" w14:textId="5BB804FC" w:rsidR="00FB4ACB" w:rsidRPr="003054FD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6" w:type="dxa"/>
            <w:tcBorders>
              <w:top w:val="nil"/>
              <w:bottom w:val="single" w:sz="4" w:space="0" w:color="auto"/>
            </w:tcBorders>
            <w:vAlign w:val="bottom"/>
          </w:tcPr>
          <w:p w14:paraId="7E220DDE" w14:textId="3A75FAB0" w:rsidR="00FB4ACB" w:rsidRDefault="00785150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B7B06B0" w14:textId="77777777" w:rsidR="00FB4ACB" w:rsidRPr="003054FD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39BC96AF" w14:textId="3DA4106A" w:rsidR="00FB4ACB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ED7E16" w14:textId="77777777" w:rsidR="00FB4ACB" w:rsidRPr="009A153D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3C0AC28C" w14:textId="300E3C8E" w:rsidR="00FB4ACB" w:rsidRPr="00785150" w:rsidRDefault="00785150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785150">
              <w:rPr>
                <w:rFonts w:ascii="Angsana New" w:hAnsi="Angsana New"/>
                <w:sz w:val="30"/>
                <w:szCs w:val="30"/>
              </w:rPr>
              <w:t>19,184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D64350" w14:textId="77777777" w:rsidR="00FB4ACB" w:rsidRPr="009A153D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DE10E5B" w14:textId="5A167651" w:rsidR="00FB4ACB" w:rsidRPr="00BC7646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BC7646">
              <w:rPr>
                <w:rFonts w:ascii="Angsana New" w:hAnsi="Angsana New"/>
                <w:sz w:val="30"/>
                <w:szCs w:val="30"/>
              </w:rPr>
              <w:t>18,832</w:t>
            </w:r>
          </w:p>
        </w:tc>
      </w:tr>
      <w:tr w:rsidR="00FB4ACB" w:rsidRPr="003054FD" w14:paraId="71A70FB7" w14:textId="77777777" w:rsidTr="00FB4ACB">
        <w:tc>
          <w:tcPr>
            <w:tcW w:w="4284" w:type="dxa"/>
            <w:tcBorders>
              <w:top w:val="nil"/>
              <w:bottom w:val="nil"/>
            </w:tcBorders>
          </w:tcPr>
          <w:p w14:paraId="3EF41565" w14:textId="2BD68AD8" w:rsidR="00FB4ACB" w:rsidRPr="003054FD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34E5A04E" w14:textId="6D99076A" w:rsidR="00FB4ACB" w:rsidRDefault="00785150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539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843974A" w14:textId="77777777" w:rsidR="00FB4ACB" w:rsidRPr="003054FD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0FF29D" w14:textId="71E04BC5" w:rsidR="00FB4ACB" w:rsidRPr="00E1087D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53D">
              <w:rPr>
                <w:rFonts w:ascii="Angsana New" w:hAnsi="Angsana New"/>
                <w:b/>
                <w:bCs/>
                <w:sz w:val="30"/>
                <w:szCs w:val="30"/>
              </w:rPr>
              <w:t>7,299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DB26C2" w14:textId="77777777" w:rsidR="00FB4ACB" w:rsidRPr="009A153D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6AC361" w14:textId="02D78393" w:rsidR="00FB4ACB" w:rsidRDefault="00785150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19,626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D65774" w14:textId="77777777" w:rsidR="00FB4ACB" w:rsidRPr="009A153D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E5B03D" w14:textId="3EF709C3" w:rsidR="00FB4ACB" w:rsidRPr="009A153D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53D">
              <w:rPr>
                <w:rFonts w:ascii="Angsana New" w:hAnsi="Angsana New"/>
                <w:b/>
                <w:bCs/>
                <w:sz w:val="30"/>
                <w:szCs w:val="30"/>
              </w:rPr>
              <w:t>25,671</w:t>
            </w:r>
          </w:p>
        </w:tc>
      </w:tr>
      <w:tr w:rsidR="00FB4ACB" w:rsidRPr="003054FD" w14:paraId="5C0EAAF2" w14:textId="77777777" w:rsidTr="00E359C2">
        <w:tc>
          <w:tcPr>
            <w:tcW w:w="4284" w:type="dxa"/>
            <w:tcBorders>
              <w:top w:val="nil"/>
              <w:bottom w:val="nil"/>
            </w:tcBorders>
          </w:tcPr>
          <w:p w14:paraId="3B039C04" w14:textId="77777777" w:rsidR="00FB4ACB" w:rsidRPr="003054FD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6" w:type="dxa"/>
            <w:tcBorders>
              <w:top w:val="double" w:sz="4" w:space="0" w:color="auto"/>
              <w:bottom w:val="nil"/>
            </w:tcBorders>
          </w:tcPr>
          <w:p w14:paraId="14852B95" w14:textId="77777777" w:rsidR="00FB4ACB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53E5BCB5" w14:textId="77777777" w:rsidR="00FB4ACB" w:rsidRPr="003054FD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vAlign w:val="bottom"/>
          </w:tcPr>
          <w:p w14:paraId="2F8553D5" w14:textId="77777777" w:rsidR="00FB4ACB" w:rsidRPr="009A153D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EDD152" w14:textId="77777777" w:rsidR="00FB4ACB" w:rsidRPr="009A153D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vAlign w:val="bottom"/>
          </w:tcPr>
          <w:p w14:paraId="46840072" w14:textId="77777777" w:rsidR="00FB4ACB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11DE18" w14:textId="77777777" w:rsidR="00FB4ACB" w:rsidRPr="009A153D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35821FE7" w14:textId="77777777" w:rsidR="00FB4ACB" w:rsidRPr="009A153D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359C2" w:rsidRPr="003054FD" w14:paraId="3EEA68DE" w14:textId="77777777" w:rsidTr="00E359C2">
        <w:tc>
          <w:tcPr>
            <w:tcW w:w="4284" w:type="dxa"/>
            <w:tcBorders>
              <w:top w:val="nil"/>
              <w:bottom w:val="nil"/>
            </w:tcBorders>
          </w:tcPr>
          <w:p w14:paraId="6749245A" w14:textId="77777777" w:rsidR="00E359C2" w:rsidRPr="003054FD" w:rsidRDefault="00E359C2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</w:tcPr>
          <w:p w14:paraId="7C04867B" w14:textId="77777777" w:rsidR="00E359C2" w:rsidRDefault="00E359C2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54A80B34" w14:textId="77777777" w:rsidR="00E359C2" w:rsidRPr="003054FD" w:rsidRDefault="00E359C2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DC2A0BB" w14:textId="77777777" w:rsidR="00E359C2" w:rsidRPr="009A153D" w:rsidRDefault="00E359C2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9D13C7" w14:textId="77777777" w:rsidR="00E359C2" w:rsidRPr="009A153D" w:rsidRDefault="00E359C2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B0C9E13" w14:textId="77777777" w:rsidR="00E359C2" w:rsidRDefault="00E359C2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18FE25" w14:textId="77777777" w:rsidR="00E359C2" w:rsidRPr="009A153D" w:rsidRDefault="00E359C2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FDA909B" w14:textId="77777777" w:rsidR="00E359C2" w:rsidRPr="009A153D" w:rsidRDefault="00E359C2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359C2" w:rsidRPr="003054FD" w14:paraId="32B131CA" w14:textId="77777777" w:rsidTr="00E359C2">
        <w:tc>
          <w:tcPr>
            <w:tcW w:w="4284" w:type="dxa"/>
            <w:tcBorders>
              <w:top w:val="nil"/>
              <w:bottom w:val="nil"/>
            </w:tcBorders>
          </w:tcPr>
          <w:p w14:paraId="45411D55" w14:textId="77777777" w:rsidR="00E359C2" w:rsidRPr="003054FD" w:rsidRDefault="00E359C2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</w:tcPr>
          <w:p w14:paraId="6E0F178C" w14:textId="77777777" w:rsidR="00E359C2" w:rsidRDefault="00E359C2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5407559C" w14:textId="77777777" w:rsidR="00E359C2" w:rsidRPr="003054FD" w:rsidRDefault="00E359C2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86C3656" w14:textId="77777777" w:rsidR="00E359C2" w:rsidRPr="009A153D" w:rsidRDefault="00E359C2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6D53F7" w14:textId="77777777" w:rsidR="00E359C2" w:rsidRPr="009A153D" w:rsidRDefault="00E359C2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F3AF296" w14:textId="77777777" w:rsidR="00E359C2" w:rsidRDefault="00E359C2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7945C0" w14:textId="77777777" w:rsidR="00E359C2" w:rsidRPr="009A153D" w:rsidRDefault="00E359C2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E75A7BF" w14:textId="77777777" w:rsidR="00E359C2" w:rsidRPr="009A153D" w:rsidRDefault="00E359C2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B4ACB" w:rsidRPr="003054FD" w14:paraId="49CF6C3B" w14:textId="77777777" w:rsidTr="00FB4ACB">
        <w:tc>
          <w:tcPr>
            <w:tcW w:w="4284" w:type="dxa"/>
            <w:tcBorders>
              <w:top w:val="nil"/>
              <w:bottom w:val="nil"/>
            </w:tcBorders>
          </w:tcPr>
          <w:p w14:paraId="67480E85" w14:textId="48A2B6C5" w:rsidR="00FB4ACB" w:rsidRPr="003054FD" w:rsidRDefault="00FB4ACB" w:rsidP="0083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เจ้าหนี้อื่น </w:t>
            </w:r>
          </w:p>
        </w:tc>
        <w:tc>
          <w:tcPr>
            <w:tcW w:w="1066" w:type="dxa"/>
            <w:tcBorders>
              <w:top w:val="nil"/>
              <w:bottom w:val="nil"/>
            </w:tcBorders>
          </w:tcPr>
          <w:p w14:paraId="5261F216" w14:textId="77777777" w:rsidR="00FB4ACB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29113CE" w14:textId="77777777" w:rsidR="00FB4ACB" w:rsidRPr="003054FD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2B18932" w14:textId="77777777" w:rsidR="00FB4ACB" w:rsidRPr="009A153D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E92851" w14:textId="77777777" w:rsidR="00FB4ACB" w:rsidRPr="009A153D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EBC8D82" w14:textId="77777777" w:rsidR="00FB4ACB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8D8526" w14:textId="77777777" w:rsidR="00FB4ACB" w:rsidRPr="009A153D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A39E33C" w14:textId="77777777" w:rsidR="00FB4ACB" w:rsidRPr="009A153D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B4ACB" w:rsidRPr="003054FD" w14:paraId="189EA354" w14:textId="77777777" w:rsidTr="00FB4ACB">
        <w:tc>
          <w:tcPr>
            <w:tcW w:w="4284" w:type="dxa"/>
            <w:tcBorders>
              <w:top w:val="nil"/>
              <w:bottom w:val="nil"/>
            </w:tcBorders>
          </w:tcPr>
          <w:p w14:paraId="2A263B98" w14:textId="3868D18C" w:rsidR="00FB4ACB" w:rsidRPr="003054FD" w:rsidRDefault="00FB4ACB" w:rsidP="0083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66" w:type="dxa"/>
            <w:tcBorders>
              <w:top w:val="nil"/>
              <w:bottom w:val="nil"/>
            </w:tcBorders>
          </w:tcPr>
          <w:p w14:paraId="17C8FAEE" w14:textId="44D52639" w:rsidR="00FB4ACB" w:rsidRPr="00785150" w:rsidRDefault="00785150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60"/>
              <w:rPr>
                <w:rFonts w:ascii="Angsana New" w:hAnsi="Angsana New"/>
                <w:sz w:val="30"/>
                <w:szCs w:val="30"/>
              </w:rPr>
            </w:pPr>
            <w:r w:rsidRPr="00785150">
              <w:rPr>
                <w:rFonts w:ascii="Angsana New" w:hAnsi="Angsana New"/>
                <w:sz w:val="30"/>
                <w:szCs w:val="30"/>
              </w:rPr>
              <w:t>64,055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44F4598" w14:textId="77777777" w:rsidR="00FB4ACB" w:rsidRPr="003054FD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02D967C" w14:textId="5392E4ED" w:rsidR="00FB4ACB" w:rsidRPr="009A153D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1962">
              <w:rPr>
                <w:rFonts w:ascii="Angsana New" w:hAnsi="Angsana New"/>
                <w:sz w:val="30"/>
                <w:szCs w:val="30"/>
              </w:rPr>
              <w:t>74,383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F2EAB7" w14:textId="77777777" w:rsidR="00FB4ACB" w:rsidRPr="009A153D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52335E4" w14:textId="0F867B66" w:rsidR="00FB4ACB" w:rsidRPr="00785150" w:rsidRDefault="00785150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785150">
              <w:rPr>
                <w:rFonts w:ascii="Angsana New" w:hAnsi="Angsana New"/>
                <w:sz w:val="30"/>
                <w:szCs w:val="30"/>
              </w:rPr>
              <w:t>62,748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D72347" w14:textId="77777777" w:rsidR="00FB4ACB" w:rsidRPr="009A153D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2711E28" w14:textId="319F3615" w:rsidR="00FB4ACB" w:rsidRPr="009A153D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7646">
              <w:rPr>
                <w:rFonts w:ascii="Angsana New" w:hAnsi="Angsana New"/>
                <w:sz w:val="30"/>
                <w:szCs w:val="30"/>
              </w:rPr>
              <w:t>72,986</w:t>
            </w:r>
          </w:p>
        </w:tc>
      </w:tr>
      <w:tr w:rsidR="00FB4ACB" w:rsidRPr="003054FD" w14:paraId="1A67ACA4" w14:textId="77777777" w:rsidTr="00FB4ACB">
        <w:tc>
          <w:tcPr>
            <w:tcW w:w="4284" w:type="dxa"/>
            <w:tcBorders>
              <w:top w:val="nil"/>
              <w:bottom w:val="nil"/>
            </w:tcBorders>
          </w:tcPr>
          <w:p w14:paraId="676E5CFE" w14:textId="43EA8AF6" w:rsidR="00FB4ACB" w:rsidRPr="003054FD" w:rsidRDefault="00FB4ACB" w:rsidP="0083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3054FD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  <w:r w:rsidRPr="003054FD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0FF2768F" w14:textId="67025447" w:rsidR="00FB4ACB" w:rsidRDefault="00785150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3BB1035" w14:textId="77777777" w:rsidR="00FB4ACB" w:rsidRPr="003054FD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1A69AD4E" w14:textId="4DE39D19" w:rsidR="00FB4ACB" w:rsidRPr="00DD1962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2A39F6" w14:textId="77777777" w:rsidR="00FB4ACB" w:rsidRPr="009A153D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65FE8E26" w14:textId="3538B08D" w:rsidR="00FB4ACB" w:rsidRDefault="00785150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A02457" w14:textId="77777777" w:rsidR="00FB4ACB" w:rsidRPr="009A153D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279F03F6" w14:textId="3E0A5986" w:rsidR="00FB4ACB" w:rsidRPr="00BC7646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B4ACB" w:rsidRPr="003054FD" w14:paraId="086FDE7D" w14:textId="77777777" w:rsidTr="00FB4ACB">
        <w:tc>
          <w:tcPr>
            <w:tcW w:w="4284" w:type="dxa"/>
            <w:tcBorders>
              <w:top w:val="nil"/>
              <w:bottom w:val="nil"/>
            </w:tcBorders>
          </w:tcPr>
          <w:p w14:paraId="7DF8E9B8" w14:textId="2E194F35" w:rsidR="00FB4ACB" w:rsidRPr="003054FD" w:rsidRDefault="00FB4ACB" w:rsidP="0083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512B3593" w14:textId="331B6FC0" w:rsidR="00FB4ACB" w:rsidRPr="00785150" w:rsidRDefault="00785150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5150">
              <w:rPr>
                <w:rFonts w:ascii="Angsana New" w:hAnsi="Angsana New"/>
                <w:b/>
                <w:bCs/>
                <w:sz w:val="30"/>
                <w:szCs w:val="30"/>
              </w:rPr>
              <w:t>64,055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1B31A74" w14:textId="77777777" w:rsidR="00FB4ACB" w:rsidRPr="003054FD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0A83A5" w14:textId="5AA7483E" w:rsidR="00FB4ACB" w:rsidRPr="00DD1962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9A153D">
              <w:rPr>
                <w:rFonts w:ascii="Angsana New" w:hAnsi="Angsana New"/>
                <w:b/>
                <w:bCs/>
                <w:sz w:val="30"/>
                <w:szCs w:val="30"/>
              </w:rPr>
              <w:t>74,388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6930ED" w14:textId="77777777" w:rsidR="00FB4ACB" w:rsidRPr="009A153D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86D8BB" w14:textId="0C16FCC5" w:rsidR="00FB4ACB" w:rsidRPr="00785150" w:rsidRDefault="00785150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5150">
              <w:rPr>
                <w:rFonts w:ascii="Angsana New" w:hAnsi="Angsana New"/>
                <w:b/>
                <w:bCs/>
                <w:sz w:val="30"/>
                <w:szCs w:val="30"/>
              </w:rPr>
              <w:t>62,748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352F3D" w14:textId="77777777" w:rsidR="00FB4ACB" w:rsidRPr="009A153D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661FE91" w14:textId="22422ED8" w:rsidR="00FB4ACB" w:rsidRPr="00BC7646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9A153D">
              <w:rPr>
                <w:rFonts w:ascii="Angsana New" w:hAnsi="Angsana New"/>
                <w:b/>
                <w:bCs/>
                <w:sz w:val="30"/>
                <w:szCs w:val="30"/>
              </w:rPr>
              <w:t>72,991</w:t>
            </w:r>
          </w:p>
        </w:tc>
      </w:tr>
      <w:tr w:rsidR="00FB4ACB" w:rsidRPr="003054FD" w14:paraId="1554F7F3" w14:textId="77777777" w:rsidTr="00FB4ACB">
        <w:tc>
          <w:tcPr>
            <w:tcW w:w="4284" w:type="dxa"/>
            <w:tcBorders>
              <w:top w:val="nil"/>
              <w:bottom w:val="nil"/>
            </w:tcBorders>
          </w:tcPr>
          <w:p w14:paraId="424EB40A" w14:textId="77777777" w:rsidR="00FB4ACB" w:rsidRPr="003054FD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6" w:type="dxa"/>
            <w:tcBorders>
              <w:top w:val="double" w:sz="4" w:space="0" w:color="auto"/>
              <w:bottom w:val="nil"/>
            </w:tcBorders>
          </w:tcPr>
          <w:p w14:paraId="605DB707" w14:textId="77777777" w:rsidR="00FB4ACB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64367C1" w14:textId="77777777" w:rsidR="00FB4ACB" w:rsidRPr="003054FD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62F01347" w14:textId="77777777" w:rsidR="00FB4ACB" w:rsidRPr="00DD1962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208587" w14:textId="77777777" w:rsidR="00FB4ACB" w:rsidRPr="009A153D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0DAF53C1" w14:textId="77777777" w:rsidR="00FB4ACB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2CC013" w14:textId="77777777" w:rsidR="00FB4ACB" w:rsidRPr="009A153D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41D14BC7" w14:textId="77777777" w:rsidR="00FB4ACB" w:rsidRPr="00BC7646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4ACB" w:rsidRPr="003054FD" w14:paraId="502F0CBC" w14:textId="77777777" w:rsidTr="00FB4ACB">
        <w:tc>
          <w:tcPr>
            <w:tcW w:w="4284" w:type="dxa"/>
            <w:tcBorders>
              <w:top w:val="nil"/>
              <w:bottom w:val="nil"/>
            </w:tcBorders>
          </w:tcPr>
          <w:p w14:paraId="784C4066" w14:textId="600BE889" w:rsidR="00FB4ACB" w:rsidRPr="00834942" w:rsidRDefault="00FB4ACB" w:rsidP="0083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เจ้าหนี้ค่าที่ดิน อาคารและอุปกรณ์</w:t>
            </w:r>
          </w:p>
        </w:tc>
        <w:tc>
          <w:tcPr>
            <w:tcW w:w="1066" w:type="dxa"/>
            <w:tcBorders>
              <w:top w:val="nil"/>
              <w:bottom w:val="nil"/>
            </w:tcBorders>
          </w:tcPr>
          <w:p w14:paraId="204F7122" w14:textId="77777777" w:rsidR="00FB4ACB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2B3E45E" w14:textId="77777777" w:rsidR="00FB4ACB" w:rsidRPr="003054FD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A4CBAC5" w14:textId="77777777" w:rsidR="00FB4ACB" w:rsidRPr="00DD1962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A6027E" w14:textId="77777777" w:rsidR="00FB4ACB" w:rsidRPr="009A153D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7BA56F8" w14:textId="77777777" w:rsidR="00FB4ACB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A72E9A" w14:textId="77777777" w:rsidR="00FB4ACB" w:rsidRPr="009A153D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2B3A0DC" w14:textId="77777777" w:rsidR="00FB4ACB" w:rsidRPr="00BC7646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4ACB" w:rsidRPr="003054FD" w14:paraId="356C1DA2" w14:textId="77777777" w:rsidTr="00FB4ACB">
        <w:tc>
          <w:tcPr>
            <w:tcW w:w="4284" w:type="dxa"/>
            <w:tcBorders>
              <w:top w:val="nil"/>
              <w:bottom w:val="nil"/>
            </w:tcBorders>
          </w:tcPr>
          <w:p w14:paraId="3B952D73" w14:textId="43E4C854" w:rsidR="00FB4ACB" w:rsidRPr="003054FD" w:rsidRDefault="00FB4ACB" w:rsidP="0083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64FD5DD5" w14:textId="3E9ADEA9" w:rsidR="00FB4ACB" w:rsidRDefault="00785150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705920A" w14:textId="77777777" w:rsidR="00FB4ACB" w:rsidRPr="003054FD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5BC0656B" w14:textId="29BF7B88" w:rsidR="00FB4ACB" w:rsidRPr="00DD1962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DD1962">
              <w:rPr>
                <w:rFonts w:ascii="Angsana New" w:hAnsi="Angsana New"/>
                <w:sz w:val="30"/>
                <w:szCs w:val="30"/>
              </w:rPr>
              <w:t>3,251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FFA743" w14:textId="77777777" w:rsidR="00FB4ACB" w:rsidRPr="009A153D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30C0BD09" w14:textId="68EBC99C" w:rsidR="00FB4ACB" w:rsidRDefault="00785150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20DA4F" w14:textId="77777777" w:rsidR="00FB4ACB" w:rsidRPr="009A153D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2063F2F3" w14:textId="4D597858" w:rsidR="00FB4ACB" w:rsidRPr="00BC7646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BC7646">
              <w:rPr>
                <w:rFonts w:ascii="Angsana New" w:hAnsi="Angsana New"/>
                <w:sz w:val="30"/>
                <w:szCs w:val="30"/>
              </w:rPr>
              <w:t>3,251</w:t>
            </w:r>
          </w:p>
        </w:tc>
      </w:tr>
      <w:tr w:rsidR="00FB4ACB" w:rsidRPr="003054FD" w14:paraId="5727DAD7" w14:textId="77777777" w:rsidTr="00FB4ACB">
        <w:tc>
          <w:tcPr>
            <w:tcW w:w="4284" w:type="dxa"/>
            <w:tcBorders>
              <w:top w:val="nil"/>
              <w:bottom w:val="nil"/>
            </w:tcBorders>
          </w:tcPr>
          <w:p w14:paraId="081EEAEE" w14:textId="7C6AB210" w:rsidR="00FB4ACB" w:rsidRPr="00834942" w:rsidRDefault="00FB4ACB" w:rsidP="0083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252750F4" w14:textId="48679CD7" w:rsidR="00FB4ACB" w:rsidRPr="00785150" w:rsidRDefault="00785150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515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05965B9" w14:textId="77777777" w:rsidR="00FB4ACB" w:rsidRPr="003054FD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A0562E" w14:textId="7D242DBF" w:rsidR="00FB4ACB" w:rsidRPr="00DD1962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9A153D">
              <w:rPr>
                <w:rFonts w:ascii="Angsana New" w:hAnsi="Angsana New"/>
                <w:b/>
                <w:bCs/>
                <w:sz w:val="30"/>
                <w:szCs w:val="30"/>
              </w:rPr>
              <w:t>3,251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16F2D0" w14:textId="77777777" w:rsidR="00FB4ACB" w:rsidRPr="009A153D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6DCFB6" w14:textId="38A260C8" w:rsidR="00FB4ACB" w:rsidRPr="00785150" w:rsidRDefault="00785150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515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C62ACC" w14:textId="77777777" w:rsidR="00FB4ACB" w:rsidRPr="009A153D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6497FF" w14:textId="3079AACF" w:rsidR="00FB4ACB" w:rsidRPr="00BC7646" w:rsidRDefault="00FB4ACB" w:rsidP="00FB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9A153D">
              <w:rPr>
                <w:rFonts w:ascii="Angsana New" w:hAnsi="Angsana New"/>
                <w:b/>
                <w:bCs/>
                <w:sz w:val="30"/>
                <w:szCs w:val="30"/>
              </w:rPr>
              <w:t>3,251</w:t>
            </w:r>
          </w:p>
        </w:tc>
      </w:tr>
    </w:tbl>
    <w:p w14:paraId="13328B63" w14:textId="5A2D1D7B" w:rsidR="00C822CB" w:rsidRPr="00386A69" w:rsidRDefault="00C822CB" w:rsidP="00E241C6">
      <w:pPr>
        <w:rPr>
          <w:rFonts w:asciiTheme="majorBidi" w:hAnsiTheme="majorBidi" w:cstheme="majorBidi"/>
          <w:sz w:val="30"/>
          <w:szCs w:val="30"/>
        </w:rPr>
      </w:pPr>
    </w:p>
    <w:p w14:paraId="151A0F90" w14:textId="77777777" w:rsidR="00C37736" w:rsidRPr="003054FD" w:rsidRDefault="00C37736" w:rsidP="00BE5B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054F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สัญญาที่สำคัญกับกิจการที่เกี่ยวข้องกัน</w:t>
      </w:r>
      <w:r w:rsidRPr="003054FD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14:paraId="23D3BC70" w14:textId="77777777" w:rsidR="00C37736" w:rsidRPr="003054FD" w:rsidRDefault="00C37736" w:rsidP="00C37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CF0E637" w14:textId="6BAE64C3" w:rsidR="008543E1" w:rsidRPr="003054FD" w:rsidRDefault="00C31DA7" w:rsidP="00854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E1686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FB4ACB" w:rsidRPr="003054FD">
        <w:rPr>
          <w:rFonts w:ascii="Angsana New" w:hAnsi="Angsana New"/>
          <w:sz w:val="30"/>
          <w:szCs w:val="30"/>
        </w:rPr>
        <w:t xml:space="preserve">30 </w:t>
      </w:r>
      <w:r w:rsidR="00FB4ACB" w:rsidRPr="003054FD">
        <w:rPr>
          <w:rFonts w:ascii="Angsana New" w:hAnsi="Angsana New"/>
          <w:sz w:val="30"/>
          <w:szCs w:val="30"/>
          <w:cs/>
        </w:rPr>
        <w:t>มิถุนายน</w:t>
      </w:r>
      <w:r w:rsidR="000D5551" w:rsidRPr="00E16865">
        <w:rPr>
          <w:rFonts w:ascii="Angsana New" w:hAnsi="Angsana New" w:hint="cs"/>
          <w:sz w:val="30"/>
          <w:szCs w:val="30"/>
          <w:cs/>
        </w:rPr>
        <w:t xml:space="preserve"> </w:t>
      </w:r>
      <w:r w:rsidR="000D5551">
        <w:rPr>
          <w:rFonts w:ascii="Angsana New" w:hAnsi="Angsana New"/>
          <w:sz w:val="30"/>
          <w:szCs w:val="30"/>
        </w:rPr>
        <w:t xml:space="preserve">2567 </w:t>
      </w:r>
      <w:r w:rsidRPr="002A364B">
        <w:rPr>
          <w:rFonts w:ascii="Angsana New" w:hAnsi="Angsana New" w:hint="cs"/>
          <w:sz w:val="30"/>
          <w:szCs w:val="30"/>
          <w:cs/>
        </w:rPr>
        <w:t>บริษัทใหญ่ค้ำ</w:t>
      </w:r>
      <w:r w:rsidRPr="00DC1F24">
        <w:rPr>
          <w:rFonts w:ascii="Angsana New" w:hAnsi="Angsana New" w:hint="cs"/>
          <w:sz w:val="30"/>
          <w:szCs w:val="30"/>
          <w:cs/>
        </w:rPr>
        <w:t>ประกันวงเงินสินเชื่อที่บริษัทได้รับจากธนาคาร</w:t>
      </w:r>
      <w:r w:rsidRPr="00B44225">
        <w:rPr>
          <w:rFonts w:ascii="Angsana New" w:hAnsi="Angsana New" w:hint="cs"/>
          <w:sz w:val="30"/>
          <w:szCs w:val="30"/>
          <w:cs/>
        </w:rPr>
        <w:t>จำนวน</w:t>
      </w:r>
      <w:r w:rsidR="00CB19AC">
        <w:rPr>
          <w:rFonts w:ascii="Angsana New" w:hAnsi="Angsana New"/>
          <w:sz w:val="30"/>
          <w:szCs w:val="30"/>
        </w:rPr>
        <w:t xml:space="preserve"> </w:t>
      </w:r>
      <w:r w:rsidR="00785150">
        <w:rPr>
          <w:rFonts w:ascii="Angsana New" w:hAnsi="Angsana New"/>
          <w:sz w:val="30"/>
          <w:szCs w:val="30"/>
        </w:rPr>
        <w:t>6.1</w:t>
      </w:r>
      <w:r w:rsidRPr="00B44225">
        <w:rPr>
          <w:rFonts w:ascii="Angsana New" w:hAnsi="Angsana New"/>
          <w:sz w:val="30"/>
          <w:szCs w:val="30"/>
        </w:rPr>
        <w:t xml:space="preserve"> </w:t>
      </w:r>
      <w:r w:rsidRPr="00B44225">
        <w:rPr>
          <w:rFonts w:ascii="Angsana New" w:hAnsi="Angsana New" w:hint="cs"/>
          <w:sz w:val="30"/>
          <w:szCs w:val="30"/>
          <w:cs/>
        </w:rPr>
        <w:t xml:space="preserve">ล้านเหรียญสหรัฐอเมริกา </w:t>
      </w:r>
      <w:r w:rsidRPr="00B44225">
        <w:rPr>
          <w:rFonts w:ascii="Angsana New" w:hAnsi="Angsana New" w:hint="cs"/>
          <w:i/>
          <w:iCs/>
          <w:sz w:val="30"/>
          <w:szCs w:val="30"/>
          <w:cs/>
        </w:rPr>
        <w:t>(เทียบเท่าจำนวนเงิ</w:t>
      </w:r>
      <w:r w:rsidR="00CB19AC">
        <w:rPr>
          <w:rFonts w:ascii="Angsana New" w:hAnsi="Angsana New" w:hint="cs"/>
          <w:i/>
          <w:iCs/>
          <w:sz w:val="30"/>
          <w:szCs w:val="30"/>
          <w:cs/>
        </w:rPr>
        <w:t>น</w:t>
      </w:r>
      <w:r w:rsidR="00B83ED0">
        <w:rPr>
          <w:rFonts w:ascii="Angsana New" w:hAnsi="Angsana New"/>
          <w:i/>
          <w:iCs/>
          <w:sz w:val="30"/>
          <w:szCs w:val="30"/>
        </w:rPr>
        <w:t xml:space="preserve"> </w:t>
      </w:r>
      <w:r w:rsidR="00785150">
        <w:rPr>
          <w:rFonts w:ascii="Angsana New" w:hAnsi="Angsana New"/>
          <w:i/>
          <w:iCs/>
          <w:sz w:val="30"/>
          <w:szCs w:val="30"/>
        </w:rPr>
        <w:t>22</w:t>
      </w:r>
      <w:r w:rsidR="00E359C2">
        <w:rPr>
          <w:rFonts w:ascii="Angsana New" w:hAnsi="Angsana New"/>
          <w:i/>
          <w:iCs/>
          <w:sz w:val="30"/>
          <w:szCs w:val="30"/>
        </w:rPr>
        <w:t>6</w:t>
      </w:r>
      <w:r w:rsidR="00DF5D71">
        <w:rPr>
          <w:rFonts w:ascii="Angsana New" w:hAnsi="Angsana New"/>
          <w:i/>
          <w:iCs/>
          <w:sz w:val="30"/>
          <w:szCs w:val="30"/>
        </w:rPr>
        <w:t xml:space="preserve"> </w:t>
      </w:r>
      <w:r w:rsidRPr="00B44225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Pr="00B44225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85150">
        <w:rPr>
          <w:rFonts w:ascii="Angsana New" w:hAnsi="Angsana New"/>
          <w:sz w:val="30"/>
          <w:szCs w:val="30"/>
        </w:rPr>
        <w:t>675</w:t>
      </w:r>
      <w:r w:rsidR="00C860A2" w:rsidRPr="00B44225">
        <w:rPr>
          <w:rFonts w:ascii="Angsana New" w:hAnsi="Angsana New"/>
          <w:sz w:val="30"/>
          <w:szCs w:val="30"/>
        </w:rPr>
        <w:t xml:space="preserve"> </w:t>
      </w:r>
      <w:r w:rsidRPr="00B44225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C37736" w:rsidRPr="003054FD">
        <w:rPr>
          <w:rFonts w:ascii="Angsana New" w:hAnsi="Angsana New" w:hint="cs"/>
          <w:sz w:val="30"/>
          <w:szCs w:val="30"/>
          <w:cs/>
        </w:rPr>
        <w:t xml:space="preserve"> </w:t>
      </w:r>
      <w:r w:rsidR="0078022A" w:rsidRPr="003054FD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E535D9" w:rsidRPr="003054FD">
        <w:rPr>
          <w:rFonts w:ascii="Angsana New" w:hAnsi="Angsana New"/>
          <w:i/>
          <w:iCs/>
          <w:sz w:val="30"/>
          <w:szCs w:val="30"/>
        </w:rPr>
        <w:t>30</w:t>
      </w:r>
      <w:r w:rsidR="0078022A" w:rsidRPr="003054FD">
        <w:rPr>
          <w:rFonts w:ascii="Angsana New" w:hAnsi="Angsana New" w:hint="cs"/>
          <w:i/>
          <w:iCs/>
          <w:sz w:val="30"/>
          <w:szCs w:val="30"/>
          <w:cs/>
        </w:rPr>
        <w:t xml:space="preserve"> กันยายน </w:t>
      </w:r>
      <w:r w:rsidR="00E535D9" w:rsidRPr="003054FD">
        <w:rPr>
          <w:rFonts w:ascii="Angsana New" w:hAnsi="Angsana New"/>
          <w:i/>
          <w:iCs/>
          <w:sz w:val="30"/>
          <w:szCs w:val="30"/>
        </w:rPr>
        <w:t>256</w:t>
      </w:r>
      <w:r w:rsidR="009A153D">
        <w:rPr>
          <w:rFonts w:ascii="Angsana New" w:hAnsi="Angsana New"/>
          <w:i/>
          <w:iCs/>
          <w:sz w:val="30"/>
          <w:szCs w:val="30"/>
        </w:rPr>
        <w:t>6</w:t>
      </w:r>
      <w:r w:rsidR="00C37736" w:rsidRPr="003054FD">
        <w:rPr>
          <w:rFonts w:ascii="Angsana New" w:hAnsi="Angsana New" w:hint="cs"/>
          <w:i/>
          <w:iCs/>
          <w:sz w:val="30"/>
          <w:szCs w:val="30"/>
          <w:cs/>
        </w:rPr>
        <w:t xml:space="preserve"> : จำนวน</w:t>
      </w:r>
      <w:r w:rsidR="00E535D9" w:rsidRPr="003054F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E535D9" w:rsidRPr="003054FD">
        <w:rPr>
          <w:rFonts w:ascii="Angsana New" w:hAnsi="Angsana New"/>
          <w:i/>
          <w:iCs/>
          <w:sz w:val="30"/>
          <w:szCs w:val="30"/>
        </w:rPr>
        <w:t>6.1</w:t>
      </w:r>
      <w:r w:rsidR="00B83ED0">
        <w:rPr>
          <w:rFonts w:ascii="Angsana New" w:hAnsi="Angsana New"/>
          <w:i/>
          <w:iCs/>
          <w:sz w:val="30"/>
          <w:szCs w:val="30"/>
        </w:rPr>
        <w:t xml:space="preserve"> </w:t>
      </w:r>
      <w:r w:rsidR="00C37736" w:rsidRPr="003054FD">
        <w:rPr>
          <w:rFonts w:ascii="Angsana New" w:hAnsi="Angsana New" w:hint="cs"/>
          <w:i/>
          <w:iCs/>
          <w:sz w:val="30"/>
          <w:szCs w:val="30"/>
          <w:cs/>
        </w:rPr>
        <w:t>ล้านเหรียญ</w:t>
      </w:r>
      <w:r w:rsidR="00DF5D71">
        <w:rPr>
          <w:rFonts w:ascii="Angsana New" w:hAnsi="Angsana New"/>
          <w:i/>
          <w:iCs/>
          <w:sz w:val="30"/>
          <w:szCs w:val="30"/>
        </w:rPr>
        <w:t xml:space="preserve"> </w:t>
      </w:r>
      <w:r w:rsidR="00C37736" w:rsidRPr="003054FD">
        <w:rPr>
          <w:rFonts w:ascii="Angsana New" w:hAnsi="Angsana New" w:hint="cs"/>
          <w:i/>
          <w:iCs/>
          <w:sz w:val="30"/>
          <w:szCs w:val="30"/>
          <w:cs/>
        </w:rPr>
        <w:t>สหรั</w:t>
      </w:r>
      <w:r w:rsidR="0078022A" w:rsidRPr="003054FD">
        <w:rPr>
          <w:rFonts w:ascii="Angsana New" w:hAnsi="Angsana New" w:hint="cs"/>
          <w:i/>
          <w:iCs/>
          <w:sz w:val="30"/>
          <w:szCs w:val="30"/>
          <w:cs/>
        </w:rPr>
        <w:t>ฐอเมริกา (เทียบเท่าจำนวนเงิน</w:t>
      </w:r>
      <w:r w:rsidR="00576C26" w:rsidRPr="003054F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576C26" w:rsidRPr="003054FD">
        <w:rPr>
          <w:rFonts w:ascii="Angsana New" w:hAnsi="Angsana New"/>
          <w:i/>
          <w:iCs/>
          <w:sz w:val="30"/>
          <w:szCs w:val="30"/>
        </w:rPr>
        <w:t>2</w:t>
      </w:r>
      <w:r w:rsidR="009A153D">
        <w:rPr>
          <w:rFonts w:ascii="Angsana New" w:hAnsi="Angsana New"/>
          <w:i/>
          <w:iCs/>
          <w:sz w:val="30"/>
          <w:szCs w:val="30"/>
        </w:rPr>
        <w:t>24</w:t>
      </w:r>
      <w:r w:rsidR="00576C26" w:rsidRPr="003054F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37736" w:rsidRPr="003054FD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C73033" w:rsidRPr="003054FD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C73033">
        <w:rPr>
          <w:rFonts w:ascii="Angsana New" w:hAnsi="Angsana New" w:hint="cs"/>
          <w:sz w:val="30"/>
          <w:szCs w:val="30"/>
          <w:cs/>
        </w:rPr>
        <w:t xml:space="preserve"> </w:t>
      </w:r>
      <w:r w:rsidR="00C73033" w:rsidRPr="002D30EB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C73033">
        <w:rPr>
          <w:rFonts w:ascii="Angsana New" w:hAnsi="Angsana New" w:hint="cs"/>
          <w:sz w:val="30"/>
          <w:szCs w:val="30"/>
          <w:cs/>
        </w:rPr>
        <w:t xml:space="preserve"> </w:t>
      </w:r>
      <w:r w:rsidR="00E535D9" w:rsidRPr="003054FD">
        <w:rPr>
          <w:rFonts w:ascii="Angsana New" w:hAnsi="Angsana New"/>
          <w:i/>
          <w:iCs/>
          <w:sz w:val="30"/>
          <w:szCs w:val="30"/>
        </w:rPr>
        <w:t>775</w:t>
      </w:r>
      <w:r w:rsidR="002A364B" w:rsidRPr="003054FD">
        <w:rPr>
          <w:rFonts w:ascii="Angsana New" w:hAnsi="Angsana New"/>
          <w:i/>
          <w:iCs/>
          <w:sz w:val="30"/>
          <w:szCs w:val="30"/>
        </w:rPr>
        <w:t xml:space="preserve"> </w:t>
      </w:r>
      <w:r w:rsidR="00C37736" w:rsidRPr="003054FD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="00C37736" w:rsidRPr="003054FD">
        <w:rPr>
          <w:rFonts w:ascii="Angsana New" w:hAnsi="Angsana New" w:hint="cs"/>
          <w:sz w:val="30"/>
          <w:szCs w:val="30"/>
          <w:cs/>
        </w:rPr>
        <w:t xml:space="preserve"> </w:t>
      </w:r>
      <w:r w:rsidR="00C17887" w:rsidRPr="003054FD">
        <w:rPr>
          <w:rFonts w:ascii="Angsana New" w:hAnsi="Angsana New" w:hint="cs"/>
          <w:sz w:val="30"/>
          <w:szCs w:val="30"/>
        </w:rPr>
        <w:tab/>
      </w:r>
    </w:p>
    <w:p w14:paraId="10BC7113" w14:textId="77777777" w:rsidR="00CD43C2" w:rsidRPr="003054FD" w:rsidRDefault="006724F7" w:rsidP="002C6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054FD"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14:paraId="386E9C07" w14:textId="4D188406" w:rsidR="006D0F81" w:rsidRPr="003054FD" w:rsidRDefault="006D0F81" w:rsidP="0004676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3054FD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</w:p>
    <w:p w14:paraId="066484E6" w14:textId="77777777" w:rsidR="006D0F81" w:rsidRPr="003054FD" w:rsidRDefault="006D0F81" w:rsidP="006D0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360"/>
        <w:rPr>
          <w:rFonts w:ascii="Angsana New" w:hAnsi="Angsana New"/>
          <w:b/>
          <w:bCs/>
          <w:sz w:val="30"/>
          <w:szCs w:val="30"/>
        </w:rPr>
      </w:pPr>
    </w:p>
    <w:tbl>
      <w:tblPr>
        <w:tblW w:w="928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58"/>
        <w:gridCol w:w="17"/>
        <w:gridCol w:w="1095"/>
        <w:gridCol w:w="274"/>
        <w:gridCol w:w="1068"/>
        <w:gridCol w:w="27"/>
        <w:gridCol w:w="246"/>
        <w:gridCol w:w="24"/>
        <w:gridCol w:w="1080"/>
        <w:gridCol w:w="180"/>
        <w:gridCol w:w="1116"/>
      </w:tblGrid>
      <w:tr w:rsidR="006D0F81" w:rsidRPr="003054FD" w14:paraId="1CAC66A6" w14:textId="77777777" w:rsidTr="00E07C14">
        <w:trPr>
          <w:cantSplit/>
          <w:trHeight w:val="428"/>
          <w:tblHeader/>
        </w:trPr>
        <w:tc>
          <w:tcPr>
            <w:tcW w:w="4158" w:type="dxa"/>
            <w:vAlign w:val="bottom"/>
            <w:hideMark/>
          </w:tcPr>
          <w:p w14:paraId="594B228D" w14:textId="77777777" w:rsidR="006D0F81" w:rsidRPr="003054FD" w:rsidRDefault="006D0F81" w:rsidP="0004138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54" w:type="dxa"/>
            <w:gridSpan w:val="4"/>
            <w:vAlign w:val="bottom"/>
          </w:tcPr>
          <w:p w14:paraId="32796180" w14:textId="77777777" w:rsidR="006D0F81" w:rsidRPr="003054FD" w:rsidRDefault="006D0F81" w:rsidP="0004138B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3054F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3" w:type="dxa"/>
            <w:gridSpan w:val="2"/>
          </w:tcPr>
          <w:p w14:paraId="759E4303" w14:textId="77777777" w:rsidR="006D0F81" w:rsidRPr="003054FD" w:rsidRDefault="006D0F81" w:rsidP="0004138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400" w:type="dxa"/>
            <w:gridSpan w:val="4"/>
            <w:vAlign w:val="bottom"/>
          </w:tcPr>
          <w:p w14:paraId="537DD049" w14:textId="77777777" w:rsidR="006D0F81" w:rsidRPr="003054FD" w:rsidRDefault="006D0F81" w:rsidP="0004138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3054F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0214" w:rsidRPr="003054FD" w14:paraId="2650E8F0" w14:textId="77777777" w:rsidTr="00046760">
        <w:trPr>
          <w:cantSplit/>
          <w:trHeight w:val="825"/>
          <w:tblHeader/>
        </w:trPr>
        <w:tc>
          <w:tcPr>
            <w:tcW w:w="4175" w:type="dxa"/>
            <w:gridSpan w:val="2"/>
            <w:vAlign w:val="bottom"/>
          </w:tcPr>
          <w:p w14:paraId="1CEAB7E3" w14:textId="77777777" w:rsidR="006D0F81" w:rsidRPr="003054FD" w:rsidRDefault="006D0F81" w:rsidP="006D0F8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14:paraId="739D412D" w14:textId="73E952D8" w:rsidR="006D0F81" w:rsidRPr="003054FD" w:rsidRDefault="00C828FD" w:rsidP="006D0F81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054FD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30 </w:t>
            </w:r>
            <w:r w:rsidRPr="003054FD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 xml:space="preserve">มิถุนายน </w:t>
            </w:r>
            <w:r w:rsidR="006D0F81" w:rsidRPr="003054FD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256</w:t>
            </w:r>
            <w:r w:rsidR="009307F6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4" w:type="dxa"/>
            <w:vAlign w:val="bottom"/>
          </w:tcPr>
          <w:p w14:paraId="72DA40A6" w14:textId="77777777" w:rsidR="006D0F81" w:rsidRPr="003054FD" w:rsidRDefault="006D0F81" w:rsidP="006D0F81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95" w:type="dxa"/>
            <w:gridSpan w:val="2"/>
            <w:vAlign w:val="bottom"/>
          </w:tcPr>
          <w:p w14:paraId="39EF1053" w14:textId="61CBD82D" w:rsidR="006D0F81" w:rsidRPr="003054FD" w:rsidRDefault="006D0F81" w:rsidP="006D0F81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054FD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กันยายน</w:t>
            </w:r>
            <w:r w:rsidRPr="003054FD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 256</w:t>
            </w:r>
            <w:r w:rsidR="009A153D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gridSpan w:val="2"/>
          </w:tcPr>
          <w:p w14:paraId="235208E9" w14:textId="77777777" w:rsidR="006D0F81" w:rsidRPr="003054FD" w:rsidRDefault="006D0F81" w:rsidP="006D0F81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2C946F" w14:textId="44B93827" w:rsidR="006D0F81" w:rsidRPr="003054FD" w:rsidRDefault="00C828FD" w:rsidP="006D0F81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28FD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3054FD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3054FD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มิถุนายน </w:t>
            </w:r>
            <w:r w:rsidR="006D0F81" w:rsidRPr="003054FD">
              <w:rPr>
                <w:rFonts w:ascii="Angsana New" w:hAnsi="Angsana New"/>
                <w:sz w:val="30"/>
                <w:szCs w:val="30"/>
              </w:rPr>
              <w:t>256</w:t>
            </w:r>
            <w:r w:rsidR="009307F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52472C3B" w14:textId="77777777" w:rsidR="006D0F81" w:rsidRPr="003054FD" w:rsidRDefault="006D0F81" w:rsidP="006D0F8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F78BF55" w14:textId="493E337F" w:rsidR="006D0F81" w:rsidRPr="003054FD" w:rsidRDefault="006D0F81" w:rsidP="006D0F81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054FD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กันยายน</w:t>
            </w:r>
            <w:r w:rsidRPr="003054FD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 256</w:t>
            </w:r>
            <w:r w:rsidR="009A153D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6</w:t>
            </w:r>
          </w:p>
        </w:tc>
      </w:tr>
      <w:tr w:rsidR="006D0F81" w:rsidRPr="003054FD" w14:paraId="68BBAEC6" w14:textId="77777777" w:rsidTr="00E07C14">
        <w:trPr>
          <w:cantSplit/>
          <w:trHeight w:val="406"/>
          <w:tblHeader/>
        </w:trPr>
        <w:tc>
          <w:tcPr>
            <w:tcW w:w="4158" w:type="dxa"/>
            <w:vAlign w:val="bottom"/>
            <w:hideMark/>
          </w:tcPr>
          <w:p w14:paraId="0904F67D" w14:textId="77777777" w:rsidR="006D0F81" w:rsidRPr="003054FD" w:rsidRDefault="006D0F81" w:rsidP="0004138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127" w:type="dxa"/>
            <w:gridSpan w:val="10"/>
            <w:vAlign w:val="bottom"/>
            <w:hideMark/>
          </w:tcPr>
          <w:p w14:paraId="1E70CED6" w14:textId="77777777" w:rsidR="006D0F81" w:rsidRPr="003054FD" w:rsidRDefault="006D0F81" w:rsidP="0004138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3054F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A12AD2" w:rsidRPr="003054F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054F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A153D" w:rsidRPr="003054FD" w14:paraId="25041362" w14:textId="77777777" w:rsidTr="008B4B07">
        <w:trPr>
          <w:cantSplit/>
          <w:trHeight w:val="406"/>
        </w:trPr>
        <w:tc>
          <w:tcPr>
            <w:tcW w:w="4175" w:type="dxa"/>
            <w:gridSpan w:val="2"/>
            <w:hideMark/>
          </w:tcPr>
          <w:p w14:paraId="032CC344" w14:textId="77777777" w:rsidR="009A153D" w:rsidRPr="003054FD" w:rsidRDefault="009A153D" w:rsidP="009A153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95" w:type="dxa"/>
          </w:tcPr>
          <w:p w14:paraId="674BB94E" w14:textId="1888AE93" w:rsidR="009A153D" w:rsidRPr="003054FD" w:rsidRDefault="00785150" w:rsidP="009A153D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2,786,780</w:t>
            </w:r>
          </w:p>
        </w:tc>
        <w:tc>
          <w:tcPr>
            <w:tcW w:w="274" w:type="dxa"/>
          </w:tcPr>
          <w:p w14:paraId="5F10C89E" w14:textId="77777777" w:rsidR="009A153D" w:rsidRPr="003054FD" w:rsidRDefault="009A153D" w:rsidP="009A153D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95" w:type="dxa"/>
            <w:gridSpan w:val="2"/>
          </w:tcPr>
          <w:p w14:paraId="21ED39BB" w14:textId="4CD36812" w:rsidR="009A153D" w:rsidRPr="003054FD" w:rsidRDefault="009A153D" w:rsidP="00E1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236B53">
              <w:rPr>
                <w:rFonts w:ascii="Angsana New" w:hAnsi="Angsana New"/>
                <w:sz w:val="30"/>
                <w:szCs w:val="30"/>
              </w:rPr>
              <w:t>2,548,38</w:t>
            </w:r>
            <w:r w:rsidR="0052274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</w:tcPr>
          <w:p w14:paraId="24CC76BA" w14:textId="77777777" w:rsidR="009A153D" w:rsidRPr="003054FD" w:rsidRDefault="009A153D" w:rsidP="009A153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F39576" w14:textId="2BCF7399" w:rsidR="009A153D" w:rsidRPr="003054FD" w:rsidRDefault="008B4B07" w:rsidP="009A153D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2,412,098</w:t>
            </w:r>
          </w:p>
        </w:tc>
        <w:tc>
          <w:tcPr>
            <w:tcW w:w="180" w:type="dxa"/>
          </w:tcPr>
          <w:p w14:paraId="65B9AC2D" w14:textId="77777777" w:rsidR="009A153D" w:rsidRPr="003054FD" w:rsidRDefault="009A153D" w:rsidP="009A153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F0F3229" w14:textId="5EEF871F" w:rsidR="009A153D" w:rsidRPr="003054FD" w:rsidRDefault="009A153D" w:rsidP="009A153D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36B53">
              <w:rPr>
                <w:rFonts w:ascii="Angsana New" w:hAnsi="Angsana New" w:cs="Angsana New"/>
                <w:sz w:val="30"/>
                <w:szCs w:val="30"/>
              </w:rPr>
              <w:t>2,102,577</w:t>
            </w:r>
          </w:p>
        </w:tc>
      </w:tr>
      <w:tr w:rsidR="008B4B07" w:rsidRPr="003054FD" w14:paraId="1168707E" w14:textId="77777777" w:rsidTr="004B43E2">
        <w:trPr>
          <w:cantSplit/>
          <w:trHeight w:val="406"/>
        </w:trPr>
        <w:tc>
          <w:tcPr>
            <w:tcW w:w="4175" w:type="dxa"/>
            <w:gridSpan w:val="2"/>
          </w:tcPr>
          <w:p w14:paraId="145A54DA" w14:textId="1EEB6563" w:rsidR="008B4B07" w:rsidRPr="003054FD" w:rsidRDefault="004B43E2" w:rsidP="009A153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เกินกำหนด</w:t>
            </w:r>
            <w:r w:rsidR="00C17BF2">
              <w:rPr>
                <w:rFonts w:ascii="Angsana New" w:hAnsi="Angsana New" w:hint="cs"/>
                <w:sz w:val="30"/>
                <w:szCs w:val="30"/>
                <w:cs/>
              </w:rPr>
              <w:t>ชำระ</w:t>
            </w:r>
          </w:p>
        </w:tc>
        <w:tc>
          <w:tcPr>
            <w:tcW w:w="1095" w:type="dxa"/>
          </w:tcPr>
          <w:p w14:paraId="6875EAB0" w14:textId="77777777" w:rsidR="008B4B07" w:rsidRDefault="008B4B07" w:rsidP="009A153D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</w:tcPr>
          <w:p w14:paraId="0EB94452" w14:textId="77777777" w:rsidR="008B4B07" w:rsidRPr="003054FD" w:rsidRDefault="008B4B07" w:rsidP="009A153D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95" w:type="dxa"/>
            <w:gridSpan w:val="2"/>
          </w:tcPr>
          <w:p w14:paraId="747EC438" w14:textId="77777777" w:rsidR="008B4B07" w:rsidRPr="00236B53" w:rsidRDefault="008B4B07" w:rsidP="00E1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E3A8EA8" w14:textId="77777777" w:rsidR="008B4B07" w:rsidRPr="003054FD" w:rsidRDefault="008B4B07" w:rsidP="009A153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7F95AD" w14:textId="77777777" w:rsidR="008B4B07" w:rsidRDefault="008B4B07" w:rsidP="009A153D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49DF51A" w14:textId="77777777" w:rsidR="008B4B07" w:rsidRPr="003054FD" w:rsidRDefault="008B4B07" w:rsidP="009A153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AD0A575" w14:textId="77777777" w:rsidR="008B4B07" w:rsidRPr="00236B53" w:rsidRDefault="008B4B07" w:rsidP="009A153D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17BF2" w:rsidRPr="003054FD" w14:paraId="6093AD71" w14:textId="77777777" w:rsidTr="004B43E2">
        <w:trPr>
          <w:cantSplit/>
          <w:trHeight w:val="406"/>
        </w:trPr>
        <w:tc>
          <w:tcPr>
            <w:tcW w:w="4175" w:type="dxa"/>
            <w:gridSpan w:val="2"/>
          </w:tcPr>
          <w:p w14:paraId="3691895F" w14:textId="60E1BC42" w:rsidR="00C17BF2" w:rsidRDefault="00C17BF2" w:rsidP="009A153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4B43E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B43E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834942">
              <w:rPr>
                <w:rFonts w:ascii="Angsana New" w:hAnsi="Angsana New"/>
                <w:sz w:val="30"/>
                <w:szCs w:val="30"/>
              </w:rPr>
              <w:t>-</w:t>
            </w:r>
            <w:r w:rsidR="004B43E2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="004B43E2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084FC7F3" w14:textId="1863DAF7" w:rsidR="00C17BF2" w:rsidRDefault="008B0265" w:rsidP="009A153D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4" w:type="dxa"/>
          </w:tcPr>
          <w:p w14:paraId="77B65EDC" w14:textId="77777777" w:rsidR="00C17BF2" w:rsidRPr="003054FD" w:rsidRDefault="00C17BF2" w:rsidP="009A153D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95" w:type="dxa"/>
            <w:gridSpan w:val="2"/>
            <w:tcBorders>
              <w:bottom w:val="single" w:sz="4" w:space="0" w:color="auto"/>
            </w:tcBorders>
          </w:tcPr>
          <w:p w14:paraId="2A6216DC" w14:textId="1E8B1A14" w:rsidR="00C17BF2" w:rsidRPr="00236B53" w:rsidRDefault="00C17BF2" w:rsidP="00E1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013AFFF" w14:textId="77777777" w:rsidR="00C17BF2" w:rsidRPr="003054FD" w:rsidRDefault="00C17BF2" w:rsidP="009A153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537458" w14:textId="648646D1" w:rsidR="00C17BF2" w:rsidRDefault="008B0265" w:rsidP="009A153D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</w:tcPr>
          <w:p w14:paraId="42A34257" w14:textId="77777777" w:rsidR="00C17BF2" w:rsidRPr="003054FD" w:rsidRDefault="00C17BF2" w:rsidP="009A153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0C34CC70" w14:textId="5B766775" w:rsidR="00C17BF2" w:rsidRPr="00236B53" w:rsidRDefault="00C17BF2" w:rsidP="009A153D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D0337" w:rsidRPr="003054FD" w14:paraId="33D5A88A" w14:textId="77777777" w:rsidTr="004B43E2">
        <w:trPr>
          <w:cantSplit/>
          <w:trHeight w:val="406"/>
        </w:trPr>
        <w:tc>
          <w:tcPr>
            <w:tcW w:w="4175" w:type="dxa"/>
            <w:gridSpan w:val="2"/>
          </w:tcPr>
          <w:p w14:paraId="1B6C6455" w14:textId="22F39179" w:rsidR="005D0337" w:rsidRPr="00AC4164" w:rsidRDefault="00AC4164" w:rsidP="009A153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416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</w:tcPr>
          <w:p w14:paraId="2851CCAC" w14:textId="258FF1BD" w:rsidR="005D0337" w:rsidRPr="00AC4164" w:rsidRDefault="00AC4164" w:rsidP="009A153D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C416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2,786,78</w:t>
            </w:r>
            <w:r w:rsidR="00BA110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4" w:type="dxa"/>
          </w:tcPr>
          <w:p w14:paraId="6525BA60" w14:textId="77777777" w:rsidR="005D0337" w:rsidRPr="00AC4164" w:rsidRDefault="005D0337" w:rsidP="009A153D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6BD12F" w14:textId="3D758753" w:rsidR="005D0337" w:rsidRPr="00AC4164" w:rsidRDefault="00AC4164" w:rsidP="00E1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4164">
              <w:rPr>
                <w:rFonts w:ascii="Angsana New" w:hAnsi="Angsana New"/>
                <w:b/>
                <w:bCs/>
                <w:sz w:val="30"/>
                <w:szCs w:val="30"/>
              </w:rPr>
              <w:t>2,548,387</w:t>
            </w:r>
          </w:p>
        </w:tc>
        <w:tc>
          <w:tcPr>
            <w:tcW w:w="270" w:type="dxa"/>
            <w:gridSpan w:val="2"/>
          </w:tcPr>
          <w:p w14:paraId="0A44EFE3" w14:textId="77777777" w:rsidR="005D0337" w:rsidRPr="00AC4164" w:rsidRDefault="005D0337" w:rsidP="009A153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B39C07" w14:textId="252430FB" w:rsidR="005D0337" w:rsidRPr="00AC4164" w:rsidRDefault="00AC4164" w:rsidP="009A153D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AC416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2,412,10</w:t>
            </w:r>
            <w:r w:rsidR="00BA110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14:paraId="327573BD" w14:textId="77777777" w:rsidR="005D0337" w:rsidRPr="00AC4164" w:rsidRDefault="005D0337" w:rsidP="009A153D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5EE5E02B" w14:textId="0D144D4D" w:rsidR="005D0337" w:rsidRPr="00AC4164" w:rsidRDefault="00AC4164" w:rsidP="009A153D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416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2,102,577</w:t>
            </w:r>
          </w:p>
        </w:tc>
      </w:tr>
    </w:tbl>
    <w:p w14:paraId="386997D7" w14:textId="77777777" w:rsidR="008B0265" w:rsidRDefault="008B0265" w:rsidP="008B0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139B5009" w14:textId="77777777" w:rsidR="008B0265" w:rsidRDefault="008B0265" w:rsidP="008B0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3D8BB4BE" w14:textId="469AB6F4" w:rsidR="008714C1" w:rsidRPr="003054FD" w:rsidRDefault="008714C1" w:rsidP="0004676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3054FD"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33A1BB96" w14:textId="77777777" w:rsidR="008714C1" w:rsidRPr="003054FD" w:rsidRDefault="008714C1" w:rsidP="00963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977"/>
        <w:gridCol w:w="272"/>
        <w:gridCol w:w="1981"/>
      </w:tblGrid>
      <w:tr w:rsidR="0044328F" w:rsidRPr="003054FD" w14:paraId="24BD02B6" w14:textId="77777777" w:rsidTr="00046760">
        <w:trPr>
          <w:tblHeader/>
        </w:trPr>
        <w:tc>
          <w:tcPr>
            <w:tcW w:w="2696" w:type="pct"/>
            <w:shd w:val="clear" w:color="auto" w:fill="auto"/>
          </w:tcPr>
          <w:p w14:paraId="5EA625CF" w14:textId="36823C8F" w:rsidR="00134E9E" w:rsidRPr="003445CA" w:rsidRDefault="00134E9E" w:rsidP="00344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pct"/>
            <w:shd w:val="clear" w:color="auto" w:fill="auto"/>
          </w:tcPr>
          <w:p w14:paraId="27055882" w14:textId="77777777" w:rsidR="00134E9E" w:rsidRPr="003054FD" w:rsidDel="003621D0" w:rsidRDefault="00134E9E" w:rsidP="00443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32132B2" w14:textId="77777777" w:rsidR="00134E9E" w:rsidRPr="003054FD" w:rsidRDefault="00134E9E" w:rsidP="00443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pct"/>
          </w:tcPr>
          <w:p w14:paraId="7BA2845E" w14:textId="77777777" w:rsidR="00134E9E" w:rsidRPr="003054FD" w:rsidDel="003621D0" w:rsidRDefault="00134E9E" w:rsidP="00443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328F" w:rsidRPr="003054FD" w14:paraId="1C013492" w14:textId="77777777" w:rsidTr="00046760">
        <w:trPr>
          <w:tblHeader/>
        </w:trPr>
        <w:tc>
          <w:tcPr>
            <w:tcW w:w="2696" w:type="pct"/>
            <w:shd w:val="clear" w:color="auto" w:fill="auto"/>
          </w:tcPr>
          <w:p w14:paraId="021DBDA3" w14:textId="77777777" w:rsidR="0044328F" w:rsidRPr="003054FD" w:rsidRDefault="0044328F" w:rsidP="00443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04" w:type="pct"/>
            <w:gridSpan w:val="3"/>
            <w:shd w:val="clear" w:color="auto" w:fill="auto"/>
          </w:tcPr>
          <w:p w14:paraId="4A00CE90" w14:textId="77777777" w:rsidR="0044328F" w:rsidRPr="003054FD" w:rsidRDefault="0044328F" w:rsidP="00443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3054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054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B34E0" w:rsidRPr="003054FD" w14:paraId="11E29B01" w14:textId="77777777" w:rsidTr="00786A22">
        <w:trPr>
          <w:tblHeader/>
        </w:trPr>
        <w:tc>
          <w:tcPr>
            <w:tcW w:w="2696" w:type="pct"/>
          </w:tcPr>
          <w:p w14:paraId="754A8FBD" w14:textId="6B0F3BCB" w:rsidR="008B34E0" w:rsidRPr="003054FD" w:rsidRDefault="008B34E0" w:rsidP="008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left="-24" w:right="20" w:firstLine="2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2EBB">
              <w:rPr>
                <w:rFonts w:ascii="Angsana New" w:hAnsi="Angsana New"/>
                <w:sz w:val="30"/>
                <w:szCs w:val="30"/>
                <w:cs/>
              </w:rPr>
              <w:t xml:space="preserve">ราคาตามบัญชี ณ </w:t>
            </w:r>
            <w:r w:rsidRPr="00482EBB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482EB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82EBB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Pr="00482EBB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4709FC" w:rsidRPr="00482EB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077" w:type="pct"/>
            <w:shd w:val="clear" w:color="auto" w:fill="auto"/>
          </w:tcPr>
          <w:p w14:paraId="48794989" w14:textId="3B5784ED" w:rsidR="008B34E0" w:rsidRPr="00786A22" w:rsidRDefault="00433DA2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786A22">
              <w:rPr>
                <w:rFonts w:ascii="Angsana New" w:hAnsi="Angsana New"/>
                <w:sz w:val="30"/>
                <w:szCs w:val="30"/>
              </w:rPr>
              <w:t>2,472,438</w:t>
            </w:r>
          </w:p>
        </w:tc>
        <w:tc>
          <w:tcPr>
            <w:tcW w:w="148" w:type="pct"/>
          </w:tcPr>
          <w:p w14:paraId="7006DA9E" w14:textId="77777777" w:rsidR="008B34E0" w:rsidRPr="00785EED" w:rsidRDefault="008B34E0" w:rsidP="008B3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pct"/>
          </w:tcPr>
          <w:p w14:paraId="51FDD509" w14:textId="41FEADDF" w:rsidR="008B34E0" w:rsidRPr="00785EED" w:rsidRDefault="00433DA2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785EED">
              <w:rPr>
                <w:rFonts w:ascii="Angsana New" w:hAnsi="Angsana New"/>
                <w:sz w:val="30"/>
                <w:szCs w:val="30"/>
              </w:rPr>
              <w:t>1,831,348</w:t>
            </w:r>
          </w:p>
        </w:tc>
      </w:tr>
      <w:tr w:rsidR="008B34E0" w:rsidRPr="003054FD" w14:paraId="1CABAE52" w14:textId="77777777" w:rsidTr="00786A22">
        <w:trPr>
          <w:tblHeader/>
        </w:trPr>
        <w:tc>
          <w:tcPr>
            <w:tcW w:w="2696" w:type="pct"/>
          </w:tcPr>
          <w:p w14:paraId="3D613BF2" w14:textId="77777777" w:rsidR="008B34E0" w:rsidRPr="003054FD" w:rsidRDefault="008B34E0" w:rsidP="008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left="-24" w:right="20" w:firstLine="2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77" w:type="pct"/>
            <w:shd w:val="clear" w:color="auto" w:fill="auto"/>
          </w:tcPr>
          <w:p w14:paraId="564590CC" w14:textId="2AD26C49" w:rsidR="008B34E0" w:rsidRPr="00786A22" w:rsidRDefault="00D13975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234,006</w:t>
            </w:r>
          </w:p>
        </w:tc>
        <w:tc>
          <w:tcPr>
            <w:tcW w:w="148" w:type="pct"/>
          </w:tcPr>
          <w:p w14:paraId="45D0D2CD" w14:textId="77777777" w:rsidR="008B34E0" w:rsidRPr="00785EED" w:rsidRDefault="008B34E0" w:rsidP="008B3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pct"/>
          </w:tcPr>
          <w:p w14:paraId="7733E380" w14:textId="5143D251" w:rsidR="008B34E0" w:rsidRPr="00785EED" w:rsidRDefault="00D13975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200,077</w:t>
            </w:r>
          </w:p>
        </w:tc>
      </w:tr>
      <w:tr w:rsidR="008B34E0" w:rsidRPr="003054FD" w14:paraId="5F3615D6" w14:textId="77777777" w:rsidTr="00786A22">
        <w:trPr>
          <w:tblHeader/>
        </w:trPr>
        <w:tc>
          <w:tcPr>
            <w:tcW w:w="2696" w:type="pct"/>
          </w:tcPr>
          <w:p w14:paraId="014B4D58" w14:textId="77777777" w:rsidR="008B34E0" w:rsidRPr="003054FD" w:rsidRDefault="008B34E0" w:rsidP="008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left="-24" w:right="20" w:firstLine="2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077" w:type="pct"/>
            <w:shd w:val="clear" w:color="auto" w:fill="auto"/>
          </w:tcPr>
          <w:p w14:paraId="40E2DC5F" w14:textId="2B87C2EC" w:rsidR="008B34E0" w:rsidRPr="00786A22" w:rsidRDefault="00D13975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(7,889)</w:t>
            </w:r>
          </w:p>
        </w:tc>
        <w:tc>
          <w:tcPr>
            <w:tcW w:w="148" w:type="pct"/>
          </w:tcPr>
          <w:p w14:paraId="5A2CF337" w14:textId="77777777" w:rsidR="008B34E0" w:rsidRPr="00785EED" w:rsidRDefault="008B34E0" w:rsidP="008B3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pct"/>
          </w:tcPr>
          <w:p w14:paraId="097B6DF5" w14:textId="67A22E70" w:rsidR="008B34E0" w:rsidRPr="00785EED" w:rsidRDefault="00D13975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(5,673)</w:t>
            </w:r>
          </w:p>
        </w:tc>
      </w:tr>
      <w:tr w:rsidR="008B34E0" w:rsidRPr="003054FD" w14:paraId="7525D537" w14:textId="77777777" w:rsidTr="00786A22">
        <w:trPr>
          <w:tblHeader/>
        </w:trPr>
        <w:tc>
          <w:tcPr>
            <w:tcW w:w="2696" w:type="pct"/>
          </w:tcPr>
          <w:p w14:paraId="43C987DF" w14:textId="77777777" w:rsidR="008B34E0" w:rsidRPr="003054FD" w:rsidRDefault="008B34E0" w:rsidP="008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left="-24" w:right="20" w:firstLine="2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077" w:type="pct"/>
            <w:tcBorders>
              <w:bottom w:val="single" w:sz="4" w:space="0" w:color="auto"/>
            </w:tcBorders>
            <w:shd w:val="clear" w:color="auto" w:fill="auto"/>
          </w:tcPr>
          <w:p w14:paraId="256E5998" w14:textId="0039E1F8" w:rsidR="008B34E0" w:rsidRPr="00786A22" w:rsidRDefault="00D13975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(315,811)</w:t>
            </w:r>
          </w:p>
        </w:tc>
        <w:tc>
          <w:tcPr>
            <w:tcW w:w="148" w:type="pct"/>
          </w:tcPr>
          <w:p w14:paraId="156FDF0F" w14:textId="77777777" w:rsidR="008B34E0" w:rsidRPr="00785EED" w:rsidRDefault="008B34E0" w:rsidP="008B3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pct"/>
            <w:tcBorders>
              <w:bottom w:val="single" w:sz="4" w:space="0" w:color="auto"/>
            </w:tcBorders>
          </w:tcPr>
          <w:p w14:paraId="7FCCF6D2" w14:textId="7A80687C" w:rsidR="008B34E0" w:rsidRPr="00785EED" w:rsidRDefault="00D13975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(183,712)</w:t>
            </w:r>
          </w:p>
        </w:tc>
      </w:tr>
      <w:tr w:rsidR="00A5122B" w:rsidRPr="003054FD" w14:paraId="24555CED" w14:textId="77777777" w:rsidTr="00046760">
        <w:trPr>
          <w:tblHeader/>
        </w:trPr>
        <w:tc>
          <w:tcPr>
            <w:tcW w:w="2696" w:type="pct"/>
          </w:tcPr>
          <w:p w14:paraId="477193CB" w14:textId="7E845B08" w:rsidR="00A5122B" w:rsidRPr="003054FD" w:rsidRDefault="00331A3E" w:rsidP="00A51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left="-24" w:right="20" w:firstLine="2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ราคาตามบัญชี ณ </w:t>
            </w:r>
            <w:r w:rsidRPr="003054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3054F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 </w:t>
            </w: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="00A512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A5122B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077" w:type="pct"/>
            <w:tcBorders>
              <w:top w:val="single" w:sz="4" w:space="0" w:color="auto"/>
              <w:bottom w:val="double" w:sz="4" w:space="0" w:color="auto"/>
            </w:tcBorders>
          </w:tcPr>
          <w:p w14:paraId="6B3FB37A" w14:textId="1DF45BD0" w:rsidR="00A5122B" w:rsidRPr="00286961" w:rsidRDefault="00D13975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2,382,744</w:t>
            </w:r>
          </w:p>
        </w:tc>
        <w:tc>
          <w:tcPr>
            <w:tcW w:w="148" w:type="pct"/>
          </w:tcPr>
          <w:p w14:paraId="05D53C45" w14:textId="77777777" w:rsidR="00A5122B" w:rsidRPr="00785EED" w:rsidRDefault="00A5122B" w:rsidP="00A51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pct"/>
            <w:tcBorders>
              <w:top w:val="single" w:sz="4" w:space="0" w:color="auto"/>
              <w:bottom w:val="double" w:sz="4" w:space="0" w:color="auto"/>
            </w:tcBorders>
          </w:tcPr>
          <w:p w14:paraId="6075DABD" w14:textId="3BBCAD9E" w:rsidR="00A5122B" w:rsidRPr="00286961" w:rsidRDefault="00D13975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1,842,040</w:t>
            </w:r>
          </w:p>
        </w:tc>
      </w:tr>
    </w:tbl>
    <w:p w14:paraId="79DAC8E2" w14:textId="77777777" w:rsidR="004D3141" w:rsidRPr="003054FD" w:rsidRDefault="004D3141" w:rsidP="004A3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360"/>
        <w:rPr>
          <w:rFonts w:ascii="Angsana New" w:hAnsi="Angsana New"/>
          <w:b/>
          <w:bCs/>
          <w:sz w:val="30"/>
          <w:szCs w:val="30"/>
        </w:rPr>
      </w:pPr>
    </w:p>
    <w:p w14:paraId="59598FAB" w14:textId="18A1DB6C" w:rsidR="003F3137" w:rsidRPr="003054FD" w:rsidRDefault="003F3137" w:rsidP="0004676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3054FD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  <w:r w:rsidRPr="003054FD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5BE97FD7" w14:textId="77777777" w:rsidR="006E1E7F" w:rsidRPr="003054FD" w:rsidRDefault="006E1E7F" w:rsidP="006E1E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360"/>
        <w:rPr>
          <w:rFonts w:ascii="Angsana New" w:hAnsi="Angsana New"/>
          <w:b/>
          <w:bCs/>
          <w:sz w:val="30"/>
          <w:szCs w:val="30"/>
          <w:cs/>
        </w:rPr>
      </w:pPr>
    </w:p>
    <w:p w14:paraId="27DA4A73" w14:textId="77777777" w:rsidR="00CE0514" w:rsidRPr="003054FD" w:rsidRDefault="00CE0514" w:rsidP="00046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t>ส่วนงานดำเนินงานของกลุ่มบริษัทประกอบด้วย ธุรกิจชิ้นส่วนอิเล็กทรอนิกส์สำหรับอุปกรณ์ยานยนต์</w:t>
      </w:r>
      <w:r w:rsidRPr="003054FD">
        <w:rPr>
          <w:rFonts w:ascii="Angsana New" w:hAnsi="Angsana New"/>
          <w:sz w:val="30"/>
          <w:szCs w:val="30"/>
        </w:rPr>
        <w:t xml:space="preserve"> </w:t>
      </w:r>
      <w:r w:rsidRPr="003054FD">
        <w:rPr>
          <w:rFonts w:ascii="Angsana New" w:hAnsi="Angsana New"/>
          <w:sz w:val="30"/>
          <w:szCs w:val="30"/>
          <w:cs/>
        </w:rPr>
        <w:t>ธุรกิจชิ้นส่วนอ</w:t>
      </w:r>
      <w:r w:rsidRPr="003054FD">
        <w:rPr>
          <w:rFonts w:ascii="Angsana New" w:hAnsi="Angsana New" w:hint="cs"/>
          <w:sz w:val="30"/>
          <w:szCs w:val="30"/>
          <w:cs/>
        </w:rPr>
        <w:t>ิ</w:t>
      </w:r>
      <w:r w:rsidRPr="003054FD">
        <w:rPr>
          <w:rFonts w:ascii="Angsana New" w:hAnsi="Angsana New"/>
          <w:sz w:val="30"/>
          <w:szCs w:val="30"/>
          <w:cs/>
        </w:rPr>
        <w:t>เล็</w:t>
      </w:r>
      <w:r w:rsidRPr="003054FD">
        <w:rPr>
          <w:rFonts w:ascii="Angsana New" w:hAnsi="Angsana New" w:hint="cs"/>
          <w:sz w:val="30"/>
          <w:szCs w:val="30"/>
          <w:cs/>
        </w:rPr>
        <w:t>ก</w:t>
      </w:r>
      <w:r w:rsidRPr="003054FD">
        <w:rPr>
          <w:rFonts w:ascii="Angsana New" w:hAnsi="Angsana New"/>
          <w:sz w:val="30"/>
          <w:szCs w:val="30"/>
          <w:cs/>
        </w:rPr>
        <w:t>ทร</w:t>
      </w:r>
      <w:r w:rsidRPr="003054FD">
        <w:rPr>
          <w:rFonts w:ascii="Angsana New" w:hAnsi="Angsana New" w:hint="cs"/>
          <w:sz w:val="30"/>
          <w:szCs w:val="30"/>
          <w:cs/>
        </w:rPr>
        <w:t>อ</w:t>
      </w:r>
      <w:r w:rsidRPr="003054FD">
        <w:rPr>
          <w:rFonts w:ascii="Angsana New" w:hAnsi="Angsana New"/>
          <w:sz w:val="30"/>
          <w:szCs w:val="30"/>
          <w:cs/>
        </w:rPr>
        <w:t>นิกส์</w:t>
      </w:r>
      <w:r w:rsidRPr="003054FD">
        <w:rPr>
          <w:rFonts w:ascii="Angsana New" w:hAnsi="Angsana New" w:hint="cs"/>
          <w:sz w:val="30"/>
          <w:szCs w:val="30"/>
          <w:cs/>
        </w:rPr>
        <w:t>สำหรับอุปกรณ์สำนักงาน</w:t>
      </w:r>
      <w:r w:rsidRPr="003054FD">
        <w:rPr>
          <w:rFonts w:ascii="Angsana New" w:hAnsi="Angsana New"/>
          <w:sz w:val="30"/>
          <w:szCs w:val="30"/>
        </w:rPr>
        <w:t xml:space="preserve"> </w:t>
      </w:r>
      <w:r w:rsidRPr="003054FD">
        <w:rPr>
          <w:rFonts w:ascii="Angsana New" w:hAnsi="Angsana New" w:hint="cs"/>
          <w:sz w:val="30"/>
          <w:szCs w:val="30"/>
          <w:cs/>
        </w:rPr>
        <w:t>และธุรกิจ</w:t>
      </w:r>
      <w:r w:rsidRPr="003054FD">
        <w:rPr>
          <w:rFonts w:ascii="Angsana New" w:hAnsi="Angsana New"/>
          <w:sz w:val="30"/>
          <w:szCs w:val="30"/>
          <w:cs/>
        </w:rPr>
        <w:t>ชิ้นส่วนอ</w:t>
      </w:r>
      <w:r w:rsidRPr="003054FD">
        <w:rPr>
          <w:rFonts w:ascii="Angsana New" w:hAnsi="Angsana New" w:hint="cs"/>
          <w:sz w:val="30"/>
          <w:szCs w:val="30"/>
          <w:cs/>
        </w:rPr>
        <w:t>ิ</w:t>
      </w:r>
      <w:r w:rsidRPr="003054FD">
        <w:rPr>
          <w:rFonts w:ascii="Angsana New" w:hAnsi="Angsana New"/>
          <w:sz w:val="30"/>
          <w:szCs w:val="30"/>
          <w:cs/>
        </w:rPr>
        <w:t>เล็</w:t>
      </w:r>
      <w:r w:rsidRPr="003054FD">
        <w:rPr>
          <w:rFonts w:ascii="Angsana New" w:hAnsi="Angsana New" w:hint="cs"/>
          <w:sz w:val="30"/>
          <w:szCs w:val="30"/>
          <w:cs/>
        </w:rPr>
        <w:t>ก</w:t>
      </w:r>
      <w:r w:rsidRPr="003054FD">
        <w:rPr>
          <w:rFonts w:ascii="Angsana New" w:hAnsi="Angsana New"/>
          <w:sz w:val="30"/>
          <w:szCs w:val="30"/>
          <w:cs/>
        </w:rPr>
        <w:t>ทร</w:t>
      </w:r>
      <w:r w:rsidRPr="003054FD">
        <w:rPr>
          <w:rFonts w:ascii="Angsana New" w:hAnsi="Angsana New" w:hint="cs"/>
          <w:sz w:val="30"/>
          <w:szCs w:val="30"/>
          <w:cs/>
        </w:rPr>
        <w:t>อ</w:t>
      </w:r>
      <w:r w:rsidRPr="003054FD">
        <w:rPr>
          <w:rFonts w:ascii="Angsana New" w:hAnsi="Angsana New"/>
          <w:sz w:val="30"/>
          <w:szCs w:val="30"/>
          <w:cs/>
        </w:rPr>
        <w:t>นิกส์</w:t>
      </w:r>
      <w:r w:rsidRPr="003054FD">
        <w:rPr>
          <w:rFonts w:ascii="Angsana New" w:hAnsi="Angsana New" w:hint="cs"/>
          <w:sz w:val="30"/>
          <w:szCs w:val="30"/>
          <w:cs/>
        </w:rPr>
        <w:t>อื่น</w:t>
      </w:r>
      <w:r w:rsidR="006E2DB8" w:rsidRPr="003054FD">
        <w:rPr>
          <w:rFonts w:ascii="Angsana New" w:hAnsi="Angsana New" w:hint="cs"/>
          <w:sz w:val="30"/>
          <w:szCs w:val="30"/>
          <w:cs/>
        </w:rPr>
        <w:t xml:space="preserve"> </w:t>
      </w:r>
      <w:r w:rsidRPr="003054FD">
        <w:rPr>
          <w:rFonts w:ascii="Angsana New" w:hAnsi="Angsana New" w:hint="cs"/>
          <w:sz w:val="30"/>
          <w:szCs w:val="30"/>
          <w:cs/>
        </w:rPr>
        <w:t>ๆ</w:t>
      </w:r>
    </w:p>
    <w:p w14:paraId="1E8446DB" w14:textId="77777777" w:rsidR="00DF58DD" w:rsidRDefault="00DF58DD" w:rsidP="00CE05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C66F477" w14:textId="6AFD9D31" w:rsidR="00C73033" w:rsidRPr="003054FD" w:rsidRDefault="00C73033" w:rsidP="00CE05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rPr>
          <w:rFonts w:ascii="Angsana New" w:hAnsi="Angsana New"/>
          <w:b/>
          <w:bCs/>
          <w:sz w:val="30"/>
          <w:szCs w:val="30"/>
        </w:rPr>
        <w:sectPr w:rsidR="00C73033" w:rsidRPr="003054FD" w:rsidSect="00D3249F">
          <w:headerReference w:type="default" r:id="rId14"/>
          <w:pgSz w:w="11909" w:h="16834" w:code="9"/>
          <w:pgMar w:top="691" w:right="1152" w:bottom="576" w:left="1152" w:header="720" w:footer="216" w:gutter="0"/>
          <w:cols w:space="720"/>
          <w:docGrid w:linePitch="245"/>
        </w:sectPr>
      </w:pPr>
    </w:p>
    <w:tbl>
      <w:tblPr>
        <w:tblW w:w="15402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690"/>
        <w:gridCol w:w="824"/>
        <w:gridCol w:w="239"/>
        <w:gridCol w:w="767"/>
        <w:gridCol w:w="265"/>
        <w:gridCol w:w="725"/>
        <w:gridCol w:w="240"/>
        <w:gridCol w:w="749"/>
        <w:gridCol w:w="15"/>
        <w:gridCol w:w="229"/>
        <w:gridCol w:w="15"/>
        <w:gridCol w:w="688"/>
        <w:gridCol w:w="236"/>
        <w:gridCol w:w="714"/>
        <w:gridCol w:w="270"/>
        <w:gridCol w:w="725"/>
        <w:gridCol w:w="267"/>
        <w:gridCol w:w="812"/>
        <w:gridCol w:w="270"/>
        <w:gridCol w:w="701"/>
        <w:gridCol w:w="236"/>
        <w:gridCol w:w="671"/>
        <w:gridCol w:w="267"/>
        <w:gridCol w:w="732"/>
        <w:gridCol w:w="257"/>
        <w:gridCol w:w="784"/>
        <w:gridCol w:w="14"/>
      </w:tblGrid>
      <w:tr w:rsidR="00CE0514" w:rsidRPr="003054FD" w14:paraId="2A58592C" w14:textId="77777777" w:rsidTr="00331A3E">
        <w:trPr>
          <w:tblHeader/>
        </w:trPr>
        <w:tc>
          <w:tcPr>
            <w:tcW w:w="3690" w:type="dxa"/>
            <w:shd w:val="clear" w:color="auto" w:fill="auto"/>
            <w:vAlign w:val="bottom"/>
          </w:tcPr>
          <w:p w14:paraId="14BD7F81" w14:textId="77777777" w:rsidR="00CE0514" w:rsidRPr="003054FD" w:rsidRDefault="00CE0514" w:rsidP="00925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2" w:type="dxa"/>
            <w:gridSpan w:val="26"/>
            <w:shd w:val="clear" w:color="auto" w:fill="auto"/>
            <w:vAlign w:val="bottom"/>
          </w:tcPr>
          <w:p w14:paraId="44D13E85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E0514" w:rsidRPr="003054FD" w14:paraId="0ACCAEB0" w14:textId="77777777" w:rsidTr="00331A3E">
        <w:trPr>
          <w:gridAfter w:val="1"/>
          <w:wAfter w:w="14" w:type="dxa"/>
          <w:tblHeader/>
        </w:trPr>
        <w:tc>
          <w:tcPr>
            <w:tcW w:w="3690" w:type="dxa"/>
            <w:shd w:val="clear" w:color="auto" w:fill="auto"/>
            <w:vAlign w:val="bottom"/>
          </w:tcPr>
          <w:p w14:paraId="1A61B332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830" w:type="dxa"/>
            <w:gridSpan w:val="3"/>
            <w:shd w:val="clear" w:color="auto" w:fill="auto"/>
          </w:tcPr>
          <w:p w14:paraId="31244035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ชิ้นส่วน</w:t>
            </w:r>
          </w:p>
          <w:p w14:paraId="56C01030" w14:textId="7E96DD66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อิเล็กทรอนิกส์</w:t>
            </w:r>
            <w:r w:rsidR="00FD5BF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</w:t>
            </w:r>
          </w:p>
          <w:p w14:paraId="2139E099" w14:textId="044D88EA" w:rsidR="00CE0514" w:rsidRPr="003054FD" w:rsidRDefault="00CE0514" w:rsidP="00464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 w:firstLine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อุปกรณ์ยา</w:t>
            </w:r>
            <w:r w:rsidR="007834D1"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</w:t>
            </w: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ยนต์</w:t>
            </w:r>
          </w:p>
        </w:tc>
        <w:tc>
          <w:tcPr>
            <w:tcW w:w="265" w:type="dxa"/>
            <w:shd w:val="clear" w:color="auto" w:fill="auto"/>
          </w:tcPr>
          <w:p w14:paraId="446A1B48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gridSpan w:val="3"/>
            <w:shd w:val="clear" w:color="auto" w:fill="auto"/>
          </w:tcPr>
          <w:p w14:paraId="35A580DC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ชิ้นส่วน</w:t>
            </w:r>
          </w:p>
          <w:p w14:paraId="294D3A63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อิเล็กทรอนิกส์สำหรับอุปกรณ์สำนักงาน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12C59FDD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53" w:type="dxa"/>
            <w:gridSpan w:val="4"/>
            <w:shd w:val="clear" w:color="auto" w:fill="auto"/>
          </w:tcPr>
          <w:p w14:paraId="4292A818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F476D26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ชิ้นส่วน</w:t>
            </w:r>
          </w:p>
          <w:p w14:paraId="423308C5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อิเล็กทรอนิกส์อื่น</w:t>
            </w:r>
            <w:r w:rsidR="001412A8" w:rsidRPr="003054F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270" w:type="dxa"/>
            <w:shd w:val="clear" w:color="auto" w:fill="auto"/>
          </w:tcPr>
          <w:p w14:paraId="3AE44FB9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gridSpan w:val="3"/>
            <w:shd w:val="clear" w:color="auto" w:fill="auto"/>
          </w:tcPr>
          <w:p w14:paraId="63D34419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AE84F65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D3AA723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4E2AD490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8" w:type="dxa"/>
            <w:gridSpan w:val="3"/>
            <w:shd w:val="clear" w:color="auto" w:fill="auto"/>
          </w:tcPr>
          <w:p w14:paraId="5C29730D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D2F924A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ตัดรายการ</w:t>
            </w:r>
          </w:p>
          <w:p w14:paraId="650BEF2E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267" w:type="dxa"/>
            <w:shd w:val="clear" w:color="auto" w:fill="auto"/>
          </w:tcPr>
          <w:p w14:paraId="15E3B0CC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73" w:type="dxa"/>
            <w:gridSpan w:val="3"/>
            <w:shd w:val="clear" w:color="auto" w:fill="auto"/>
          </w:tcPr>
          <w:p w14:paraId="5B0249F7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1DC69FE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FDADFE7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</w:tr>
      <w:tr w:rsidR="007F12F6" w:rsidRPr="003054FD" w14:paraId="0EBCF938" w14:textId="77777777" w:rsidTr="00331A3E">
        <w:trPr>
          <w:gridAfter w:val="1"/>
          <w:wAfter w:w="14" w:type="dxa"/>
          <w:tblHeader/>
        </w:trPr>
        <w:tc>
          <w:tcPr>
            <w:tcW w:w="3690" w:type="dxa"/>
            <w:shd w:val="clear" w:color="auto" w:fill="auto"/>
            <w:vAlign w:val="bottom"/>
          </w:tcPr>
          <w:p w14:paraId="6956539A" w14:textId="37514505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7230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ด</w:t>
            </w:r>
            <w:r w:rsidR="00331A3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E7230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331A3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0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</w:t>
            </w:r>
            <w:r w:rsidR="00331A3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2FD22798" w14:textId="7AC4AF6C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C45B43B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  <w:vAlign w:val="bottom"/>
          </w:tcPr>
          <w:p w14:paraId="09201640" w14:textId="72FEE3B1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F024E6C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shd w:val="clear" w:color="auto" w:fill="auto"/>
            <w:vAlign w:val="bottom"/>
          </w:tcPr>
          <w:p w14:paraId="06874F6B" w14:textId="5A3F21EE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FFE689B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shd w:val="clear" w:color="auto" w:fill="auto"/>
            <w:vAlign w:val="bottom"/>
          </w:tcPr>
          <w:p w14:paraId="2DFFC6A5" w14:textId="47326224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48747498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shd w:val="clear" w:color="auto" w:fill="auto"/>
            <w:vAlign w:val="bottom"/>
          </w:tcPr>
          <w:p w14:paraId="36A9BE17" w14:textId="130AB4C0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EE4E26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5938E0D1" w14:textId="49D4AFCF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15AA08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shd w:val="clear" w:color="auto" w:fill="auto"/>
            <w:vAlign w:val="bottom"/>
          </w:tcPr>
          <w:p w14:paraId="3828FBA1" w14:textId="3295208E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74A19BF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0CA6817" w14:textId="360B50B0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07FA92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shd w:val="clear" w:color="auto" w:fill="auto"/>
            <w:vAlign w:val="bottom"/>
          </w:tcPr>
          <w:p w14:paraId="0D248012" w14:textId="6475D5BA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51DB86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7B5F8B3A" w14:textId="522DD142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67" w:type="dxa"/>
            <w:shd w:val="clear" w:color="auto" w:fill="auto"/>
          </w:tcPr>
          <w:p w14:paraId="1B6D3153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  <w:shd w:val="clear" w:color="auto" w:fill="auto"/>
            <w:vAlign w:val="bottom"/>
          </w:tcPr>
          <w:p w14:paraId="4709FD5E" w14:textId="5FDCEB56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6549CC2C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5B2AA9B2" w14:textId="78F51D1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CE0514" w:rsidRPr="003054FD" w14:paraId="3ABAF23B" w14:textId="77777777" w:rsidTr="00331A3E">
        <w:trPr>
          <w:tblHeader/>
        </w:trPr>
        <w:tc>
          <w:tcPr>
            <w:tcW w:w="3690" w:type="dxa"/>
            <w:shd w:val="clear" w:color="auto" w:fill="auto"/>
            <w:vAlign w:val="bottom"/>
          </w:tcPr>
          <w:p w14:paraId="02B18DDF" w14:textId="77777777" w:rsidR="00CE0514" w:rsidRPr="003054FD" w:rsidRDefault="00CE0514" w:rsidP="00925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2" w:type="dxa"/>
            <w:gridSpan w:val="26"/>
            <w:shd w:val="clear" w:color="auto" w:fill="auto"/>
            <w:vAlign w:val="bottom"/>
          </w:tcPr>
          <w:p w14:paraId="709C6426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054FD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3054F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ล้านบาท</w:t>
            </w:r>
            <w:r w:rsidRPr="003054FD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CE0514" w:rsidRPr="003054FD" w14:paraId="3C8A789A" w14:textId="77777777" w:rsidTr="00331A3E">
        <w:trPr>
          <w:gridAfter w:val="1"/>
          <w:wAfter w:w="14" w:type="dxa"/>
        </w:trPr>
        <w:tc>
          <w:tcPr>
            <w:tcW w:w="3690" w:type="dxa"/>
            <w:shd w:val="clear" w:color="auto" w:fill="auto"/>
          </w:tcPr>
          <w:p w14:paraId="30EB858B" w14:textId="77777777" w:rsidR="00CE0514" w:rsidRPr="003054FD" w:rsidRDefault="00CE0514" w:rsidP="00925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566F039B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BEA308A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  <w:vAlign w:val="bottom"/>
          </w:tcPr>
          <w:p w14:paraId="6255192A" w14:textId="77777777" w:rsidR="00CE0514" w:rsidRPr="0091184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75B343FC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shd w:val="clear" w:color="auto" w:fill="auto"/>
            <w:vAlign w:val="bottom"/>
          </w:tcPr>
          <w:p w14:paraId="794411AE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3673938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shd w:val="clear" w:color="auto" w:fill="auto"/>
            <w:vAlign w:val="bottom"/>
          </w:tcPr>
          <w:p w14:paraId="6A0B00AB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43258C78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shd w:val="clear" w:color="auto" w:fill="auto"/>
            <w:vAlign w:val="bottom"/>
          </w:tcPr>
          <w:p w14:paraId="128AA419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C61804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29942F7D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EEA6C0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shd w:val="clear" w:color="auto" w:fill="auto"/>
            <w:vAlign w:val="bottom"/>
          </w:tcPr>
          <w:p w14:paraId="427FF382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41ADA150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D1240CC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4C9792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shd w:val="clear" w:color="auto" w:fill="auto"/>
            <w:vAlign w:val="bottom"/>
          </w:tcPr>
          <w:p w14:paraId="155F7E21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767369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5A36468F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6F3DCFEB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  <w:shd w:val="clear" w:color="auto" w:fill="auto"/>
          </w:tcPr>
          <w:p w14:paraId="315E52F9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0AA1E3D1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4" w:type="dxa"/>
            <w:shd w:val="clear" w:color="auto" w:fill="auto"/>
          </w:tcPr>
          <w:p w14:paraId="7FAD75BB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1A3E" w:rsidRPr="003054FD" w14:paraId="26A7B5CE" w14:textId="77777777" w:rsidTr="00331A3E">
        <w:trPr>
          <w:gridAfter w:val="1"/>
          <w:wAfter w:w="14" w:type="dxa"/>
        </w:trPr>
        <w:tc>
          <w:tcPr>
            <w:tcW w:w="3690" w:type="dxa"/>
            <w:shd w:val="clear" w:color="auto" w:fill="auto"/>
          </w:tcPr>
          <w:p w14:paraId="2741748D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824" w:type="dxa"/>
            <w:shd w:val="clear" w:color="auto" w:fill="auto"/>
          </w:tcPr>
          <w:p w14:paraId="15211F70" w14:textId="39224791" w:rsidR="00331A3E" w:rsidRPr="0043267E" w:rsidRDefault="00904059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2,505</w:t>
            </w:r>
          </w:p>
        </w:tc>
        <w:tc>
          <w:tcPr>
            <w:tcW w:w="239" w:type="dxa"/>
            <w:shd w:val="clear" w:color="auto" w:fill="auto"/>
          </w:tcPr>
          <w:p w14:paraId="32BFD9D7" w14:textId="77777777" w:rsidR="00331A3E" w:rsidRPr="0043267E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</w:tcPr>
          <w:p w14:paraId="0514D1E5" w14:textId="4437F80B" w:rsidR="00331A3E" w:rsidRPr="0043267E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2,64</w:t>
            </w:r>
            <w:r w:rsidR="00313E0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65" w:type="dxa"/>
            <w:shd w:val="clear" w:color="auto" w:fill="auto"/>
          </w:tcPr>
          <w:p w14:paraId="0AC4E7EE" w14:textId="77777777" w:rsidR="00331A3E" w:rsidRPr="0043267E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3F024F9B" w14:textId="43462B1B" w:rsidR="00331A3E" w:rsidRPr="0043267E" w:rsidRDefault="00904059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8,70</w:t>
            </w:r>
            <w:r w:rsidR="004178D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40" w:type="dxa"/>
          </w:tcPr>
          <w:p w14:paraId="56B4C559" w14:textId="77777777" w:rsidR="00331A3E" w:rsidRPr="0043267E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4" w:type="dxa"/>
            <w:gridSpan w:val="2"/>
          </w:tcPr>
          <w:p w14:paraId="7003D194" w14:textId="7C5DA70A" w:rsidR="00331A3E" w:rsidRPr="0043267E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10,31</w:t>
            </w:r>
            <w:r w:rsidR="004B2B7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44" w:type="dxa"/>
            <w:gridSpan w:val="2"/>
          </w:tcPr>
          <w:p w14:paraId="5D8C0A55" w14:textId="77777777" w:rsidR="00331A3E" w:rsidRPr="0043267E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</w:tcPr>
          <w:p w14:paraId="60754A8D" w14:textId="45749A19" w:rsidR="00331A3E" w:rsidRPr="0043267E" w:rsidRDefault="00904059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428</w:t>
            </w:r>
          </w:p>
        </w:tc>
        <w:tc>
          <w:tcPr>
            <w:tcW w:w="236" w:type="dxa"/>
          </w:tcPr>
          <w:p w14:paraId="0EB9DDBD" w14:textId="77777777" w:rsidR="00331A3E" w:rsidRPr="0043267E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</w:tcPr>
          <w:p w14:paraId="0B7C5F53" w14:textId="6380B124" w:rsidR="00331A3E" w:rsidRPr="0043267E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539</w:t>
            </w:r>
          </w:p>
        </w:tc>
        <w:tc>
          <w:tcPr>
            <w:tcW w:w="270" w:type="dxa"/>
          </w:tcPr>
          <w:p w14:paraId="3D61A774" w14:textId="77777777" w:rsidR="00331A3E" w:rsidRPr="0043267E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</w:tcPr>
          <w:p w14:paraId="6661DEBC" w14:textId="29652BBA" w:rsidR="00331A3E" w:rsidRPr="0043267E" w:rsidRDefault="00904059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11,63</w:t>
            </w:r>
            <w:r w:rsidR="004178D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67" w:type="dxa"/>
          </w:tcPr>
          <w:p w14:paraId="53AACB15" w14:textId="77777777" w:rsidR="00331A3E" w:rsidRPr="0043267E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</w:tcPr>
          <w:p w14:paraId="5A3DB6F9" w14:textId="701EF68E" w:rsidR="00331A3E" w:rsidRPr="0043267E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13,50</w:t>
            </w:r>
            <w:r w:rsidR="004B2B7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0CA16034" w14:textId="77777777" w:rsidR="00331A3E" w:rsidRPr="0043267E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</w:tcPr>
          <w:p w14:paraId="25F45407" w14:textId="62A8DD7D" w:rsidR="00331A3E" w:rsidRPr="0043267E" w:rsidRDefault="00904059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9485FAB" w14:textId="77777777" w:rsidR="00331A3E" w:rsidRPr="0043267E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</w:tcPr>
          <w:p w14:paraId="588AF5C4" w14:textId="745D9A36" w:rsidR="00331A3E" w:rsidRPr="0043267E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66034774" w14:textId="77777777" w:rsidR="00331A3E" w:rsidRPr="0043267E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</w:tcPr>
          <w:p w14:paraId="26D91285" w14:textId="6A1731FA" w:rsidR="00331A3E" w:rsidRPr="0043267E" w:rsidRDefault="00904059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11,637</w:t>
            </w:r>
          </w:p>
        </w:tc>
        <w:tc>
          <w:tcPr>
            <w:tcW w:w="257" w:type="dxa"/>
          </w:tcPr>
          <w:p w14:paraId="70A848F0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4" w:type="dxa"/>
          </w:tcPr>
          <w:p w14:paraId="03030A1D" w14:textId="70F4D31E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13,50</w:t>
            </w:r>
            <w:r w:rsidR="004B2B7C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331A3E" w:rsidRPr="003054FD" w14:paraId="18527EEC" w14:textId="77777777" w:rsidTr="00331A3E">
        <w:trPr>
          <w:gridAfter w:val="1"/>
          <w:wAfter w:w="14" w:type="dxa"/>
        </w:trPr>
        <w:tc>
          <w:tcPr>
            <w:tcW w:w="3690" w:type="dxa"/>
            <w:shd w:val="clear" w:color="auto" w:fill="auto"/>
          </w:tcPr>
          <w:p w14:paraId="0AF66D51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2ACC7FDD" w14:textId="732055FF" w:rsidR="00331A3E" w:rsidRPr="0043267E" w:rsidRDefault="00904059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9" w:type="dxa"/>
            <w:shd w:val="clear" w:color="auto" w:fill="auto"/>
          </w:tcPr>
          <w:p w14:paraId="0252070C" w14:textId="77777777" w:rsidR="00331A3E" w:rsidRPr="0043267E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</w:tcPr>
          <w:p w14:paraId="1FE50EF5" w14:textId="16A8C430" w:rsidR="00331A3E" w:rsidRPr="0043267E" w:rsidRDefault="00313E0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65" w:type="dxa"/>
            <w:shd w:val="clear" w:color="auto" w:fill="auto"/>
          </w:tcPr>
          <w:p w14:paraId="317B9E4E" w14:textId="77777777" w:rsidR="00331A3E" w:rsidRPr="0043267E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6E74E3E2" w14:textId="5BE7147B" w:rsidR="00331A3E" w:rsidRPr="0043267E" w:rsidRDefault="00904059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240" w:type="dxa"/>
          </w:tcPr>
          <w:p w14:paraId="1557553B" w14:textId="77777777" w:rsidR="00331A3E" w:rsidRPr="0043267E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tcBorders>
              <w:bottom w:val="single" w:sz="4" w:space="0" w:color="auto"/>
            </w:tcBorders>
          </w:tcPr>
          <w:p w14:paraId="526D8349" w14:textId="779A16DF" w:rsidR="00331A3E" w:rsidRPr="0043267E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57" w:firstLine="2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2243">
              <w:rPr>
                <w:rFonts w:ascii="Angsana New" w:hAnsi="Angsana New"/>
                <w:sz w:val="28"/>
                <w:szCs w:val="28"/>
              </w:rPr>
              <w:t>8</w:t>
            </w:r>
            <w:r w:rsidR="004B2B7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44" w:type="dxa"/>
            <w:gridSpan w:val="2"/>
          </w:tcPr>
          <w:p w14:paraId="4E5272F7" w14:textId="77777777" w:rsidR="00331A3E" w:rsidRPr="0043267E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4C1159B4" w14:textId="254883F4" w:rsidR="00331A3E" w:rsidRPr="0043267E" w:rsidRDefault="00904059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0AB1E6A" w14:textId="77777777" w:rsidR="00331A3E" w:rsidRPr="0043267E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14:paraId="4FBAA20C" w14:textId="5B1AE13E" w:rsidR="00331A3E" w:rsidRPr="0043267E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E78285" w14:textId="77777777" w:rsidR="00331A3E" w:rsidRPr="0043267E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5D871230" w14:textId="2031E0F5" w:rsidR="00331A3E" w:rsidRPr="0043267E" w:rsidRDefault="00904059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267" w:type="dxa"/>
          </w:tcPr>
          <w:p w14:paraId="21D1AE88" w14:textId="77777777" w:rsidR="00331A3E" w:rsidRPr="0043267E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04214AE3" w14:textId="7795307A" w:rsidR="00331A3E" w:rsidRPr="0043267E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4B2B7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0C4291C7" w14:textId="77777777" w:rsidR="00331A3E" w:rsidRPr="0043267E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14:paraId="70DF3251" w14:textId="1EA56789" w:rsidR="00331A3E" w:rsidRPr="0043267E" w:rsidRDefault="00904059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6"/>
              </w:tabs>
              <w:ind w:right="-8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(71)</w:t>
            </w:r>
          </w:p>
        </w:tc>
        <w:tc>
          <w:tcPr>
            <w:tcW w:w="236" w:type="dxa"/>
          </w:tcPr>
          <w:p w14:paraId="3D9A4204" w14:textId="77777777" w:rsidR="00331A3E" w:rsidRPr="0043267E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14:paraId="61E35F34" w14:textId="7138F16A" w:rsidR="00331A3E" w:rsidRPr="0043267E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6"/>
              </w:tabs>
              <w:ind w:right="-8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(93)</w:t>
            </w:r>
          </w:p>
        </w:tc>
        <w:tc>
          <w:tcPr>
            <w:tcW w:w="267" w:type="dxa"/>
          </w:tcPr>
          <w:p w14:paraId="6AC8403B" w14:textId="77777777" w:rsidR="00331A3E" w:rsidRPr="0043267E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</w:tcPr>
          <w:p w14:paraId="1F54F851" w14:textId="16E54287" w:rsidR="00331A3E" w:rsidRPr="0043267E" w:rsidRDefault="00904059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19C71006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</w:tcPr>
          <w:p w14:paraId="04BE6C6F" w14:textId="5F33C46A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31A3E" w:rsidRPr="003054FD" w14:paraId="41D05EF5" w14:textId="77777777" w:rsidTr="00331A3E">
        <w:trPr>
          <w:gridAfter w:val="1"/>
          <w:wAfter w:w="14" w:type="dxa"/>
        </w:trPr>
        <w:tc>
          <w:tcPr>
            <w:tcW w:w="3690" w:type="dxa"/>
            <w:shd w:val="clear" w:color="auto" w:fill="auto"/>
          </w:tcPr>
          <w:p w14:paraId="2FDBD7BC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F02363" w14:textId="40C2714B" w:rsidR="00331A3E" w:rsidRPr="0043267E" w:rsidRDefault="00904059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2,506</w:t>
            </w:r>
          </w:p>
        </w:tc>
        <w:tc>
          <w:tcPr>
            <w:tcW w:w="239" w:type="dxa"/>
            <w:shd w:val="clear" w:color="auto" w:fill="auto"/>
          </w:tcPr>
          <w:p w14:paraId="5A8A4981" w14:textId="77777777" w:rsidR="00331A3E" w:rsidRPr="0043267E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2D114" w14:textId="52C3BB24" w:rsidR="00331A3E" w:rsidRPr="0043267E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2,658</w:t>
            </w:r>
          </w:p>
        </w:tc>
        <w:tc>
          <w:tcPr>
            <w:tcW w:w="265" w:type="dxa"/>
            <w:shd w:val="clear" w:color="auto" w:fill="auto"/>
          </w:tcPr>
          <w:p w14:paraId="668B9F5D" w14:textId="77777777" w:rsidR="00331A3E" w:rsidRPr="0043267E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6DAE58" w14:textId="1E1D1BB7" w:rsidR="00331A3E" w:rsidRPr="0043267E" w:rsidRDefault="00904059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8,774</w:t>
            </w:r>
          </w:p>
        </w:tc>
        <w:tc>
          <w:tcPr>
            <w:tcW w:w="240" w:type="dxa"/>
          </w:tcPr>
          <w:p w14:paraId="2BC62D9A" w14:textId="77777777" w:rsidR="00331A3E" w:rsidRPr="0043267E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D0394B" w14:textId="53B7BB34" w:rsidR="00331A3E" w:rsidRPr="0043267E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2243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10,397</w:t>
            </w:r>
          </w:p>
        </w:tc>
        <w:tc>
          <w:tcPr>
            <w:tcW w:w="244" w:type="dxa"/>
            <w:gridSpan w:val="2"/>
          </w:tcPr>
          <w:p w14:paraId="0B32F5F9" w14:textId="77777777" w:rsidR="00331A3E" w:rsidRPr="0043267E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</w:tcPr>
          <w:p w14:paraId="3D131185" w14:textId="1AEB2F5B" w:rsidR="00331A3E" w:rsidRPr="0043267E" w:rsidRDefault="00904059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428</w:t>
            </w:r>
          </w:p>
        </w:tc>
        <w:tc>
          <w:tcPr>
            <w:tcW w:w="236" w:type="dxa"/>
          </w:tcPr>
          <w:p w14:paraId="1F9400C6" w14:textId="77777777" w:rsidR="00331A3E" w:rsidRPr="0043267E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double" w:sz="4" w:space="0" w:color="auto"/>
            </w:tcBorders>
          </w:tcPr>
          <w:p w14:paraId="0BEE5D29" w14:textId="7F168C04" w:rsidR="00331A3E" w:rsidRPr="0043267E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539</w:t>
            </w:r>
          </w:p>
        </w:tc>
        <w:tc>
          <w:tcPr>
            <w:tcW w:w="270" w:type="dxa"/>
          </w:tcPr>
          <w:p w14:paraId="5278AE55" w14:textId="77777777" w:rsidR="00331A3E" w:rsidRPr="0043267E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7AC4D4CF" w14:textId="2CE830E7" w:rsidR="00331A3E" w:rsidRPr="0043267E" w:rsidRDefault="00904059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11,708</w:t>
            </w:r>
          </w:p>
        </w:tc>
        <w:tc>
          <w:tcPr>
            <w:tcW w:w="267" w:type="dxa"/>
          </w:tcPr>
          <w:p w14:paraId="6C24F28C" w14:textId="77777777" w:rsidR="00331A3E" w:rsidRPr="0043267E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6079CDAF" w14:textId="3FED19A0" w:rsidR="00331A3E" w:rsidRPr="0043267E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13,594</w:t>
            </w:r>
          </w:p>
        </w:tc>
        <w:tc>
          <w:tcPr>
            <w:tcW w:w="270" w:type="dxa"/>
          </w:tcPr>
          <w:p w14:paraId="3BD490E9" w14:textId="77777777" w:rsidR="00331A3E" w:rsidRPr="0043267E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</w:tcPr>
          <w:p w14:paraId="64C8086B" w14:textId="776D8168" w:rsidR="00331A3E" w:rsidRPr="0043267E" w:rsidRDefault="00904059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8"/>
              </w:tabs>
              <w:ind w:right="-8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(71)</w:t>
            </w:r>
          </w:p>
        </w:tc>
        <w:tc>
          <w:tcPr>
            <w:tcW w:w="236" w:type="dxa"/>
          </w:tcPr>
          <w:p w14:paraId="68F7DF8A" w14:textId="77777777" w:rsidR="00331A3E" w:rsidRPr="0043267E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double" w:sz="4" w:space="0" w:color="auto"/>
            </w:tcBorders>
          </w:tcPr>
          <w:p w14:paraId="084795D7" w14:textId="7CFF88FF" w:rsidR="00331A3E" w:rsidRPr="0043267E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</w:tabs>
              <w:ind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(93)</w:t>
            </w:r>
          </w:p>
        </w:tc>
        <w:tc>
          <w:tcPr>
            <w:tcW w:w="267" w:type="dxa"/>
          </w:tcPr>
          <w:p w14:paraId="3D4C1161" w14:textId="77777777" w:rsidR="00331A3E" w:rsidRPr="0043267E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single" w:sz="4" w:space="0" w:color="auto"/>
              <w:bottom w:val="double" w:sz="4" w:space="0" w:color="auto"/>
            </w:tcBorders>
          </w:tcPr>
          <w:p w14:paraId="2A437987" w14:textId="3446D9F2" w:rsidR="00331A3E" w:rsidRPr="0043267E" w:rsidRDefault="00904059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11,637</w:t>
            </w:r>
          </w:p>
        </w:tc>
        <w:tc>
          <w:tcPr>
            <w:tcW w:w="257" w:type="dxa"/>
          </w:tcPr>
          <w:p w14:paraId="7999E7DD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</w:tcPr>
          <w:p w14:paraId="2060EF7D" w14:textId="6BA319D0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13,501</w:t>
            </w:r>
          </w:p>
        </w:tc>
      </w:tr>
      <w:tr w:rsidR="00331A3E" w:rsidRPr="003054FD" w14:paraId="3FE699EE" w14:textId="77777777" w:rsidTr="00331A3E">
        <w:trPr>
          <w:gridAfter w:val="1"/>
          <w:wAfter w:w="14" w:type="dxa"/>
          <w:trHeight w:val="20"/>
        </w:trPr>
        <w:tc>
          <w:tcPr>
            <w:tcW w:w="3690" w:type="dxa"/>
            <w:shd w:val="clear" w:color="auto" w:fill="auto"/>
          </w:tcPr>
          <w:p w14:paraId="71D7C0F5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125CAE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47A6BC8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85B924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501C599E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A6DD6F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E89DFC4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A5A2005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5E8B3409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dxa"/>
            <w:tcBorders>
              <w:top w:val="double" w:sz="4" w:space="0" w:color="auto"/>
            </w:tcBorders>
            <w:shd w:val="clear" w:color="auto" w:fill="auto"/>
          </w:tcPr>
          <w:p w14:paraId="1D581D68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86CD3FB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dxa"/>
            <w:tcBorders>
              <w:top w:val="double" w:sz="4" w:space="0" w:color="auto"/>
            </w:tcBorders>
            <w:shd w:val="clear" w:color="auto" w:fill="auto"/>
          </w:tcPr>
          <w:p w14:paraId="620D1CAC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C11E02E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" w:type="dxa"/>
            <w:tcBorders>
              <w:top w:val="double" w:sz="4" w:space="0" w:color="auto"/>
            </w:tcBorders>
            <w:shd w:val="clear" w:color="auto" w:fill="auto"/>
          </w:tcPr>
          <w:p w14:paraId="44D21B8E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4B77DE11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shd w:val="clear" w:color="auto" w:fill="auto"/>
          </w:tcPr>
          <w:p w14:paraId="508F16F4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C70743F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1" w:type="dxa"/>
            <w:tcBorders>
              <w:top w:val="double" w:sz="4" w:space="0" w:color="auto"/>
            </w:tcBorders>
            <w:shd w:val="clear" w:color="auto" w:fill="auto"/>
          </w:tcPr>
          <w:p w14:paraId="2128540E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32D5549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dxa"/>
            <w:tcBorders>
              <w:top w:val="double" w:sz="4" w:space="0" w:color="auto"/>
            </w:tcBorders>
            <w:shd w:val="clear" w:color="auto" w:fill="auto"/>
          </w:tcPr>
          <w:p w14:paraId="1D2D8DD7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77A72D0C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2" w:type="dxa"/>
            <w:tcBorders>
              <w:top w:val="double" w:sz="4" w:space="0" w:color="auto"/>
            </w:tcBorders>
            <w:shd w:val="clear" w:color="auto" w:fill="auto"/>
          </w:tcPr>
          <w:p w14:paraId="63780B2F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14:paraId="0F520496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dxa"/>
            <w:tcBorders>
              <w:top w:val="double" w:sz="4" w:space="0" w:color="auto"/>
            </w:tcBorders>
            <w:shd w:val="clear" w:color="auto" w:fill="auto"/>
          </w:tcPr>
          <w:p w14:paraId="5886A14B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1A3E" w:rsidRPr="003054FD" w14:paraId="4E276459" w14:textId="77777777" w:rsidTr="00331A3E">
        <w:trPr>
          <w:gridAfter w:val="1"/>
          <w:wAfter w:w="14" w:type="dxa"/>
        </w:trPr>
        <w:tc>
          <w:tcPr>
            <w:tcW w:w="3690" w:type="dxa"/>
            <w:shd w:val="clear" w:color="auto" w:fill="auto"/>
          </w:tcPr>
          <w:p w14:paraId="0CAC1794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4111539F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50C1BFD8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  <w:vAlign w:val="bottom"/>
          </w:tcPr>
          <w:p w14:paraId="33E9AD71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26AF9813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shd w:val="clear" w:color="auto" w:fill="auto"/>
            <w:vAlign w:val="bottom"/>
          </w:tcPr>
          <w:p w14:paraId="3969EA71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2F53CD37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shd w:val="clear" w:color="auto" w:fill="auto"/>
          </w:tcPr>
          <w:p w14:paraId="3CF47A7E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0A0C0081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shd w:val="clear" w:color="auto" w:fill="auto"/>
          </w:tcPr>
          <w:p w14:paraId="097C0858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658C346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  <w:shd w:val="clear" w:color="auto" w:fill="auto"/>
          </w:tcPr>
          <w:p w14:paraId="4648542F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FD25D5F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shd w:val="clear" w:color="auto" w:fill="auto"/>
          </w:tcPr>
          <w:p w14:paraId="2454FE99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6BB7FB70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shd w:val="clear" w:color="auto" w:fill="auto"/>
          </w:tcPr>
          <w:p w14:paraId="0C35D8F3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8D08D11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shd w:val="clear" w:color="auto" w:fill="auto"/>
          </w:tcPr>
          <w:p w14:paraId="43C06DC9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840A318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shd w:val="clear" w:color="auto" w:fill="auto"/>
          </w:tcPr>
          <w:p w14:paraId="72BD98D9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6E9DA175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  <w:shd w:val="clear" w:color="auto" w:fill="auto"/>
          </w:tcPr>
          <w:p w14:paraId="3048039C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55BF461F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4" w:type="dxa"/>
            <w:shd w:val="clear" w:color="auto" w:fill="auto"/>
          </w:tcPr>
          <w:p w14:paraId="25F1F3EC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1A3E" w:rsidRPr="003054FD" w14:paraId="772BE97C" w14:textId="77777777" w:rsidTr="00331A3E">
        <w:trPr>
          <w:gridAfter w:val="1"/>
          <w:wAfter w:w="14" w:type="dxa"/>
        </w:trPr>
        <w:tc>
          <w:tcPr>
            <w:tcW w:w="3690" w:type="dxa"/>
            <w:shd w:val="clear" w:color="auto" w:fill="auto"/>
          </w:tcPr>
          <w:p w14:paraId="58418C56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65B1AF8F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6CA8E580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  <w:vAlign w:val="bottom"/>
          </w:tcPr>
          <w:p w14:paraId="26795690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17FA9DEB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shd w:val="clear" w:color="auto" w:fill="auto"/>
            <w:vAlign w:val="bottom"/>
          </w:tcPr>
          <w:p w14:paraId="0488FE6A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1694EB46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shd w:val="clear" w:color="auto" w:fill="auto"/>
          </w:tcPr>
          <w:p w14:paraId="6A1289D6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643EB36D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shd w:val="clear" w:color="auto" w:fill="auto"/>
          </w:tcPr>
          <w:p w14:paraId="547650E3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A09EAB5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  <w:shd w:val="clear" w:color="auto" w:fill="auto"/>
          </w:tcPr>
          <w:p w14:paraId="497DFE37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18E635E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shd w:val="clear" w:color="auto" w:fill="auto"/>
          </w:tcPr>
          <w:p w14:paraId="4E86C964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23E8DCAB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shd w:val="clear" w:color="auto" w:fill="auto"/>
          </w:tcPr>
          <w:p w14:paraId="37665B2C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CC472A9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shd w:val="clear" w:color="auto" w:fill="auto"/>
          </w:tcPr>
          <w:p w14:paraId="476FA8C4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1AA4C49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shd w:val="clear" w:color="auto" w:fill="auto"/>
          </w:tcPr>
          <w:p w14:paraId="1D3D4146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51FDC91C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  <w:shd w:val="clear" w:color="auto" w:fill="auto"/>
          </w:tcPr>
          <w:p w14:paraId="1019173C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2D9D0707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4" w:type="dxa"/>
            <w:shd w:val="clear" w:color="auto" w:fill="auto"/>
          </w:tcPr>
          <w:p w14:paraId="7C237427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1A3E" w:rsidRPr="003054FD" w14:paraId="779AB5E7" w14:textId="77777777" w:rsidTr="00331A3E">
        <w:trPr>
          <w:gridAfter w:val="1"/>
          <w:wAfter w:w="14" w:type="dxa"/>
        </w:trPr>
        <w:tc>
          <w:tcPr>
            <w:tcW w:w="3690" w:type="dxa"/>
            <w:shd w:val="clear" w:color="auto" w:fill="auto"/>
          </w:tcPr>
          <w:p w14:paraId="6AA93AD9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824" w:type="dxa"/>
            <w:shd w:val="clear" w:color="auto" w:fill="auto"/>
          </w:tcPr>
          <w:p w14:paraId="794379F6" w14:textId="11DF9C87" w:rsidR="00331A3E" w:rsidRPr="008D6F4B" w:rsidRDefault="00E47480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950</w:t>
            </w:r>
          </w:p>
        </w:tc>
        <w:tc>
          <w:tcPr>
            <w:tcW w:w="239" w:type="dxa"/>
            <w:shd w:val="clear" w:color="auto" w:fill="auto"/>
          </w:tcPr>
          <w:p w14:paraId="2CAAB81F" w14:textId="77777777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</w:tcPr>
          <w:p w14:paraId="2C664A84" w14:textId="27628650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1,017</w:t>
            </w:r>
          </w:p>
        </w:tc>
        <w:tc>
          <w:tcPr>
            <w:tcW w:w="265" w:type="dxa"/>
            <w:shd w:val="clear" w:color="auto" w:fill="auto"/>
          </w:tcPr>
          <w:p w14:paraId="6B4567D7" w14:textId="77777777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60ADA4A8" w14:textId="68512D83" w:rsidR="00331A3E" w:rsidRPr="008D6F4B" w:rsidRDefault="00E47480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5,221</w:t>
            </w:r>
          </w:p>
        </w:tc>
        <w:tc>
          <w:tcPr>
            <w:tcW w:w="240" w:type="dxa"/>
          </w:tcPr>
          <w:p w14:paraId="00929D1F" w14:textId="77777777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4" w:type="dxa"/>
            <w:gridSpan w:val="2"/>
          </w:tcPr>
          <w:p w14:paraId="13A26ACF" w14:textId="6756FE58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8,666</w:t>
            </w:r>
          </w:p>
        </w:tc>
        <w:tc>
          <w:tcPr>
            <w:tcW w:w="244" w:type="dxa"/>
            <w:gridSpan w:val="2"/>
          </w:tcPr>
          <w:p w14:paraId="58E831AF" w14:textId="77777777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</w:tcPr>
          <w:p w14:paraId="5EC6EB8A" w14:textId="175B8AB0" w:rsidR="00331A3E" w:rsidRPr="008D6F4B" w:rsidRDefault="00E47480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155</w:t>
            </w:r>
          </w:p>
        </w:tc>
        <w:tc>
          <w:tcPr>
            <w:tcW w:w="236" w:type="dxa"/>
          </w:tcPr>
          <w:p w14:paraId="1046F0F1" w14:textId="77777777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</w:tcPr>
          <w:p w14:paraId="0C95FEEF" w14:textId="56667992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270" w:type="dxa"/>
          </w:tcPr>
          <w:p w14:paraId="7161BED5" w14:textId="77777777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</w:tcPr>
          <w:p w14:paraId="4DE2F16E" w14:textId="54F195D9" w:rsidR="00331A3E" w:rsidRPr="008D6F4B" w:rsidRDefault="00E47480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6,326</w:t>
            </w:r>
          </w:p>
        </w:tc>
        <w:tc>
          <w:tcPr>
            <w:tcW w:w="267" w:type="dxa"/>
          </w:tcPr>
          <w:p w14:paraId="1654F323" w14:textId="77777777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</w:tcPr>
          <w:p w14:paraId="540047F3" w14:textId="4F63015B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9,883</w:t>
            </w:r>
          </w:p>
        </w:tc>
        <w:tc>
          <w:tcPr>
            <w:tcW w:w="270" w:type="dxa"/>
          </w:tcPr>
          <w:p w14:paraId="29D524FF" w14:textId="77777777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</w:tcPr>
          <w:p w14:paraId="70F91DCE" w14:textId="0C3CE8CB" w:rsidR="00331A3E" w:rsidRPr="008D6F4B" w:rsidRDefault="00E47480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FF95981" w14:textId="77777777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</w:tcPr>
          <w:p w14:paraId="3BEB7278" w14:textId="6D42C767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6F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52933FCE" w14:textId="77777777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</w:tcPr>
          <w:p w14:paraId="7603B659" w14:textId="375B495D" w:rsidR="00331A3E" w:rsidRPr="008D6F4B" w:rsidRDefault="00E47480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6,326</w:t>
            </w:r>
          </w:p>
        </w:tc>
        <w:tc>
          <w:tcPr>
            <w:tcW w:w="257" w:type="dxa"/>
          </w:tcPr>
          <w:p w14:paraId="07775F7C" w14:textId="77777777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4" w:type="dxa"/>
          </w:tcPr>
          <w:p w14:paraId="0996C1EF" w14:textId="19301294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9,883</w:t>
            </w:r>
          </w:p>
        </w:tc>
      </w:tr>
      <w:tr w:rsidR="00331A3E" w:rsidRPr="003054FD" w14:paraId="5A2A1184" w14:textId="77777777" w:rsidTr="00331A3E">
        <w:trPr>
          <w:gridAfter w:val="1"/>
          <w:wAfter w:w="14" w:type="dxa"/>
        </w:trPr>
        <w:tc>
          <w:tcPr>
            <w:tcW w:w="3690" w:type="dxa"/>
            <w:shd w:val="clear" w:color="auto" w:fill="auto"/>
          </w:tcPr>
          <w:p w14:paraId="05415515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824" w:type="dxa"/>
            <w:shd w:val="clear" w:color="auto" w:fill="auto"/>
          </w:tcPr>
          <w:p w14:paraId="3669CB57" w14:textId="747946C9" w:rsidR="00331A3E" w:rsidRPr="008D6F4B" w:rsidRDefault="00E47480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1,450</w:t>
            </w:r>
          </w:p>
        </w:tc>
        <w:tc>
          <w:tcPr>
            <w:tcW w:w="239" w:type="dxa"/>
            <w:shd w:val="clear" w:color="auto" w:fill="auto"/>
          </w:tcPr>
          <w:p w14:paraId="13AA91BD" w14:textId="77777777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</w:tcPr>
          <w:p w14:paraId="11A5BDEE" w14:textId="43936280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1,563</w:t>
            </w:r>
          </w:p>
        </w:tc>
        <w:tc>
          <w:tcPr>
            <w:tcW w:w="265" w:type="dxa"/>
            <w:shd w:val="clear" w:color="auto" w:fill="auto"/>
          </w:tcPr>
          <w:p w14:paraId="1E7404C4" w14:textId="77777777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63E79A9C" w14:textId="0612BF31" w:rsidR="00331A3E" w:rsidRPr="008D6F4B" w:rsidRDefault="00E47480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3,48</w:t>
            </w:r>
            <w:r w:rsidR="00313E0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40" w:type="dxa"/>
          </w:tcPr>
          <w:p w14:paraId="4723307B" w14:textId="77777777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4" w:type="dxa"/>
            <w:gridSpan w:val="2"/>
          </w:tcPr>
          <w:p w14:paraId="2C07C869" w14:textId="343CD6A9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1,647</w:t>
            </w:r>
          </w:p>
        </w:tc>
        <w:tc>
          <w:tcPr>
            <w:tcW w:w="244" w:type="dxa"/>
            <w:gridSpan w:val="2"/>
          </w:tcPr>
          <w:p w14:paraId="41A022EF" w14:textId="77777777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</w:tcPr>
          <w:p w14:paraId="37690CE8" w14:textId="279D2B9F" w:rsidR="00331A3E" w:rsidRPr="008D6F4B" w:rsidRDefault="00E47480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273</w:t>
            </w:r>
          </w:p>
        </w:tc>
        <w:tc>
          <w:tcPr>
            <w:tcW w:w="236" w:type="dxa"/>
          </w:tcPr>
          <w:p w14:paraId="5420F134" w14:textId="77777777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</w:tcPr>
          <w:p w14:paraId="0ED23854" w14:textId="63463B81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339</w:t>
            </w:r>
          </w:p>
        </w:tc>
        <w:tc>
          <w:tcPr>
            <w:tcW w:w="270" w:type="dxa"/>
          </w:tcPr>
          <w:p w14:paraId="31C7993A" w14:textId="77777777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</w:tcPr>
          <w:p w14:paraId="514E0E13" w14:textId="1FFA4973" w:rsidR="00331A3E" w:rsidRPr="008D6F4B" w:rsidRDefault="00E47480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5,20</w:t>
            </w:r>
            <w:r w:rsidR="00313E0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67" w:type="dxa"/>
          </w:tcPr>
          <w:p w14:paraId="3A7EDE19" w14:textId="77777777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</w:tcPr>
          <w:p w14:paraId="301B2DD7" w14:textId="0CD4A80F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3,549</w:t>
            </w:r>
          </w:p>
        </w:tc>
        <w:tc>
          <w:tcPr>
            <w:tcW w:w="270" w:type="dxa"/>
          </w:tcPr>
          <w:p w14:paraId="1DBA52E5" w14:textId="77777777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</w:tcPr>
          <w:p w14:paraId="100AE11A" w14:textId="39232002" w:rsidR="00331A3E" w:rsidRPr="008D6F4B" w:rsidRDefault="00E47480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C6A67FB" w14:textId="77777777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</w:tcPr>
          <w:p w14:paraId="6923D13D" w14:textId="2BC9B850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6F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1E1EEED3" w14:textId="77777777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</w:tcPr>
          <w:p w14:paraId="23BCCA14" w14:textId="6319AF06" w:rsidR="00331A3E" w:rsidRPr="008D6F4B" w:rsidRDefault="00E47480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5,20</w:t>
            </w:r>
            <w:r w:rsidR="00313E0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57" w:type="dxa"/>
          </w:tcPr>
          <w:p w14:paraId="1CA1284D" w14:textId="77777777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4" w:type="dxa"/>
          </w:tcPr>
          <w:p w14:paraId="6D93CCF0" w14:textId="56C57478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3,549</w:t>
            </w:r>
          </w:p>
        </w:tc>
      </w:tr>
      <w:tr w:rsidR="00331A3E" w:rsidRPr="003054FD" w14:paraId="7EB74360" w14:textId="77777777" w:rsidTr="00A7658B">
        <w:trPr>
          <w:gridAfter w:val="1"/>
          <w:wAfter w:w="14" w:type="dxa"/>
        </w:trPr>
        <w:tc>
          <w:tcPr>
            <w:tcW w:w="3690" w:type="dxa"/>
            <w:shd w:val="clear" w:color="auto" w:fill="auto"/>
          </w:tcPr>
          <w:p w14:paraId="1AEED863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824" w:type="dxa"/>
            <w:shd w:val="clear" w:color="auto" w:fill="auto"/>
          </w:tcPr>
          <w:p w14:paraId="57F002DD" w14:textId="125462AB" w:rsidR="00331A3E" w:rsidRPr="008D6F4B" w:rsidRDefault="00E47480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239" w:type="dxa"/>
            <w:shd w:val="clear" w:color="auto" w:fill="auto"/>
          </w:tcPr>
          <w:p w14:paraId="2DAABB44" w14:textId="77777777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</w:tcPr>
          <w:p w14:paraId="09DEF786" w14:textId="310D6BA7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265" w:type="dxa"/>
            <w:shd w:val="clear" w:color="auto" w:fill="auto"/>
          </w:tcPr>
          <w:p w14:paraId="49CA7EA9" w14:textId="77777777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7869EEF6" w14:textId="795366E4" w:rsidR="00331A3E" w:rsidRPr="008D6F4B" w:rsidRDefault="00E47480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3013DD8" w14:textId="77777777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4" w:type="dxa"/>
            <w:gridSpan w:val="2"/>
          </w:tcPr>
          <w:p w14:paraId="31AE3F4B" w14:textId="373992F1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4" w:type="dxa"/>
            <w:gridSpan w:val="2"/>
          </w:tcPr>
          <w:p w14:paraId="04BEE017" w14:textId="77777777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</w:tcPr>
          <w:p w14:paraId="29A77C8B" w14:textId="539F2856" w:rsidR="00331A3E" w:rsidRPr="008D6F4B" w:rsidRDefault="00E47480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9619E17" w14:textId="77777777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</w:tcPr>
          <w:p w14:paraId="50FA97AB" w14:textId="0EBBA46B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899679E" w14:textId="77777777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</w:tcPr>
          <w:p w14:paraId="7028F2D6" w14:textId="189BE439" w:rsidR="00331A3E" w:rsidRPr="008D6F4B" w:rsidRDefault="00E47480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267" w:type="dxa"/>
          </w:tcPr>
          <w:p w14:paraId="6DF8DECC" w14:textId="77777777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</w:tcPr>
          <w:p w14:paraId="7F88170A" w14:textId="136A5DAF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270" w:type="dxa"/>
          </w:tcPr>
          <w:p w14:paraId="22E8E03B" w14:textId="77777777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</w:tcPr>
          <w:p w14:paraId="5AEF0C2D" w14:textId="138FBD0D" w:rsidR="00331A3E" w:rsidRPr="008D6F4B" w:rsidRDefault="00E47480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FB304E6" w14:textId="77777777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</w:tcPr>
          <w:p w14:paraId="31CFAA45" w14:textId="09A5CEF0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6F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06C3F42F" w14:textId="77777777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</w:tcPr>
          <w:p w14:paraId="267B5DC2" w14:textId="5FAB0B57" w:rsidR="00331A3E" w:rsidRPr="008D6F4B" w:rsidRDefault="00E47480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257" w:type="dxa"/>
          </w:tcPr>
          <w:p w14:paraId="65C8952B" w14:textId="77777777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4" w:type="dxa"/>
          </w:tcPr>
          <w:p w14:paraId="5B0F8D94" w14:textId="7EEB0E5A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</w:t>
            </w:r>
          </w:p>
        </w:tc>
      </w:tr>
      <w:tr w:rsidR="00331A3E" w:rsidRPr="003054FD" w14:paraId="4D60DB58" w14:textId="77777777" w:rsidTr="00331A3E">
        <w:trPr>
          <w:gridAfter w:val="1"/>
          <w:wAfter w:w="14" w:type="dxa"/>
        </w:trPr>
        <w:tc>
          <w:tcPr>
            <w:tcW w:w="3690" w:type="dxa"/>
            <w:shd w:val="clear" w:color="auto" w:fill="auto"/>
          </w:tcPr>
          <w:p w14:paraId="57A0A732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3054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054FD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493B039A" w14:textId="2624A5D9" w:rsidR="00331A3E" w:rsidRPr="008D6F4B" w:rsidRDefault="00E47480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313E0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9" w:type="dxa"/>
            <w:shd w:val="clear" w:color="auto" w:fill="auto"/>
          </w:tcPr>
          <w:p w14:paraId="78060DFF" w14:textId="77777777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</w:tcPr>
          <w:p w14:paraId="1B53F4C9" w14:textId="55352C38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65" w:type="dxa"/>
            <w:shd w:val="clear" w:color="auto" w:fill="auto"/>
          </w:tcPr>
          <w:p w14:paraId="7EE29450" w14:textId="77777777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5560C456" w14:textId="0F9F23C1" w:rsidR="00331A3E" w:rsidRPr="008D6F4B" w:rsidRDefault="00E47480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7C58FA12" w14:textId="77777777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tcBorders>
              <w:bottom w:val="single" w:sz="4" w:space="0" w:color="auto"/>
            </w:tcBorders>
          </w:tcPr>
          <w:p w14:paraId="7C7E74C7" w14:textId="076B5A98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4" w:type="dxa"/>
            <w:gridSpan w:val="2"/>
          </w:tcPr>
          <w:p w14:paraId="1A52FA65" w14:textId="77777777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7C5CB128" w14:textId="1BDB4037" w:rsidR="00331A3E" w:rsidRPr="008D6F4B" w:rsidRDefault="00E47480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B053BC7" w14:textId="77777777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14:paraId="62D2F8AA" w14:textId="2DCBD8A7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9A7483" w14:textId="77777777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0A74AEDE" w14:textId="44BB468A" w:rsidR="00331A3E" w:rsidRPr="008D6F4B" w:rsidRDefault="00E47480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313E0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67" w:type="dxa"/>
          </w:tcPr>
          <w:p w14:paraId="396535FE" w14:textId="77777777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7AD525B7" w14:textId="6B0DBA0B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70" w:type="dxa"/>
          </w:tcPr>
          <w:p w14:paraId="5E14D284" w14:textId="77777777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14:paraId="5FDD07AA" w14:textId="0C546AC7" w:rsidR="00331A3E" w:rsidRPr="008D6F4B" w:rsidRDefault="00E47480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D7BEC4F" w14:textId="77777777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14:paraId="56256D96" w14:textId="0DD123DE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6F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74E9F9FE" w14:textId="77777777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</w:tcPr>
          <w:p w14:paraId="4F2871B2" w14:textId="35549166" w:rsidR="00331A3E" w:rsidRPr="008D6F4B" w:rsidRDefault="00E47480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313E0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57" w:type="dxa"/>
          </w:tcPr>
          <w:p w14:paraId="5D9E8D35" w14:textId="77777777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</w:tcPr>
          <w:p w14:paraId="269C1866" w14:textId="034B5C9E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</w:p>
        </w:tc>
      </w:tr>
      <w:tr w:rsidR="00331A3E" w:rsidRPr="003054FD" w14:paraId="7AD232E0" w14:textId="77777777" w:rsidTr="00331A3E">
        <w:trPr>
          <w:gridAfter w:val="1"/>
          <w:wAfter w:w="14" w:type="dxa"/>
        </w:trPr>
        <w:tc>
          <w:tcPr>
            <w:tcW w:w="3690" w:type="dxa"/>
            <w:shd w:val="clear" w:color="auto" w:fill="auto"/>
          </w:tcPr>
          <w:p w14:paraId="17CB9417" w14:textId="77777777" w:rsidR="00331A3E" w:rsidRPr="003054FD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FCF704" w14:textId="4E273974" w:rsidR="00331A3E" w:rsidRPr="008D6F4B" w:rsidRDefault="00E47480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2,50</w:t>
            </w:r>
            <w:r w:rsidR="00313E0E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9" w:type="dxa"/>
            <w:shd w:val="clear" w:color="auto" w:fill="auto"/>
          </w:tcPr>
          <w:p w14:paraId="3E9D4B4A" w14:textId="77777777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5E3305" w14:textId="1831CC9B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2,649</w:t>
            </w:r>
          </w:p>
        </w:tc>
        <w:tc>
          <w:tcPr>
            <w:tcW w:w="265" w:type="dxa"/>
            <w:shd w:val="clear" w:color="auto" w:fill="auto"/>
          </w:tcPr>
          <w:p w14:paraId="3FD81830" w14:textId="77777777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24CD51" w14:textId="19AB838B" w:rsidR="00331A3E" w:rsidRPr="008D6F4B" w:rsidRDefault="00E47480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8,70</w:t>
            </w:r>
            <w:r w:rsidR="00313E0E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0" w:type="dxa"/>
          </w:tcPr>
          <w:p w14:paraId="7EE57B22" w14:textId="77777777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B1B7F8" w14:textId="78DF17EF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10,313</w:t>
            </w:r>
          </w:p>
        </w:tc>
        <w:tc>
          <w:tcPr>
            <w:tcW w:w="244" w:type="dxa"/>
            <w:gridSpan w:val="2"/>
          </w:tcPr>
          <w:p w14:paraId="70EB7F3B" w14:textId="77777777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</w:tcPr>
          <w:p w14:paraId="157CE7FB" w14:textId="455C9FD5" w:rsidR="00331A3E" w:rsidRPr="008D6F4B" w:rsidRDefault="00E47480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428</w:t>
            </w:r>
          </w:p>
        </w:tc>
        <w:tc>
          <w:tcPr>
            <w:tcW w:w="236" w:type="dxa"/>
          </w:tcPr>
          <w:p w14:paraId="73DC513C" w14:textId="77777777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double" w:sz="4" w:space="0" w:color="auto"/>
            </w:tcBorders>
          </w:tcPr>
          <w:p w14:paraId="66256ED2" w14:textId="2FECC453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539</w:t>
            </w:r>
          </w:p>
        </w:tc>
        <w:tc>
          <w:tcPr>
            <w:tcW w:w="270" w:type="dxa"/>
          </w:tcPr>
          <w:p w14:paraId="45194A3A" w14:textId="77777777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76416809" w14:textId="030C78E1" w:rsidR="00331A3E" w:rsidRPr="008D6F4B" w:rsidRDefault="00E47480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11,637</w:t>
            </w:r>
          </w:p>
        </w:tc>
        <w:tc>
          <w:tcPr>
            <w:tcW w:w="267" w:type="dxa"/>
          </w:tcPr>
          <w:p w14:paraId="464120B9" w14:textId="77777777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4B9131FF" w14:textId="0F2170F0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13,501</w:t>
            </w:r>
          </w:p>
        </w:tc>
        <w:tc>
          <w:tcPr>
            <w:tcW w:w="270" w:type="dxa"/>
          </w:tcPr>
          <w:p w14:paraId="1C37E6D8" w14:textId="77777777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</w:tcPr>
          <w:p w14:paraId="279FB2D4" w14:textId="17BB6D38" w:rsidR="00331A3E" w:rsidRPr="008D6F4B" w:rsidRDefault="00E47480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9C37FF" w14:textId="77777777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double" w:sz="4" w:space="0" w:color="auto"/>
            </w:tcBorders>
          </w:tcPr>
          <w:p w14:paraId="681D0854" w14:textId="460AFD93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6F4B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3CD55E6D" w14:textId="77777777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single" w:sz="4" w:space="0" w:color="auto"/>
              <w:bottom w:val="double" w:sz="4" w:space="0" w:color="auto"/>
            </w:tcBorders>
          </w:tcPr>
          <w:p w14:paraId="60944241" w14:textId="3C154C0A" w:rsidR="00331A3E" w:rsidRPr="008D6F4B" w:rsidRDefault="00E47480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11,637</w:t>
            </w:r>
          </w:p>
        </w:tc>
        <w:tc>
          <w:tcPr>
            <w:tcW w:w="257" w:type="dxa"/>
          </w:tcPr>
          <w:p w14:paraId="32BE9C78" w14:textId="77777777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</w:tcPr>
          <w:p w14:paraId="55856DCD" w14:textId="3A2FA563" w:rsidR="00331A3E" w:rsidRPr="008D6F4B" w:rsidRDefault="00331A3E" w:rsidP="003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13,501</w:t>
            </w:r>
          </w:p>
        </w:tc>
      </w:tr>
      <w:tr w:rsidR="007F12F6" w:rsidRPr="003054FD" w14:paraId="5780E4CD" w14:textId="77777777" w:rsidTr="00331A3E">
        <w:trPr>
          <w:gridAfter w:val="1"/>
          <w:wAfter w:w="14" w:type="dxa"/>
        </w:trPr>
        <w:tc>
          <w:tcPr>
            <w:tcW w:w="3690" w:type="dxa"/>
            <w:shd w:val="clear" w:color="auto" w:fill="auto"/>
          </w:tcPr>
          <w:p w14:paraId="6CF6C0AC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A65B8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2E2D1897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51D0B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2C07EDB6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shd w:val="clear" w:color="auto" w:fill="auto"/>
          </w:tcPr>
          <w:p w14:paraId="47373A3B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2CC1BE7B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FB52E61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04C113D6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single" w:sz="4" w:space="0" w:color="auto"/>
            </w:tcBorders>
            <w:shd w:val="clear" w:color="auto" w:fill="auto"/>
          </w:tcPr>
          <w:p w14:paraId="7E22AEFD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3A00D3C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</w:tcPr>
          <w:p w14:paraId="7E286ADE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F98D010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shd w:val="clear" w:color="auto" w:fill="auto"/>
          </w:tcPr>
          <w:p w14:paraId="5472FB1C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5A184068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</w:tcPr>
          <w:p w14:paraId="6F6BAA73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076E15C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  <w:tcBorders>
              <w:top w:val="single" w:sz="4" w:space="0" w:color="auto"/>
            </w:tcBorders>
            <w:shd w:val="clear" w:color="auto" w:fill="auto"/>
          </w:tcPr>
          <w:p w14:paraId="3BB04955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4FA2395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</w:tcPr>
          <w:p w14:paraId="3B3405F0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55D496F0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  <w:shd w:val="clear" w:color="auto" w:fill="auto"/>
          </w:tcPr>
          <w:p w14:paraId="57AF4B5B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7AEAB78C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</w:tcPr>
          <w:p w14:paraId="19907FBB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568D19E0" w14:textId="77777777" w:rsidR="00527A96" w:rsidRDefault="00527A96" w:rsidP="00470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  <w:sectPr w:rsidR="00527A96" w:rsidSect="00AD5A14">
          <w:headerReference w:type="default" r:id="rId15"/>
          <w:pgSz w:w="16834" w:h="11909" w:orient="landscape" w:code="9"/>
          <w:pgMar w:top="1152" w:right="691" w:bottom="1152" w:left="576" w:header="720" w:footer="216" w:gutter="0"/>
          <w:pgNumType w:start="17"/>
          <w:cols w:space="720"/>
          <w:docGrid w:linePitch="245"/>
        </w:sectPr>
      </w:pPr>
    </w:p>
    <w:tbl>
      <w:tblPr>
        <w:tblW w:w="15321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688"/>
        <w:gridCol w:w="732"/>
        <w:gridCol w:w="239"/>
        <w:gridCol w:w="770"/>
        <w:gridCol w:w="241"/>
        <w:gridCol w:w="787"/>
        <w:gridCol w:w="240"/>
        <w:gridCol w:w="773"/>
        <w:gridCol w:w="270"/>
        <w:gridCol w:w="648"/>
        <w:gridCol w:w="270"/>
        <w:gridCol w:w="699"/>
        <w:gridCol w:w="236"/>
        <w:gridCol w:w="725"/>
        <w:gridCol w:w="267"/>
        <w:gridCol w:w="812"/>
        <w:gridCol w:w="270"/>
        <w:gridCol w:w="701"/>
        <w:gridCol w:w="236"/>
        <w:gridCol w:w="671"/>
        <w:gridCol w:w="267"/>
        <w:gridCol w:w="732"/>
        <w:gridCol w:w="257"/>
        <w:gridCol w:w="784"/>
        <w:gridCol w:w="6"/>
      </w:tblGrid>
      <w:tr w:rsidR="004E4A43" w:rsidRPr="003054FD" w14:paraId="051D7D70" w14:textId="77777777" w:rsidTr="00B855D4">
        <w:trPr>
          <w:gridAfter w:val="1"/>
          <w:wAfter w:w="6" w:type="dxa"/>
          <w:tblHeader/>
        </w:trPr>
        <w:tc>
          <w:tcPr>
            <w:tcW w:w="3690" w:type="dxa"/>
            <w:shd w:val="clear" w:color="auto" w:fill="auto"/>
            <w:vAlign w:val="bottom"/>
          </w:tcPr>
          <w:p w14:paraId="67184F7E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5" w:type="dxa"/>
            <w:gridSpan w:val="23"/>
            <w:shd w:val="clear" w:color="auto" w:fill="auto"/>
            <w:vAlign w:val="bottom"/>
          </w:tcPr>
          <w:p w14:paraId="2AAE8B29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E4A43" w:rsidRPr="003054FD" w14:paraId="1EAB6C60" w14:textId="77777777" w:rsidTr="00B855D4">
        <w:trPr>
          <w:gridAfter w:val="1"/>
          <w:wAfter w:w="3" w:type="dxa"/>
          <w:tblHeader/>
        </w:trPr>
        <w:tc>
          <w:tcPr>
            <w:tcW w:w="3690" w:type="dxa"/>
            <w:shd w:val="clear" w:color="auto" w:fill="auto"/>
            <w:vAlign w:val="bottom"/>
          </w:tcPr>
          <w:p w14:paraId="5761E77C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742" w:type="dxa"/>
            <w:gridSpan w:val="3"/>
            <w:shd w:val="clear" w:color="auto" w:fill="auto"/>
          </w:tcPr>
          <w:p w14:paraId="61FA69EB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ชิ้นส่วน</w:t>
            </w:r>
          </w:p>
          <w:p w14:paraId="73488CA6" w14:textId="609A57A8" w:rsidR="00B855D4" w:rsidRDefault="004E4A43" w:rsidP="00B85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อิเล็กทรอนิกส์สำหรับ</w:t>
            </w:r>
          </w:p>
          <w:p w14:paraId="45FB3BB5" w14:textId="6BE60B33" w:rsidR="004E4A43" w:rsidRPr="003054FD" w:rsidRDefault="004E4A43" w:rsidP="008C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 w:firstLine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อุปกรณ์ยา</w:t>
            </w: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</w:t>
            </w: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ยนต์</w:t>
            </w:r>
          </w:p>
        </w:tc>
        <w:tc>
          <w:tcPr>
            <w:tcW w:w="241" w:type="dxa"/>
            <w:shd w:val="clear" w:color="auto" w:fill="auto"/>
          </w:tcPr>
          <w:p w14:paraId="522E606D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58360EFC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ชิ้นส่วน</w:t>
            </w:r>
          </w:p>
          <w:p w14:paraId="2CE9CE23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อิเล็กทรอนิกส์สำหรับอุปกรณ์สำนักงาน</w:t>
            </w:r>
          </w:p>
        </w:tc>
        <w:tc>
          <w:tcPr>
            <w:tcW w:w="270" w:type="dxa"/>
            <w:shd w:val="clear" w:color="auto" w:fill="auto"/>
          </w:tcPr>
          <w:p w14:paraId="2095E078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17" w:type="dxa"/>
            <w:gridSpan w:val="3"/>
            <w:shd w:val="clear" w:color="auto" w:fill="auto"/>
          </w:tcPr>
          <w:p w14:paraId="30D12793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2E7ECEB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ชิ้นส่วน</w:t>
            </w:r>
          </w:p>
          <w:p w14:paraId="7678EE40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อิเล็กทรอนิกส์อื่น</w:t>
            </w:r>
            <w:r w:rsidRPr="003054F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236" w:type="dxa"/>
            <w:shd w:val="clear" w:color="auto" w:fill="auto"/>
          </w:tcPr>
          <w:p w14:paraId="18590942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gridSpan w:val="3"/>
            <w:shd w:val="clear" w:color="auto" w:fill="auto"/>
          </w:tcPr>
          <w:p w14:paraId="2AC4F422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0D676F2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E9DFD67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2E0F29F1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8" w:type="dxa"/>
            <w:gridSpan w:val="3"/>
            <w:shd w:val="clear" w:color="auto" w:fill="auto"/>
          </w:tcPr>
          <w:p w14:paraId="16C8CE02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093D2D5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ตัดรายการ</w:t>
            </w:r>
          </w:p>
          <w:p w14:paraId="320C0062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267" w:type="dxa"/>
            <w:shd w:val="clear" w:color="auto" w:fill="auto"/>
          </w:tcPr>
          <w:p w14:paraId="117782A0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73" w:type="dxa"/>
            <w:gridSpan w:val="3"/>
            <w:shd w:val="clear" w:color="auto" w:fill="auto"/>
          </w:tcPr>
          <w:p w14:paraId="30DAF17E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A6F3F8B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8E5B05A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</w:tr>
      <w:tr w:rsidR="005B4B4E" w:rsidRPr="003054FD" w14:paraId="064D03F9" w14:textId="77777777" w:rsidTr="00B855D4">
        <w:trPr>
          <w:gridAfter w:val="1"/>
          <w:wAfter w:w="6" w:type="dxa"/>
          <w:tblHeader/>
        </w:trPr>
        <w:tc>
          <w:tcPr>
            <w:tcW w:w="3690" w:type="dxa"/>
            <w:shd w:val="clear" w:color="auto" w:fill="auto"/>
            <w:vAlign w:val="bottom"/>
          </w:tcPr>
          <w:p w14:paraId="31696622" w14:textId="0087D6F5" w:rsidR="005B4B4E" w:rsidRPr="003054FD" w:rsidRDefault="00722401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7230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ดเก้า</w:t>
            </w:r>
            <w:r w:rsidRPr="00E7230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33" w:type="dxa"/>
            <w:shd w:val="clear" w:color="auto" w:fill="auto"/>
            <w:vAlign w:val="bottom"/>
          </w:tcPr>
          <w:p w14:paraId="337FF63A" w14:textId="2E9C70B9" w:rsidR="005B4B4E" w:rsidRPr="003054FD" w:rsidRDefault="005B4B4E" w:rsidP="00CB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0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F15DAAC" w14:textId="77777777" w:rsidR="005B4B4E" w:rsidRPr="003054FD" w:rsidRDefault="005B4B4E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  <w:vAlign w:val="bottom"/>
          </w:tcPr>
          <w:p w14:paraId="1472DCE4" w14:textId="26E28C5E" w:rsidR="005B4B4E" w:rsidRPr="003054FD" w:rsidRDefault="005B4B4E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590D998" w14:textId="77777777" w:rsidR="005B4B4E" w:rsidRPr="003054FD" w:rsidRDefault="005B4B4E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7" w:type="dxa"/>
            <w:shd w:val="clear" w:color="auto" w:fill="auto"/>
            <w:vAlign w:val="bottom"/>
          </w:tcPr>
          <w:p w14:paraId="70F8499F" w14:textId="6FA1A33C" w:rsidR="005B4B4E" w:rsidRPr="003054FD" w:rsidRDefault="005B4B4E" w:rsidP="00CB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520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02D5BD1" w14:textId="77777777" w:rsidR="005B4B4E" w:rsidRPr="003054FD" w:rsidRDefault="005B4B4E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3" w:type="dxa"/>
            <w:shd w:val="clear" w:color="auto" w:fill="auto"/>
            <w:vAlign w:val="bottom"/>
          </w:tcPr>
          <w:p w14:paraId="67280890" w14:textId="4DC1B589" w:rsidR="005B4B4E" w:rsidRPr="003054FD" w:rsidRDefault="005B4B4E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DD5987" w14:textId="77777777" w:rsidR="005B4B4E" w:rsidRPr="003054FD" w:rsidRDefault="005B4B4E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7C05069" w14:textId="6B2FD754" w:rsidR="005B4B4E" w:rsidRPr="003054FD" w:rsidRDefault="005B4B4E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D980BE" w14:textId="77777777" w:rsidR="005B4B4E" w:rsidRPr="003054FD" w:rsidRDefault="005B4B4E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9" w:type="dxa"/>
            <w:shd w:val="clear" w:color="auto" w:fill="auto"/>
            <w:vAlign w:val="bottom"/>
          </w:tcPr>
          <w:p w14:paraId="7E2CE67D" w14:textId="1F623B4A" w:rsidR="005B4B4E" w:rsidRPr="003054FD" w:rsidRDefault="005B4B4E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935813" w14:textId="77777777" w:rsidR="005B4B4E" w:rsidRPr="003054FD" w:rsidRDefault="005B4B4E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shd w:val="clear" w:color="auto" w:fill="auto"/>
            <w:vAlign w:val="bottom"/>
          </w:tcPr>
          <w:p w14:paraId="7EA6A4BE" w14:textId="1D435B57" w:rsidR="005B4B4E" w:rsidRPr="003054FD" w:rsidRDefault="005B4B4E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A0B170A" w14:textId="77777777" w:rsidR="005B4B4E" w:rsidRPr="003054FD" w:rsidRDefault="005B4B4E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767FCAF3" w14:textId="60635DF6" w:rsidR="005B4B4E" w:rsidRPr="003054FD" w:rsidRDefault="005B4B4E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99B0D5" w14:textId="77777777" w:rsidR="005B4B4E" w:rsidRPr="003054FD" w:rsidRDefault="005B4B4E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shd w:val="clear" w:color="auto" w:fill="auto"/>
            <w:vAlign w:val="bottom"/>
          </w:tcPr>
          <w:p w14:paraId="6621AC39" w14:textId="2C27BA50" w:rsidR="005B4B4E" w:rsidRPr="003054FD" w:rsidRDefault="005B4B4E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D90689" w14:textId="77777777" w:rsidR="005B4B4E" w:rsidRPr="003054FD" w:rsidRDefault="005B4B4E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04DC8AF8" w14:textId="66938D93" w:rsidR="005B4B4E" w:rsidRPr="003054FD" w:rsidRDefault="005B4B4E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67" w:type="dxa"/>
            <w:shd w:val="clear" w:color="auto" w:fill="auto"/>
          </w:tcPr>
          <w:p w14:paraId="1BCBED5D" w14:textId="77777777" w:rsidR="005B4B4E" w:rsidRPr="003054FD" w:rsidRDefault="005B4B4E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  <w:shd w:val="clear" w:color="auto" w:fill="auto"/>
            <w:vAlign w:val="bottom"/>
          </w:tcPr>
          <w:p w14:paraId="795DD522" w14:textId="4B4E3C6D" w:rsidR="005B4B4E" w:rsidRPr="003054FD" w:rsidRDefault="005B4B4E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1FC67D14" w14:textId="77777777" w:rsidR="005B4B4E" w:rsidRPr="003054FD" w:rsidRDefault="005B4B4E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1CB92855" w14:textId="72E8ECA5" w:rsidR="005B4B4E" w:rsidRPr="003054FD" w:rsidRDefault="005B4B4E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4E4A43" w:rsidRPr="003054FD" w14:paraId="0DEABCCF" w14:textId="77777777" w:rsidTr="00B855D4">
        <w:trPr>
          <w:gridAfter w:val="1"/>
          <w:wAfter w:w="6" w:type="dxa"/>
          <w:tblHeader/>
        </w:trPr>
        <w:tc>
          <w:tcPr>
            <w:tcW w:w="3690" w:type="dxa"/>
            <w:shd w:val="clear" w:color="auto" w:fill="auto"/>
            <w:vAlign w:val="bottom"/>
          </w:tcPr>
          <w:p w14:paraId="539E18AF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5" w:type="dxa"/>
            <w:gridSpan w:val="23"/>
            <w:shd w:val="clear" w:color="auto" w:fill="auto"/>
            <w:vAlign w:val="bottom"/>
          </w:tcPr>
          <w:p w14:paraId="7325D85F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054FD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3054F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ล้านบาท</w:t>
            </w:r>
            <w:r w:rsidRPr="003054FD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4E4A43" w:rsidRPr="003054FD" w14:paraId="158DE3B1" w14:textId="77777777" w:rsidTr="00B855D4">
        <w:tc>
          <w:tcPr>
            <w:tcW w:w="3690" w:type="dxa"/>
            <w:shd w:val="clear" w:color="auto" w:fill="auto"/>
          </w:tcPr>
          <w:p w14:paraId="0D794EA0" w14:textId="5C2D744E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28"/>
                <w:szCs w:val="28"/>
              </w:rPr>
            </w:pPr>
            <w:r w:rsidRPr="003054FD">
              <w:br w:type="page"/>
            </w: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733" w:type="dxa"/>
            <w:shd w:val="clear" w:color="auto" w:fill="auto"/>
          </w:tcPr>
          <w:p w14:paraId="01C9FD9C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3D1306F7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</w:tcPr>
          <w:p w14:paraId="1DFEFB8A" w14:textId="1E57BF8C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5A04A463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7" w:type="dxa"/>
            <w:vAlign w:val="bottom"/>
          </w:tcPr>
          <w:p w14:paraId="7F236033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0B2E767F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3" w:type="dxa"/>
          </w:tcPr>
          <w:p w14:paraId="1084A441" w14:textId="05516336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9E1B58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dxa"/>
          </w:tcPr>
          <w:p w14:paraId="0B8BCE9F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826076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9" w:type="dxa"/>
          </w:tcPr>
          <w:p w14:paraId="5DBB5945" w14:textId="611532F9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5C9410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</w:tcPr>
          <w:p w14:paraId="35A92E83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366A2571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</w:tcPr>
          <w:p w14:paraId="212B2F54" w14:textId="6647870F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C363BD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</w:tcPr>
          <w:p w14:paraId="32D6024F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235076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</w:tcPr>
          <w:p w14:paraId="00D2AED0" w14:textId="71E12B50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77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2D892347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</w:tcPr>
          <w:p w14:paraId="011B19BD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07B71675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0" w:type="dxa"/>
            <w:gridSpan w:val="2"/>
          </w:tcPr>
          <w:p w14:paraId="15E53779" w14:textId="27408954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7169" w:rsidRPr="003054FD" w14:paraId="7B283A23" w14:textId="77777777" w:rsidTr="00B855D4">
        <w:tc>
          <w:tcPr>
            <w:tcW w:w="3690" w:type="dxa"/>
            <w:shd w:val="clear" w:color="auto" w:fill="auto"/>
            <w:vAlign w:val="bottom"/>
          </w:tcPr>
          <w:p w14:paraId="7F64C2C1" w14:textId="56D3AA81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733" w:type="dxa"/>
            <w:tcBorders>
              <w:bottom w:val="single" w:sz="4" w:space="0" w:color="auto"/>
            </w:tcBorders>
            <w:shd w:val="clear" w:color="auto" w:fill="auto"/>
          </w:tcPr>
          <w:p w14:paraId="579074ED" w14:textId="4D60015E" w:rsidR="002E7169" w:rsidRPr="00650BF4" w:rsidRDefault="00E47480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2,50</w:t>
            </w:r>
            <w:r w:rsidR="00313E0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9" w:type="dxa"/>
            <w:shd w:val="clear" w:color="auto" w:fill="auto"/>
          </w:tcPr>
          <w:p w14:paraId="5BE28A07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</w:tcPr>
          <w:p w14:paraId="1CD617E5" w14:textId="50AFEE21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2,649</w:t>
            </w:r>
          </w:p>
        </w:tc>
        <w:tc>
          <w:tcPr>
            <w:tcW w:w="241" w:type="dxa"/>
            <w:shd w:val="clear" w:color="auto" w:fill="auto"/>
          </w:tcPr>
          <w:p w14:paraId="5C5F6E80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7" w:type="dxa"/>
            <w:tcBorders>
              <w:bottom w:val="single" w:sz="4" w:space="0" w:color="auto"/>
            </w:tcBorders>
          </w:tcPr>
          <w:p w14:paraId="541F1B2F" w14:textId="09FB519A" w:rsidR="002E7169" w:rsidRPr="00650BF4" w:rsidRDefault="00E47480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8,70</w:t>
            </w:r>
            <w:r w:rsidR="00313E0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40" w:type="dxa"/>
          </w:tcPr>
          <w:p w14:paraId="4862CF7D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11BEBA17" w14:textId="4F6270FB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57" w:firstLine="2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10,313</w:t>
            </w:r>
          </w:p>
        </w:tc>
        <w:tc>
          <w:tcPr>
            <w:tcW w:w="270" w:type="dxa"/>
          </w:tcPr>
          <w:p w14:paraId="5CF5C95D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5C3AD9C9" w14:textId="32ADDBFE" w:rsidR="002E7169" w:rsidRPr="00650BF4" w:rsidRDefault="00E47480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428</w:t>
            </w:r>
          </w:p>
        </w:tc>
        <w:tc>
          <w:tcPr>
            <w:tcW w:w="270" w:type="dxa"/>
          </w:tcPr>
          <w:p w14:paraId="58C1EE87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9" w:type="dxa"/>
            <w:tcBorders>
              <w:bottom w:val="single" w:sz="4" w:space="0" w:color="auto"/>
            </w:tcBorders>
          </w:tcPr>
          <w:p w14:paraId="22E88A36" w14:textId="713B3A69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539</w:t>
            </w:r>
          </w:p>
        </w:tc>
        <w:tc>
          <w:tcPr>
            <w:tcW w:w="236" w:type="dxa"/>
          </w:tcPr>
          <w:p w14:paraId="4E0AF2F0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1516B94E" w14:textId="72E8D86C" w:rsidR="002E7169" w:rsidRPr="00650BF4" w:rsidRDefault="00E47480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11,637</w:t>
            </w:r>
          </w:p>
        </w:tc>
        <w:tc>
          <w:tcPr>
            <w:tcW w:w="267" w:type="dxa"/>
          </w:tcPr>
          <w:p w14:paraId="23CFB031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71A70CE2" w14:textId="2C3E44CC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13,501</w:t>
            </w:r>
          </w:p>
        </w:tc>
        <w:tc>
          <w:tcPr>
            <w:tcW w:w="270" w:type="dxa"/>
          </w:tcPr>
          <w:p w14:paraId="30A62613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14:paraId="710F76FF" w14:textId="69C39A9F" w:rsidR="002E7169" w:rsidRPr="003054FD" w:rsidRDefault="00E47480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9551B81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14:paraId="510D2244" w14:textId="5C8F10AA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7FE87506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</w:tcPr>
          <w:p w14:paraId="13DE5DB8" w14:textId="7E4D07C4" w:rsidR="002E7169" w:rsidRPr="00650BF4" w:rsidRDefault="00E47480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11,637</w:t>
            </w:r>
          </w:p>
        </w:tc>
        <w:tc>
          <w:tcPr>
            <w:tcW w:w="257" w:type="dxa"/>
          </w:tcPr>
          <w:p w14:paraId="54BE1D1B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0" w:type="dxa"/>
            <w:gridSpan w:val="2"/>
            <w:tcBorders>
              <w:bottom w:val="single" w:sz="4" w:space="0" w:color="auto"/>
            </w:tcBorders>
          </w:tcPr>
          <w:p w14:paraId="1C6F76AB" w14:textId="044B43CF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13,501</w:t>
            </w:r>
          </w:p>
        </w:tc>
      </w:tr>
      <w:tr w:rsidR="002E7169" w:rsidRPr="003054FD" w14:paraId="7604D2C7" w14:textId="77777777" w:rsidTr="00B855D4">
        <w:tc>
          <w:tcPr>
            <w:tcW w:w="3690" w:type="dxa"/>
            <w:shd w:val="clear" w:color="auto" w:fill="auto"/>
          </w:tcPr>
          <w:p w14:paraId="514B3D83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7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839A8A" w14:textId="566D76BB" w:rsidR="002E7169" w:rsidRPr="003054FD" w:rsidRDefault="00E47480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2,50</w:t>
            </w:r>
            <w:r w:rsidR="00313E0E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9" w:type="dxa"/>
            <w:shd w:val="clear" w:color="auto" w:fill="auto"/>
          </w:tcPr>
          <w:p w14:paraId="29CC72B5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5943AD" w14:textId="61F98691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2,649</w:t>
            </w:r>
          </w:p>
        </w:tc>
        <w:tc>
          <w:tcPr>
            <w:tcW w:w="241" w:type="dxa"/>
            <w:shd w:val="clear" w:color="auto" w:fill="auto"/>
          </w:tcPr>
          <w:p w14:paraId="328606FC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double" w:sz="4" w:space="0" w:color="auto"/>
            </w:tcBorders>
          </w:tcPr>
          <w:p w14:paraId="5AC6C1CB" w14:textId="765D7605" w:rsidR="002E7169" w:rsidRPr="003054FD" w:rsidRDefault="00E47480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8,70</w:t>
            </w:r>
            <w:r w:rsidR="00313E0E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0" w:type="dxa"/>
          </w:tcPr>
          <w:p w14:paraId="16057731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double" w:sz="4" w:space="0" w:color="auto"/>
            </w:tcBorders>
          </w:tcPr>
          <w:p w14:paraId="6ABA6299" w14:textId="0DCA030A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10,313</w:t>
            </w:r>
          </w:p>
        </w:tc>
        <w:tc>
          <w:tcPr>
            <w:tcW w:w="270" w:type="dxa"/>
          </w:tcPr>
          <w:p w14:paraId="0B657295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</w:tcPr>
          <w:p w14:paraId="4DE9804A" w14:textId="226CF5F9" w:rsidR="002E7169" w:rsidRPr="003054FD" w:rsidRDefault="00E47480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428</w:t>
            </w:r>
          </w:p>
        </w:tc>
        <w:tc>
          <w:tcPr>
            <w:tcW w:w="270" w:type="dxa"/>
          </w:tcPr>
          <w:p w14:paraId="11EB7FA3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double" w:sz="4" w:space="0" w:color="auto"/>
            </w:tcBorders>
          </w:tcPr>
          <w:p w14:paraId="128C4125" w14:textId="1BB18CF4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539</w:t>
            </w:r>
          </w:p>
        </w:tc>
        <w:tc>
          <w:tcPr>
            <w:tcW w:w="236" w:type="dxa"/>
          </w:tcPr>
          <w:p w14:paraId="29ABF35F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44A44F90" w14:textId="541738C5" w:rsidR="002E7169" w:rsidRPr="003054FD" w:rsidRDefault="00E47480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11,637</w:t>
            </w:r>
          </w:p>
        </w:tc>
        <w:tc>
          <w:tcPr>
            <w:tcW w:w="267" w:type="dxa"/>
          </w:tcPr>
          <w:p w14:paraId="6E8D2F29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39572EA8" w14:textId="5A4A1D78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13,501</w:t>
            </w:r>
          </w:p>
        </w:tc>
        <w:tc>
          <w:tcPr>
            <w:tcW w:w="270" w:type="dxa"/>
          </w:tcPr>
          <w:p w14:paraId="60A5B91F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</w:tcPr>
          <w:p w14:paraId="50BBCF26" w14:textId="19E9B60F" w:rsidR="002E7169" w:rsidRPr="003054FD" w:rsidRDefault="00E47480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006CC6E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double" w:sz="4" w:space="0" w:color="auto"/>
            </w:tcBorders>
          </w:tcPr>
          <w:p w14:paraId="2FDD79D2" w14:textId="653A6298" w:rsidR="002E7169" w:rsidRPr="00CF54C4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5E97294E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single" w:sz="4" w:space="0" w:color="auto"/>
              <w:bottom w:val="double" w:sz="4" w:space="0" w:color="auto"/>
            </w:tcBorders>
          </w:tcPr>
          <w:p w14:paraId="68188221" w14:textId="1A3CEEA0" w:rsidR="002E7169" w:rsidRPr="00650BF4" w:rsidRDefault="00E47480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11,637</w:t>
            </w:r>
          </w:p>
        </w:tc>
        <w:tc>
          <w:tcPr>
            <w:tcW w:w="257" w:type="dxa"/>
          </w:tcPr>
          <w:p w14:paraId="0F45224E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41B68B" w14:textId="652C02E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13,501</w:t>
            </w:r>
          </w:p>
        </w:tc>
      </w:tr>
      <w:tr w:rsidR="002E7169" w:rsidRPr="003054FD" w14:paraId="53BC3350" w14:textId="77777777" w:rsidTr="00B855D4">
        <w:trPr>
          <w:trHeight w:val="20"/>
        </w:trPr>
        <w:tc>
          <w:tcPr>
            <w:tcW w:w="3690" w:type="dxa"/>
            <w:shd w:val="clear" w:color="auto" w:fill="auto"/>
          </w:tcPr>
          <w:p w14:paraId="321705CB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460CFF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726D5AB7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83E14A4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30AAC2A7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FA49CD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9EDFBBE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3" w:type="dxa"/>
            <w:tcBorders>
              <w:top w:val="double" w:sz="4" w:space="0" w:color="auto"/>
            </w:tcBorders>
            <w:shd w:val="clear" w:color="auto" w:fill="auto"/>
          </w:tcPr>
          <w:p w14:paraId="59DF5953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72B2EC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  <w:tcBorders>
              <w:top w:val="double" w:sz="4" w:space="0" w:color="auto"/>
            </w:tcBorders>
            <w:shd w:val="clear" w:color="auto" w:fill="auto"/>
          </w:tcPr>
          <w:p w14:paraId="1346E58C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1E0EF39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dxa"/>
            <w:tcBorders>
              <w:top w:val="double" w:sz="4" w:space="0" w:color="auto"/>
            </w:tcBorders>
            <w:shd w:val="clear" w:color="auto" w:fill="auto"/>
          </w:tcPr>
          <w:p w14:paraId="4D461C7F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5C01639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" w:type="dxa"/>
            <w:tcBorders>
              <w:top w:val="double" w:sz="4" w:space="0" w:color="auto"/>
            </w:tcBorders>
            <w:shd w:val="clear" w:color="auto" w:fill="auto"/>
          </w:tcPr>
          <w:p w14:paraId="05213345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65B89822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shd w:val="clear" w:color="auto" w:fill="auto"/>
          </w:tcPr>
          <w:p w14:paraId="75B147C9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D1BD864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1" w:type="dxa"/>
            <w:tcBorders>
              <w:top w:val="double" w:sz="4" w:space="0" w:color="auto"/>
            </w:tcBorders>
            <w:shd w:val="clear" w:color="auto" w:fill="auto"/>
          </w:tcPr>
          <w:p w14:paraId="20493D3C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4BEF686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dxa"/>
            <w:tcBorders>
              <w:top w:val="double" w:sz="4" w:space="0" w:color="auto"/>
            </w:tcBorders>
            <w:shd w:val="clear" w:color="auto" w:fill="auto"/>
          </w:tcPr>
          <w:p w14:paraId="1D043059" w14:textId="77777777" w:rsidR="002E7169" w:rsidRPr="00E95711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77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44BF8C9D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2" w:type="dxa"/>
            <w:tcBorders>
              <w:top w:val="double" w:sz="4" w:space="0" w:color="auto"/>
            </w:tcBorders>
            <w:shd w:val="clear" w:color="auto" w:fill="auto"/>
          </w:tcPr>
          <w:p w14:paraId="03824B6A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14:paraId="3893D5F5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A83F78A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7169" w:rsidRPr="003054FD" w14:paraId="2C2D9920" w14:textId="77777777" w:rsidTr="00B855D4">
        <w:tc>
          <w:tcPr>
            <w:tcW w:w="3690" w:type="dxa"/>
            <w:shd w:val="clear" w:color="auto" w:fill="auto"/>
          </w:tcPr>
          <w:p w14:paraId="76095728" w14:textId="20AEA5D5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5F61843A" w14:textId="4218AC52" w:rsidR="002E7169" w:rsidRPr="009333E2" w:rsidRDefault="006C5606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B1A9816" w14:textId="7777777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064956DE" w14:textId="3B5D6723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46963214" w14:textId="7777777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7" w:type="dxa"/>
            <w:shd w:val="clear" w:color="auto" w:fill="auto"/>
          </w:tcPr>
          <w:p w14:paraId="0B0C0249" w14:textId="0FABE5B5" w:rsidR="002E7169" w:rsidRPr="009333E2" w:rsidRDefault="006C5606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57" w:firstLine="2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440</w:t>
            </w:r>
          </w:p>
        </w:tc>
        <w:tc>
          <w:tcPr>
            <w:tcW w:w="240" w:type="dxa"/>
            <w:shd w:val="clear" w:color="auto" w:fill="auto"/>
          </w:tcPr>
          <w:p w14:paraId="66C055E7" w14:textId="7777777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3" w:type="dxa"/>
            <w:shd w:val="clear" w:color="auto" w:fill="auto"/>
          </w:tcPr>
          <w:p w14:paraId="7BAC5F46" w14:textId="42DAC099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184</w:t>
            </w:r>
          </w:p>
        </w:tc>
        <w:tc>
          <w:tcPr>
            <w:tcW w:w="270" w:type="dxa"/>
            <w:shd w:val="clear" w:color="auto" w:fill="auto"/>
          </w:tcPr>
          <w:p w14:paraId="1ECFF0E6" w14:textId="7777777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dxa"/>
            <w:shd w:val="clear" w:color="auto" w:fill="auto"/>
          </w:tcPr>
          <w:p w14:paraId="2A5973C2" w14:textId="741EC2DB" w:rsidR="002E7169" w:rsidRPr="009333E2" w:rsidRDefault="006C5606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57" w:firstLine="2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69766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4BAA8E7" w14:textId="7777777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9" w:type="dxa"/>
            <w:shd w:val="clear" w:color="auto" w:fill="auto"/>
          </w:tcPr>
          <w:p w14:paraId="47EE6E13" w14:textId="12B811BD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2101A5AC" w14:textId="7777777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shd w:val="clear" w:color="auto" w:fill="auto"/>
          </w:tcPr>
          <w:p w14:paraId="573D77FF" w14:textId="096ED169" w:rsidR="002E7169" w:rsidRPr="009333E2" w:rsidRDefault="006C5606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566</w:t>
            </w:r>
          </w:p>
        </w:tc>
        <w:tc>
          <w:tcPr>
            <w:tcW w:w="267" w:type="dxa"/>
            <w:shd w:val="clear" w:color="auto" w:fill="auto"/>
          </w:tcPr>
          <w:p w14:paraId="6C315A89" w14:textId="7777777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shd w:val="clear" w:color="auto" w:fill="auto"/>
          </w:tcPr>
          <w:p w14:paraId="3C6B1F00" w14:textId="4982833C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265</w:t>
            </w:r>
          </w:p>
        </w:tc>
        <w:tc>
          <w:tcPr>
            <w:tcW w:w="270" w:type="dxa"/>
            <w:shd w:val="clear" w:color="auto" w:fill="auto"/>
          </w:tcPr>
          <w:p w14:paraId="749105C2" w14:textId="7777777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shd w:val="clear" w:color="auto" w:fill="auto"/>
          </w:tcPr>
          <w:p w14:paraId="7A96DD9B" w14:textId="1CFD15D7" w:rsidR="002E7169" w:rsidRPr="00DA091F" w:rsidRDefault="006C5606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8"/>
              </w:tabs>
              <w:ind w:right="-8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(20)</w:t>
            </w:r>
          </w:p>
        </w:tc>
        <w:tc>
          <w:tcPr>
            <w:tcW w:w="236" w:type="dxa"/>
            <w:shd w:val="clear" w:color="auto" w:fill="auto"/>
          </w:tcPr>
          <w:p w14:paraId="08C08683" w14:textId="77777777" w:rsidR="002E7169" w:rsidRPr="00DA091F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shd w:val="clear" w:color="auto" w:fill="auto"/>
          </w:tcPr>
          <w:p w14:paraId="5CF5052A" w14:textId="0FD9263A" w:rsidR="002E7169" w:rsidRPr="00DA091F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4"/>
              </w:tabs>
              <w:ind w:right="-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(20)</w:t>
            </w:r>
          </w:p>
        </w:tc>
        <w:tc>
          <w:tcPr>
            <w:tcW w:w="267" w:type="dxa"/>
            <w:shd w:val="clear" w:color="auto" w:fill="auto"/>
          </w:tcPr>
          <w:p w14:paraId="3ED3F13A" w14:textId="7777777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  <w:shd w:val="clear" w:color="auto" w:fill="auto"/>
          </w:tcPr>
          <w:p w14:paraId="63DA1728" w14:textId="5DE8D087" w:rsidR="002E7169" w:rsidRPr="009333E2" w:rsidRDefault="006C5606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546</w:t>
            </w:r>
          </w:p>
        </w:tc>
        <w:tc>
          <w:tcPr>
            <w:tcW w:w="257" w:type="dxa"/>
            <w:shd w:val="clear" w:color="auto" w:fill="auto"/>
          </w:tcPr>
          <w:p w14:paraId="40B7589C" w14:textId="7777777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0" w:type="dxa"/>
            <w:gridSpan w:val="2"/>
            <w:shd w:val="clear" w:color="auto" w:fill="auto"/>
          </w:tcPr>
          <w:p w14:paraId="54CF34E8" w14:textId="76FC18E3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245</w:t>
            </w:r>
          </w:p>
        </w:tc>
      </w:tr>
      <w:tr w:rsidR="002E7169" w:rsidRPr="003054FD" w14:paraId="0E0B949E" w14:textId="77777777" w:rsidTr="00B855D4">
        <w:tc>
          <w:tcPr>
            <w:tcW w:w="3690" w:type="dxa"/>
            <w:shd w:val="clear" w:color="auto" w:fill="auto"/>
          </w:tcPr>
          <w:p w14:paraId="6C58293A" w14:textId="791B26C2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0D3296A7" w14:textId="7777777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68CA2C74" w14:textId="7777777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  <w:vAlign w:val="bottom"/>
          </w:tcPr>
          <w:p w14:paraId="2F18494A" w14:textId="7777777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51C06BFB" w14:textId="7777777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7" w:type="dxa"/>
            <w:shd w:val="clear" w:color="auto" w:fill="auto"/>
          </w:tcPr>
          <w:p w14:paraId="5DFB5CB1" w14:textId="7777777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0F1FCA58" w14:textId="7777777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3" w:type="dxa"/>
            <w:shd w:val="clear" w:color="auto" w:fill="auto"/>
          </w:tcPr>
          <w:p w14:paraId="51A255DA" w14:textId="7777777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BC47BC3" w14:textId="7777777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dxa"/>
            <w:shd w:val="clear" w:color="auto" w:fill="auto"/>
          </w:tcPr>
          <w:p w14:paraId="1BCCD370" w14:textId="7777777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BD8433C" w14:textId="7777777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9" w:type="dxa"/>
            <w:shd w:val="clear" w:color="auto" w:fill="auto"/>
          </w:tcPr>
          <w:p w14:paraId="52981C94" w14:textId="7777777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08D340E" w14:textId="7777777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shd w:val="clear" w:color="auto" w:fill="auto"/>
          </w:tcPr>
          <w:p w14:paraId="3412D235" w14:textId="7777777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5116FBEB" w14:textId="7777777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shd w:val="clear" w:color="auto" w:fill="auto"/>
          </w:tcPr>
          <w:p w14:paraId="79CB36D7" w14:textId="7777777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403D975" w14:textId="7777777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shd w:val="clear" w:color="auto" w:fill="auto"/>
          </w:tcPr>
          <w:p w14:paraId="22BA2104" w14:textId="77777777" w:rsidR="002E7169" w:rsidRPr="00DA091F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991632E" w14:textId="77777777" w:rsidR="002E7169" w:rsidRPr="00DA091F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shd w:val="clear" w:color="auto" w:fill="auto"/>
          </w:tcPr>
          <w:p w14:paraId="3996B58D" w14:textId="77777777" w:rsidR="002E7169" w:rsidRPr="00DA091F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65BFB3E4" w14:textId="7777777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  <w:shd w:val="clear" w:color="auto" w:fill="auto"/>
          </w:tcPr>
          <w:p w14:paraId="06653196" w14:textId="7777777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732BEF5A" w14:textId="7777777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0" w:type="dxa"/>
            <w:gridSpan w:val="2"/>
            <w:shd w:val="clear" w:color="auto" w:fill="auto"/>
          </w:tcPr>
          <w:p w14:paraId="778A41CF" w14:textId="7777777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7169" w:rsidRPr="003054FD" w14:paraId="0DAA6A32" w14:textId="77777777" w:rsidTr="00B855D4">
        <w:tc>
          <w:tcPr>
            <w:tcW w:w="3690" w:type="dxa"/>
            <w:shd w:val="clear" w:color="auto" w:fill="auto"/>
            <w:vAlign w:val="bottom"/>
          </w:tcPr>
          <w:p w14:paraId="71D82D2D" w14:textId="64075741" w:rsidR="002E7169" w:rsidRPr="004E0D36" w:rsidRDefault="002E7169" w:rsidP="002E716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right="-79" w:hanging="72"/>
              <w:rPr>
                <w:rFonts w:ascii="Angsana New" w:hAnsi="Angsana New"/>
                <w:sz w:val="28"/>
                <w:szCs w:val="28"/>
              </w:rPr>
            </w:pPr>
            <w:r w:rsidRPr="004E0D36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สินทรัพย์ส่วนงาน </w:t>
            </w:r>
            <w:r w:rsidRPr="003054F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3054FD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3054F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4E0D3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E0D36">
              <w:rPr>
                <w:rFonts w:ascii="Angsana New" w:hAnsi="Angsana New"/>
                <w:sz w:val="28"/>
                <w:szCs w:val="28"/>
              </w:rPr>
              <w:t>2567</w:t>
            </w:r>
          </w:p>
          <w:p w14:paraId="6D5132F5" w14:textId="0D4A0DF6" w:rsidR="002E7169" w:rsidRPr="004E0D36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28"/>
                <w:szCs w:val="28"/>
              </w:rPr>
            </w:pPr>
            <w:r w:rsidRPr="004E0D36">
              <w:rPr>
                <w:rFonts w:ascii="Angsana New" w:hAnsi="Angsana New"/>
                <w:sz w:val="28"/>
                <w:szCs w:val="28"/>
              </w:rPr>
              <w:t xml:space="preserve">   /30</w:t>
            </w:r>
            <w:r w:rsidRPr="004E0D36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  <w:r w:rsidRPr="004E0D36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733" w:type="dxa"/>
            <w:shd w:val="clear" w:color="auto" w:fill="auto"/>
            <w:vAlign w:val="bottom"/>
          </w:tcPr>
          <w:p w14:paraId="5F1CDEBB" w14:textId="5C77074E" w:rsidR="002E7169" w:rsidRPr="009333E2" w:rsidRDefault="00B46805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1,122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199A457" w14:textId="7777777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  <w:vAlign w:val="bottom"/>
          </w:tcPr>
          <w:p w14:paraId="2E4299D7" w14:textId="6BF9F4B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</w:t>
            </w:r>
            <w:r w:rsidR="00C43534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C1486E0" w14:textId="7777777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7" w:type="dxa"/>
            <w:vAlign w:val="bottom"/>
          </w:tcPr>
          <w:p w14:paraId="4A871AF0" w14:textId="5024C13B" w:rsidR="002E7169" w:rsidRPr="009333E2" w:rsidRDefault="00B46805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4,117</w:t>
            </w:r>
          </w:p>
        </w:tc>
        <w:tc>
          <w:tcPr>
            <w:tcW w:w="240" w:type="dxa"/>
          </w:tcPr>
          <w:p w14:paraId="3C2141AE" w14:textId="7777777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3" w:type="dxa"/>
            <w:vAlign w:val="bottom"/>
          </w:tcPr>
          <w:p w14:paraId="62E1778A" w14:textId="6D5870BC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</w:t>
            </w:r>
            <w:r w:rsidR="00C43534">
              <w:rPr>
                <w:rFonts w:ascii="Angsana New" w:hAnsi="Angsana New"/>
                <w:sz w:val="28"/>
                <w:szCs w:val="28"/>
              </w:rPr>
              <w:t>691</w:t>
            </w:r>
          </w:p>
        </w:tc>
        <w:tc>
          <w:tcPr>
            <w:tcW w:w="270" w:type="dxa"/>
          </w:tcPr>
          <w:p w14:paraId="7EB3E656" w14:textId="7777777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dxa"/>
            <w:vAlign w:val="bottom"/>
          </w:tcPr>
          <w:p w14:paraId="56985F16" w14:textId="5355B5CB" w:rsidR="002E7169" w:rsidRPr="009333E2" w:rsidRDefault="00B46805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</w:t>
            </w:r>
            <w:r w:rsidR="0069766D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270" w:type="dxa"/>
          </w:tcPr>
          <w:p w14:paraId="2E84B3EC" w14:textId="7777777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9" w:type="dxa"/>
            <w:vAlign w:val="bottom"/>
          </w:tcPr>
          <w:p w14:paraId="33F731E9" w14:textId="0DC93691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AF4B8E">
              <w:rPr>
                <w:rFonts w:ascii="Angsana New" w:hAnsi="Angsana New"/>
                <w:sz w:val="28"/>
                <w:szCs w:val="28"/>
              </w:rPr>
              <w:t>185</w:t>
            </w:r>
          </w:p>
        </w:tc>
        <w:tc>
          <w:tcPr>
            <w:tcW w:w="236" w:type="dxa"/>
          </w:tcPr>
          <w:p w14:paraId="2D4294EF" w14:textId="7777777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6E584DC4" w14:textId="600DF549" w:rsidR="002E7169" w:rsidRPr="009333E2" w:rsidRDefault="00B46805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6,318</w:t>
            </w:r>
          </w:p>
        </w:tc>
        <w:tc>
          <w:tcPr>
            <w:tcW w:w="267" w:type="dxa"/>
          </w:tcPr>
          <w:p w14:paraId="4CAC5A34" w14:textId="7777777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0B0D5C6E" w14:textId="3F495BB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</w:t>
            </w:r>
            <w:r w:rsidR="00087F89">
              <w:rPr>
                <w:rFonts w:ascii="Angsana New" w:hAnsi="Angsana New"/>
                <w:sz w:val="28"/>
                <w:szCs w:val="28"/>
              </w:rPr>
              <w:t>996</w:t>
            </w:r>
          </w:p>
        </w:tc>
        <w:tc>
          <w:tcPr>
            <w:tcW w:w="270" w:type="dxa"/>
          </w:tcPr>
          <w:p w14:paraId="1A9F8BC7" w14:textId="7777777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vAlign w:val="bottom"/>
          </w:tcPr>
          <w:p w14:paraId="75C22463" w14:textId="332BDD99" w:rsidR="002E7169" w:rsidRPr="00DA091F" w:rsidRDefault="00B46805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8"/>
              </w:tabs>
              <w:ind w:right="-8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(20)</w:t>
            </w:r>
          </w:p>
        </w:tc>
        <w:tc>
          <w:tcPr>
            <w:tcW w:w="236" w:type="dxa"/>
          </w:tcPr>
          <w:p w14:paraId="33FAD4AA" w14:textId="77777777" w:rsidR="002E7169" w:rsidRPr="00DA091F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vAlign w:val="bottom"/>
          </w:tcPr>
          <w:p w14:paraId="38BD4A69" w14:textId="477AFE95" w:rsidR="002E7169" w:rsidRPr="00DA091F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9"/>
              </w:tabs>
              <w:ind w:right="-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965F9">
              <w:rPr>
                <w:rFonts w:ascii="Angsana New" w:hAnsi="Angsana New"/>
                <w:sz w:val="28"/>
                <w:szCs w:val="28"/>
              </w:rPr>
              <w:t>20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7" w:type="dxa"/>
          </w:tcPr>
          <w:p w14:paraId="50DC7104" w14:textId="7777777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  <w:vAlign w:val="bottom"/>
          </w:tcPr>
          <w:p w14:paraId="33E87C3F" w14:textId="0587C4D5" w:rsidR="002E7169" w:rsidRPr="009333E2" w:rsidRDefault="00B46805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6,298</w:t>
            </w:r>
          </w:p>
        </w:tc>
        <w:tc>
          <w:tcPr>
            <w:tcW w:w="257" w:type="dxa"/>
          </w:tcPr>
          <w:p w14:paraId="78F355E6" w14:textId="7777777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2A3350AB" w14:textId="72CC8E85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</w:t>
            </w:r>
            <w:r w:rsidR="00CC3081">
              <w:rPr>
                <w:rFonts w:ascii="Angsana New" w:hAnsi="Angsana New"/>
                <w:sz w:val="28"/>
                <w:szCs w:val="28"/>
              </w:rPr>
              <w:t>976</w:t>
            </w:r>
          </w:p>
        </w:tc>
      </w:tr>
      <w:tr w:rsidR="002E7169" w:rsidRPr="003054FD" w14:paraId="786D645C" w14:textId="77777777" w:rsidTr="00B855D4">
        <w:tc>
          <w:tcPr>
            <w:tcW w:w="3690" w:type="dxa"/>
            <w:shd w:val="clear" w:color="auto" w:fill="auto"/>
            <w:vAlign w:val="bottom"/>
          </w:tcPr>
          <w:p w14:paraId="5DB8AADF" w14:textId="6E5824CA" w:rsidR="002E7169" w:rsidRPr="004E0D36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10801B62" w14:textId="7777777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DA7476F" w14:textId="7777777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  <w:vAlign w:val="bottom"/>
          </w:tcPr>
          <w:p w14:paraId="356C3615" w14:textId="375FB965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1363856B" w14:textId="7777777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7" w:type="dxa"/>
            <w:vAlign w:val="bottom"/>
          </w:tcPr>
          <w:p w14:paraId="6C021FC7" w14:textId="7777777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288A0131" w14:textId="7777777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3" w:type="dxa"/>
            <w:vAlign w:val="bottom"/>
          </w:tcPr>
          <w:p w14:paraId="515C7DDB" w14:textId="4B1D1FF4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551838" w14:textId="7777777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dxa"/>
            <w:vAlign w:val="bottom"/>
          </w:tcPr>
          <w:p w14:paraId="2F8EF822" w14:textId="77777777" w:rsidR="002E7169" w:rsidRPr="009333E2" w:rsidRDefault="002E7169" w:rsidP="00B4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D1F763" w14:textId="7777777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9" w:type="dxa"/>
            <w:vAlign w:val="bottom"/>
          </w:tcPr>
          <w:p w14:paraId="040C4BF0" w14:textId="627F5CEF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C9E7CA" w14:textId="7777777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6ACE13A9" w14:textId="7777777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7ED52E15" w14:textId="7777777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5355C6DA" w14:textId="76B3959B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BA7057" w14:textId="7777777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vAlign w:val="bottom"/>
          </w:tcPr>
          <w:p w14:paraId="37747699" w14:textId="77777777" w:rsidR="002E7169" w:rsidRPr="00DA091F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8"/>
              </w:tabs>
              <w:ind w:right="-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F69FE1" w14:textId="77777777" w:rsidR="002E7169" w:rsidRPr="00DA091F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vAlign w:val="bottom"/>
          </w:tcPr>
          <w:p w14:paraId="55603B7A" w14:textId="22C83C07" w:rsidR="002E7169" w:rsidRPr="00DA091F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67D68EC2" w14:textId="7777777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  <w:vAlign w:val="bottom"/>
          </w:tcPr>
          <w:p w14:paraId="2D2FA7B5" w14:textId="7777777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18418E91" w14:textId="7777777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260712EA" w14:textId="403A9739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7169" w:rsidRPr="003054FD" w14:paraId="03A8E7ED" w14:textId="77777777" w:rsidTr="00B855D4">
        <w:tc>
          <w:tcPr>
            <w:tcW w:w="3690" w:type="dxa"/>
            <w:shd w:val="clear" w:color="auto" w:fill="auto"/>
            <w:vAlign w:val="bottom"/>
          </w:tcPr>
          <w:p w14:paraId="2A4B7794" w14:textId="781F087F" w:rsidR="002E7169" w:rsidRPr="004E0D36" w:rsidRDefault="002E7169" w:rsidP="002E716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4E0D36">
              <w:rPr>
                <w:rFonts w:ascii="Angsana New" w:hAnsi="Angsana New"/>
                <w:sz w:val="28"/>
                <w:szCs w:val="28"/>
                <w:cs/>
              </w:rPr>
              <w:t xml:space="preserve">หนี้สินส่วนงาน </w:t>
            </w:r>
            <w:r w:rsidRPr="003054F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3054FD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3054F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4E0D3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E0D36">
              <w:rPr>
                <w:rFonts w:ascii="Angsana New" w:hAnsi="Angsana New"/>
                <w:sz w:val="28"/>
                <w:szCs w:val="28"/>
              </w:rPr>
              <w:t>2567</w:t>
            </w:r>
          </w:p>
          <w:p w14:paraId="17B016F5" w14:textId="2C37429B" w:rsidR="002E7169" w:rsidRPr="004E0D36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28"/>
                <w:szCs w:val="28"/>
              </w:rPr>
            </w:pPr>
            <w:r w:rsidRPr="004E0D36">
              <w:rPr>
                <w:rFonts w:ascii="Angsana New" w:hAnsi="Angsana New"/>
                <w:sz w:val="28"/>
                <w:szCs w:val="28"/>
              </w:rPr>
              <w:t xml:space="preserve">   /30</w:t>
            </w:r>
            <w:r w:rsidRPr="004E0D36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  <w:r w:rsidRPr="004E0D36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733" w:type="dxa"/>
            <w:shd w:val="clear" w:color="auto" w:fill="auto"/>
            <w:vAlign w:val="bottom"/>
          </w:tcPr>
          <w:p w14:paraId="596D8075" w14:textId="0BA41D74" w:rsidR="002E7169" w:rsidRPr="009333E2" w:rsidRDefault="00B46805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right="-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(374)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8E5DEF8" w14:textId="7777777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  <w:vAlign w:val="bottom"/>
          </w:tcPr>
          <w:p w14:paraId="05A7C177" w14:textId="2E101A7E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0"/>
              </w:tabs>
              <w:ind w:right="-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43534">
              <w:rPr>
                <w:rFonts w:ascii="Angsana New" w:hAnsi="Angsana New"/>
                <w:sz w:val="28"/>
                <w:szCs w:val="28"/>
              </w:rPr>
              <w:t>422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FB59EE4" w14:textId="7777777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7" w:type="dxa"/>
            <w:vAlign w:val="bottom"/>
          </w:tcPr>
          <w:p w14:paraId="459D4E32" w14:textId="246F868E" w:rsidR="002E7169" w:rsidRPr="009333E2" w:rsidRDefault="00B46805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0"/>
              </w:tabs>
              <w:ind w:right="-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(1,459)</w:t>
            </w:r>
          </w:p>
        </w:tc>
        <w:tc>
          <w:tcPr>
            <w:tcW w:w="240" w:type="dxa"/>
          </w:tcPr>
          <w:p w14:paraId="3ECDA4F0" w14:textId="7777777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3" w:type="dxa"/>
            <w:vAlign w:val="bottom"/>
          </w:tcPr>
          <w:p w14:paraId="723D5DAE" w14:textId="3814DCA5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ind w:right="-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(1,4</w:t>
            </w:r>
            <w:r w:rsidR="00C43534">
              <w:rPr>
                <w:rFonts w:ascii="Angsana New" w:hAnsi="Angsana New"/>
                <w:sz w:val="28"/>
                <w:szCs w:val="28"/>
              </w:rPr>
              <w:t>86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73FDBE4" w14:textId="7777777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dxa"/>
            <w:vAlign w:val="bottom"/>
          </w:tcPr>
          <w:p w14:paraId="27E38116" w14:textId="24986A97" w:rsidR="002E7169" w:rsidRPr="009333E2" w:rsidRDefault="00B46805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</w:t>
            </w:r>
            <w:r w:rsidR="0069766D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DDBF8DD" w14:textId="7777777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9" w:type="dxa"/>
            <w:vAlign w:val="bottom"/>
          </w:tcPr>
          <w:p w14:paraId="5AE72840" w14:textId="143D011F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</w:t>
            </w:r>
            <w:r w:rsidR="009E11C4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10003A7" w14:textId="7777777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289906CB" w14:textId="665AA282" w:rsidR="002E7169" w:rsidRPr="009333E2" w:rsidRDefault="00B46805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ind w:right="-7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(1,885)</w:t>
            </w:r>
          </w:p>
        </w:tc>
        <w:tc>
          <w:tcPr>
            <w:tcW w:w="267" w:type="dxa"/>
          </w:tcPr>
          <w:p w14:paraId="11A66D98" w14:textId="7777777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38C71D83" w14:textId="437F94B0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0"/>
              </w:tabs>
              <w:ind w:right="-7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</w:t>
            </w:r>
            <w:r w:rsidR="00087F89">
              <w:rPr>
                <w:rFonts w:ascii="Angsana New" w:hAnsi="Angsana New"/>
                <w:sz w:val="28"/>
                <w:szCs w:val="28"/>
              </w:rPr>
              <w:t>993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9C3F465" w14:textId="7777777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vAlign w:val="bottom"/>
          </w:tcPr>
          <w:p w14:paraId="7D839D4E" w14:textId="371229FF" w:rsidR="002E7169" w:rsidRPr="00DA091F" w:rsidRDefault="00B46805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3"/>
              </w:tabs>
              <w:ind w:right="-36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236" w:type="dxa"/>
          </w:tcPr>
          <w:p w14:paraId="3D36B8A4" w14:textId="77777777" w:rsidR="002E7169" w:rsidRPr="00DA091F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vAlign w:val="bottom"/>
          </w:tcPr>
          <w:p w14:paraId="7756366E" w14:textId="210EE820" w:rsidR="002E7169" w:rsidRPr="00DA091F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2"/>
              </w:tabs>
              <w:ind w:right="-35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5965F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67" w:type="dxa"/>
          </w:tcPr>
          <w:p w14:paraId="41730569" w14:textId="7777777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  <w:vAlign w:val="bottom"/>
          </w:tcPr>
          <w:p w14:paraId="74A352E6" w14:textId="02C1CC79" w:rsidR="002E7169" w:rsidRPr="009333E2" w:rsidRDefault="00B46805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4"/>
              </w:tabs>
              <w:ind w:right="-9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(1,866)</w:t>
            </w:r>
          </w:p>
        </w:tc>
        <w:tc>
          <w:tcPr>
            <w:tcW w:w="257" w:type="dxa"/>
          </w:tcPr>
          <w:p w14:paraId="38B045E1" w14:textId="77777777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5D759A2F" w14:textId="14405319" w:rsidR="002E7169" w:rsidRPr="009333E2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4"/>
              </w:tabs>
              <w:ind w:right="-9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</w:t>
            </w:r>
            <w:r w:rsidR="00CC3081">
              <w:rPr>
                <w:rFonts w:ascii="Angsana New" w:hAnsi="Angsana New"/>
                <w:sz w:val="28"/>
                <w:szCs w:val="28"/>
              </w:rPr>
              <w:t>974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E4A43" w:rsidRPr="003054FD" w14:paraId="15D475C8" w14:textId="77777777" w:rsidTr="00B855D4">
        <w:tc>
          <w:tcPr>
            <w:tcW w:w="3690" w:type="dxa"/>
            <w:shd w:val="clear" w:color="auto" w:fill="auto"/>
          </w:tcPr>
          <w:p w14:paraId="01D62354" w14:textId="785F9710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dxa"/>
            <w:shd w:val="clear" w:color="auto" w:fill="auto"/>
          </w:tcPr>
          <w:p w14:paraId="0F15F1C9" w14:textId="77777777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57E95C33" w14:textId="77777777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</w:tcPr>
          <w:p w14:paraId="2E82F981" w14:textId="7D0D0AAD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71AA8FB2" w14:textId="77777777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7" w:type="dxa"/>
            <w:vAlign w:val="bottom"/>
          </w:tcPr>
          <w:p w14:paraId="37578498" w14:textId="77777777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33868879" w14:textId="77777777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3" w:type="dxa"/>
          </w:tcPr>
          <w:p w14:paraId="4B2E47D9" w14:textId="41B2A266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77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872B05" w14:textId="77777777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dxa"/>
          </w:tcPr>
          <w:p w14:paraId="618A3AD4" w14:textId="77777777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FFB2F5" w14:textId="77777777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9" w:type="dxa"/>
          </w:tcPr>
          <w:p w14:paraId="02810F9D" w14:textId="7C7C255F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77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40ACC3" w14:textId="77777777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</w:tcPr>
          <w:p w14:paraId="48308D8F" w14:textId="77777777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09B373D4" w14:textId="77777777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</w:tcPr>
          <w:p w14:paraId="446F4D6E" w14:textId="5D4007E8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FA3E63" w14:textId="77777777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</w:tcPr>
          <w:p w14:paraId="27385C78" w14:textId="77777777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402EDA" w14:textId="77777777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</w:tcPr>
          <w:p w14:paraId="11523112" w14:textId="245B4A59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77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19314B25" w14:textId="77777777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</w:tcPr>
          <w:p w14:paraId="131C887C" w14:textId="77777777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48ACBFCF" w14:textId="77777777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0" w:type="dxa"/>
            <w:gridSpan w:val="2"/>
          </w:tcPr>
          <w:p w14:paraId="26473BF9" w14:textId="4EDD8C46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52FE2FFE" w14:textId="76252CD6" w:rsidR="00ED6169" w:rsidRDefault="00ED6169" w:rsidP="00433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  <w:sectPr w:rsidR="00ED6169" w:rsidSect="00D3249F">
          <w:pgSz w:w="16834" w:h="11909" w:orient="landscape" w:code="9"/>
          <w:pgMar w:top="1152" w:right="691" w:bottom="1152" w:left="576" w:header="720" w:footer="216" w:gutter="0"/>
          <w:cols w:space="720"/>
          <w:docGrid w:linePitch="245"/>
        </w:sectPr>
      </w:pPr>
    </w:p>
    <w:p w14:paraId="155260B1" w14:textId="77777777" w:rsidR="00ED6169" w:rsidRDefault="00ED6169" w:rsidP="00ED6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72"/>
        </w:tabs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ab/>
      </w:r>
    </w:p>
    <w:tbl>
      <w:tblPr>
        <w:tblpPr w:leftFromText="180" w:rightFromText="180" w:vertAnchor="text" w:horzAnchor="margin" w:tblpX="596" w:tblpY="-149"/>
        <w:tblW w:w="1503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2"/>
        <w:gridCol w:w="1243"/>
        <w:gridCol w:w="243"/>
        <w:gridCol w:w="1250"/>
        <w:gridCol w:w="246"/>
        <w:gridCol w:w="26"/>
        <w:gridCol w:w="1106"/>
        <w:gridCol w:w="246"/>
        <w:gridCol w:w="1249"/>
        <w:gridCol w:w="246"/>
        <w:gridCol w:w="1129"/>
        <w:gridCol w:w="246"/>
        <w:gridCol w:w="1137"/>
        <w:gridCol w:w="246"/>
        <w:gridCol w:w="1243"/>
        <w:gridCol w:w="246"/>
        <w:gridCol w:w="1224"/>
        <w:gridCol w:w="18"/>
      </w:tblGrid>
      <w:tr w:rsidR="00ED6169" w:rsidRPr="003054FD" w14:paraId="5DEA88E6" w14:textId="77777777" w:rsidTr="00A7182A">
        <w:trPr>
          <w:cantSplit/>
          <w:trHeight w:val="182"/>
          <w:tblHeader/>
        </w:trPr>
        <w:tc>
          <w:tcPr>
            <w:tcW w:w="3692" w:type="dxa"/>
            <w:vAlign w:val="center"/>
          </w:tcPr>
          <w:p w14:paraId="145419EE" w14:textId="77777777" w:rsidR="00ED6169" w:rsidRPr="003054FD" w:rsidRDefault="00ED6169" w:rsidP="00A7182A">
            <w:pPr>
              <w:shd w:val="clear" w:color="auto" w:fill="FFFFFF"/>
              <w:ind w:right="-79"/>
              <w:rPr>
                <w:rFonts w:ascii="Angsana New" w:hAnsi="Angsana New"/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11344" w:type="dxa"/>
            <w:gridSpan w:val="17"/>
            <w:vAlign w:val="center"/>
          </w:tcPr>
          <w:p w14:paraId="797378B4" w14:textId="77777777" w:rsidR="00ED6169" w:rsidRPr="003054FD" w:rsidRDefault="00ED6169" w:rsidP="00A7182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ED6169" w:rsidRPr="003054FD" w14:paraId="6FA893E4" w14:textId="77777777" w:rsidTr="00A7182A">
        <w:trPr>
          <w:gridAfter w:val="1"/>
          <w:wAfter w:w="18" w:type="dxa"/>
          <w:cantSplit/>
          <w:trHeight w:val="389"/>
          <w:tblHeader/>
        </w:trPr>
        <w:tc>
          <w:tcPr>
            <w:tcW w:w="3692" w:type="dxa"/>
          </w:tcPr>
          <w:p w14:paraId="0992D4F9" w14:textId="77777777" w:rsidR="00ED6169" w:rsidRPr="003054FD" w:rsidRDefault="00ED6169" w:rsidP="00A7182A">
            <w:pPr>
              <w:shd w:val="clear" w:color="auto" w:fill="FFFFFF"/>
              <w:ind w:right="-79"/>
              <w:rPr>
                <w:rFonts w:ascii="Angsana New" w:hAnsi="Angsana New"/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2736" w:type="dxa"/>
            <w:gridSpan w:val="3"/>
          </w:tcPr>
          <w:p w14:paraId="6100F9C5" w14:textId="77777777" w:rsidR="00ED6169" w:rsidRPr="003054FD" w:rsidRDefault="00ED6169" w:rsidP="00A7182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ชิ้นส่วนอิเล็กโทรนิกส์</w:t>
            </w:r>
          </w:p>
          <w:p w14:paraId="7D7AE5EF" w14:textId="77777777" w:rsidR="00ED6169" w:rsidRPr="003054FD" w:rsidRDefault="00ED6169" w:rsidP="00A7182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สำหรับอุปกรณ์ยานยนต์</w:t>
            </w:r>
          </w:p>
        </w:tc>
        <w:tc>
          <w:tcPr>
            <w:tcW w:w="246" w:type="dxa"/>
          </w:tcPr>
          <w:p w14:paraId="6ED40D30" w14:textId="77777777" w:rsidR="00ED6169" w:rsidRPr="003054FD" w:rsidRDefault="00ED6169" w:rsidP="00A7182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627" w:type="dxa"/>
            <w:gridSpan w:val="4"/>
          </w:tcPr>
          <w:p w14:paraId="580AE4F2" w14:textId="77777777" w:rsidR="00ED6169" w:rsidRPr="003054FD" w:rsidRDefault="00ED6169" w:rsidP="00A7182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ชิ้นส่วนอิเล็กโทรนิกส์</w:t>
            </w:r>
          </w:p>
          <w:p w14:paraId="34FDF128" w14:textId="77777777" w:rsidR="00ED6169" w:rsidRPr="003054FD" w:rsidRDefault="00ED6169" w:rsidP="00A7182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สำหรับอุปกรณ์สำนักงาน</w:t>
            </w:r>
          </w:p>
        </w:tc>
        <w:tc>
          <w:tcPr>
            <w:tcW w:w="246" w:type="dxa"/>
          </w:tcPr>
          <w:p w14:paraId="0D194BD3" w14:textId="77777777" w:rsidR="00ED6169" w:rsidRPr="003054FD" w:rsidRDefault="00ED6169" w:rsidP="00A7182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512" w:type="dxa"/>
            <w:gridSpan w:val="3"/>
          </w:tcPr>
          <w:p w14:paraId="1E7E8B49" w14:textId="77777777" w:rsidR="00ED6169" w:rsidRPr="003054FD" w:rsidRDefault="00ED6169" w:rsidP="00A7182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ชิ้นส่วน</w:t>
            </w:r>
          </w:p>
          <w:p w14:paraId="77B23ABF" w14:textId="77777777" w:rsidR="00ED6169" w:rsidRPr="003054FD" w:rsidRDefault="00ED6169" w:rsidP="00A7182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อิเล็กโทรนิกส์อื่น ๆ</w:t>
            </w:r>
          </w:p>
        </w:tc>
        <w:tc>
          <w:tcPr>
            <w:tcW w:w="246" w:type="dxa"/>
          </w:tcPr>
          <w:p w14:paraId="0B849951" w14:textId="77777777" w:rsidR="00ED6169" w:rsidRPr="003054FD" w:rsidRDefault="00ED6169" w:rsidP="00A7182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713" w:type="dxa"/>
            <w:gridSpan w:val="3"/>
          </w:tcPr>
          <w:p w14:paraId="78FA6980" w14:textId="77777777" w:rsidR="00ED6169" w:rsidRPr="003054FD" w:rsidRDefault="00ED6169" w:rsidP="00A7182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  <w:p w14:paraId="39AE52BB" w14:textId="77777777" w:rsidR="00ED6169" w:rsidRPr="003054FD" w:rsidRDefault="00ED6169" w:rsidP="00A7182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803248" w:rsidRPr="003054FD" w14:paraId="1F626585" w14:textId="77777777" w:rsidTr="00A7182A">
        <w:trPr>
          <w:gridAfter w:val="1"/>
          <w:wAfter w:w="18" w:type="dxa"/>
          <w:cantSplit/>
          <w:trHeight w:val="92"/>
          <w:tblHeader/>
        </w:trPr>
        <w:tc>
          <w:tcPr>
            <w:tcW w:w="3692" w:type="dxa"/>
            <w:vAlign w:val="center"/>
          </w:tcPr>
          <w:p w14:paraId="313E885E" w14:textId="449630FF" w:rsidR="00803248" w:rsidRPr="003054FD" w:rsidRDefault="00803248" w:rsidP="00A7182A">
            <w:pPr>
              <w:shd w:val="clear" w:color="auto" w:fill="FFFFFF"/>
              <w:tabs>
                <w:tab w:val="left" w:pos="180"/>
                <w:tab w:val="decimal" w:pos="765"/>
              </w:tabs>
              <w:ind w:left="270" w:right="-79" w:hanging="270"/>
              <w:rPr>
                <w:rFonts w:ascii="Angsana New" w:hAnsi="Angsana New"/>
                <w:b/>
                <w:bCs/>
                <w:i/>
                <w:iCs/>
                <w:smallCap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   </w:t>
            </w:r>
            <w:r w:rsidRPr="00A803B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สำหรั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บ</w:t>
            </w:r>
            <w:r w:rsidRPr="00A803B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งวด</w:t>
            </w:r>
            <w:r w:rsidR="002E716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เก้า</w:t>
            </w:r>
            <w:r w:rsidRPr="00A803B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 w:rsidR="003E1A0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2E716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0</w:t>
            </w:r>
            <w:r w:rsidRPr="00A803B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</w:t>
            </w:r>
            <w:r w:rsidR="002E716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47023F69" w14:textId="2FBA31D5" w:rsidR="00803248" w:rsidRPr="003054FD" w:rsidRDefault="00803248" w:rsidP="00A7182A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lang w:bidi="ar-SA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bidi="ar-SA"/>
              </w:rPr>
              <w:t>7</w:t>
            </w:r>
          </w:p>
        </w:tc>
        <w:tc>
          <w:tcPr>
            <w:tcW w:w="243" w:type="dxa"/>
            <w:vAlign w:val="center"/>
          </w:tcPr>
          <w:p w14:paraId="3C478100" w14:textId="77777777" w:rsidR="00803248" w:rsidRPr="003054FD" w:rsidRDefault="00803248" w:rsidP="00A7182A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center"/>
          </w:tcPr>
          <w:p w14:paraId="1E2CBF62" w14:textId="1BD45B52" w:rsidR="00803248" w:rsidRPr="003054FD" w:rsidRDefault="00803248" w:rsidP="00A7182A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lang w:bidi="ar-SA"/>
              </w:rPr>
              <w:t>256</w:t>
            </w:r>
            <w:r w:rsidRPr="003054FD">
              <w:rPr>
                <w:rFonts w:ascii="Angsana New" w:hAnsi="Angsana New"/>
                <w:sz w:val="28"/>
                <w:szCs w:val="28"/>
                <w:lang w:bidi="ar-SA"/>
              </w:rPr>
              <w:t>6</w:t>
            </w:r>
          </w:p>
        </w:tc>
        <w:tc>
          <w:tcPr>
            <w:tcW w:w="246" w:type="dxa"/>
            <w:vAlign w:val="center"/>
          </w:tcPr>
          <w:p w14:paraId="35B6D909" w14:textId="77777777" w:rsidR="00803248" w:rsidRPr="003054FD" w:rsidRDefault="00803248" w:rsidP="00A7182A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2" w:type="dxa"/>
            <w:gridSpan w:val="2"/>
            <w:vAlign w:val="center"/>
          </w:tcPr>
          <w:p w14:paraId="42B0FE38" w14:textId="1F1E2A55" w:rsidR="00803248" w:rsidRPr="003054FD" w:rsidRDefault="00803248" w:rsidP="00A7182A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lang w:bidi="ar-SA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bidi="ar-SA"/>
              </w:rPr>
              <w:t>7</w:t>
            </w:r>
          </w:p>
        </w:tc>
        <w:tc>
          <w:tcPr>
            <w:tcW w:w="246" w:type="dxa"/>
            <w:vAlign w:val="center"/>
          </w:tcPr>
          <w:p w14:paraId="1B157CEB" w14:textId="77777777" w:rsidR="00803248" w:rsidRPr="003054FD" w:rsidRDefault="00803248" w:rsidP="00A7182A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vAlign w:val="center"/>
          </w:tcPr>
          <w:p w14:paraId="2265FD4B" w14:textId="43A91EBB" w:rsidR="00803248" w:rsidRPr="003054FD" w:rsidRDefault="00803248" w:rsidP="00A7182A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lang w:bidi="ar-SA"/>
              </w:rPr>
              <w:t>256</w:t>
            </w:r>
            <w:r w:rsidRPr="003054FD">
              <w:rPr>
                <w:rFonts w:ascii="Angsana New" w:hAnsi="Angsana New"/>
                <w:sz w:val="28"/>
                <w:szCs w:val="28"/>
                <w:lang w:bidi="ar-SA"/>
              </w:rPr>
              <w:t>6</w:t>
            </w:r>
          </w:p>
        </w:tc>
        <w:tc>
          <w:tcPr>
            <w:tcW w:w="246" w:type="dxa"/>
            <w:vAlign w:val="center"/>
          </w:tcPr>
          <w:p w14:paraId="3DB2E962" w14:textId="77777777" w:rsidR="00803248" w:rsidRPr="003054FD" w:rsidRDefault="00803248" w:rsidP="00A7182A">
            <w:pPr>
              <w:shd w:val="clear" w:color="auto" w:fill="FFFFFF"/>
              <w:tabs>
                <w:tab w:val="decimal" w:pos="374"/>
              </w:tabs>
              <w:ind w:left="-79" w:right="-79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  <w:vAlign w:val="center"/>
          </w:tcPr>
          <w:p w14:paraId="13B024DA" w14:textId="1CC76BFD" w:rsidR="00803248" w:rsidRPr="003054FD" w:rsidRDefault="00803248" w:rsidP="00A7182A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lang w:bidi="ar-SA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bidi="ar-SA"/>
              </w:rPr>
              <w:t>7</w:t>
            </w:r>
          </w:p>
        </w:tc>
        <w:tc>
          <w:tcPr>
            <w:tcW w:w="246" w:type="dxa"/>
            <w:vAlign w:val="center"/>
          </w:tcPr>
          <w:p w14:paraId="67828746" w14:textId="77777777" w:rsidR="00803248" w:rsidRPr="003054FD" w:rsidRDefault="00803248" w:rsidP="00A7182A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vAlign w:val="center"/>
          </w:tcPr>
          <w:p w14:paraId="158C7E98" w14:textId="2B60E578" w:rsidR="00803248" w:rsidRPr="003054FD" w:rsidRDefault="00803248" w:rsidP="00A7182A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lang w:bidi="ar-SA"/>
              </w:rPr>
              <w:t>256</w:t>
            </w:r>
            <w:r w:rsidRPr="003054FD">
              <w:rPr>
                <w:rFonts w:ascii="Angsana New" w:hAnsi="Angsana New"/>
                <w:sz w:val="28"/>
                <w:szCs w:val="28"/>
                <w:lang w:bidi="ar-SA"/>
              </w:rPr>
              <w:t>6</w:t>
            </w:r>
          </w:p>
        </w:tc>
        <w:tc>
          <w:tcPr>
            <w:tcW w:w="246" w:type="dxa"/>
            <w:vAlign w:val="center"/>
          </w:tcPr>
          <w:p w14:paraId="49E151DA" w14:textId="77777777" w:rsidR="00803248" w:rsidRPr="003054FD" w:rsidRDefault="00803248" w:rsidP="00A7182A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  <w:vAlign w:val="center"/>
          </w:tcPr>
          <w:p w14:paraId="640E00B8" w14:textId="5C0F415F" w:rsidR="00803248" w:rsidRPr="003054FD" w:rsidRDefault="00803248" w:rsidP="00A7182A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lang w:bidi="ar-SA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bidi="ar-SA"/>
              </w:rPr>
              <w:t>7</w:t>
            </w:r>
          </w:p>
        </w:tc>
        <w:tc>
          <w:tcPr>
            <w:tcW w:w="246" w:type="dxa"/>
            <w:vAlign w:val="center"/>
          </w:tcPr>
          <w:p w14:paraId="083E7B99" w14:textId="77777777" w:rsidR="00803248" w:rsidRPr="003054FD" w:rsidRDefault="00803248" w:rsidP="00A7182A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vAlign w:val="center"/>
          </w:tcPr>
          <w:p w14:paraId="60184D82" w14:textId="032695A1" w:rsidR="00803248" w:rsidRPr="003054FD" w:rsidRDefault="00803248" w:rsidP="00A7182A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lang w:bidi="ar-SA"/>
              </w:rPr>
              <w:t>256</w:t>
            </w:r>
            <w:r w:rsidRPr="003054FD">
              <w:rPr>
                <w:rFonts w:ascii="Angsana New" w:hAnsi="Angsana New"/>
                <w:sz w:val="28"/>
                <w:szCs w:val="28"/>
                <w:lang w:bidi="ar-SA"/>
              </w:rPr>
              <w:t>6</w:t>
            </w:r>
          </w:p>
        </w:tc>
      </w:tr>
      <w:tr w:rsidR="00803248" w:rsidRPr="003054FD" w14:paraId="6C671965" w14:textId="77777777" w:rsidTr="00A7182A">
        <w:trPr>
          <w:gridAfter w:val="1"/>
          <w:wAfter w:w="18" w:type="dxa"/>
          <w:cantSplit/>
          <w:trHeight w:val="119"/>
          <w:tblHeader/>
        </w:trPr>
        <w:tc>
          <w:tcPr>
            <w:tcW w:w="3692" w:type="dxa"/>
          </w:tcPr>
          <w:p w14:paraId="1CDD6B5F" w14:textId="77777777" w:rsidR="00803248" w:rsidRPr="003054FD" w:rsidRDefault="00803248" w:rsidP="00A7182A">
            <w:pPr>
              <w:shd w:val="clear" w:color="auto" w:fill="FFFFFF"/>
              <w:tabs>
                <w:tab w:val="left" w:pos="180"/>
                <w:tab w:val="decimal" w:pos="765"/>
              </w:tabs>
              <w:ind w:left="270" w:right="-79" w:hanging="270"/>
              <w:jc w:val="center"/>
              <w:rPr>
                <w:rFonts w:ascii="Angsana New" w:hAnsi="Angsana New"/>
                <w:i/>
                <w:i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26" w:type="dxa"/>
            <w:gridSpan w:val="16"/>
            <w:shd w:val="clear" w:color="auto" w:fill="auto"/>
          </w:tcPr>
          <w:p w14:paraId="756CDCFF" w14:textId="77777777" w:rsidR="00803248" w:rsidRPr="003054FD" w:rsidRDefault="00803248" w:rsidP="00A7182A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3054F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ล้านบาท</w:t>
            </w:r>
            <w:r w:rsidRPr="003054FD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803248" w:rsidRPr="003054FD" w14:paraId="50B4C8A5" w14:textId="77777777" w:rsidTr="00A7182A">
        <w:trPr>
          <w:gridAfter w:val="1"/>
          <w:wAfter w:w="18" w:type="dxa"/>
          <w:cantSplit/>
          <w:trHeight w:val="146"/>
        </w:trPr>
        <w:tc>
          <w:tcPr>
            <w:tcW w:w="3692" w:type="dxa"/>
          </w:tcPr>
          <w:p w14:paraId="4A463426" w14:textId="77777777" w:rsidR="00803248" w:rsidRPr="003054FD" w:rsidRDefault="00803248" w:rsidP="00A7182A">
            <w:pPr>
              <w:shd w:val="clear" w:color="auto" w:fill="FFFFFF"/>
              <w:tabs>
                <w:tab w:val="left" w:pos="180"/>
              </w:tabs>
              <w:ind w:left="270" w:right="-79" w:hanging="270"/>
              <w:rPr>
                <w:rFonts w:ascii="Angsana New" w:hAnsi="Angsana New"/>
                <w:b/>
                <w:bCs/>
                <w:i/>
                <w:iCs/>
                <w:smallCaps/>
                <w:sz w:val="28"/>
                <w:szCs w:val="28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 การจำแนกรายได้</w:t>
            </w:r>
          </w:p>
        </w:tc>
        <w:tc>
          <w:tcPr>
            <w:tcW w:w="1243" w:type="dxa"/>
            <w:vAlign w:val="bottom"/>
          </w:tcPr>
          <w:p w14:paraId="024B6469" w14:textId="77777777" w:rsidR="00803248" w:rsidRPr="003054FD" w:rsidRDefault="00803248" w:rsidP="00A7182A">
            <w:pPr>
              <w:shd w:val="clear" w:color="auto" w:fill="FFFFFF"/>
              <w:tabs>
                <w:tab w:val="decimal" w:pos="712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243" w:type="dxa"/>
            <w:vAlign w:val="bottom"/>
          </w:tcPr>
          <w:p w14:paraId="2157B204" w14:textId="77777777" w:rsidR="00803248" w:rsidRPr="003054FD" w:rsidRDefault="00803248" w:rsidP="00A7182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3C54FAD4" w14:textId="77777777" w:rsidR="00803248" w:rsidRPr="003054FD" w:rsidRDefault="00803248" w:rsidP="00A7182A">
            <w:pPr>
              <w:shd w:val="clear" w:color="auto" w:fill="FFFFFF"/>
              <w:tabs>
                <w:tab w:val="decimal" w:pos="712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23276A6A" w14:textId="77777777" w:rsidR="00803248" w:rsidRPr="003054FD" w:rsidRDefault="00803248" w:rsidP="00A7182A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106" w:type="dxa"/>
            <w:vAlign w:val="bottom"/>
          </w:tcPr>
          <w:p w14:paraId="3A2A1E5A" w14:textId="77777777" w:rsidR="00803248" w:rsidRPr="003054FD" w:rsidRDefault="00803248" w:rsidP="00A7182A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246" w:type="dxa"/>
            <w:vAlign w:val="bottom"/>
          </w:tcPr>
          <w:p w14:paraId="7CDB4539" w14:textId="77777777" w:rsidR="00803248" w:rsidRPr="003054FD" w:rsidRDefault="00803248" w:rsidP="00A7182A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249" w:type="dxa"/>
            <w:vAlign w:val="bottom"/>
          </w:tcPr>
          <w:p w14:paraId="02FB9672" w14:textId="77777777" w:rsidR="00803248" w:rsidRPr="003054FD" w:rsidRDefault="00803248" w:rsidP="00A7182A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246" w:type="dxa"/>
            <w:vAlign w:val="bottom"/>
          </w:tcPr>
          <w:p w14:paraId="08C734E9" w14:textId="77777777" w:rsidR="00803248" w:rsidRPr="003054FD" w:rsidRDefault="00803248" w:rsidP="00A7182A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129" w:type="dxa"/>
            <w:vAlign w:val="bottom"/>
          </w:tcPr>
          <w:p w14:paraId="5D45898A" w14:textId="77777777" w:rsidR="00803248" w:rsidRPr="003054FD" w:rsidRDefault="00803248" w:rsidP="00A7182A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4FBA5B20" w14:textId="77777777" w:rsidR="00803248" w:rsidRPr="003054FD" w:rsidRDefault="00803248" w:rsidP="00A7182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137" w:type="dxa"/>
            <w:vAlign w:val="bottom"/>
          </w:tcPr>
          <w:p w14:paraId="3B46A9AD" w14:textId="77777777" w:rsidR="00803248" w:rsidRPr="003054FD" w:rsidRDefault="00803248" w:rsidP="00A7182A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20E81D87" w14:textId="77777777" w:rsidR="00803248" w:rsidRPr="003054FD" w:rsidRDefault="00803248" w:rsidP="00A7182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243" w:type="dxa"/>
            <w:vAlign w:val="bottom"/>
          </w:tcPr>
          <w:p w14:paraId="03C1890E" w14:textId="77777777" w:rsidR="00803248" w:rsidRPr="003054FD" w:rsidRDefault="00803248" w:rsidP="00A7182A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246" w:type="dxa"/>
            <w:vAlign w:val="bottom"/>
          </w:tcPr>
          <w:p w14:paraId="32B39CBA" w14:textId="77777777" w:rsidR="00803248" w:rsidRPr="003054FD" w:rsidRDefault="00803248" w:rsidP="00A7182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F905FB7" w14:textId="77777777" w:rsidR="00803248" w:rsidRPr="003054FD" w:rsidRDefault="00803248" w:rsidP="00A7182A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</w:tr>
      <w:tr w:rsidR="00803248" w:rsidRPr="003054FD" w14:paraId="4D14B6F0" w14:textId="77777777" w:rsidTr="00A7182A">
        <w:trPr>
          <w:gridAfter w:val="1"/>
          <w:wAfter w:w="18" w:type="dxa"/>
          <w:cantSplit/>
          <w:trHeight w:val="56"/>
        </w:trPr>
        <w:tc>
          <w:tcPr>
            <w:tcW w:w="3692" w:type="dxa"/>
          </w:tcPr>
          <w:p w14:paraId="428241A0" w14:textId="77777777" w:rsidR="00803248" w:rsidRPr="003054FD" w:rsidRDefault="00803248" w:rsidP="00A7182A">
            <w:pPr>
              <w:shd w:val="clear" w:color="auto" w:fill="FFFFFF"/>
              <w:tabs>
                <w:tab w:val="left" w:pos="180"/>
              </w:tabs>
              <w:ind w:left="270" w:right="-79" w:hanging="270"/>
              <w:rPr>
                <w:rFonts w:ascii="Angsana New" w:hAnsi="Angsana New"/>
                <w:b/>
                <w:bCs/>
                <w:smallCaps/>
                <w:sz w:val="28"/>
                <w:szCs w:val="28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</w:t>
            </w: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1243" w:type="dxa"/>
            <w:vAlign w:val="bottom"/>
          </w:tcPr>
          <w:p w14:paraId="1A1C6F3E" w14:textId="77777777" w:rsidR="00803248" w:rsidRPr="003054FD" w:rsidRDefault="00803248" w:rsidP="00A7182A">
            <w:pPr>
              <w:shd w:val="clear" w:color="auto" w:fill="FFFFFF"/>
              <w:tabs>
                <w:tab w:val="decimal" w:pos="712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3" w:type="dxa"/>
            <w:vAlign w:val="bottom"/>
          </w:tcPr>
          <w:p w14:paraId="4FE46860" w14:textId="77777777" w:rsidR="00803248" w:rsidRPr="003054FD" w:rsidRDefault="00803248" w:rsidP="00A7182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08851653" w14:textId="77777777" w:rsidR="00803248" w:rsidRPr="003054FD" w:rsidRDefault="00803248" w:rsidP="00A7182A">
            <w:pPr>
              <w:shd w:val="clear" w:color="auto" w:fill="FFFFFF"/>
              <w:tabs>
                <w:tab w:val="decimal" w:pos="712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74B633C2" w14:textId="77777777" w:rsidR="00803248" w:rsidRPr="003054FD" w:rsidRDefault="00803248" w:rsidP="00A7182A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  <w:vAlign w:val="bottom"/>
          </w:tcPr>
          <w:p w14:paraId="0CEC8FDE" w14:textId="77777777" w:rsidR="00803248" w:rsidRPr="003054FD" w:rsidRDefault="00803248" w:rsidP="00A7182A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6A57EAD2" w14:textId="77777777" w:rsidR="00803248" w:rsidRPr="003054FD" w:rsidRDefault="00803248" w:rsidP="00A7182A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vAlign w:val="bottom"/>
          </w:tcPr>
          <w:p w14:paraId="49D87CD0" w14:textId="77777777" w:rsidR="00803248" w:rsidRPr="003054FD" w:rsidRDefault="00803248" w:rsidP="00A7182A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11392170" w14:textId="77777777" w:rsidR="00803248" w:rsidRPr="003054FD" w:rsidRDefault="00803248" w:rsidP="00A7182A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  <w:vAlign w:val="bottom"/>
          </w:tcPr>
          <w:p w14:paraId="57C4926A" w14:textId="77777777" w:rsidR="00803248" w:rsidRPr="003054FD" w:rsidRDefault="00803248" w:rsidP="00A7182A">
            <w:pPr>
              <w:shd w:val="clear" w:color="auto" w:fill="FFFFFF"/>
              <w:tabs>
                <w:tab w:val="clear" w:pos="454"/>
                <w:tab w:val="decimal" w:pos="462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2B31C659" w14:textId="77777777" w:rsidR="00803248" w:rsidRPr="003054FD" w:rsidRDefault="00803248" w:rsidP="00A7182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vAlign w:val="bottom"/>
          </w:tcPr>
          <w:p w14:paraId="2F931601" w14:textId="77777777" w:rsidR="00803248" w:rsidRPr="003054FD" w:rsidRDefault="00803248" w:rsidP="00A7182A">
            <w:pPr>
              <w:shd w:val="clear" w:color="auto" w:fill="FFFFFF"/>
              <w:tabs>
                <w:tab w:val="clear" w:pos="454"/>
                <w:tab w:val="decimal" w:pos="462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38BFFDC1" w14:textId="77777777" w:rsidR="00803248" w:rsidRPr="003054FD" w:rsidRDefault="00803248" w:rsidP="00A7182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  <w:vAlign w:val="bottom"/>
          </w:tcPr>
          <w:p w14:paraId="3876A357" w14:textId="77777777" w:rsidR="00803248" w:rsidRPr="003054FD" w:rsidRDefault="00803248" w:rsidP="00A7182A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3A650C5C" w14:textId="77777777" w:rsidR="00803248" w:rsidRPr="003054FD" w:rsidRDefault="00803248" w:rsidP="00A7182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vAlign w:val="bottom"/>
          </w:tcPr>
          <w:p w14:paraId="5197F166" w14:textId="77777777" w:rsidR="00803248" w:rsidRPr="003054FD" w:rsidRDefault="00803248" w:rsidP="00A7182A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</w:tr>
      <w:tr w:rsidR="002E7169" w:rsidRPr="003054FD" w14:paraId="150AB5ED" w14:textId="77777777" w:rsidTr="006D17AB">
        <w:trPr>
          <w:gridAfter w:val="1"/>
          <w:wAfter w:w="18" w:type="dxa"/>
          <w:cantSplit/>
          <w:trHeight w:val="56"/>
        </w:trPr>
        <w:tc>
          <w:tcPr>
            <w:tcW w:w="3692" w:type="dxa"/>
          </w:tcPr>
          <w:p w14:paraId="2EBAE9B5" w14:textId="77777777" w:rsidR="002E7169" w:rsidRPr="003054FD" w:rsidRDefault="002E7169" w:rsidP="002E7169">
            <w:pPr>
              <w:shd w:val="clear" w:color="auto" w:fill="FFFFFF"/>
              <w:tabs>
                <w:tab w:val="left" w:pos="180"/>
              </w:tabs>
              <w:ind w:left="270" w:right="-79" w:hanging="270"/>
              <w:rPr>
                <w:rFonts w:ascii="Angsana New" w:hAnsi="Angsana New"/>
                <w:b/>
                <w:bCs/>
                <w:smallCaps/>
                <w:sz w:val="28"/>
                <w:szCs w:val="28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cs/>
              </w:rPr>
              <w:t xml:space="preserve">    ไทย</w:t>
            </w:r>
          </w:p>
        </w:tc>
        <w:tc>
          <w:tcPr>
            <w:tcW w:w="1243" w:type="dxa"/>
          </w:tcPr>
          <w:p w14:paraId="53A49A65" w14:textId="54EBBECF" w:rsidR="002E7169" w:rsidRPr="006F0E5F" w:rsidRDefault="00F51566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</w:t>
            </w:r>
            <w:r w:rsidR="00313E0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43" w:type="dxa"/>
            <w:vAlign w:val="bottom"/>
          </w:tcPr>
          <w:p w14:paraId="6CC40621" w14:textId="77777777" w:rsidR="002E7169" w:rsidRPr="006F0E5F" w:rsidRDefault="002E7169" w:rsidP="002E7169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372C2057" w14:textId="658863FE" w:rsidR="002E7169" w:rsidRPr="006F0E5F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905</w:t>
            </w:r>
          </w:p>
        </w:tc>
        <w:tc>
          <w:tcPr>
            <w:tcW w:w="272" w:type="dxa"/>
            <w:gridSpan w:val="2"/>
            <w:vAlign w:val="bottom"/>
          </w:tcPr>
          <w:p w14:paraId="32E1894A" w14:textId="77777777" w:rsidR="002E7169" w:rsidRPr="006F0E5F" w:rsidRDefault="002E7169" w:rsidP="002E7169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</w:tcPr>
          <w:p w14:paraId="115CB400" w14:textId="269CF459" w:rsidR="002E7169" w:rsidRPr="006F0E5F" w:rsidRDefault="00F51566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5,221</w:t>
            </w:r>
          </w:p>
        </w:tc>
        <w:tc>
          <w:tcPr>
            <w:tcW w:w="246" w:type="dxa"/>
            <w:vAlign w:val="bottom"/>
          </w:tcPr>
          <w:p w14:paraId="2C722EDB" w14:textId="77777777" w:rsidR="002E7169" w:rsidRPr="006F0E5F" w:rsidRDefault="002E7169" w:rsidP="002E7169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vAlign w:val="bottom"/>
          </w:tcPr>
          <w:p w14:paraId="337C4CA5" w14:textId="72281939" w:rsidR="002E7169" w:rsidRPr="006F0E5F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8,666</w:t>
            </w:r>
          </w:p>
        </w:tc>
        <w:tc>
          <w:tcPr>
            <w:tcW w:w="246" w:type="dxa"/>
            <w:vAlign w:val="bottom"/>
          </w:tcPr>
          <w:p w14:paraId="42951B8D" w14:textId="77777777" w:rsidR="002E7169" w:rsidRPr="006F0E5F" w:rsidRDefault="002E7169" w:rsidP="002E7169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</w:tcPr>
          <w:p w14:paraId="6D4EC03E" w14:textId="0504F192" w:rsidR="002E7169" w:rsidRPr="006F0E5F" w:rsidRDefault="00F51566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155</w:t>
            </w:r>
          </w:p>
        </w:tc>
        <w:tc>
          <w:tcPr>
            <w:tcW w:w="246" w:type="dxa"/>
            <w:vAlign w:val="bottom"/>
          </w:tcPr>
          <w:p w14:paraId="01320A6E" w14:textId="77777777" w:rsidR="002E7169" w:rsidRPr="006F0E5F" w:rsidRDefault="002E7169" w:rsidP="002E7169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vAlign w:val="bottom"/>
          </w:tcPr>
          <w:p w14:paraId="77C6D3D5" w14:textId="30D1DC7A" w:rsidR="002E7169" w:rsidRPr="006F0E5F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246" w:type="dxa"/>
            <w:vAlign w:val="bottom"/>
          </w:tcPr>
          <w:p w14:paraId="21B98339" w14:textId="77777777" w:rsidR="002E7169" w:rsidRPr="006F0E5F" w:rsidRDefault="002E7169" w:rsidP="002E7169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</w:tcPr>
          <w:p w14:paraId="64EBF5D9" w14:textId="6360CCB8" w:rsidR="002E7169" w:rsidRPr="006F0E5F" w:rsidRDefault="00F51566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6,22</w:t>
            </w:r>
            <w:r w:rsidR="00313E0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46" w:type="dxa"/>
            <w:vAlign w:val="bottom"/>
          </w:tcPr>
          <w:p w14:paraId="4B43855C" w14:textId="77777777" w:rsidR="002E7169" w:rsidRPr="006F0E5F" w:rsidRDefault="002E7169" w:rsidP="002E7169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vAlign w:val="bottom"/>
          </w:tcPr>
          <w:p w14:paraId="785FFA1A" w14:textId="4EBA9F15" w:rsidR="002E7169" w:rsidRPr="006F0E5F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9,771</w:t>
            </w:r>
          </w:p>
        </w:tc>
      </w:tr>
      <w:tr w:rsidR="002E7169" w:rsidRPr="003054FD" w14:paraId="0AD0E2A6" w14:textId="77777777" w:rsidTr="006D17AB">
        <w:trPr>
          <w:gridAfter w:val="1"/>
          <w:wAfter w:w="18" w:type="dxa"/>
          <w:cantSplit/>
          <w:trHeight w:val="56"/>
        </w:trPr>
        <w:tc>
          <w:tcPr>
            <w:tcW w:w="3692" w:type="dxa"/>
          </w:tcPr>
          <w:p w14:paraId="56F20FF3" w14:textId="77777777" w:rsidR="002E7169" w:rsidRPr="003054FD" w:rsidRDefault="002E7169" w:rsidP="002E7169">
            <w:pPr>
              <w:shd w:val="clear" w:color="auto" w:fill="FFFFFF"/>
              <w:tabs>
                <w:tab w:val="left" w:pos="180"/>
              </w:tabs>
              <w:ind w:left="270" w:right="-79" w:hanging="270"/>
              <w:rPr>
                <w:rFonts w:ascii="Angsana New" w:hAnsi="Angsana New"/>
                <w:b/>
                <w:bCs/>
                <w:smallCaps/>
                <w:sz w:val="28"/>
                <w:szCs w:val="28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cs/>
              </w:rPr>
              <w:t xml:space="preserve">    ญี่ปุ่น</w:t>
            </w:r>
          </w:p>
        </w:tc>
        <w:tc>
          <w:tcPr>
            <w:tcW w:w="1243" w:type="dxa"/>
          </w:tcPr>
          <w:p w14:paraId="1F5AC8BA" w14:textId="7A7B7A7F" w:rsidR="002E7169" w:rsidRPr="006F0E5F" w:rsidRDefault="00F51566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1,450</w:t>
            </w:r>
          </w:p>
        </w:tc>
        <w:tc>
          <w:tcPr>
            <w:tcW w:w="243" w:type="dxa"/>
            <w:vAlign w:val="bottom"/>
          </w:tcPr>
          <w:p w14:paraId="78D34D2D" w14:textId="77777777" w:rsidR="002E7169" w:rsidRPr="006F0E5F" w:rsidRDefault="002E7169" w:rsidP="002E7169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5D44ADBC" w14:textId="5316D495" w:rsidR="002E7169" w:rsidRPr="006F0E5F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1,563</w:t>
            </w:r>
          </w:p>
        </w:tc>
        <w:tc>
          <w:tcPr>
            <w:tcW w:w="272" w:type="dxa"/>
            <w:gridSpan w:val="2"/>
            <w:vAlign w:val="bottom"/>
          </w:tcPr>
          <w:p w14:paraId="2EC9DED6" w14:textId="77777777" w:rsidR="002E7169" w:rsidRPr="006F0E5F" w:rsidRDefault="002E7169" w:rsidP="002E7169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</w:tcPr>
          <w:p w14:paraId="117693E8" w14:textId="63F64F36" w:rsidR="002E7169" w:rsidRPr="006F0E5F" w:rsidRDefault="00F51566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1,925</w:t>
            </w:r>
          </w:p>
        </w:tc>
        <w:tc>
          <w:tcPr>
            <w:tcW w:w="246" w:type="dxa"/>
            <w:vAlign w:val="bottom"/>
          </w:tcPr>
          <w:p w14:paraId="0D14EECC" w14:textId="77777777" w:rsidR="002E7169" w:rsidRPr="006F0E5F" w:rsidRDefault="002E7169" w:rsidP="002E7169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vAlign w:val="bottom"/>
          </w:tcPr>
          <w:p w14:paraId="7719AE78" w14:textId="030E71D5" w:rsidR="002E7169" w:rsidRPr="006F0E5F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246" w:type="dxa"/>
            <w:vAlign w:val="bottom"/>
          </w:tcPr>
          <w:p w14:paraId="2F4731CC" w14:textId="77777777" w:rsidR="002E7169" w:rsidRPr="006F0E5F" w:rsidRDefault="002E7169" w:rsidP="002E7169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</w:tcPr>
          <w:p w14:paraId="594E30DB" w14:textId="613FA2ED" w:rsidR="002E7169" w:rsidRPr="006F0E5F" w:rsidRDefault="00F51566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246" w:type="dxa"/>
            <w:vAlign w:val="bottom"/>
          </w:tcPr>
          <w:p w14:paraId="27B521EB" w14:textId="77777777" w:rsidR="002E7169" w:rsidRPr="006F0E5F" w:rsidRDefault="002E7169" w:rsidP="002E7169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vAlign w:val="bottom"/>
          </w:tcPr>
          <w:p w14:paraId="6AE2FE79" w14:textId="7B529B91" w:rsidR="002E7169" w:rsidRPr="006F0E5F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275</w:t>
            </w:r>
          </w:p>
        </w:tc>
        <w:tc>
          <w:tcPr>
            <w:tcW w:w="246" w:type="dxa"/>
            <w:vAlign w:val="bottom"/>
          </w:tcPr>
          <w:p w14:paraId="21495A73" w14:textId="77777777" w:rsidR="002E7169" w:rsidRPr="006F0E5F" w:rsidRDefault="002E7169" w:rsidP="002E7169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</w:tcPr>
          <w:p w14:paraId="161FB63C" w14:textId="3531B5EB" w:rsidR="002E7169" w:rsidRPr="006F0E5F" w:rsidRDefault="00F51566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3,557</w:t>
            </w:r>
          </w:p>
        </w:tc>
        <w:tc>
          <w:tcPr>
            <w:tcW w:w="246" w:type="dxa"/>
            <w:vAlign w:val="bottom"/>
          </w:tcPr>
          <w:p w14:paraId="599EE813" w14:textId="77777777" w:rsidR="002E7169" w:rsidRPr="006F0E5F" w:rsidRDefault="002E7169" w:rsidP="002E7169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vAlign w:val="bottom"/>
          </w:tcPr>
          <w:p w14:paraId="4039F74C" w14:textId="0A4D54C7" w:rsidR="002E7169" w:rsidRPr="006F0E5F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1,853</w:t>
            </w:r>
          </w:p>
        </w:tc>
      </w:tr>
      <w:tr w:rsidR="002E7169" w:rsidRPr="003054FD" w14:paraId="1EDB2686" w14:textId="77777777" w:rsidTr="006D17AB">
        <w:trPr>
          <w:gridAfter w:val="1"/>
          <w:wAfter w:w="18" w:type="dxa"/>
          <w:cantSplit/>
          <w:trHeight w:val="56"/>
        </w:trPr>
        <w:tc>
          <w:tcPr>
            <w:tcW w:w="3692" w:type="dxa"/>
          </w:tcPr>
          <w:p w14:paraId="0A93AB16" w14:textId="77777777" w:rsidR="002E7169" w:rsidRPr="003054FD" w:rsidRDefault="002E7169" w:rsidP="002E7169">
            <w:pPr>
              <w:shd w:val="clear" w:color="auto" w:fill="FFFFFF"/>
              <w:tabs>
                <w:tab w:val="left" w:pos="180"/>
              </w:tabs>
              <w:ind w:left="270" w:right="-79" w:hanging="270"/>
              <w:rPr>
                <w:rFonts w:ascii="Angsana New" w:hAnsi="Angsana New"/>
                <w:b/>
                <w:bCs/>
                <w:smallCaps/>
                <w:sz w:val="28"/>
                <w:szCs w:val="28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cs/>
              </w:rPr>
              <w:t xml:space="preserve">    สหรัฐอเมริกา</w:t>
            </w:r>
          </w:p>
        </w:tc>
        <w:tc>
          <w:tcPr>
            <w:tcW w:w="1243" w:type="dxa"/>
          </w:tcPr>
          <w:p w14:paraId="5E1727FB" w14:textId="0D34587F" w:rsidR="002E7169" w:rsidRPr="006F0E5F" w:rsidRDefault="00F51566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243" w:type="dxa"/>
            <w:vAlign w:val="bottom"/>
          </w:tcPr>
          <w:p w14:paraId="3965C2D8" w14:textId="77777777" w:rsidR="002E7169" w:rsidRPr="006F0E5F" w:rsidRDefault="002E7169" w:rsidP="002E7169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0FF09936" w14:textId="7614665D" w:rsidR="002E7169" w:rsidRPr="006F0E5F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272" w:type="dxa"/>
            <w:gridSpan w:val="2"/>
            <w:vAlign w:val="bottom"/>
          </w:tcPr>
          <w:p w14:paraId="1C325DB3" w14:textId="77777777" w:rsidR="002E7169" w:rsidRPr="006F0E5F" w:rsidRDefault="002E7169" w:rsidP="002E7169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</w:tcPr>
          <w:p w14:paraId="53414E87" w14:textId="7B49BB02" w:rsidR="002E7169" w:rsidRPr="006F0E5F" w:rsidRDefault="00F51566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0B6E7B38" w14:textId="77777777" w:rsidR="002E7169" w:rsidRPr="006F0E5F" w:rsidRDefault="002E7169" w:rsidP="002E7169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vAlign w:val="bottom"/>
          </w:tcPr>
          <w:p w14:paraId="2879D595" w14:textId="78F99DF6" w:rsidR="002E7169" w:rsidRPr="006F0E5F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65037E7B" w14:textId="77777777" w:rsidR="002E7169" w:rsidRPr="006F0E5F" w:rsidRDefault="002E7169" w:rsidP="002E7169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</w:tcPr>
          <w:p w14:paraId="52182E37" w14:textId="615A45A6" w:rsidR="002E7169" w:rsidRPr="006F0E5F" w:rsidRDefault="00F51566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04B1E5A7" w14:textId="77777777" w:rsidR="002E7169" w:rsidRPr="006F0E5F" w:rsidRDefault="002E7169" w:rsidP="002E7169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vAlign w:val="bottom"/>
          </w:tcPr>
          <w:p w14:paraId="37C3D9D6" w14:textId="108DF2B3" w:rsidR="002E7169" w:rsidRPr="006F0E5F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6F88B9FC" w14:textId="77777777" w:rsidR="002E7169" w:rsidRPr="006F0E5F" w:rsidRDefault="002E7169" w:rsidP="002E7169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</w:tcPr>
          <w:p w14:paraId="6B53F12E" w14:textId="1FEA1118" w:rsidR="002E7169" w:rsidRPr="006F0E5F" w:rsidRDefault="00F51566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246" w:type="dxa"/>
            <w:vAlign w:val="bottom"/>
          </w:tcPr>
          <w:p w14:paraId="0E585CA3" w14:textId="77777777" w:rsidR="002E7169" w:rsidRPr="006F0E5F" w:rsidRDefault="002E7169" w:rsidP="002E7169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vAlign w:val="bottom"/>
          </w:tcPr>
          <w:p w14:paraId="6EE6947B" w14:textId="20F094F1" w:rsidR="002E7169" w:rsidRPr="006F0E5F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</w:t>
            </w:r>
          </w:p>
        </w:tc>
      </w:tr>
      <w:tr w:rsidR="002E7169" w:rsidRPr="003054FD" w14:paraId="4CBA55B6" w14:textId="77777777" w:rsidTr="006D17AB">
        <w:trPr>
          <w:gridAfter w:val="1"/>
          <w:wAfter w:w="18" w:type="dxa"/>
          <w:cantSplit/>
          <w:trHeight w:val="56"/>
        </w:trPr>
        <w:tc>
          <w:tcPr>
            <w:tcW w:w="3692" w:type="dxa"/>
          </w:tcPr>
          <w:p w14:paraId="5861B5A0" w14:textId="77777777" w:rsidR="002E7169" w:rsidRPr="003054FD" w:rsidRDefault="002E7169" w:rsidP="002E7169">
            <w:pPr>
              <w:shd w:val="clear" w:color="auto" w:fill="FFFFFF"/>
              <w:tabs>
                <w:tab w:val="left" w:pos="180"/>
              </w:tabs>
              <w:ind w:left="270" w:right="-79" w:hanging="270"/>
              <w:rPr>
                <w:rFonts w:ascii="Angsana New" w:hAnsi="Angsana New"/>
                <w:b/>
                <w:bCs/>
                <w:smallCaps/>
                <w:sz w:val="28"/>
                <w:szCs w:val="28"/>
                <w:cs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cs/>
              </w:rPr>
              <w:t xml:space="preserve">    อื่น</w:t>
            </w:r>
            <w:r w:rsidRPr="003054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054FD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378197E3" w14:textId="77E97D21" w:rsidR="002E7169" w:rsidRPr="006F0E5F" w:rsidRDefault="00F51566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313E0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43" w:type="dxa"/>
            <w:vAlign w:val="bottom"/>
          </w:tcPr>
          <w:p w14:paraId="01ACB45D" w14:textId="77777777" w:rsidR="002E7169" w:rsidRPr="006F0E5F" w:rsidRDefault="002E7169" w:rsidP="002E7169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598FFF8B" w14:textId="4F694B74" w:rsidR="002E7169" w:rsidRPr="006F0E5F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72" w:type="dxa"/>
            <w:gridSpan w:val="2"/>
            <w:vAlign w:val="bottom"/>
          </w:tcPr>
          <w:p w14:paraId="044B5457" w14:textId="77777777" w:rsidR="002E7169" w:rsidRPr="006F0E5F" w:rsidRDefault="002E7169" w:rsidP="002E7169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8EF33BE" w14:textId="5698273F" w:rsidR="002E7169" w:rsidRPr="006F0E5F" w:rsidRDefault="00F51566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6BA0EB52" w14:textId="77777777" w:rsidR="002E7169" w:rsidRPr="006F0E5F" w:rsidRDefault="002E7169" w:rsidP="002E7169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177086D4" w14:textId="4B327DF1" w:rsidR="002E7169" w:rsidRPr="006F0E5F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52F124FE" w14:textId="77777777" w:rsidR="002E7169" w:rsidRPr="006F0E5F" w:rsidRDefault="002E7169" w:rsidP="002E7169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08250409" w14:textId="5F2EDA94" w:rsidR="002E7169" w:rsidRPr="006F0E5F" w:rsidRDefault="00F51566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0F1885FE" w14:textId="77777777" w:rsidR="002E7169" w:rsidRPr="006F0E5F" w:rsidRDefault="002E7169" w:rsidP="002E7169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bottom"/>
          </w:tcPr>
          <w:p w14:paraId="3AD92802" w14:textId="30E9E61D" w:rsidR="002E7169" w:rsidRPr="006F0E5F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37E09A30" w14:textId="77777777" w:rsidR="002E7169" w:rsidRPr="006F0E5F" w:rsidRDefault="002E7169" w:rsidP="002E7169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3E87E586" w14:textId="2FCFD5D1" w:rsidR="002E7169" w:rsidRPr="006F0E5F" w:rsidRDefault="00F51566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313E0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46" w:type="dxa"/>
            <w:vAlign w:val="bottom"/>
          </w:tcPr>
          <w:p w14:paraId="7E7D2775" w14:textId="77777777" w:rsidR="002E7169" w:rsidRPr="006F0E5F" w:rsidRDefault="002E7169" w:rsidP="002E7169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25FB548" w14:textId="23E07DB9" w:rsidR="002E7169" w:rsidRPr="006F0E5F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</w:p>
        </w:tc>
      </w:tr>
      <w:tr w:rsidR="002E7169" w:rsidRPr="003054FD" w14:paraId="4E542638" w14:textId="77777777" w:rsidTr="006D17AB">
        <w:trPr>
          <w:gridAfter w:val="1"/>
          <w:wAfter w:w="18" w:type="dxa"/>
          <w:cantSplit/>
          <w:trHeight w:val="46"/>
        </w:trPr>
        <w:tc>
          <w:tcPr>
            <w:tcW w:w="3692" w:type="dxa"/>
          </w:tcPr>
          <w:p w14:paraId="2376F6B1" w14:textId="77777777" w:rsidR="002E7169" w:rsidRPr="003054FD" w:rsidRDefault="002E7169" w:rsidP="002E7169">
            <w:pPr>
              <w:shd w:val="clear" w:color="auto" w:fill="FFFFFF"/>
              <w:tabs>
                <w:tab w:val="left" w:pos="180"/>
              </w:tabs>
              <w:ind w:left="270" w:right="-79" w:hanging="270"/>
              <w:rPr>
                <w:rFonts w:ascii="Angsana New" w:hAnsi="Angsana New"/>
                <w:b/>
                <w:bCs/>
                <w:smallCaps/>
                <w:sz w:val="28"/>
                <w:szCs w:val="28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รวมรายได้</w:t>
            </w: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25E2BA65" w14:textId="3DF031F1" w:rsidR="002E7169" w:rsidRPr="006F0E5F" w:rsidRDefault="00F51566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2,40</w:t>
            </w:r>
            <w:r w:rsidR="001E050C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3" w:type="dxa"/>
            <w:vAlign w:val="bottom"/>
          </w:tcPr>
          <w:p w14:paraId="06158338" w14:textId="77777777" w:rsidR="002E7169" w:rsidRPr="006F0E5F" w:rsidRDefault="002E7169" w:rsidP="002E7169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57BC9C" w14:textId="7F424699" w:rsidR="002E7169" w:rsidRPr="006F0E5F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2,537</w:t>
            </w:r>
          </w:p>
        </w:tc>
        <w:tc>
          <w:tcPr>
            <w:tcW w:w="272" w:type="dxa"/>
            <w:gridSpan w:val="2"/>
            <w:vAlign w:val="bottom"/>
          </w:tcPr>
          <w:p w14:paraId="7AEB6829" w14:textId="77777777" w:rsidR="002E7169" w:rsidRPr="006F0E5F" w:rsidRDefault="002E7169" w:rsidP="002E7169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14:paraId="3407F5A4" w14:textId="7672ED87" w:rsidR="002E7169" w:rsidRPr="006F0E5F" w:rsidRDefault="00F51566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7,146</w:t>
            </w:r>
          </w:p>
        </w:tc>
        <w:tc>
          <w:tcPr>
            <w:tcW w:w="246" w:type="dxa"/>
            <w:vAlign w:val="bottom"/>
          </w:tcPr>
          <w:p w14:paraId="30677204" w14:textId="77777777" w:rsidR="002E7169" w:rsidRPr="006F0E5F" w:rsidRDefault="002E7169" w:rsidP="002E7169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8DCA57" w14:textId="53601ACD" w:rsidR="002E7169" w:rsidRPr="006F0E5F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8,681</w:t>
            </w:r>
          </w:p>
        </w:tc>
        <w:tc>
          <w:tcPr>
            <w:tcW w:w="246" w:type="dxa"/>
            <w:vAlign w:val="bottom"/>
          </w:tcPr>
          <w:p w14:paraId="599818A3" w14:textId="77777777" w:rsidR="002E7169" w:rsidRPr="006F0E5F" w:rsidRDefault="002E7169" w:rsidP="002E7169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14:paraId="3AF6056C" w14:textId="134D08FD" w:rsidR="002E7169" w:rsidRPr="006F0E5F" w:rsidRDefault="00F51566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337</w:t>
            </w:r>
          </w:p>
        </w:tc>
        <w:tc>
          <w:tcPr>
            <w:tcW w:w="246" w:type="dxa"/>
            <w:vAlign w:val="bottom"/>
          </w:tcPr>
          <w:p w14:paraId="0B3AE2C5" w14:textId="77777777" w:rsidR="002E7169" w:rsidRPr="006F0E5F" w:rsidRDefault="002E7169" w:rsidP="002E7169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1A4D92" w14:textId="2A76FFDF" w:rsidR="002E7169" w:rsidRPr="006F0E5F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475</w:t>
            </w:r>
          </w:p>
        </w:tc>
        <w:tc>
          <w:tcPr>
            <w:tcW w:w="246" w:type="dxa"/>
            <w:vAlign w:val="bottom"/>
          </w:tcPr>
          <w:p w14:paraId="251EC81C" w14:textId="77777777" w:rsidR="002E7169" w:rsidRPr="006F0E5F" w:rsidRDefault="002E7169" w:rsidP="002E7169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28EFAD92" w14:textId="10F4C2C8" w:rsidR="002E7169" w:rsidRPr="006F0E5F" w:rsidRDefault="00F51566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9,88</w:t>
            </w:r>
            <w:r w:rsidR="0069766D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6" w:type="dxa"/>
            <w:vAlign w:val="bottom"/>
          </w:tcPr>
          <w:p w14:paraId="0DE273E3" w14:textId="77777777" w:rsidR="002E7169" w:rsidRPr="006F0E5F" w:rsidRDefault="002E7169" w:rsidP="002E7169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8487A2" w14:textId="245DC141" w:rsidR="002E7169" w:rsidRPr="006F0E5F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11,693</w:t>
            </w:r>
          </w:p>
        </w:tc>
      </w:tr>
      <w:tr w:rsidR="002E7169" w:rsidRPr="003054FD" w14:paraId="3DD6AE7A" w14:textId="77777777" w:rsidTr="00A7182A">
        <w:trPr>
          <w:gridAfter w:val="1"/>
          <w:wAfter w:w="18" w:type="dxa"/>
          <w:cantSplit/>
          <w:trHeight w:val="149"/>
        </w:trPr>
        <w:tc>
          <w:tcPr>
            <w:tcW w:w="3692" w:type="dxa"/>
          </w:tcPr>
          <w:p w14:paraId="0D4B206B" w14:textId="77777777" w:rsidR="002E7169" w:rsidRPr="003054FD" w:rsidRDefault="002E7169" w:rsidP="002E7169">
            <w:pPr>
              <w:shd w:val="clear" w:color="auto" w:fill="FFFFFF"/>
              <w:tabs>
                <w:tab w:val="left" w:pos="180"/>
              </w:tabs>
              <w:ind w:left="270" w:right="-79" w:hanging="270"/>
              <w:rPr>
                <w:rFonts w:ascii="Angsana New" w:hAnsi="Angsana New"/>
                <w:bCs/>
                <w:smallCaps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  <w:vAlign w:val="bottom"/>
          </w:tcPr>
          <w:p w14:paraId="162755D5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7E147F40" w14:textId="77777777" w:rsidR="002E7169" w:rsidRPr="003054FD" w:rsidRDefault="002E7169" w:rsidP="002E7169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  <w:vAlign w:val="bottom"/>
          </w:tcPr>
          <w:p w14:paraId="7362C743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2F834FD9" w14:textId="77777777" w:rsidR="002E7169" w:rsidRPr="003054FD" w:rsidRDefault="002E7169" w:rsidP="002E7169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  <w:vAlign w:val="bottom"/>
          </w:tcPr>
          <w:p w14:paraId="5B9B1112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66EAC630" w14:textId="77777777" w:rsidR="002E7169" w:rsidRPr="003054FD" w:rsidRDefault="002E7169" w:rsidP="002E7169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vAlign w:val="bottom"/>
          </w:tcPr>
          <w:p w14:paraId="57C219CB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4C647256" w14:textId="77777777" w:rsidR="002E7169" w:rsidRPr="003054FD" w:rsidRDefault="002E7169" w:rsidP="002E7169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  <w:vAlign w:val="bottom"/>
          </w:tcPr>
          <w:p w14:paraId="4483352B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789B89FC" w14:textId="77777777" w:rsidR="002E7169" w:rsidRPr="003054FD" w:rsidRDefault="002E7169" w:rsidP="002E7169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  <w:vAlign w:val="bottom"/>
          </w:tcPr>
          <w:p w14:paraId="020980D0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419F4D35" w14:textId="77777777" w:rsidR="002E7169" w:rsidRPr="003054FD" w:rsidRDefault="002E7169" w:rsidP="002E7169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  <w:vAlign w:val="bottom"/>
          </w:tcPr>
          <w:p w14:paraId="1761B317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1A2032C1" w14:textId="77777777" w:rsidR="002E7169" w:rsidRPr="003054FD" w:rsidRDefault="002E7169" w:rsidP="002E7169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  <w:vAlign w:val="bottom"/>
          </w:tcPr>
          <w:p w14:paraId="6047CED5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7169" w:rsidRPr="003054FD" w14:paraId="49186155" w14:textId="77777777" w:rsidTr="00A7182A">
        <w:trPr>
          <w:gridAfter w:val="1"/>
          <w:wAfter w:w="18" w:type="dxa"/>
          <w:cantSplit/>
          <w:trHeight w:val="56"/>
        </w:trPr>
        <w:tc>
          <w:tcPr>
            <w:tcW w:w="3692" w:type="dxa"/>
          </w:tcPr>
          <w:p w14:paraId="6FF043C7" w14:textId="77777777" w:rsidR="002E7169" w:rsidRPr="003054FD" w:rsidRDefault="002E7169" w:rsidP="002E7169">
            <w:pPr>
              <w:shd w:val="clear" w:color="auto" w:fill="FFFFFF"/>
              <w:tabs>
                <w:tab w:val="left" w:pos="180"/>
              </w:tabs>
              <w:ind w:left="270" w:right="-79" w:hanging="270"/>
              <w:rPr>
                <w:rFonts w:ascii="Angsana New" w:hAnsi="Angsana New"/>
                <w:bCs/>
                <w:i/>
                <w:iCs/>
                <w:smallCaps/>
                <w:color w:val="0070C0"/>
                <w:sz w:val="28"/>
                <w:szCs w:val="28"/>
              </w:rPr>
            </w:pPr>
            <w:r w:rsidRPr="003054FD">
              <w:rPr>
                <w:rFonts w:ascii="Angsana New" w:hAnsi="Angsana New" w:hint="cs"/>
                <w:bCs/>
                <w:sz w:val="28"/>
                <w:szCs w:val="28"/>
                <w:cs/>
              </w:rPr>
              <w:t xml:space="preserve">    จังหวะเวลาในการรับรู้รายได้</w:t>
            </w:r>
          </w:p>
        </w:tc>
        <w:tc>
          <w:tcPr>
            <w:tcW w:w="1243" w:type="dxa"/>
            <w:vAlign w:val="bottom"/>
          </w:tcPr>
          <w:p w14:paraId="6F6511BE" w14:textId="77777777" w:rsidR="002E7169" w:rsidRPr="003054FD" w:rsidRDefault="002E7169" w:rsidP="002E7169">
            <w:pPr>
              <w:shd w:val="clear" w:color="auto" w:fill="FFFFFF"/>
              <w:tabs>
                <w:tab w:val="decimal" w:pos="840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3" w:type="dxa"/>
            <w:vAlign w:val="bottom"/>
          </w:tcPr>
          <w:p w14:paraId="136687F5" w14:textId="77777777" w:rsidR="002E7169" w:rsidRPr="003054FD" w:rsidRDefault="002E7169" w:rsidP="002E7169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5F7A8510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7A4FA674" w14:textId="77777777" w:rsidR="002E7169" w:rsidRPr="003054FD" w:rsidRDefault="002E7169" w:rsidP="002E7169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  <w:vAlign w:val="bottom"/>
          </w:tcPr>
          <w:p w14:paraId="5CB1A2B4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25BBC941" w14:textId="77777777" w:rsidR="002E7169" w:rsidRPr="003054FD" w:rsidRDefault="002E7169" w:rsidP="002E7169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vAlign w:val="bottom"/>
          </w:tcPr>
          <w:p w14:paraId="302491BD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05F7D24F" w14:textId="77777777" w:rsidR="002E7169" w:rsidRPr="003054FD" w:rsidRDefault="002E7169" w:rsidP="002E7169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  <w:vAlign w:val="bottom"/>
          </w:tcPr>
          <w:p w14:paraId="0F4BE197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6D1A1CDE" w14:textId="77777777" w:rsidR="002E7169" w:rsidRPr="003054FD" w:rsidRDefault="002E7169" w:rsidP="002E7169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vAlign w:val="bottom"/>
          </w:tcPr>
          <w:p w14:paraId="1DD267A3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2BDE9CC7" w14:textId="77777777" w:rsidR="002E7169" w:rsidRPr="003054FD" w:rsidRDefault="002E7169" w:rsidP="002E7169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  <w:vAlign w:val="bottom"/>
          </w:tcPr>
          <w:p w14:paraId="1631397D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797736EA" w14:textId="77777777" w:rsidR="002E7169" w:rsidRPr="003054FD" w:rsidRDefault="002E7169" w:rsidP="002E7169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vAlign w:val="bottom"/>
          </w:tcPr>
          <w:p w14:paraId="6D82AC49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7169" w:rsidRPr="003054FD" w14:paraId="59A8258F" w14:textId="77777777" w:rsidTr="00BD786E">
        <w:trPr>
          <w:gridAfter w:val="1"/>
          <w:wAfter w:w="18" w:type="dxa"/>
          <w:cantSplit/>
          <w:trHeight w:val="56"/>
        </w:trPr>
        <w:tc>
          <w:tcPr>
            <w:tcW w:w="3692" w:type="dxa"/>
          </w:tcPr>
          <w:p w14:paraId="475ADA9C" w14:textId="77777777" w:rsidR="002E7169" w:rsidRPr="003054FD" w:rsidRDefault="002E7169" w:rsidP="002E7169">
            <w:pPr>
              <w:shd w:val="clear" w:color="auto" w:fill="FFFFFF"/>
              <w:tabs>
                <w:tab w:val="left" w:pos="180"/>
              </w:tabs>
              <w:ind w:left="270" w:right="-79" w:hanging="270"/>
              <w:rPr>
                <w:rFonts w:ascii="Angsana New" w:hAnsi="Angsana New"/>
                <w:b/>
                <w:bCs/>
                <w:smallCaps/>
                <w:sz w:val="28"/>
                <w:szCs w:val="28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cs/>
              </w:rPr>
              <w:t xml:space="preserve">    ณ</w:t>
            </w:r>
            <w:r w:rsidRPr="003054FD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054FD">
              <w:rPr>
                <w:rFonts w:ascii="Angsana New" w:hAnsi="Angsana New" w:hint="cs"/>
                <w:sz w:val="28"/>
                <w:szCs w:val="28"/>
                <w:cs/>
              </w:rPr>
              <w:t>เวลาใดเวลาหนึ่ง</w:t>
            </w:r>
          </w:p>
        </w:tc>
        <w:tc>
          <w:tcPr>
            <w:tcW w:w="1243" w:type="dxa"/>
          </w:tcPr>
          <w:p w14:paraId="03817F9F" w14:textId="445BCD1F" w:rsidR="002E7169" w:rsidRPr="009C0EB5" w:rsidRDefault="00F51566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1566">
              <w:rPr>
                <w:rFonts w:ascii="Angsana New" w:hAnsi="Angsana New"/>
                <w:sz w:val="28"/>
                <w:szCs w:val="28"/>
              </w:rPr>
              <w:t>2,40</w:t>
            </w:r>
            <w:r w:rsidR="001E050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43" w:type="dxa"/>
            <w:vAlign w:val="bottom"/>
          </w:tcPr>
          <w:p w14:paraId="1A09AE49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vAlign w:val="bottom"/>
          </w:tcPr>
          <w:p w14:paraId="006FF0DA" w14:textId="602853AA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2,537</w:t>
            </w:r>
          </w:p>
        </w:tc>
        <w:tc>
          <w:tcPr>
            <w:tcW w:w="272" w:type="dxa"/>
            <w:gridSpan w:val="2"/>
            <w:vAlign w:val="bottom"/>
          </w:tcPr>
          <w:p w14:paraId="617795DD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</w:tcPr>
          <w:p w14:paraId="43BD21BE" w14:textId="745CB8D0" w:rsidR="002E7169" w:rsidRPr="009C0EB5" w:rsidRDefault="00F51566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1566">
              <w:rPr>
                <w:rFonts w:asciiTheme="majorBidi" w:hAnsiTheme="majorBidi" w:cstheme="majorBidi"/>
                <w:sz w:val="28"/>
                <w:szCs w:val="28"/>
              </w:rPr>
              <w:t>7,146</w:t>
            </w:r>
          </w:p>
        </w:tc>
        <w:tc>
          <w:tcPr>
            <w:tcW w:w="246" w:type="dxa"/>
            <w:vAlign w:val="bottom"/>
          </w:tcPr>
          <w:p w14:paraId="49C44EE3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0B1344A4" w14:textId="44D7195A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8,681</w:t>
            </w:r>
          </w:p>
        </w:tc>
        <w:tc>
          <w:tcPr>
            <w:tcW w:w="246" w:type="dxa"/>
            <w:vAlign w:val="bottom"/>
          </w:tcPr>
          <w:p w14:paraId="7D3D09D0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3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29AE6048" w14:textId="46E3DF63" w:rsidR="002E7169" w:rsidRPr="00A66DA7" w:rsidRDefault="00F51566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1566">
              <w:rPr>
                <w:rFonts w:ascii="Angsana New" w:hAnsi="Angsana New"/>
                <w:sz w:val="28"/>
                <w:szCs w:val="28"/>
              </w:rPr>
              <w:t>337</w:t>
            </w:r>
          </w:p>
        </w:tc>
        <w:tc>
          <w:tcPr>
            <w:tcW w:w="246" w:type="dxa"/>
          </w:tcPr>
          <w:p w14:paraId="21B07D67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0AC7AAB1" w14:textId="4BA0098C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475</w:t>
            </w:r>
          </w:p>
        </w:tc>
        <w:tc>
          <w:tcPr>
            <w:tcW w:w="246" w:type="dxa"/>
            <w:vAlign w:val="bottom"/>
          </w:tcPr>
          <w:p w14:paraId="28EC0CB6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</w:tcPr>
          <w:p w14:paraId="02B075BE" w14:textId="6040BBB4" w:rsidR="002E7169" w:rsidRPr="00802E38" w:rsidRDefault="00F51566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1566">
              <w:rPr>
                <w:rFonts w:ascii="Angsana New" w:hAnsi="Angsana New"/>
                <w:sz w:val="28"/>
                <w:szCs w:val="28"/>
              </w:rPr>
              <w:t>9,88</w:t>
            </w:r>
            <w:r w:rsidR="001E050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6" w:type="dxa"/>
            <w:vAlign w:val="bottom"/>
          </w:tcPr>
          <w:p w14:paraId="46A1A269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41E06C51" w14:textId="1007A121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11,693</w:t>
            </w:r>
          </w:p>
        </w:tc>
      </w:tr>
      <w:tr w:rsidR="002E7169" w:rsidRPr="003054FD" w14:paraId="1DE67731" w14:textId="77777777" w:rsidTr="00BD786E">
        <w:trPr>
          <w:gridAfter w:val="1"/>
          <w:wAfter w:w="18" w:type="dxa"/>
          <w:cantSplit/>
          <w:trHeight w:val="46"/>
        </w:trPr>
        <w:tc>
          <w:tcPr>
            <w:tcW w:w="3692" w:type="dxa"/>
          </w:tcPr>
          <w:p w14:paraId="22B5B964" w14:textId="77777777" w:rsidR="002E7169" w:rsidRPr="003054FD" w:rsidRDefault="002E7169" w:rsidP="002E7169">
            <w:pPr>
              <w:shd w:val="clear" w:color="auto" w:fill="FFFFFF"/>
              <w:tabs>
                <w:tab w:val="left" w:pos="180"/>
              </w:tabs>
              <w:ind w:left="270" w:right="-79" w:hanging="270"/>
              <w:rPr>
                <w:rFonts w:ascii="Angsana New" w:hAnsi="Angsana New"/>
                <w:b/>
                <w:bCs/>
                <w:smallCaps/>
                <w:sz w:val="28"/>
                <w:szCs w:val="28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รวมรายได้</w:t>
            </w: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3095EE05" w14:textId="7000401D" w:rsidR="002E7169" w:rsidRPr="003054FD" w:rsidRDefault="00F51566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51566">
              <w:rPr>
                <w:rFonts w:ascii="Angsana New" w:hAnsi="Angsana New"/>
                <w:b/>
                <w:bCs/>
                <w:sz w:val="28"/>
                <w:szCs w:val="28"/>
              </w:rPr>
              <w:t>2,40</w:t>
            </w:r>
            <w:r w:rsidR="001E050C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3" w:type="dxa"/>
            <w:vAlign w:val="bottom"/>
          </w:tcPr>
          <w:p w14:paraId="02D9149B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F8292B" w14:textId="5A4F3162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2,537</w:t>
            </w:r>
          </w:p>
        </w:tc>
        <w:tc>
          <w:tcPr>
            <w:tcW w:w="272" w:type="dxa"/>
            <w:gridSpan w:val="2"/>
            <w:vAlign w:val="bottom"/>
          </w:tcPr>
          <w:p w14:paraId="37502C91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14:paraId="19CA8E45" w14:textId="49B7B0A7" w:rsidR="002E7169" w:rsidRPr="009C0EB5" w:rsidRDefault="00F51566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15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7,146</w:t>
            </w:r>
          </w:p>
        </w:tc>
        <w:tc>
          <w:tcPr>
            <w:tcW w:w="246" w:type="dxa"/>
            <w:vAlign w:val="bottom"/>
          </w:tcPr>
          <w:p w14:paraId="0AC0AD82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CD0FCC" w14:textId="5B95120C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8,681</w:t>
            </w:r>
          </w:p>
        </w:tc>
        <w:tc>
          <w:tcPr>
            <w:tcW w:w="246" w:type="dxa"/>
            <w:vAlign w:val="bottom"/>
          </w:tcPr>
          <w:p w14:paraId="01E3C819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31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14:paraId="1A802965" w14:textId="005BCC83" w:rsidR="002E7169" w:rsidRPr="003054FD" w:rsidRDefault="00F51566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51566">
              <w:rPr>
                <w:rFonts w:ascii="Angsana New" w:hAnsi="Angsana New"/>
                <w:b/>
                <w:bCs/>
                <w:sz w:val="28"/>
                <w:szCs w:val="28"/>
              </w:rPr>
              <w:t>337</w:t>
            </w:r>
          </w:p>
        </w:tc>
        <w:tc>
          <w:tcPr>
            <w:tcW w:w="246" w:type="dxa"/>
          </w:tcPr>
          <w:p w14:paraId="41C0D804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2BF782" w14:textId="3C6C0039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475</w:t>
            </w:r>
          </w:p>
        </w:tc>
        <w:tc>
          <w:tcPr>
            <w:tcW w:w="246" w:type="dxa"/>
            <w:vAlign w:val="bottom"/>
          </w:tcPr>
          <w:p w14:paraId="17C2F8D7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2DD115F1" w14:textId="122D04C2" w:rsidR="002E7169" w:rsidRPr="003054FD" w:rsidRDefault="00F51566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51566">
              <w:rPr>
                <w:rFonts w:ascii="Angsana New" w:hAnsi="Angsana New"/>
                <w:b/>
                <w:bCs/>
                <w:sz w:val="28"/>
                <w:szCs w:val="28"/>
              </w:rPr>
              <w:t>9,88</w:t>
            </w:r>
            <w:r w:rsidR="0069766D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6" w:type="dxa"/>
            <w:vAlign w:val="bottom"/>
          </w:tcPr>
          <w:p w14:paraId="49437D1E" w14:textId="77777777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23B513" w14:textId="6447D344" w:rsidR="002E7169" w:rsidRPr="003054FD" w:rsidRDefault="002E7169" w:rsidP="002E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11,693</w:t>
            </w:r>
          </w:p>
        </w:tc>
      </w:tr>
      <w:tr w:rsidR="00803248" w:rsidRPr="003054FD" w14:paraId="7829FDB5" w14:textId="77777777" w:rsidTr="00A7182A">
        <w:trPr>
          <w:gridAfter w:val="1"/>
          <w:wAfter w:w="18" w:type="dxa"/>
          <w:cantSplit/>
          <w:trHeight w:val="149"/>
        </w:trPr>
        <w:tc>
          <w:tcPr>
            <w:tcW w:w="3692" w:type="dxa"/>
          </w:tcPr>
          <w:p w14:paraId="2D774BBF" w14:textId="77777777" w:rsidR="00803248" w:rsidRPr="003054FD" w:rsidRDefault="00803248" w:rsidP="00A7182A">
            <w:pPr>
              <w:shd w:val="clear" w:color="auto" w:fill="FFFFFF"/>
              <w:tabs>
                <w:tab w:val="left" w:pos="180"/>
              </w:tabs>
              <w:ind w:left="180" w:right="-79" w:hanging="180"/>
              <w:rPr>
                <w:rFonts w:ascii="Angsana New" w:hAnsi="Angsana New"/>
                <w:smallCaps/>
                <w:sz w:val="28"/>
                <w:szCs w:val="28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43" w:type="dxa"/>
            <w:tcBorders>
              <w:top w:val="double" w:sz="4" w:space="0" w:color="auto"/>
            </w:tcBorders>
            <w:vAlign w:val="bottom"/>
          </w:tcPr>
          <w:p w14:paraId="54A1BA06" w14:textId="77777777" w:rsidR="00803248" w:rsidRPr="003054FD" w:rsidRDefault="00803248" w:rsidP="00A7182A">
            <w:pPr>
              <w:shd w:val="clear" w:color="auto" w:fill="FFFFFF"/>
              <w:tabs>
                <w:tab w:val="decimal" w:pos="712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3" w:type="dxa"/>
            <w:vAlign w:val="bottom"/>
          </w:tcPr>
          <w:p w14:paraId="5B6A57A3" w14:textId="77777777" w:rsidR="00803248" w:rsidRPr="003054FD" w:rsidRDefault="00803248" w:rsidP="00A7182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  <w:vAlign w:val="bottom"/>
          </w:tcPr>
          <w:p w14:paraId="19B0F1CB" w14:textId="77777777" w:rsidR="00803248" w:rsidRPr="003054FD" w:rsidRDefault="00803248" w:rsidP="00A7182A">
            <w:pPr>
              <w:shd w:val="clear" w:color="auto" w:fill="FFFFFF"/>
              <w:tabs>
                <w:tab w:val="decimal" w:pos="712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3438A99A" w14:textId="77777777" w:rsidR="00803248" w:rsidRPr="003054FD" w:rsidRDefault="00803248" w:rsidP="00A7182A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  <w:vAlign w:val="bottom"/>
          </w:tcPr>
          <w:p w14:paraId="7CCF3CE7" w14:textId="77777777" w:rsidR="00803248" w:rsidRPr="003054FD" w:rsidRDefault="00803248" w:rsidP="00A7182A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35606075" w14:textId="77777777" w:rsidR="00803248" w:rsidRPr="003054FD" w:rsidRDefault="00803248" w:rsidP="00A7182A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vAlign w:val="bottom"/>
          </w:tcPr>
          <w:p w14:paraId="4D6129C4" w14:textId="77777777" w:rsidR="00803248" w:rsidRPr="003054FD" w:rsidRDefault="00803248" w:rsidP="00A7182A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238C2610" w14:textId="77777777" w:rsidR="00803248" w:rsidRPr="003054FD" w:rsidRDefault="00803248" w:rsidP="00A7182A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  <w:vAlign w:val="bottom"/>
          </w:tcPr>
          <w:p w14:paraId="529CEFD4" w14:textId="77777777" w:rsidR="00803248" w:rsidRPr="003054FD" w:rsidRDefault="00803248" w:rsidP="00A7182A">
            <w:pPr>
              <w:shd w:val="clear" w:color="auto" w:fill="FFFFFF"/>
              <w:tabs>
                <w:tab w:val="clear" w:pos="454"/>
                <w:tab w:val="decimal" w:pos="46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</w:tcPr>
          <w:p w14:paraId="69A984CF" w14:textId="77777777" w:rsidR="00803248" w:rsidRPr="003054FD" w:rsidRDefault="00803248" w:rsidP="00A7182A">
            <w:pPr>
              <w:rPr>
                <w:rFonts w:ascii="Angsana New" w:hAnsi="Angsana New"/>
                <w:smallCap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  <w:vAlign w:val="bottom"/>
          </w:tcPr>
          <w:p w14:paraId="2758EF83" w14:textId="77777777" w:rsidR="00803248" w:rsidRPr="003054FD" w:rsidRDefault="00803248" w:rsidP="00A7182A">
            <w:pPr>
              <w:shd w:val="clear" w:color="auto" w:fill="FFFFFF"/>
              <w:tabs>
                <w:tab w:val="clear" w:pos="454"/>
                <w:tab w:val="decimal" w:pos="46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19E9472A" w14:textId="77777777" w:rsidR="00803248" w:rsidRPr="003054FD" w:rsidRDefault="00803248" w:rsidP="00A7182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  <w:vAlign w:val="bottom"/>
          </w:tcPr>
          <w:p w14:paraId="255BD02E" w14:textId="77777777" w:rsidR="00803248" w:rsidRPr="003054FD" w:rsidRDefault="00803248" w:rsidP="00A7182A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4E4E37D9" w14:textId="77777777" w:rsidR="00803248" w:rsidRPr="003054FD" w:rsidRDefault="00803248" w:rsidP="00A7182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  <w:vAlign w:val="bottom"/>
          </w:tcPr>
          <w:p w14:paraId="29C15015" w14:textId="77777777" w:rsidR="00803248" w:rsidRPr="003054FD" w:rsidRDefault="00803248" w:rsidP="00A7182A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</w:tr>
    </w:tbl>
    <w:p w14:paraId="3D283494" w14:textId="28DBDA4C" w:rsidR="00ED6169" w:rsidRDefault="00ED6169" w:rsidP="00ED6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72"/>
        </w:tabs>
        <w:rPr>
          <w:rFonts w:ascii="Angsana New" w:hAnsi="Angsana New"/>
          <w:b/>
          <w:bCs/>
          <w:sz w:val="28"/>
          <w:szCs w:val="28"/>
        </w:rPr>
      </w:pPr>
    </w:p>
    <w:p w14:paraId="5622A2B7" w14:textId="1D8E63EE" w:rsidR="00ED6169" w:rsidRPr="00ED6169" w:rsidRDefault="00ED6169" w:rsidP="00ED6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  <w:cs/>
        </w:rPr>
        <w:sectPr w:rsidR="00ED6169" w:rsidRPr="00ED6169" w:rsidSect="004D78A3">
          <w:pgSz w:w="16834" w:h="11909" w:orient="landscape" w:code="9"/>
          <w:pgMar w:top="1152" w:right="691" w:bottom="1152" w:left="576" w:header="720" w:footer="216" w:gutter="0"/>
          <w:cols w:space="720"/>
          <w:docGrid w:linePitch="245"/>
        </w:sectPr>
      </w:pPr>
    </w:p>
    <w:tbl>
      <w:tblPr>
        <w:tblpPr w:leftFromText="180" w:rightFromText="180" w:vertAnchor="text" w:tblpX="450" w:tblpY="1"/>
        <w:tblOverlap w:val="never"/>
        <w:tblW w:w="8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2"/>
        <w:gridCol w:w="1506"/>
        <w:gridCol w:w="352"/>
        <w:gridCol w:w="1664"/>
      </w:tblGrid>
      <w:tr w:rsidR="00663E1E" w:rsidRPr="003054FD" w14:paraId="4576411A" w14:textId="77777777" w:rsidTr="002D6AD9">
        <w:trPr>
          <w:trHeight w:val="397"/>
        </w:trPr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</w:tcPr>
          <w:p w14:paraId="4EA13E11" w14:textId="77777777" w:rsidR="00663E1E" w:rsidRPr="005942EE" w:rsidRDefault="00663E1E" w:rsidP="002D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2" w:firstLine="90"/>
              <w:rPr>
                <w:rFonts w:ascii="Angsana New" w:hAnsi="Angsana New"/>
                <w:sz w:val="30"/>
                <w:szCs w:val="30"/>
              </w:rPr>
            </w:pPr>
            <w:r w:rsidRPr="005942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</w:t>
            </w:r>
            <w:r w:rsidRPr="005942E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สินทรัพย์หรือหนี้สินของ</w:t>
            </w:r>
            <w:r w:rsidRPr="005942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35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D7020C" w14:textId="77777777" w:rsidR="00663E1E" w:rsidRPr="003054FD" w:rsidRDefault="00663E1E" w:rsidP="002D6AD9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663E1E" w:rsidRPr="003054FD" w14:paraId="01F7F074" w14:textId="77777777" w:rsidTr="002D6AD9">
        <w:trPr>
          <w:trHeight w:hRule="exact" w:val="288"/>
        </w:trPr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</w:tcPr>
          <w:p w14:paraId="64AC6BDE" w14:textId="77777777" w:rsidR="00663E1E" w:rsidRPr="005942EE" w:rsidRDefault="00663E1E" w:rsidP="002D6AD9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B3134B" w14:textId="77777777" w:rsidR="00663E1E" w:rsidRPr="003054FD" w:rsidRDefault="00663E1E" w:rsidP="002D6AD9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663E1E" w:rsidRPr="003054FD" w14:paraId="3A677421" w14:textId="77777777" w:rsidTr="002D6AD9">
        <w:trPr>
          <w:trHeight w:hRule="exact" w:val="403"/>
        </w:trPr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</w:tcPr>
          <w:p w14:paraId="1FD03B34" w14:textId="77777777" w:rsidR="00663E1E" w:rsidRPr="005942EE" w:rsidRDefault="00663E1E" w:rsidP="002D6AD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7C020D" w14:textId="77777777" w:rsidR="00663E1E" w:rsidRPr="003054FD" w:rsidRDefault="00663E1E" w:rsidP="002D6AD9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3054FD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63E1E" w:rsidRPr="003054FD" w14:paraId="69A0FD55" w14:textId="77777777" w:rsidTr="00C14E6D">
        <w:trPr>
          <w:trHeight w:hRule="exact" w:val="403"/>
        </w:trPr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</w:tcPr>
          <w:p w14:paraId="2DDEF3CD" w14:textId="77777777" w:rsidR="00663E1E" w:rsidRPr="005942EE" w:rsidRDefault="00663E1E" w:rsidP="002D6AD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5D3BC2D5" w14:textId="6F89A75F" w:rsidR="00663E1E" w:rsidRPr="003054FD" w:rsidRDefault="005942EE" w:rsidP="002D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8AE4A88" w14:textId="77777777" w:rsidR="00663E1E" w:rsidRPr="003054FD" w:rsidRDefault="00663E1E" w:rsidP="002D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316E257D" w14:textId="77777777" w:rsidR="00663E1E" w:rsidRPr="003054FD" w:rsidRDefault="00663E1E" w:rsidP="002D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663E1E" w:rsidRPr="003054FD" w14:paraId="3FFCA463" w14:textId="77777777" w:rsidTr="00C14E6D">
        <w:trPr>
          <w:trHeight w:hRule="exact" w:val="403"/>
        </w:trPr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</w:tcPr>
          <w:p w14:paraId="6023864F" w14:textId="77777777" w:rsidR="00663E1E" w:rsidRPr="005942EE" w:rsidRDefault="00663E1E" w:rsidP="002D6AD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E47C22" w14:textId="3666A3BC" w:rsidR="00663E1E" w:rsidRPr="003054FD" w:rsidRDefault="00663E1E" w:rsidP="002D6AD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054FD">
              <w:rPr>
                <w:rFonts w:ascii="Angsana New" w:hAnsi="Angsana New"/>
                <w:sz w:val="30"/>
                <w:szCs w:val="30"/>
              </w:rPr>
              <w:t>6</w:t>
            </w:r>
            <w:r w:rsidR="00C2674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17B12B8" w14:textId="77777777" w:rsidR="00663E1E" w:rsidRPr="003054FD" w:rsidRDefault="00663E1E" w:rsidP="002D6AD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8A0C09" w14:textId="302209B7" w:rsidR="00663E1E" w:rsidRPr="003054FD" w:rsidRDefault="00663E1E" w:rsidP="002D6AD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054FD">
              <w:rPr>
                <w:rFonts w:ascii="Angsana New" w:hAnsi="Angsana New"/>
                <w:sz w:val="30"/>
                <w:szCs w:val="30"/>
              </w:rPr>
              <w:t>6</w:t>
            </w:r>
            <w:r w:rsidR="000B7D42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63E1E" w:rsidRPr="003054FD" w14:paraId="40ED4AA0" w14:textId="77777777" w:rsidTr="002D6AD9">
        <w:trPr>
          <w:trHeight w:hRule="exact" w:val="374"/>
        </w:trPr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</w:tcPr>
          <w:p w14:paraId="5A3B5230" w14:textId="77777777" w:rsidR="00663E1E" w:rsidRPr="005942EE" w:rsidRDefault="00663E1E" w:rsidP="002D6AD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CCEEAE" w14:textId="77777777" w:rsidR="00663E1E" w:rsidRPr="003054FD" w:rsidRDefault="00663E1E" w:rsidP="002D6AD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054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3054F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63E1E" w:rsidRPr="003054FD" w14:paraId="3B7B008A" w14:textId="77777777" w:rsidTr="00C14E6D">
        <w:trPr>
          <w:trHeight w:hRule="exact" w:val="403"/>
        </w:trPr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54A58D" w14:textId="77777777" w:rsidR="00663E1E" w:rsidRPr="005942EE" w:rsidRDefault="00663E1E" w:rsidP="002D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2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2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4C6012B9" w14:textId="77777777" w:rsidR="00663E1E" w:rsidRPr="003054FD" w:rsidRDefault="00663E1E" w:rsidP="002D6AD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CBB30C1" w14:textId="77777777" w:rsidR="00663E1E" w:rsidRPr="003054FD" w:rsidRDefault="00663E1E" w:rsidP="002D6AD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544A2505" w14:textId="77777777" w:rsidR="00663E1E" w:rsidRPr="003054FD" w:rsidRDefault="00663E1E" w:rsidP="002D6AD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1545" w:rsidRPr="003054FD" w14:paraId="5EEA9DD1" w14:textId="77777777" w:rsidTr="00374B87">
        <w:trPr>
          <w:trHeight w:hRule="exact" w:val="403"/>
        </w:trPr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D09229" w14:textId="77777777" w:rsidR="00641545" w:rsidRPr="003054FD" w:rsidRDefault="00641545" w:rsidP="00641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2" w:firstLine="90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41B8A" w14:textId="47BC7AD5" w:rsidR="00641545" w:rsidRPr="00641545" w:rsidRDefault="00F51566" w:rsidP="00641545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6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6,298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B2165A9" w14:textId="77777777" w:rsidR="00641545" w:rsidRPr="003054FD" w:rsidRDefault="00641545" w:rsidP="00641545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1B45C6DC" w14:textId="5E9961C0" w:rsidR="00641545" w:rsidRDefault="00641545" w:rsidP="00641545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65"/>
              <w:rPr>
                <w:rFonts w:ascii="Angsana New" w:hAnsi="Angsana New" w:cs="Cordi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5,976</w:t>
            </w:r>
          </w:p>
        </w:tc>
      </w:tr>
      <w:tr w:rsidR="00641545" w:rsidRPr="003054FD" w14:paraId="5E184C10" w14:textId="77777777" w:rsidTr="00374B87">
        <w:trPr>
          <w:trHeight w:hRule="exact" w:val="403"/>
        </w:trPr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B54818" w14:textId="77777777" w:rsidR="00641545" w:rsidRPr="003054FD" w:rsidRDefault="00641545" w:rsidP="00641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2" w:firstLine="90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9BB382" w14:textId="0F5C0D76" w:rsidR="00641545" w:rsidRPr="00641545" w:rsidRDefault="00F51566" w:rsidP="00641545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65"/>
              <w:rPr>
                <w:rFonts w:ascii="Angsana New" w:hAnsi="Angsana New" w:cs="Angsana New"/>
                <w:sz w:val="30"/>
                <w:szCs w:val="30"/>
              </w:rPr>
            </w:pPr>
            <w:r w:rsidRPr="00F51566">
              <w:rPr>
                <w:rFonts w:ascii="Angsana New" w:hAnsi="Angsana New" w:cs="Angsana New"/>
                <w:sz w:val="30"/>
                <w:szCs w:val="30"/>
              </w:rPr>
              <w:t>2,902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242668E" w14:textId="77777777" w:rsidR="00641545" w:rsidRPr="003054FD" w:rsidRDefault="00641545" w:rsidP="006415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6537BD" w14:textId="0F4A681C" w:rsidR="00641545" w:rsidRPr="003054FD" w:rsidRDefault="00641545" w:rsidP="00641545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3,225</w:t>
            </w:r>
          </w:p>
        </w:tc>
      </w:tr>
      <w:tr w:rsidR="00641545" w:rsidRPr="003054FD" w14:paraId="194AE838" w14:textId="77777777" w:rsidTr="00374B87">
        <w:trPr>
          <w:trHeight w:hRule="exact" w:val="403"/>
        </w:trPr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2AEC22" w14:textId="77777777" w:rsidR="00641545" w:rsidRPr="003054FD" w:rsidRDefault="00641545" w:rsidP="0064154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B1CAE4" w14:textId="6B80C72A" w:rsidR="00641545" w:rsidRPr="00641545" w:rsidRDefault="00F51566" w:rsidP="00641545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156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9,200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1C14DF1" w14:textId="77777777" w:rsidR="00641545" w:rsidRPr="000B7D42" w:rsidRDefault="00641545" w:rsidP="0064154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D7EA78" w14:textId="099B7662" w:rsidR="00641545" w:rsidRPr="000B7D42" w:rsidRDefault="00641545" w:rsidP="00641545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B7D42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9,201</w:t>
            </w:r>
          </w:p>
        </w:tc>
      </w:tr>
      <w:tr w:rsidR="003E1AE6" w:rsidRPr="003054FD" w14:paraId="3A684D2E" w14:textId="77777777" w:rsidTr="00C14E6D">
        <w:trPr>
          <w:trHeight w:hRule="exact" w:val="288"/>
        </w:trPr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</w:tcPr>
          <w:p w14:paraId="69BB721A" w14:textId="77777777" w:rsidR="003E1AE6" w:rsidRPr="003054FD" w:rsidRDefault="003E1AE6" w:rsidP="002D6AD9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7152D68" w14:textId="77777777" w:rsidR="003E1AE6" w:rsidRPr="003054FD" w:rsidRDefault="003E1AE6" w:rsidP="002D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ind w:left="-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27BC014" w14:textId="77777777" w:rsidR="003E1AE6" w:rsidRPr="003054FD" w:rsidRDefault="003E1AE6" w:rsidP="002D6AD9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0849C2D" w14:textId="77777777" w:rsidR="003E1AE6" w:rsidRPr="003054FD" w:rsidRDefault="003E1AE6" w:rsidP="002D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left" w:pos="882"/>
                <w:tab w:val="decimal" w:pos="1260"/>
                <w:tab w:val="decimal" w:pos="1343"/>
              </w:tabs>
              <w:ind w:left="-60" w:right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E1AE6" w:rsidRPr="003054FD" w14:paraId="7A85B249" w14:textId="77777777" w:rsidTr="00C14E6D">
        <w:trPr>
          <w:trHeight w:hRule="exact" w:val="403"/>
        </w:trPr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</w:tcPr>
          <w:p w14:paraId="4E65A797" w14:textId="77777777" w:rsidR="003E1AE6" w:rsidRPr="003054FD" w:rsidRDefault="003E1AE6" w:rsidP="002D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2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B2971" w14:textId="77777777" w:rsidR="003E1AE6" w:rsidRPr="003054FD" w:rsidRDefault="003E1AE6" w:rsidP="002D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ind w:left="-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ED1A8DE" w14:textId="77777777" w:rsidR="003E1AE6" w:rsidRPr="003054FD" w:rsidRDefault="003E1AE6" w:rsidP="002D6AD9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83E29" w14:textId="77777777" w:rsidR="003E1AE6" w:rsidRPr="003054FD" w:rsidRDefault="003E1AE6" w:rsidP="002D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left" w:pos="882"/>
                <w:tab w:val="decimal" w:pos="1260"/>
                <w:tab w:val="decimal" w:pos="1343"/>
              </w:tabs>
              <w:ind w:left="-60" w:right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41545" w:rsidRPr="003054FD" w14:paraId="374C5FA1" w14:textId="77777777" w:rsidTr="00AD0F83">
        <w:trPr>
          <w:trHeight w:hRule="exact" w:val="403"/>
        </w:trPr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</w:tcPr>
          <w:p w14:paraId="7615A369" w14:textId="77777777" w:rsidR="00641545" w:rsidRPr="003054FD" w:rsidRDefault="00641545" w:rsidP="00641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2" w:firstLine="90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AEDF4" w14:textId="2FCF6D17" w:rsidR="00641545" w:rsidRPr="00641545" w:rsidRDefault="00F51566" w:rsidP="00641545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F51566">
              <w:rPr>
                <w:rFonts w:ascii="Angsana New" w:hAnsi="Angsana New" w:cs="Angsana New"/>
                <w:sz w:val="30"/>
                <w:szCs w:val="30"/>
              </w:rPr>
              <w:t>1,866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4F77865" w14:textId="77777777" w:rsidR="00641545" w:rsidRPr="003054FD" w:rsidRDefault="00641545" w:rsidP="0064154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24D26A7F" w14:textId="38B75E24" w:rsidR="00641545" w:rsidRPr="003054FD" w:rsidRDefault="00641545" w:rsidP="00641545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C57">
              <w:rPr>
                <w:rFonts w:ascii="Angsana New" w:hAnsi="Angsana New" w:cs="Angsana New"/>
                <w:sz w:val="30"/>
                <w:szCs w:val="30"/>
              </w:rPr>
              <w:t>1,974</w:t>
            </w:r>
          </w:p>
        </w:tc>
      </w:tr>
      <w:tr w:rsidR="00641545" w:rsidRPr="003054FD" w14:paraId="2F40F2F4" w14:textId="77777777" w:rsidTr="00AD0F83">
        <w:trPr>
          <w:trHeight w:hRule="exact" w:val="403"/>
        </w:trPr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</w:tcPr>
          <w:p w14:paraId="07FD86FF" w14:textId="77777777" w:rsidR="00641545" w:rsidRPr="003054FD" w:rsidRDefault="00641545" w:rsidP="00641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2" w:firstLine="90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30A082" w14:textId="6552FF46" w:rsidR="00641545" w:rsidRPr="00641545" w:rsidRDefault="00F51566" w:rsidP="00641545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51566">
              <w:rPr>
                <w:rFonts w:ascii="Angsana New" w:hAnsi="Angsana New" w:cs="Angsana New"/>
                <w:sz w:val="30"/>
                <w:szCs w:val="30"/>
                <w:lang w:bidi="th-TH"/>
              </w:rPr>
              <w:t>83</w:t>
            </w:r>
            <w:r w:rsidR="0069766D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88A53B8" w14:textId="77777777" w:rsidR="00641545" w:rsidRPr="003054FD" w:rsidRDefault="00641545" w:rsidP="0064154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BAB865" w14:textId="6332BFAA" w:rsidR="00641545" w:rsidRPr="003054FD" w:rsidRDefault="00641545" w:rsidP="00641545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952</w:t>
            </w:r>
          </w:p>
        </w:tc>
      </w:tr>
      <w:tr w:rsidR="00641545" w:rsidRPr="003054FD" w14:paraId="0DB38A4C" w14:textId="77777777" w:rsidTr="00AD0F83">
        <w:trPr>
          <w:trHeight w:hRule="exact" w:val="403"/>
        </w:trPr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</w:tcPr>
          <w:p w14:paraId="69B542A5" w14:textId="77777777" w:rsidR="00641545" w:rsidRPr="003054FD" w:rsidRDefault="00641545" w:rsidP="00641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2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CAA322" w14:textId="4C65095B" w:rsidR="00641545" w:rsidRPr="00641545" w:rsidRDefault="00F51566" w:rsidP="00641545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156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2,697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DE13E79" w14:textId="77777777" w:rsidR="00641545" w:rsidRPr="000B7D42" w:rsidRDefault="00641545" w:rsidP="0064154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2669BE" w14:textId="2C612B37" w:rsidR="00641545" w:rsidRPr="000B7D42" w:rsidRDefault="00641545" w:rsidP="00641545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B7D4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2,926</w:t>
            </w:r>
          </w:p>
        </w:tc>
      </w:tr>
    </w:tbl>
    <w:p w14:paraId="00028397" w14:textId="450263E7" w:rsidR="009D0C22" w:rsidRDefault="009D0C22" w:rsidP="009C7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0FC9989F" w14:textId="77777777" w:rsidR="00FD5BF5" w:rsidRPr="00CB52E8" w:rsidRDefault="00FD5BF5" w:rsidP="0063344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571F86">
        <w:rPr>
          <w:rFonts w:ascii="Angsana New" w:hAnsi="Angsana New" w:hint="cs"/>
          <w:b/>
          <w:bCs/>
          <w:sz w:val="30"/>
          <w:szCs w:val="30"/>
          <w:cs/>
        </w:rPr>
        <w:t>เ</w:t>
      </w:r>
      <w:r>
        <w:rPr>
          <w:rFonts w:ascii="Angsana New" w:hAnsi="Angsana New" w:hint="cs"/>
          <w:b/>
          <w:bCs/>
          <w:sz w:val="30"/>
          <w:szCs w:val="30"/>
          <w:cs/>
        </w:rPr>
        <w:t>งินปันผล</w:t>
      </w:r>
    </w:p>
    <w:p w14:paraId="43F0B74C" w14:textId="77777777" w:rsidR="00FD5BF5" w:rsidRPr="00FD5BF5" w:rsidRDefault="00FD5BF5" w:rsidP="00FD5BF5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291" w:type="dxa"/>
        <w:tblInd w:w="450" w:type="dxa"/>
        <w:tblLook w:val="04A0" w:firstRow="1" w:lastRow="0" w:firstColumn="1" w:lastColumn="0" w:noHBand="0" w:noVBand="1"/>
      </w:tblPr>
      <w:tblGrid>
        <w:gridCol w:w="3258"/>
        <w:gridCol w:w="1800"/>
        <w:gridCol w:w="1695"/>
        <w:gridCol w:w="1105"/>
        <w:gridCol w:w="239"/>
        <w:gridCol w:w="1194"/>
      </w:tblGrid>
      <w:tr w:rsidR="00FD5BF5" w:rsidRPr="00B22308" w14:paraId="06B61691" w14:textId="77777777" w:rsidTr="009D4D08">
        <w:trPr>
          <w:trHeight w:val="388"/>
          <w:tblHeader/>
        </w:trPr>
        <w:tc>
          <w:tcPr>
            <w:tcW w:w="3258" w:type="dxa"/>
            <w:shd w:val="clear" w:color="auto" w:fill="auto"/>
            <w:vAlign w:val="bottom"/>
          </w:tcPr>
          <w:p w14:paraId="04B4A68B" w14:textId="77777777" w:rsidR="00FD5BF5" w:rsidRDefault="00FD5BF5" w:rsidP="009D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165E45C" w14:textId="77777777" w:rsidR="00FD5BF5" w:rsidRDefault="00FD5BF5" w:rsidP="009D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95" w:type="dxa"/>
            <w:shd w:val="clear" w:color="auto" w:fill="auto"/>
            <w:vAlign w:val="bottom"/>
          </w:tcPr>
          <w:p w14:paraId="5CF66A4C" w14:textId="77777777" w:rsidR="00FD5BF5" w:rsidRDefault="00FD5BF5" w:rsidP="009D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7458CD62" w14:textId="77777777" w:rsidR="00FD5BF5" w:rsidRDefault="00FD5BF5" w:rsidP="009D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9" w:type="dxa"/>
            <w:shd w:val="clear" w:color="auto" w:fill="auto"/>
          </w:tcPr>
          <w:p w14:paraId="0DCC1866" w14:textId="77777777" w:rsidR="00FD5BF5" w:rsidRDefault="00FD5BF5" w:rsidP="009D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9D0B4D4" w14:textId="77777777" w:rsidR="00FD5BF5" w:rsidDel="00D43E7A" w:rsidRDefault="00FD5BF5" w:rsidP="009D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FD5BF5" w:rsidRPr="00B22308" w14:paraId="2F5D8505" w14:textId="77777777" w:rsidTr="009D4D08">
        <w:trPr>
          <w:trHeight w:val="402"/>
          <w:tblHeader/>
        </w:trPr>
        <w:tc>
          <w:tcPr>
            <w:tcW w:w="3258" w:type="dxa"/>
            <w:shd w:val="clear" w:color="auto" w:fill="auto"/>
          </w:tcPr>
          <w:p w14:paraId="128C5B39" w14:textId="77777777" w:rsidR="00FD5BF5" w:rsidRDefault="00FD5BF5" w:rsidP="009D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D944312" w14:textId="77777777" w:rsidR="00FD5BF5" w:rsidRDefault="00FD5BF5" w:rsidP="009D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  <w:shd w:val="clear" w:color="auto" w:fill="auto"/>
          </w:tcPr>
          <w:p w14:paraId="2BDDC735" w14:textId="77777777" w:rsidR="00FD5BF5" w:rsidRDefault="00FD5BF5" w:rsidP="009D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5" w:type="dxa"/>
            <w:shd w:val="clear" w:color="auto" w:fill="auto"/>
          </w:tcPr>
          <w:p w14:paraId="76300289" w14:textId="77777777" w:rsidR="00FD5BF5" w:rsidRDefault="00FD5BF5" w:rsidP="009D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9" w:type="dxa"/>
            <w:shd w:val="clear" w:color="auto" w:fill="auto"/>
          </w:tcPr>
          <w:p w14:paraId="2ADE2A25" w14:textId="77777777" w:rsidR="00FD5BF5" w:rsidRDefault="00FD5BF5" w:rsidP="009D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4" w:type="dxa"/>
            <w:shd w:val="clear" w:color="auto" w:fill="auto"/>
          </w:tcPr>
          <w:p w14:paraId="2803A855" w14:textId="77777777" w:rsidR="00FD5BF5" w:rsidRDefault="00FD5BF5" w:rsidP="009D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C5357" w:rsidRPr="00B22308" w14:paraId="629849E0" w14:textId="77777777" w:rsidTr="009D4D08">
        <w:trPr>
          <w:trHeight w:val="388"/>
        </w:trPr>
        <w:tc>
          <w:tcPr>
            <w:tcW w:w="3258" w:type="dxa"/>
            <w:shd w:val="clear" w:color="auto" w:fill="auto"/>
          </w:tcPr>
          <w:p w14:paraId="31C4D6E0" w14:textId="29390115" w:rsidR="00EC5357" w:rsidRDefault="00EC5357" w:rsidP="00DD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D4404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5D4404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0" w:type="dxa"/>
            <w:shd w:val="clear" w:color="auto" w:fill="auto"/>
          </w:tcPr>
          <w:p w14:paraId="677422D8" w14:textId="0072AE5A" w:rsidR="00EC5357" w:rsidRDefault="00EC5357" w:rsidP="00EC5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95" w:type="dxa"/>
            <w:shd w:val="clear" w:color="auto" w:fill="auto"/>
          </w:tcPr>
          <w:p w14:paraId="6D699FA4" w14:textId="2A54B8E5" w:rsidR="00EC5357" w:rsidRDefault="00EC5357" w:rsidP="00EC5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22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05" w:type="dxa"/>
            <w:shd w:val="clear" w:color="auto" w:fill="auto"/>
          </w:tcPr>
          <w:p w14:paraId="081E5B5B" w14:textId="0F45FEFD" w:rsidR="00EC5357" w:rsidRDefault="00EC5357" w:rsidP="00EC5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39" w:type="dxa"/>
            <w:shd w:val="clear" w:color="auto" w:fill="auto"/>
          </w:tcPr>
          <w:p w14:paraId="0FA36071" w14:textId="77777777" w:rsidR="00EC5357" w:rsidRDefault="00EC5357" w:rsidP="00EC5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</w:tcPr>
          <w:p w14:paraId="09B7933D" w14:textId="0B53E291" w:rsidR="00EC5357" w:rsidRDefault="00EC5357" w:rsidP="00EC5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209</w:t>
            </w:r>
          </w:p>
        </w:tc>
      </w:tr>
      <w:tr w:rsidR="00EC5357" w:rsidRPr="00B22308" w14:paraId="5370F03E" w14:textId="77777777" w:rsidTr="009D4D08">
        <w:trPr>
          <w:trHeight w:val="388"/>
        </w:trPr>
        <w:tc>
          <w:tcPr>
            <w:tcW w:w="3258" w:type="dxa"/>
            <w:shd w:val="clear" w:color="auto" w:fill="auto"/>
          </w:tcPr>
          <w:p w14:paraId="0756F17E" w14:textId="02689FD0" w:rsidR="00EC5357" w:rsidRDefault="00EC5357" w:rsidP="00DD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0" w:type="dxa"/>
            <w:shd w:val="clear" w:color="auto" w:fill="auto"/>
          </w:tcPr>
          <w:p w14:paraId="2D7B1D75" w14:textId="3D448677" w:rsidR="00EC5357" w:rsidRDefault="00EC5357" w:rsidP="00EC5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27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695" w:type="dxa"/>
            <w:shd w:val="clear" w:color="auto" w:fill="auto"/>
          </w:tcPr>
          <w:p w14:paraId="6725CB32" w14:textId="2FC1B582" w:rsidR="00EC5357" w:rsidRDefault="00EC5357" w:rsidP="00EC5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24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05" w:type="dxa"/>
            <w:shd w:val="clear" w:color="auto" w:fill="auto"/>
          </w:tcPr>
          <w:p w14:paraId="2FF1381F" w14:textId="4BB7A34B" w:rsidR="00EC5357" w:rsidRDefault="00EC5357" w:rsidP="00EC5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39" w:type="dxa"/>
            <w:shd w:val="clear" w:color="auto" w:fill="auto"/>
          </w:tcPr>
          <w:p w14:paraId="5402D9DF" w14:textId="77777777" w:rsidR="00EC5357" w:rsidRDefault="00EC5357" w:rsidP="00EC5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</w:tcPr>
          <w:p w14:paraId="0C6D2D56" w14:textId="28536417" w:rsidR="00EC5357" w:rsidRDefault="00EC5357" w:rsidP="00EC5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376</w:t>
            </w:r>
          </w:p>
        </w:tc>
      </w:tr>
    </w:tbl>
    <w:p w14:paraId="30354B1C" w14:textId="77777777" w:rsidR="00FD5BF5" w:rsidRPr="009C762B" w:rsidRDefault="00FD5BF5" w:rsidP="009C7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600C0CD4" w14:textId="575041DD" w:rsidR="000A5454" w:rsidRPr="003054FD" w:rsidRDefault="00CE47B8" w:rsidP="002D6AD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495500EC" w14:textId="77777777" w:rsidR="00243EE8" w:rsidRPr="009C762B" w:rsidRDefault="00243EE8" w:rsidP="00C845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Cordia New" w:hAnsi="Angsana New"/>
          <w:b/>
          <w:bCs/>
          <w:sz w:val="30"/>
          <w:szCs w:val="30"/>
        </w:rPr>
      </w:pPr>
    </w:p>
    <w:p w14:paraId="30931A33" w14:textId="151FD258" w:rsidR="00CE47B8" w:rsidRPr="003054FD" w:rsidRDefault="00CE47B8" w:rsidP="00CE4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Cordia New" w:hAnsi="Angsana New"/>
          <w:i/>
          <w:iCs/>
          <w:sz w:val="24"/>
          <w:szCs w:val="24"/>
        </w:rPr>
      </w:pPr>
      <w:r>
        <w:rPr>
          <w:rFonts w:ascii="Angsana New" w:hAnsi="Angsana New"/>
          <w:i/>
          <w:iCs/>
          <w:sz w:val="30"/>
          <w:szCs w:val="30"/>
          <w:cs/>
        </w:rPr>
        <w:tab/>
      </w:r>
      <w:r w:rsidRPr="003054FD">
        <w:rPr>
          <w:rFonts w:ascii="Angsana New" w:hAnsi="Angsana New"/>
          <w:i/>
          <w:iCs/>
          <w:sz w:val="30"/>
          <w:szCs w:val="30"/>
          <w:cs/>
        </w:rPr>
        <w:t>มูลค่าตามบัญชี</w:t>
      </w:r>
      <w:r w:rsidRPr="003054FD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3054FD">
        <w:rPr>
          <w:rFonts w:ascii="Angsana New" w:hAnsi="Angsana New"/>
          <w:i/>
          <w:iCs/>
          <w:sz w:val="30"/>
          <w:szCs w:val="30"/>
          <w:cs/>
        </w:rPr>
        <w:t>มูลค่ายุติธรรม</w:t>
      </w:r>
    </w:p>
    <w:p w14:paraId="1660D266" w14:textId="77777777" w:rsidR="00CE47B8" w:rsidRPr="009C762B" w:rsidRDefault="00CE47B8" w:rsidP="00CE4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Cordia New" w:hAnsi="Angsana New"/>
          <w:b/>
          <w:bCs/>
          <w:sz w:val="30"/>
          <w:szCs w:val="30"/>
        </w:rPr>
      </w:pPr>
    </w:p>
    <w:p w14:paraId="1B744B8E" w14:textId="707BE009" w:rsidR="00CE47B8" w:rsidRDefault="005942EE" w:rsidP="00CE4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3054FD">
        <w:rPr>
          <w:rFonts w:ascii="Angsana New" w:hAnsi="Angsana New"/>
          <w:sz w:val="30"/>
          <w:szCs w:val="30"/>
        </w:rPr>
        <w:t>30</w:t>
      </w:r>
      <w:r w:rsidRPr="003054FD">
        <w:rPr>
          <w:rFonts w:ascii="Angsana New" w:hAnsi="Angsana New" w:hint="cs"/>
          <w:sz w:val="30"/>
          <w:szCs w:val="30"/>
          <w:cs/>
        </w:rPr>
        <w:t xml:space="preserve"> </w:t>
      </w:r>
      <w:r w:rsidRPr="003054FD">
        <w:rPr>
          <w:rFonts w:ascii="Angsana New" w:hAnsi="Angsana New"/>
          <w:sz w:val="30"/>
          <w:szCs w:val="30"/>
          <w:cs/>
        </w:rPr>
        <w:t>มิถุน</w:t>
      </w:r>
      <w:r w:rsidRPr="003054FD">
        <w:rPr>
          <w:rFonts w:ascii="Angsana New" w:hAnsi="Angsana New" w:hint="cs"/>
          <w:sz w:val="30"/>
          <w:szCs w:val="30"/>
          <w:cs/>
        </w:rPr>
        <w:t>า</w:t>
      </w:r>
      <w:r w:rsidRPr="003054FD">
        <w:rPr>
          <w:rFonts w:ascii="Angsana New" w:hAnsi="Angsana New"/>
          <w:sz w:val="30"/>
          <w:szCs w:val="30"/>
          <w:cs/>
        </w:rPr>
        <w:t>ยน</w:t>
      </w:r>
      <w:r w:rsidR="00CE47B8" w:rsidRPr="003054FD">
        <w:rPr>
          <w:rFonts w:ascii="Angsana New" w:hAnsi="Angsana New" w:hint="cs"/>
          <w:sz w:val="30"/>
          <w:szCs w:val="30"/>
          <w:cs/>
        </w:rPr>
        <w:t xml:space="preserve"> </w:t>
      </w:r>
      <w:r w:rsidR="00CE47B8" w:rsidRPr="003054FD">
        <w:rPr>
          <w:rFonts w:ascii="Angsana New" w:hAnsi="Angsana New" w:hint="cs"/>
          <w:sz w:val="30"/>
          <w:szCs w:val="30"/>
        </w:rPr>
        <w:t>256</w:t>
      </w:r>
      <w:r w:rsidR="00CE47B8">
        <w:rPr>
          <w:rFonts w:ascii="Angsana New" w:hAnsi="Angsana New"/>
          <w:sz w:val="30"/>
          <w:szCs w:val="30"/>
        </w:rPr>
        <w:t>7</w:t>
      </w:r>
      <w:r w:rsidR="00CE47B8" w:rsidRPr="003054FD">
        <w:rPr>
          <w:rFonts w:ascii="Angsana New" w:hAnsi="Angsana New"/>
          <w:sz w:val="30"/>
          <w:szCs w:val="30"/>
        </w:rPr>
        <w:t xml:space="preserve"> </w:t>
      </w:r>
      <w:r w:rsidR="00CE47B8" w:rsidRPr="003054FD">
        <w:rPr>
          <w:rFonts w:ascii="Angsana New" w:hAnsi="Angsana New" w:hint="cs"/>
          <w:sz w:val="30"/>
          <w:szCs w:val="30"/>
          <w:cs/>
        </w:rPr>
        <w:t xml:space="preserve">และ </w:t>
      </w:r>
      <w:r w:rsidR="00CE47B8" w:rsidRPr="003054FD">
        <w:rPr>
          <w:rFonts w:ascii="Angsana New" w:hAnsi="Angsana New"/>
          <w:sz w:val="30"/>
          <w:szCs w:val="30"/>
        </w:rPr>
        <w:t xml:space="preserve">30 </w:t>
      </w:r>
      <w:r w:rsidR="00CE47B8" w:rsidRPr="003054FD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CE47B8" w:rsidRPr="003054FD">
        <w:rPr>
          <w:rFonts w:ascii="Angsana New" w:hAnsi="Angsana New"/>
          <w:sz w:val="30"/>
          <w:szCs w:val="30"/>
        </w:rPr>
        <w:t>256</w:t>
      </w:r>
      <w:r w:rsidR="00CE47B8">
        <w:rPr>
          <w:rFonts w:ascii="Angsana New" w:hAnsi="Angsana New"/>
          <w:sz w:val="30"/>
          <w:szCs w:val="30"/>
        </w:rPr>
        <w:t>6</w:t>
      </w:r>
      <w:r w:rsidR="00CE47B8" w:rsidRPr="003054FD">
        <w:rPr>
          <w:rFonts w:ascii="Angsana New" w:hAnsi="Angsana New"/>
          <w:sz w:val="30"/>
          <w:szCs w:val="30"/>
        </w:rPr>
        <w:t xml:space="preserve"> </w:t>
      </w:r>
      <w:r w:rsidR="00CE47B8" w:rsidRPr="003054FD">
        <w:rPr>
          <w:rFonts w:ascii="Angsana New" w:hAnsi="Angsana New"/>
          <w:sz w:val="30"/>
          <w:szCs w:val="30"/>
          <w:cs/>
        </w:rPr>
        <w:t>มูลค่าตามบัญชีของสินทรัพย์ทางการเงินและหนี้สินทางการเงินนั้นใกล้เคียงกับมูลค่ายุติธรรมอย่างสมเหตุสมผล</w:t>
      </w:r>
    </w:p>
    <w:p w14:paraId="70D7998A" w14:textId="77777777" w:rsidR="000F4D41" w:rsidRDefault="000F4D41" w:rsidP="00665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0E6E1204" w14:textId="77777777" w:rsidR="000F4D41" w:rsidRDefault="000F4D41" w:rsidP="00D26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  <w:sectPr w:rsidR="000F4D41" w:rsidSect="00D3249F">
          <w:headerReference w:type="default" r:id="rId16"/>
          <w:pgSz w:w="11909" w:h="16834" w:code="9"/>
          <w:pgMar w:top="691" w:right="1152" w:bottom="576" w:left="1152" w:header="720" w:footer="216" w:gutter="0"/>
          <w:cols w:space="720"/>
          <w:docGrid w:linePitch="245"/>
        </w:sectPr>
      </w:pPr>
    </w:p>
    <w:p w14:paraId="2D79110B" w14:textId="77777777" w:rsidR="00F15800" w:rsidRPr="003054FD" w:rsidRDefault="00F15800" w:rsidP="00BD30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Angsana New" w:hAnsi="Angsana New"/>
          <w:b/>
          <w:bCs/>
          <w:sz w:val="30"/>
          <w:szCs w:val="30"/>
        </w:rPr>
      </w:pPr>
      <w:r w:rsidRPr="00AA12E7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ภาระผูกพันกับบุคคล</w:t>
      </w:r>
      <w:r w:rsidRPr="003054FD">
        <w:rPr>
          <w:rFonts w:ascii="Angsana New" w:hAnsi="Angsana New" w:hint="cs"/>
          <w:b/>
          <w:bCs/>
          <w:sz w:val="30"/>
          <w:szCs w:val="30"/>
          <w:cs/>
        </w:rPr>
        <w:t>หรือกิจการที่ไม่เกี่ยวข้องกัน</w:t>
      </w:r>
    </w:p>
    <w:p w14:paraId="188FAE09" w14:textId="77777777" w:rsidR="0025412C" w:rsidRPr="00BD30D4" w:rsidRDefault="0025412C" w:rsidP="00F15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500"/>
        <w:gridCol w:w="2160"/>
        <w:gridCol w:w="270"/>
        <w:gridCol w:w="9"/>
        <w:gridCol w:w="2241"/>
      </w:tblGrid>
      <w:tr w:rsidR="0025412C" w:rsidRPr="003054FD" w14:paraId="73244D9F" w14:textId="77777777" w:rsidTr="00BD30D4">
        <w:trPr>
          <w:trHeight w:hRule="exact" w:val="403"/>
          <w:tblHeader/>
        </w:trPr>
        <w:tc>
          <w:tcPr>
            <w:tcW w:w="4500" w:type="dxa"/>
          </w:tcPr>
          <w:p w14:paraId="5B145D58" w14:textId="0C572DD7" w:rsidR="0025412C" w:rsidRPr="003054FD" w:rsidRDefault="005942EE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F105A6"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15800"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C2674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160" w:type="dxa"/>
          </w:tcPr>
          <w:p w14:paraId="374DDD26" w14:textId="77777777" w:rsidR="0025412C" w:rsidRPr="003054FD" w:rsidRDefault="0025412C" w:rsidP="00BF364A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right="6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  <w:gridSpan w:val="2"/>
          </w:tcPr>
          <w:p w14:paraId="4129CF06" w14:textId="77777777" w:rsidR="0025412C" w:rsidRPr="003054FD" w:rsidRDefault="0025412C" w:rsidP="00BF364A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right="15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1" w:type="dxa"/>
          </w:tcPr>
          <w:p w14:paraId="7BF7F94F" w14:textId="77777777" w:rsidR="0025412C" w:rsidRPr="003054FD" w:rsidRDefault="0025412C" w:rsidP="00BF364A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412C" w:rsidRPr="003054FD" w14:paraId="7CFF176D" w14:textId="77777777" w:rsidTr="00BD30D4">
        <w:trPr>
          <w:trHeight w:hRule="exact" w:val="403"/>
          <w:tblHeader/>
        </w:trPr>
        <w:tc>
          <w:tcPr>
            <w:tcW w:w="4500" w:type="dxa"/>
          </w:tcPr>
          <w:p w14:paraId="52C2CBC4" w14:textId="77777777" w:rsidR="0025412C" w:rsidRPr="003054FD" w:rsidRDefault="0025412C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680" w:type="dxa"/>
            <w:gridSpan w:val="4"/>
          </w:tcPr>
          <w:p w14:paraId="160FF38D" w14:textId="77777777" w:rsidR="0025412C" w:rsidRPr="003054FD" w:rsidRDefault="0025412C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09BD" w:rsidRPr="003054FD" w14:paraId="19117842" w14:textId="77777777" w:rsidTr="00BD30D4">
        <w:trPr>
          <w:trHeight w:hRule="exact" w:val="403"/>
        </w:trPr>
        <w:tc>
          <w:tcPr>
            <w:tcW w:w="4500" w:type="dxa"/>
          </w:tcPr>
          <w:p w14:paraId="61329B12" w14:textId="77777777" w:rsidR="000909BD" w:rsidRPr="003054FD" w:rsidRDefault="000909BD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160" w:type="dxa"/>
          </w:tcPr>
          <w:p w14:paraId="6D73DFB9" w14:textId="77777777" w:rsidR="000909BD" w:rsidRPr="003054FD" w:rsidRDefault="000909BD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5AA26A" w14:textId="77777777" w:rsidR="000909BD" w:rsidRPr="003054FD" w:rsidRDefault="000909BD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2"/>
          </w:tcPr>
          <w:p w14:paraId="5D1566B1" w14:textId="77777777" w:rsidR="000909BD" w:rsidRPr="003054FD" w:rsidRDefault="000909BD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674B" w:rsidRPr="003054FD" w14:paraId="0DC98494" w14:textId="77777777" w:rsidTr="00BD13D7">
        <w:trPr>
          <w:trHeight w:hRule="exact" w:val="403"/>
        </w:trPr>
        <w:tc>
          <w:tcPr>
            <w:tcW w:w="4500" w:type="dxa"/>
          </w:tcPr>
          <w:p w14:paraId="4E3F3B4A" w14:textId="77777777" w:rsidR="00C2674B" w:rsidRPr="003054FD" w:rsidRDefault="00C2674B" w:rsidP="00C2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2160" w:type="dxa"/>
            <w:shd w:val="clear" w:color="auto" w:fill="auto"/>
          </w:tcPr>
          <w:p w14:paraId="6AD27260" w14:textId="41089364" w:rsidR="00C2674B" w:rsidRPr="00BD13D7" w:rsidRDefault="00D13975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8,346</w:t>
            </w:r>
          </w:p>
        </w:tc>
        <w:tc>
          <w:tcPr>
            <w:tcW w:w="270" w:type="dxa"/>
            <w:shd w:val="clear" w:color="auto" w:fill="auto"/>
          </w:tcPr>
          <w:p w14:paraId="267ACDAE" w14:textId="77777777" w:rsidR="00C2674B" w:rsidRPr="00BD13D7" w:rsidRDefault="00C2674B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503148FA" w14:textId="426C24CD" w:rsidR="00C2674B" w:rsidRPr="00BD13D7" w:rsidRDefault="00D13975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8,346</w:t>
            </w:r>
          </w:p>
        </w:tc>
      </w:tr>
      <w:tr w:rsidR="00C2674B" w:rsidRPr="003054FD" w14:paraId="78DE53BC" w14:textId="77777777" w:rsidTr="00BD13D7">
        <w:trPr>
          <w:trHeight w:hRule="exact" w:val="403"/>
        </w:trPr>
        <w:tc>
          <w:tcPr>
            <w:tcW w:w="4500" w:type="dxa"/>
          </w:tcPr>
          <w:p w14:paraId="06EFC882" w14:textId="77777777" w:rsidR="00C2674B" w:rsidRPr="003054FD" w:rsidRDefault="00C2674B" w:rsidP="00C2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hanging="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160" w:type="dxa"/>
            <w:shd w:val="clear" w:color="auto" w:fill="auto"/>
          </w:tcPr>
          <w:p w14:paraId="37EBD32E" w14:textId="3BA269B6" w:rsidR="00C2674B" w:rsidRPr="00BD13D7" w:rsidRDefault="00D13975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27,117</w:t>
            </w:r>
          </w:p>
        </w:tc>
        <w:tc>
          <w:tcPr>
            <w:tcW w:w="270" w:type="dxa"/>
            <w:shd w:val="clear" w:color="auto" w:fill="auto"/>
          </w:tcPr>
          <w:p w14:paraId="6D116F23" w14:textId="77777777" w:rsidR="00C2674B" w:rsidRPr="00BD13D7" w:rsidRDefault="00C2674B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50E19357" w14:textId="25F35B6E" w:rsidR="00C2674B" w:rsidRPr="00BD13D7" w:rsidRDefault="00D13975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27,117</w:t>
            </w:r>
          </w:p>
        </w:tc>
      </w:tr>
      <w:tr w:rsidR="00C2674B" w:rsidRPr="003054FD" w14:paraId="256FA15A" w14:textId="77777777" w:rsidTr="00BD13D7">
        <w:trPr>
          <w:trHeight w:hRule="exact" w:val="403"/>
        </w:trPr>
        <w:tc>
          <w:tcPr>
            <w:tcW w:w="4500" w:type="dxa"/>
          </w:tcPr>
          <w:p w14:paraId="043F390E" w14:textId="77777777" w:rsidR="00C2674B" w:rsidRPr="003054FD" w:rsidRDefault="00C2674B" w:rsidP="00C2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hanging="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160" w:type="dxa"/>
            <w:shd w:val="clear" w:color="auto" w:fill="auto"/>
          </w:tcPr>
          <w:p w14:paraId="087C74FA" w14:textId="5C3B2BCE" w:rsidR="00C2674B" w:rsidRPr="00BD13D7" w:rsidRDefault="00D13975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342</w:t>
            </w:r>
          </w:p>
        </w:tc>
        <w:tc>
          <w:tcPr>
            <w:tcW w:w="270" w:type="dxa"/>
            <w:shd w:val="clear" w:color="auto" w:fill="auto"/>
          </w:tcPr>
          <w:p w14:paraId="29A058B6" w14:textId="77777777" w:rsidR="00C2674B" w:rsidRPr="00BD13D7" w:rsidRDefault="00C2674B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0778194F" w14:textId="04075CC9" w:rsidR="00C2674B" w:rsidRPr="00BD13D7" w:rsidRDefault="00D13975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C2674B" w:rsidRPr="003054FD" w14:paraId="4FC2F1F3" w14:textId="77777777" w:rsidTr="00BD13D7">
        <w:trPr>
          <w:trHeight w:hRule="exact" w:val="403"/>
        </w:trPr>
        <w:tc>
          <w:tcPr>
            <w:tcW w:w="4500" w:type="dxa"/>
          </w:tcPr>
          <w:p w14:paraId="468DAF45" w14:textId="77777777" w:rsidR="00C2674B" w:rsidRPr="003054FD" w:rsidRDefault="00C2674B" w:rsidP="00C2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hanging="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74007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160" w:type="dxa"/>
            <w:shd w:val="clear" w:color="auto" w:fill="auto"/>
          </w:tcPr>
          <w:p w14:paraId="4489BF09" w14:textId="7EACA15C" w:rsidR="00C2674B" w:rsidRPr="00BD13D7" w:rsidRDefault="00D13975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375</w:t>
            </w:r>
          </w:p>
        </w:tc>
        <w:tc>
          <w:tcPr>
            <w:tcW w:w="270" w:type="dxa"/>
            <w:shd w:val="clear" w:color="auto" w:fill="auto"/>
          </w:tcPr>
          <w:p w14:paraId="7372955B" w14:textId="77777777" w:rsidR="00C2674B" w:rsidRPr="00BD13D7" w:rsidRDefault="00C2674B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0DD8C324" w14:textId="297F4BFC" w:rsidR="00C2674B" w:rsidRPr="00BD13D7" w:rsidRDefault="00D13975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C2674B" w:rsidRPr="003054FD" w14:paraId="4A0C6079" w14:textId="77777777" w:rsidTr="00BD13D7">
        <w:trPr>
          <w:trHeight w:hRule="exact" w:val="403"/>
        </w:trPr>
        <w:tc>
          <w:tcPr>
            <w:tcW w:w="4500" w:type="dxa"/>
          </w:tcPr>
          <w:p w14:paraId="04C8E820" w14:textId="77777777" w:rsidR="00C2674B" w:rsidRPr="003054FD" w:rsidRDefault="00C2674B" w:rsidP="00C2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7DB5DE" w14:textId="2A8E001C" w:rsidR="00C2674B" w:rsidRPr="00B03D74" w:rsidRDefault="00D13975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theme="minorBidi"/>
                <w:b/>
                <w:bCs/>
                <w:sz w:val="30"/>
                <w:szCs w:val="38"/>
                <w:cs/>
                <w:lang w:bidi="th-TH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8"/>
                <w:lang w:bidi="th-TH"/>
              </w:rPr>
              <w:t>36,180</w:t>
            </w:r>
          </w:p>
        </w:tc>
        <w:tc>
          <w:tcPr>
            <w:tcW w:w="270" w:type="dxa"/>
            <w:shd w:val="clear" w:color="auto" w:fill="auto"/>
          </w:tcPr>
          <w:p w14:paraId="33B6DFDD" w14:textId="77777777" w:rsidR="00C2674B" w:rsidRPr="00BD13D7" w:rsidRDefault="00C2674B" w:rsidP="00C2674B">
            <w:pPr>
              <w:pStyle w:val="acctfourfigures"/>
              <w:tabs>
                <w:tab w:val="clear" w:pos="765"/>
                <w:tab w:val="decimal" w:pos="1786"/>
              </w:tabs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B6EF70" w14:textId="54513AAA" w:rsidR="00C2674B" w:rsidRPr="00BD13D7" w:rsidRDefault="00D13975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35,463</w:t>
            </w:r>
          </w:p>
        </w:tc>
      </w:tr>
      <w:tr w:rsidR="00E130B1" w:rsidRPr="003054FD" w14:paraId="41B95625" w14:textId="77777777" w:rsidTr="00BD30D4">
        <w:trPr>
          <w:trHeight w:val="397"/>
        </w:trPr>
        <w:tc>
          <w:tcPr>
            <w:tcW w:w="4500" w:type="dxa"/>
          </w:tcPr>
          <w:p w14:paraId="57DDD20E" w14:textId="77777777" w:rsidR="00E130B1" w:rsidRPr="003054FD" w:rsidRDefault="00E130B1" w:rsidP="0009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73D04397" w14:textId="77777777" w:rsidR="00E130B1" w:rsidRPr="003054FD" w:rsidRDefault="00E130B1" w:rsidP="0009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7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BDF643" w14:textId="77777777" w:rsidR="00E130B1" w:rsidRPr="003054FD" w:rsidRDefault="00E130B1" w:rsidP="0009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2"/>
          </w:tcPr>
          <w:p w14:paraId="6D9D2C4C" w14:textId="77777777" w:rsidR="00E130B1" w:rsidRPr="003054FD" w:rsidRDefault="00E130B1" w:rsidP="00B9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412C" w:rsidRPr="003054FD" w14:paraId="5D2F046F" w14:textId="77777777" w:rsidTr="00BD30D4">
        <w:trPr>
          <w:cantSplit/>
        </w:trPr>
        <w:tc>
          <w:tcPr>
            <w:tcW w:w="4500" w:type="dxa"/>
          </w:tcPr>
          <w:p w14:paraId="7E2AB110" w14:textId="77777777" w:rsidR="0025412C" w:rsidRPr="003054FD" w:rsidRDefault="0025412C" w:rsidP="00BF364A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4680" w:type="dxa"/>
            <w:gridSpan w:val="4"/>
          </w:tcPr>
          <w:p w14:paraId="46D7BB08" w14:textId="77777777" w:rsidR="0025412C" w:rsidRPr="003054FD" w:rsidRDefault="0025412C" w:rsidP="00B9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71F86" w:rsidRPr="003054FD" w14:paraId="7A2A03DD" w14:textId="77777777" w:rsidTr="00BD30D4">
        <w:trPr>
          <w:cantSplit/>
        </w:trPr>
        <w:tc>
          <w:tcPr>
            <w:tcW w:w="4500" w:type="dxa"/>
          </w:tcPr>
          <w:p w14:paraId="6FCA110E" w14:textId="77777777" w:rsidR="00571F86" w:rsidRPr="003054FD" w:rsidRDefault="00571F86" w:rsidP="00571F86">
            <w:pPr>
              <w:pStyle w:val="a"/>
              <w:tabs>
                <w:tab w:val="clear" w:pos="1080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  <w:r w:rsidRPr="003054FD">
              <w:rPr>
                <w:rFonts w:ascii="Angsana New" w:hAnsi="Angsana New" w:cs="Angsana New" w:hint="cs"/>
                <w:cs/>
              </w:rPr>
              <w:t>ภาระผูกพันตามสัญญาเช</w:t>
            </w:r>
            <w:r w:rsidR="005D7CE9" w:rsidRPr="003054FD">
              <w:rPr>
                <w:rFonts w:ascii="Angsana New" w:hAnsi="Angsana New" w:cs="Angsana New" w:hint="cs"/>
                <w:cs/>
              </w:rPr>
              <w:t>่</w:t>
            </w:r>
            <w:r w:rsidRPr="003054FD">
              <w:rPr>
                <w:rFonts w:ascii="Angsana New" w:hAnsi="Angsana New" w:cs="Angsana New" w:hint="cs"/>
                <w:cs/>
              </w:rPr>
              <w:t>าระยะสั้น</w:t>
            </w:r>
          </w:p>
        </w:tc>
        <w:tc>
          <w:tcPr>
            <w:tcW w:w="2160" w:type="dxa"/>
          </w:tcPr>
          <w:p w14:paraId="35FD3428" w14:textId="77777777" w:rsidR="00571F86" w:rsidRPr="003054FD" w:rsidRDefault="00571F86" w:rsidP="00B9382B">
            <w:pPr>
              <w:pStyle w:val="acctfourfigures"/>
              <w:tabs>
                <w:tab w:val="clear" w:pos="765"/>
                <w:tab w:val="decimal" w:pos="1786"/>
              </w:tabs>
              <w:spacing w:line="240" w:lineRule="auto"/>
              <w:ind w:left="-18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DC6B5ED" w14:textId="77777777" w:rsidR="00571F86" w:rsidRPr="003054FD" w:rsidRDefault="00571F86" w:rsidP="0057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2"/>
          </w:tcPr>
          <w:p w14:paraId="5B3E254E" w14:textId="77777777" w:rsidR="00571F86" w:rsidRPr="003054FD" w:rsidRDefault="00571F86" w:rsidP="00B9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674B" w:rsidRPr="003054FD" w14:paraId="45393AF5" w14:textId="77777777" w:rsidTr="00BD30D4">
        <w:trPr>
          <w:cantSplit/>
        </w:trPr>
        <w:tc>
          <w:tcPr>
            <w:tcW w:w="4500" w:type="dxa"/>
          </w:tcPr>
          <w:p w14:paraId="38E33005" w14:textId="77777777" w:rsidR="00C2674B" w:rsidRPr="003054FD" w:rsidRDefault="00C2674B" w:rsidP="00C2674B">
            <w:pPr>
              <w:pStyle w:val="a"/>
              <w:tabs>
                <w:tab w:val="clear" w:pos="1080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  <w:r w:rsidRPr="003054FD">
              <w:rPr>
                <w:rFonts w:ascii="Angsana New" w:hAnsi="Angsana New" w:cs="Angsana New" w:hint="cs"/>
                <w:cs/>
              </w:rPr>
              <w:t xml:space="preserve">   และสัญญาเช่าสินทรัพย์ที่มีมูลค่าต่ำ</w:t>
            </w:r>
          </w:p>
        </w:tc>
        <w:tc>
          <w:tcPr>
            <w:tcW w:w="2160" w:type="dxa"/>
          </w:tcPr>
          <w:p w14:paraId="7EB5F7AB" w14:textId="606148EF" w:rsidR="00C2674B" w:rsidRPr="008B34E0" w:rsidRDefault="00D13975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6,532</w:t>
            </w:r>
          </w:p>
        </w:tc>
        <w:tc>
          <w:tcPr>
            <w:tcW w:w="270" w:type="dxa"/>
          </w:tcPr>
          <w:p w14:paraId="25EB62BE" w14:textId="77777777" w:rsidR="00C2674B" w:rsidRPr="008B34E0" w:rsidRDefault="00C2674B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2"/>
          </w:tcPr>
          <w:p w14:paraId="5237E42C" w14:textId="66195D72" w:rsidR="00C2674B" w:rsidRPr="008B34E0" w:rsidRDefault="00D13975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4,375</w:t>
            </w:r>
          </w:p>
        </w:tc>
      </w:tr>
      <w:tr w:rsidR="00C2674B" w:rsidRPr="003054FD" w14:paraId="0926A7EA" w14:textId="77777777" w:rsidTr="00BD30D4">
        <w:trPr>
          <w:cantSplit/>
        </w:trPr>
        <w:tc>
          <w:tcPr>
            <w:tcW w:w="4500" w:type="dxa"/>
          </w:tcPr>
          <w:p w14:paraId="3F97B414" w14:textId="77777777" w:rsidR="00C2674B" w:rsidRPr="003054FD" w:rsidRDefault="00C2674B" w:rsidP="00C2674B">
            <w:pPr>
              <w:pStyle w:val="a"/>
              <w:tabs>
                <w:tab w:val="clear" w:pos="1080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  <w:r w:rsidRPr="003054FD">
              <w:rPr>
                <w:rFonts w:ascii="Angsana New" w:eastAsia="Cordia New" w:hAnsi="Angsana New" w:cs="Angsana New" w:hint="cs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2160" w:type="dxa"/>
          </w:tcPr>
          <w:p w14:paraId="39E42C65" w14:textId="400D2C42" w:rsidR="00C2674B" w:rsidRPr="008B34E0" w:rsidRDefault="00D13975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31,002</w:t>
            </w:r>
          </w:p>
        </w:tc>
        <w:tc>
          <w:tcPr>
            <w:tcW w:w="270" w:type="dxa"/>
          </w:tcPr>
          <w:p w14:paraId="01880353" w14:textId="77777777" w:rsidR="00C2674B" w:rsidRPr="008B34E0" w:rsidRDefault="00C2674B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2"/>
          </w:tcPr>
          <w:p w14:paraId="59F43874" w14:textId="1D6F1BC0" w:rsidR="00C2674B" w:rsidRPr="008B34E0" w:rsidRDefault="00D13975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31,002</w:t>
            </w:r>
          </w:p>
        </w:tc>
      </w:tr>
    </w:tbl>
    <w:p w14:paraId="2B047EEC" w14:textId="77777777" w:rsidR="009B78AD" w:rsidRPr="003054FD" w:rsidRDefault="009B78AD" w:rsidP="00F15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685DF13" w14:textId="6D6C5B05" w:rsidR="00CE0745" w:rsidRPr="003054FD" w:rsidRDefault="005942EE" w:rsidP="00BD3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  <w:cs/>
        </w:rPr>
      </w:pPr>
      <w:r w:rsidRPr="003054FD">
        <w:rPr>
          <w:rFonts w:ascii="Angsana New" w:hAnsi="Angsana New" w:hint="cs"/>
          <w:sz w:val="30"/>
          <w:szCs w:val="30"/>
          <w:cs/>
        </w:rPr>
        <w:t xml:space="preserve">ณ </w:t>
      </w:r>
      <w:r w:rsidRPr="003054FD">
        <w:rPr>
          <w:rFonts w:ascii="Angsana New" w:hAnsi="Angsana New"/>
          <w:sz w:val="30"/>
          <w:szCs w:val="30"/>
          <w:cs/>
        </w:rPr>
        <w:t xml:space="preserve">วันที่ </w:t>
      </w:r>
      <w:r w:rsidRPr="003054FD">
        <w:rPr>
          <w:rFonts w:ascii="Angsana New" w:hAnsi="Angsana New"/>
          <w:sz w:val="30"/>
          <w:szCs w:val="30"/>
        </w:rPr>
        <w:t>30</w:t>
      </w:r>
      <w:r w:rsidRPr="003054FD">
        <w:rPr>
          <w:rFonts w:ascii="Angsana New" w:hAnsi="Angsana New" w:hint="cs"/>
          <w:sz w:val="30"/>
          <w:szCs w:val="30"/>
          <w:cs/>
        </w:rPr>
        <w:t xml:space="preserve"> </w:t>
      </w:r>
      <w:r w:rsidRPr="003054FD">
        <w:rPr>
          <w:rFonts w:ascii="Angsana New" w:hAnsi="Angsana New"/>
          <w:sz w:val="30"/>
          <w:szCs w:val="30"/>
          <w:cs/>
        </w:rPr>
        <w:t>มิถุน</w:t>
      </w:r>
      <w:r w:rsidRPr="003054FD">
        <w:rPr>
          <w:rFonts w:ascii="Angsana New" w:hAnsi="Angsana New" w:hint="cs"/>
          <w:sz w:val="30"/>
          <w:szCs w:val="30"/>
          <w:cs/>
        </w:rPr>
        <w:t>า</w:t>
      </w:r>
      <w:r w:rsidRPr="003054FD">
        <w:rPr>
          <w:rFonts w:ascii="Angsana New" w:hAnsi="Angsana New"/>
          <w:sz w:val="30"/>
          <w:szCs w:val="30"/>
          <w:cs/>
        </w:rPr>
        <w:t>ยน</w:t>
      </w:r>
      <w:r w:rsidR="00E56722" w:rsidRPr="003054FD">
        <w:rPr>
          <w:rFonts w:ascii="Angsana New" w:hAnsi="Angsana New" w:hint="cs"/>
          <w:sz w:val="30"/>
          <w:szCs w:val="30"/>
          <w:cs/>
        </w:rPr>
        <w:t xml:space="preserve"> </w:t>
      </w:r>
      <w:r w:rsidR="00E56722" w:rsidRPr="003054FD">
        <w:rPr>
          <w:rFonts w:ascii="Angsana New" w:hAnsi="Angsana New" w:hint="cs"/>
          <w:sz w:val="30"/>
          <w:szCs w:val="30"/>
        </w:rPr>
        <w:t>256</w:t>
      </w:r>
      <w:r w:rsidR="00E56722">
        <w:rPr>
          <w:rFonts w:ascii="Angsana New" w:hAnsi="Angsana New"/>
          <w:sz w:val="30"/>
          <w:szCs w:val="30"/>
        </w:rPr>
        <w:t>7</w:t>
      </w:r>
      <w:r w:rsidR="00E56722" w:rsidRPr="003054FD">
        <w:rPr>
          <w:rFonts w:ascii="Angsana New" w:hAnsi="Angsana New"/>
          <w:sz w:val="30"/>
          <w:szCs w:val="30"/>
        </w:rPr>
        <w:t xml:space="preserve"> </w:t>
      </w:r>
      <w:r w:rsidR="001C34BE" w:rsidRPr="003054FD">
        <w:rPr>
          <w:rFonts w:ascii="Angsana New" w:hAnsi="Angsana New" w:hint="cs"/>
          <w:sz w:val="30"/>
          <w:szCs w:val="30"/>
          <w:cs/>
        </w:rPr>
        <w:t>กลุ่มบริษัทได้ลงนามในสัญญาเช่ายานพาหนะและอุปกรณ์สำนักงานเป็นเวลาที่</w:t>
      </w:r>
      <w:r w:rsidR="007742DF" w:rsidRPr="003054FD">
        <w:rPr>
          <w:rFonts w:ascii="Angsana New" w:hAnsi="Angsana New"/>
          <w:sz w:val="30"/>
          <w:szCs w:val="30"/>
        </w:rPr>
        <w:t xml:space="preserve">     </w:t>
      </w:r>
      <w:r w:rsidR="001C34BE" w:rsidRPr="003054FD">
        <w:rPr>
          <w:rFonts w:ascii="Angsana New" w:hAnsi="Angsana New" w:hint="cs"/>
          <w:sz w:val="30"/>
          <w:szCs w:val="30"/>
          <w:cs/>
        </w:rPr>
        <w:t>แตกต่างกัน</w:t>
      </w:r>
      <w:r w:rsidR="001C34BE" w:rsidRPr="003054FD">
        <w:rPr>
          <w:rFonts w:ascii="Angsana New" w:hAnsi="Angsana New" w:hint="cs"/>
          <w:sz w:val="28"/>
          <w:szCs w:val="28"/>
          <w:cs/>
        </w:rPr>
        <w:t xml:space="preserve"> </w:t>
      </w:r>
      <w:r w:rsidR="001C34BE" w:rsidRPr="003054FD">
        <w:rPr>
          <w:rFonts w:ascii="Angsana New" w:hAnsi="Angsana New" w:hint="cs"/>
          <w:sz w:val="30"/>
          <w:szCs w:val="30"/>
          <w:cs/>
        </w:rPr>
        <w:t xml:space="preserve">ซึ่งจะครบกำหนดในระหว่างปี </w:t>
      </w:r>
      <w:r w:rsidR="001C34BE" w:rsidRPr="003054FD">
        <w:rPr>
          <w:rFonts w:ascii="Angsana New" w:hAnsi="Angsana New"/>
          <w:sz w:val="30"/>
          <w:szCs w:val="30"/>
        </w:rPr>
        <w:t>25</w:t>
      </w:r>
      <w:r w:rsidR="00AC4214" w:rsidRPr="003054FD">
        <w:rPr>
          <w:rFonts w:ascii="Angsana New" w:hAnsi="Angsana New"/>
          <w:sz w:val="30"/>
          <w:szCs w:val="30"/>
        </w:rPr>
        <w:t>6</w:t>
      </w:r>
      <w:r w:rsidR="00C162FB">
        <w:rPr>
          <w:rFonts w:ascii="Angsana New" w:hAnsi="Angsana New"/>
          <w:sz w:val="30"/>
          <w:szCs w:val="30"/>
        </w:rPr>
        <w:t>7</w:t>
      </w:r>
      <w:r w:rsidR="001C34BE" w:rsidRPr="003054FD">
        <w:rPr>
          <w:rFonts w:ascii="Angsana New" w:hAnsi="Angsana New"/>
          <w:sz w:val="30"/>
          <w:szCs w:val="30"/>
        </w:rPr>
        <w:t xml:space="preserve"> </w:t>
      </w:r>
      <w:r w:rsidR="001C34BE" w:rsidRPr="003054FD">
        <w:rPr>
          <w:rFonts w:ascii="Angsana New" w:hAnsi="Angsana New" w:hint="cs"/>
          <w:sz w:val="30"/>
          <w:szCs w:val="30"/>
          <w:cs/>
        </w:rPr>
        <w:t xml:space="preserve">ถึง </w:t>
      </w:r>
      <w:r w:rsidR="001C34BE" w:rsidRPr="003054FD">
        <w:rPr>
          <w:rFonts w:ascii="Angsana New" w:hAnsi="Angsana New"/>
          <w:sz w:val="30"/>
          <w:szCs w:val="30"/>
        </w:rPr>
        <w:t>25</w:t>
      </w:r>
      <w:r w:rsidR="00B9382B" w:rsidRPr="003054FD">
        <w:rPr>
          <w:rFonts w:ascii="Angsana New" w:hAnsi="Angsana New"/>
          <w:sz w:val="30"/>
          <w:szCs w:val="30"/>
        </w:rPr>
        <w:t>7</w:t>
      </w:r>
      <w:r w:rsidR="00D13975">
        <w:rPr>
          <w:rFonts w:ascii="Angsana New" w:hAnsi="Angsana New"/>
          <w:sz w:val="30"/>
          <w:szCs w:val="30"/>
        </w:rPr>
        <w:t>2</w:t>
      </w:r>
    </w:p>
    <w:p w14:paraId="38CBD6B6" w14:textId="77777777" w:rsidR="00CE0745" w:rsidRPr="003054FD" w:rsidRDefault="00CE0745" w:rsidP="00ED4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EF8D2CA" w14:textId="77777777" w:rsidR="00F229BF" w:rsidRDefault="00F229BF" w:rsidP="00BD3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 w:hint="cs"/>
          <w:sz w:val="30"/>
          <w:szCs w:val="30"/>
          <w:cs/>
        </w:rPr>
        <w:t>บริษัทมีหนังสือค้ำประกันที่ออกโดยสถาบันการเงินหลายแห่งสำหรับการใช้ไฟฟ้าและน้ำมันเชื้อเพลิง</w:t>
      </w:r>
    </w:p>
    <w:p w14:paraId="5B152CB1" w14:textId="6CA4B795" w:rsidR="007F6BE3" w:rsidRPr="00195D64" w:rsidRDefault="007F6BE3" w:rsidP="0071546E">
      <w:pPr>
        <w:pStyle w:val="a"/>
        <w:tabs>
          <w:tab w:val="left" w:pos="540"/>
          <w:tab w:val="left" w:pos="5490"/>
        </w:tabs>
        <w:jc w:val="both"/>
        <w:rPr>
          <w:rFonts w:ascii="Angsana New" w:hAnsi="Angsana New" w:cs="Angsana New"/>
          <w:highlight w:val="yellow"/>
          <w:cs/>
          <w:lang w:val="en-US"/>
        </w:rPr>
      </w:pPr>
    </w:p>
    <w:sectPr w:rsidR="007F6BE3" w:rsidRPr="00195D64" w:rsidSect="00D3249F">
      <w:headerReference w:type="default" r:id="rId17"/>
      <w:pgSz w:w="11909" w:h="16834" w:code="9"/>
      <w:pgMar w:top="691" w:right="1152" w:bottom="576" w:left="1152" w:header="720" w:footer="216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E0ACB" w14:textId="77777777" w:rsidR="0040192B" w:rsidRDefault="0040192B">
      <w:r>
        <w:separator/>
      </w:r>
    </w:p>
  </w:endnote>
  <w:endnote w:type="continuationSeparator" w:id="0">
    <w:p w14:paraId="25273D60" w14:textId="77777777" w:rsidR="0040192B" w:rsidRDefault="00401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02670127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57DCEC7C" w14:textId="5EA79D7D" w:rsidR="00D3249F" w:rsidRPr="00D3249F" w:rsidRDefault="00D3249F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D3249F">
          <w:rPr>
            <w:rFonts w:ascii="Angsana New" w:hAnsi="Angsana New" w:hint="cs"/>
            <w:sz w:val="30"/>
            <w:szCs w:val="30"/>
          </w:rPr>
          <w:fldChar w:fldCharType="begin"/>
        </w:r>
        <w:r w:rsidRPr="00D3249F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D3249F">
          <w:rPr>
            <w:rFonts w:ascii="Angsana New" w:hAnsi="Angsana New" w:hint="cs"/>
            <w:sz w:val="30"/>
            <w:szCs w:val="30"/>
          </w:rPr>
          <w:fldChar w:fldCharType="separate"/>
        </w:r>
        <w:r w:rsidRPr="00D3249F">
          <w:rPr>
            <w:rFonts w:ascii="Angsana New" w:hAnsi="Angsana New" w:hint="cs"/>
            <w:noProof/>
            <w:sz w:val="30"/>
            <w:szCs w:val="30"/>
          </w:rPr>
          <w:t>2</w:t>
        </w:r>
        <w:r w:rsidRPr="00D3249F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  <w:p w14:paraId="1154BF67" w14:textId="77777777" w:rsidR="0049162C" w:rsidRPr="00465B86" w:rsidRDefault="0049162C" w:rsidP="004D78A3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DFBD1" w14:textId="77777777" w:rsidR="0040192B" w:rsidRDefault="0040192B">
      <w:r>
        <w:separator/>
      </w:r>
    </w:p>
  </w:footnote>
  <w:footnote w:type="continuationSeparator" w:id="0">
    <w:p w14:paraId="67EB487E" w14:textId="77777777" w:rsidR="0040192B" w:rsidRDefault="00401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D5B20" w14:textId="77777777" w:rsidR="00612146" w:rsidRPr="00C45CE0" w:rsidRDefault="00612146" w:rsidP="00E2598C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</w:rPr>
    </w:pP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บริษัท มูราโมโต้ อีเล็คตรอน (ประเทศไทย) จำกัด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>(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มหาชน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 xml:space="preserve">)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และบริษัทย่อย </w:t>
    </w:r>
  </w:p>
  <w:p w14:paraId="248DB84A" w14:textId="77777777" w:rsidR="00612146" w:rsidRPr="003B1432" w:rsidRDefault="00612146" w:rsidP="00F168B6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  <w:cs/>
      </w:rPr>
    </w:pPr>
    <w:r w:rsidRPr="003B1432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หมายเหตุประกอบงบการเงิน</w:t>
    </w:r>
    <w:r w:rsidRPr="003B1432">
      <w:rPr>
        <w:rFonts w:ascii="Angsana New" w:hAnsi="Angsana New" w:cs="Angsana New" w:hint="cs"/>
        <w:b/>
        <w:bCs/>
        <w:i w:val="0"/>
        <w:iCs w:val="0"/>
        <w:sz w:val="32"/>
        <w:szCs w:val="32"/>
        <w:cs/>
      </w:rPr>
      <w:t>ระหว่างกาลแบบย่อ</w:t>
    </w:r>
  </w:p>
  <w:p w14:paraId="20280CA6" w14:textId="605AAC87" w:rsidR="005D6003" w:rsidRDefault="001A36D1" w:rsidP="005D6003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3B1432">
      <w:rPr>
        <w:rFonts w:ascii="Angsana New" w:hAnsi="Angsana New"/>
        <w:b/>
        <w:bCs/>
        <w:sz w:val="32"/>
        <w:szCs w:val="32"/>
        <w:cs/>
      </w:rPr>
      <w:t>สำหรับงวด</w:t>
    </w:r>
    <w:r w:rsidRPr="003B1432">
      <w:rPr>
        <w:rFonts w:ascii="Angsana New" w:hAnsi="Angsana New" w:hint="cs"/>
        <w:b/>
        <w:bCs/>
        <w:sz w:val="32"/>
        <w:szCs w:val="32"/>
        <w:cs/>
      </w:rPr>
      <w:t>สาม</w:t>
    </w:r>
    <w:r w:rsidRPr="003B1432">
      <w:rPr>
        <w:rFonts w:ascii="Angsana New" w:hAnsi="Angsana New"/>
        <w:b/>
        <w:bCs/>
        <w:sz w:val="32"/>
        <w:szCs w:val="32"/>
        <w:cs/>
      </w:rPr>
      <w:t>เดือน</w:t>
    </w:r>
    <w:r w:rsidRPr="003B1432"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3B143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3B1432">
      <w:rPr>
        <w:rFonts w:ascii="Angsana New" w:hAnsi="Angsana New"/>
        <w:b/>
        <w:bCs/>
        <w:sz w:val="32"/>
        <w:szCs w:val="32"/>
      </w:rPr>
      <w:t xml:space="preserve">30 </w:t>
    </w:r>
    <w:r w:rsidRPr="003B1432">
      <w:rPr>
        <w:rFonts w:ascii="Angsana New" w:hAnsi="Angsana New"/>
        <w:b/>
        <w:bCs/>
        <w:sz w:val="32"/>
        <w:szCs w:val="32"/>
        <w:cs/>
      </w:rPr>
      <w:t>มิถุนายน</w:t>
    </w:r>
    <w:r w:rsidR="005D6003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5D6003">
      <w:rPr>
        <w:rFonts w:ascii="Angsana New" w:hAnsi="Angsana New"/>
        <w:b/>
        <w:bCs/>
        <w:sz w:val="32"/>
        <w:szCs w:val="32"/>
      </w:rPr>
      <w:t>2567</w:t>
    </w:r>
    <w:r w:rsidR="005D6003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5D6003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172331BC" w14:textId="77777777" w:rsidR="00612146" w:rsidRPr="00F631FA" w:rsidRDefault="00612146" w:rsidP="00F631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76FD9" w14:textId="77777777" w:rsidR="001C7EEB" w:rsidRPr="00C45CE0" w:rsidRDefault="001C7EEB" w:rsidP="00E2598C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</w:rPr>
    </w:pP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บริษัท มูราโมโต้ อีเล็คตรอน (ประเทศไทย) จำกัด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>(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มหาชน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 xml:space="preserve">)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และบริษัทย่อย </w:t>
    </w:r>
  </w:p>
  <w:p w14:paraId="6F8AADC6" w14:textId="77777777" w:rsidR="001C7EEB" w:rsidRPr="003B1432" w:rsidRDefault="001C7EEB" w:rsidP="00F168B6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  <w:cs/>
      </w:rPr>
    </w:pPr>
    <w:r w:rsidRPr="003B1432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หมายเหตุประกอบงบการเงิน</w:t>
    </w:r>
    <w:r w:rsidRPr="003B1432">
      <w:rPr>
        <w:rFonts w:ascii="Angsana New" w:hAnsi="Angsana New" w:cs="Angsana New" w:hint="cs"/>
        <w:b/>
        <w:bCs/>
        <w:i w:val="0"/>
        <w:iCs w:val="0"/>
        <w:sz w:val="32"/>
        <w:szCs w:val="32"/>
        <w:cs/>
      </w:rPr>
      <w:t>ระหว่างกาลแบบย่อ</w:t>
    </w:r>
  </w:p>
  <w:p w14:paraId="3A748C9F" w14:textId="6B58B49D" w:rsidR="00D6506A" w:rsidRPr="00F631FA" w:rsidRDefault="001A36D1" w:rsidP="00D6506A">
    <w:pPr>
      <w:pStyle w:val="Header"/>
      <w:tabs>
        <w:tab w:val="left" w:pos="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3B1432">
      <w:rPr>
        <w:rFonts w:ascii="Angsana New" w:hAnsi="Angsana New"/>
        <w:b/>
        <w:bCs/>
        <w:sz w:val="32"/>
        <w:szCs w:val="32"/>
        <w:cs/>
      </w:rPr>
      <w:t>สำหรับงวด</w:t>
    </w:r>
    <w:r w:rsidRPr="003B1432">
      <w:rPr>
        <w:rFonts w:ascii="Angsana New" w:hAnsi="Angsana New" w:hint="cs"/>
        <w:b/>
        <w:bCs/>
        <w:sz w:val="32"/>
        <w:szCs w:val="32"/>
        <w:cs/>
      </w:rPr>
      <w:t>สาม</w:t>
    </w:r>
    <w:r w:rsidRPr="003B1432">
      <w:rPr>
        <w:rFonts w:ascii="Angsana New" w:hAnsi="Angsana New"/>
        <w:b/>
        <w:bCs/>
        <w:sz w:val="32"/>
        <w:szCs w:val="32"/>
        <w:cs/>
      </w:rPr>
      <w:t>เดือน</w:t>
    </w:r>
    <w:r w:rsidRPr="003B1432"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3B143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3B1432">
      <w:rPr>
        <w:rFonts w:ascii="Angsana New" w:hAnsi="Angsana New"/>
        <w:b/>
        <w:bCs/>
        <w:sz w:val="32"/>
        <w:szCs w:val="32"/>
      </w:rPr>
      <w:t xml:space="preserve">30 </w:t>
    </w:r>
    <w:r w:rsidRPr="003B1432">
      <w:rPr>
        <w:rFonts w:ascii="Angsana New" w:hAnsi="Angsana New"/>
        <w:b/>
        <w:bCs/>
        <w:sz w:val="32"/>
        <w:szCs w:val="32"/>
        <w:cs/>
      </w:rPr>
      <w:t>มิถุนายน</w:t>
    </w:r>
    <w:r w:rsidR="00D6506A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D6506A">
      <w:rPr>
        <w:rFonts w:ascii="Angsana New" w:hAnsi="Angsana New"/>
        <w:b/>
        <w:bCs/>
        <w:sz w:val="32"/>
        <w:szCs w:val="32"/>
      </w:rPr>
      <w:t>2567</w:t>
    </w:r>
    <w:r w:rsidR="00D6506A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D6506A">
      <w:rPr>
        <w:rFonts w:ascii="Angsana New" w:hAnsi="Angsana New"/>
        <w:b/>
        <w:bCs/>
        <w:sz w:val="32"/>
        <w:szCs w:val="32"/>
        <w:cs/>
      </w:rPr>
      <w:t>(ไม่ได้ตรวจสอบ)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9C13A" w14:textId="48DCEADB" w:rsidR="00DC186E" w:rsidRPr="00C45CE0" w:rsidRDefault="00DC186E" w:rsidP="00E2598C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</w:rPr>
    </w:pP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บริษัท มูราโมโต้ อีเล็คตรอน (ประเทศไทย) จำกัด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>(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มหาชน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 xml:space="preserve">)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และบริษัทย่อย </w:t>
    </w:r>
  </w:p>
  <w:p w14:paraId="5886B219" w14:textId="77777777" w:rsidR="00DC186E" w:rsidRPr="003B1432" w:rsidRDefault="00DC186E" w:rsidP="00F168B6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  <w:cs/>
      </w:rPr>
    </w:pPr>
    <w:r w:rsidRPr="003B1432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หมายเหตุประกอบงบการเงิน</w:t>
    </w:r>
    <w:r w:rsidRPr="003B1432">
      <w:rPr>
        <w:rFonts w:ascii="Angsana New" w:hAnsi="Angsana New" w:cs="Angsana New" w:hint="cs"/>
        <w:b/>
        <w:bCs/>
        <w:i w:val="0"/>
        <w:iCs w:val="0"/>
        <w:sz w:val="32"/>
        <w:szCs w:val="32"/>
        <w:cs/>
      </w:rPr>
      <w:t>ระหว่างกาลแบบย่อ</w:t>
    </w:r>
  </w:p>
  <w:p w14:paraId="7574A130" w14:textId="25825C84" w:rsidR="00F271A7" w:rsidRPr="0047456A" w:rsidRDefault="001A36D1" w:rsidP="00F271A7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3B1432">
      <w:rPr>
        <w:rFonts w:ascii="Angsana New" w:hAnsi="Angsana New"/>
        <w:b/>
        <w:bCs/>
        <w:sz w:val="32"/>
        <w:szCs w:val="32"/>
        <w:cs/>
      </w:rPr>
      <w:t>สำหรับงวด</w:t>
    </w:r>
    <w:r w:rsidRPr="003B1432">
      <w:rPr>
        <w:rFonts w:ascii="Angsana New" w:hAnsi="Angsana New" w:hint="cs"/>
        <w:b/>
        <w:bCs/>
        <w:sz w:val="32"/>
        <w:szCs w:val="32"/>
        <w:cs/>
      </w:rPr>
      <w:t>สาม</w:t>
    </w:r>
    <w:r w:rsidRPr="003B1432">
      <w:rPr>
        <w:rFonts w:ascii="Angsana New" w:hAnsi="Angsana New"/>
        <w:b/>
        <w:bCs/>
        <w:sz w:val="32"/>
        <w:szCs w:val="32"/>
        <w:cs/>
      </w:rPr>
      <w:t>เดือน</w:t>
    </w:r>
    <w:r w:rsidRPr="003B1432"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3B143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3B1432">
      <w:rPr>
        <w:rFonts w:ascii="Angsana New" w:hAnsi="Angsana New"/>
        <w:b/>
        <w:bCs/>
        <w:sz w:val="32"/>
        <w:szCs w:val="32"/>
      </w:rPr>
      <w:t xml:space="preserve">30 </w:t>
    </w:r>
    <w:r w:rsidRPr="003B1432">
      <w:rPr>
        <w:rFonts w:ascii="Angsana New" w:hAnsi="Angsana New"/>
        <w:b/>
        <w:bCs/>
        <w:sz w:val="32"/>
        <w:szCs w:val="32"/>
        <w:cs/>
      </w:rPr>
      <w:t>มิถุนายน</w:t>
    </w:r>
    <w:r w:rsidR="00F271A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F271A7">
      <w:rPr>
        <w:rFonts w:ascii="Angsana New" w:hAnsi="Angsana New"/>
        <w:b/>
        <w:bCs/>
        <w:sz w:val="32"/>
        <w:szCs w:val="32"/>
      </w:rPr>
      <w:t>2567</w:t>
    </w:r>
    <w:r w:rsidR="00F271A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F271A7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2AC788D1" w14:textId="3B9471C2" w:rsidR="00DC186E" w:rsidRPr="00F631FA" w:rsidRDefault="00DC186E" w:rsidP="00F631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E51AD" w14:textId="746F3B11" w:rsidR="00F9221A" w:rsidRPr="00C45CE0" w:rsidRDefault="00F9221A" w:rsidP="00713F65">
    <w:pPr>
      <w:pStyle w:val="Heading3"/>
      <w:tabs>
        <w:tab w:val="clear" w:pos="227"/>
        <w:tab w:val="clear" w:pos="454"/>
        <w:tab w:val="clear" w:pos="680"/>
        <w:tab w:val="clear" w:pos="907"/>
      </w:tabs>
      <w:ind w:left="450"/>
      <w:jc w:val="both"/>
      <w:rPr>
        <w:rFonts w:ascii="Angsana New" w:hAnsi="Angsana New" w:cs="Angsana New"/>
        <w:b/>
        <w:bCs/>
        <w:i w:val="0"/>
        <w:iCs w:val="0"/>
        <w:sz w:val="32"/>
        <w:szCs w:val="32"/>
      </w:rPr>
    </w:pP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บริษัท มูราโมโต้ อีเล็คตรอน (ประเทศไทย) จำกัด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>(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มหาชน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 xml:space="preserve">)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และบริษัทย่อย </w:t>
    </w:r>
  </w:p>
  <w:p w14:paraId="67F02D3E" w14:textId="77777777" w:rsidR="00F9221A" w:rsidRPr="003B1432" w:rsidRDefault="00F9221A" w:rsidP="00713F65">
    <w:pPr>
      <w:pStyle w:val="Heading3"/>
      <w:tabs>
        <w:tab w:val="clear" w:pos="227"/>
        <w:tab w:val="clear" w:pos="454"/>
        <w:tab w:val="clear" w:pos="680"/>
        <w:tab w:val="clear" w:pos="907"/>
      </w:tabs>
      <w:ind w:left="450"/>
      <w:jc w:val="both"/>
      <w:rPr>
        <w:rFonts w:ascii="Angsana New" w:hAnsi="Angsana New" w:cs="Angsana New"/>
        <w:b/>
        <w:bCs/>
        <w:i w:val="0"/>
        <w:iCs w:val="0"/>
        <w:sz w:val="32"/>
        <w:szCs w:val="32"/>
        <w:cs/>
      </w:rPr>
    </w:pPr>
    <w:r w:rsidRPr="003B1432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หมายเหตุประกอบงบการเงิน</w:t>
    </w:r>
    <w:r w:rsidRPr="003B1432">
      <w:rPr>
        <w:rFonts w:ascii="Angsana New" w:hAnsi="Angsana New" w:cs="Angsana New" w:hint="cs"/>
        <w:b/>
        <w:bCs/>
        <w:i w:val="0"/>
        <w:iCs w:val="0"/>
        <w:sz w:val="32"/>
        <w:szCs w:val="32"/>
        <w:cs/>
      </w:rPr>
      <w:t>ระหว่างกาลแบบย่อ</w:t>
    </w:r>
  </w:p>
  <w:p w14:paraId="040483BC" w14:textId="458AF26B" w:rsidR="00F9221A" w:rsidRPr="0047456A" w:rsidRDefault="001A36D1" w:rsidP="00713F65">
    <w:pPr>
      <w:pStyle w:val="Header"/>
      <w:tabs>
        <w:tab w:val="clear" w:pos="454"/>
        <w:tab w:val="left" w:pos="0"/>
        <w:tab w:val="left" w:pos="450"/>
      </w:tabs>
      <w:ind w:left="450"/>
      <w:rPr>
        <w:rFonts w:ascii="Angsana New" w:hAnsi="Angsana New"/>
        <w:b/>
        <w:bCs/>
        <w:sz w:val="32"/>
        <w:szCs w:val="32"/>
      </w:rPr>
    </w:pPr>
    <w:r w:rsidRPr="003B1432">
      <w:rPr>
        <w:rFonts w:ascii="Angsana New" w:hAnsi="Angsana New"/>
        <w:b/>
        <w:bCs/>
        <w:sz w:val="32"/>
        <w:szCs w:val="32"/>
        <w:cs/>
      </w:rPr>
      <w:t>สำหรับงวด</w:t>
    </w:r>
    <w:r w:rsidRPr="003B1432">
      <w:rPr>
        <w:rFonts w:ascii="Angsana New" w:hAnsi="Angsana New" w:hint="cs"/>
        <w:b/>
        <w:bCs/>
        <w:sz w:val="32"/>
        <w:szCs w:val="32"/>
        <w:cs/>
      </w:rPr>
      <w:t>สาม</w:t>
    </w:r>
    <w:r w:rsidRPr="003B1432">
      <w:rPr>
        <w:rFonts w:ascii="Angsana New" w:hAnsi="Angsana New"/>
        <w:b/>
        <w:bCs/>
        <w:sz w:val="32"/>
        <w:szCs w:val="32"/>
        <w:cs/>
      </w:rPr>
      <w:t>เดือน</w:t>
    </w:r>
    <w:r w:rsidRPr="003B1432"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3B143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3B1432">
      <w:rPr>
        <w:rFonts w:ascii="Angsana New" w:hAnsi="Angsana New"/>
        <w:b/>
        <w:bCs/>
        <w:sz w:val="32"/>
        <w:szCs w:val="32"/>
      </w:rPr>
      <w:t xml:space="preserve">30 </w:t>
    </w:r>
    <w:r w:rsidRPr="003B1432">
      <w:rPr>
        <w:rFonts w:ascii="Angsana New" w:hAnsi="Angsana New"/>
        <w:b/>
        <w:bCs/>
        <w:sz w:val="32"/>
        <w:szCs w:val="32"/>
        <w:cs/>
      </w:rPr>
      <w:t>มิถุนายน</w:t>
    </w:r>
    <w:r w:rsidR="00F9221A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F9221A">
      <w:rPr>
        <w:rFonts w:ascii="Angsana New" w:hAnsi="Angsana New"/>
        <w:b/>
        <w:bCs/>
        <w:sz w:val="32"/>
        <w:szCs w:val="32"/>
      </w:rPr>
      <w:t>2567</w:t>
    </w:r>
    <w:r w:rsidR="00F9221A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F9221A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3C3E7F77" w14:textId="15FF0BAA" w:rsidR="00F9221A" w:rsidRPr="00F631FA" w:rsidRDefault="00F9221A" w:rsidP="00F631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8D94D" w14:textId="77777777" w:rsidR="00612146" w:rsidRPr="00C45CE0" w:rsidRDefault="00612146" w:rsidP="00E2598C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</w:rPr>
    </w:pP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บริษัท มูราโมโต้ อีเล็คตรอน (ประเทศไทย) จำกัด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>(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มหาชน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 xml:space="preserve">)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และบริษัทย่อย </w:t>
    </w:r>
  </w:p>
  <w:p w14:paraId="5C85495F" w14:textId="77777777" w:rsidR="00612146" w:rsidRPr="00C45CE0" w:rsidRDefault="00612146" w:rsidP="00E2598C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</w:rPr>
    </w:pP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i w:val="0"/>
        <w:iCs w:val="0"/>
        <w:sz w:val="32"/>
        <w:szCs w:val="32"/>
        <w:cs/>
      </w:rPr>
      <w:t>ระหว่างกาลแบบย่อ</w:t>
    </w:r>
  </w:p>
  <w:p w14:paraId="2369017D" w14:textId="61922C28" w:rsidR="00C2674B" w:rsidRPr="0047456A" w:rsidRDefault="001A36D1" w:rsidP="00C2674B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3B1432">
      <w:rPr>
        <w:rFonts w:ascii="Angsana New" w:hAnsi="Angsana New"/>
        <w:b/>
        <w:bCs/>
        <w:sz w:val="32"/>
        <w:szCs w:val="32"/>
        <w:cs/>
      </w:rPr>
      <w:t>สำหรับงวด</w:t>
    </w:r>
    <w:r w:rsidRPr="003B1432">
      <w:rPr>
        <w:rFonts w:ascii="Angsana New" w:hAnsi="Angsana New" w:hint="cs"/>
        <w:b/>
        <w:bCs/>
        <w:sz w:val="32"/>
        <w:szCs w:val="32"/>
        <w:cs/>
      </w:rPr>
      <w:t>สาม</w:t>
    </w:r>
    <w:r w:rsidRPr="003B1432">
      <w:rPr>
        <w:rFonts w:ascii="Angsana New" w:hAnsi="Angsana New"/>
        <w:b/>
        <w:bCs/>
        <w:sz w:val="32"/>
        <w:szCs w:val="32"/>
        <w:cs/>
      </w:rPr>
      <w:t>เดือน</w:t>
    </w:r>
    <w:r w:rsidRPr="003B1432"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3B143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3B1432">
      <w:rPr>
        <w:rFonts w:ascii="Angsana New" w:hAnsi="Angsana New"/>
        <w:b/>
        <w:bCs/>
        <w:sz w:val="32"/>
        <w:szCs w:val="32"/>
      </w:rPr>
      <w:t xml:space="preserve">30 </w:t>
    </w:r>
    <w:r w:rsidRPr="003B1432">
      <w:rPr>
        <w:rFonts w:ascii="Angsana New" w:hAnsi="Angsana New"/>
        <w:b/>
        <w:bCs/>
        <w:sz w:val="32"/>
        <w:szCs w:val="32"/>
        <w:cs/>
      </w:rPr>
      <w:t>มิถุนายน</w:t>
    </w:r>
    <w:r w:rsidR="00C2674B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C2674B">
      <w:rPr>
        <w:rFonts w:ascii="Angsana New" w:hAnsi="Angsana New"/>
        <w:b/>
        <w:bCs/>
        <w:sz w:val="32"/>
        <w:szCs w:val="32"/>
      </w:rPr>
      <w:t>2567</w:t>
    </w:r>
    <w:r w:rsidR="00C2674B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C2674B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7B592205" w14:textId="77777777" w:rsidR="00612146" w:rsidRPr="00F631FA" w:rsidRDefault="00612146" w:rsidP="00F631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9880A" w14:textId="77777777" w:rsidR="00D664B9" w:rsidRPr="00C45CE0" w:rsidRDefault="00D664B9" w:rsidP="00E2598C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</w:rPr>
    </w:pP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บริษัท มูราโมโต้ อีเล็คตรอน (ประเทศไทย) จำกัด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>(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มหาชน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 xml:space="preserve">)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และบริษัทย่อย </w:t>
    </w:r>
  </w:p>
  <w:p w14:paraId="3C14A573" w14:textId="77777777" w:rsidR="00D664B9" w:rsidRPr="00C45CE0" w:rsidRDefault="00D664B9" w:rsidP="00E2598C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</w:rPr>
    </w:pP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i w:val="0"/>
        <w:iCs w:val="0"/>
        <w:sz w:val="32"/>
        <w:szCs w:val="32"/>
        <w:cs/>
      </w:rPr>
      <w:t>ระหว่างกาลแบบย่อ</w:t>
    </w:r>
  </w:p>
  <w:p w14:paraId="7F1C00FE" w14:textId="4B91A25C" w:rsidR="00D664B9" w:rsidRDefault="001A36D1" w:rsidP="00F631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3B1432">
      <w:rPr>
        <w:rFonts w:ascii="Angsana New" w:hAnsi="Angsana New"/>
        <w:b/>
        <w:bCs/>
        <w:sz w:val="32"/>
        <w:szCs w:val="32"/>
        <w:cs/>
      </w:rPr>
      <w:t>สำหรับงวด</w:t>
    </w:r>
    <w:r w:rsidRPr="003B1432">
      <w:rPr>
        <w:rFonts w:ascii="Angsana New" w:hAnsi="Angsana New" w:hint="cs"/>
        <w:b/>
        <w:bCs/>
        <w:sz w:val="32"/>
        <w:szCs w:val="32"/>
        <w:cs/>
      </w:rPr>
      <w:t>สาม</w:t>
    </w:r>
    <w:r w:rsidRPr="003B1432">
      <w:rPr>
        <w:rFonts w:ascii="Angsana New" w:hAnsi="Angsana New"/>
        <w:b/>
        <w:bCs/>
        <w:sz w:val="32"/>
        <w:szCs w:val="32"/>
        <w:cs/>
      </w:rPr>
      <w:t>เดือน</w:t>
    </w:r>
    <w:r w:rsidRPr="003B1432"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3B143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3B1432">
      <w:rPr>
        <w:rFonts w:ascii="Angsana New" w:hAnsi="Angsana New"/>
        <w:b/>
        <w:bCs/>
        <w:sz w:val="32"/>
        <w:szCs w:val="32"/>
      </w:rPr>
      <w:t xml:space="preserve">30 </w:t>
    </w:r>
    <w:r w:rsidRPr="003B1432">
      <w:rPr>
        <w:rFonts w:ascii="Angsana New" w:hAnsi="Angsana New"/>
        <w:b/>
        <w:bCs/>
        <w:sz w:val="32"/>
        <w:szCs w:val="32"/>
        <w:cs/>
      </w:rPr>
      <w:t>มิถุนายน</w:t>
    </w:r>
    <w:r w:rsidR="00D664B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D664B9">
      <w:rPr>
        <w:rFonts w:ascii="Angsana New" w:hAnsi="Angsana New"/>
        <w:b/>
        <w:bCs/>
        <w:sz w:val="32"/>
        <w:szCs w:val="32"/>
      </w:rPr>
      <w:t>256</w:t>
    </w:r>
    <w:r w:rsidR="00195D64">
      <w:rPr>
        <w:rFonts w:ascii="Angsana New" w:hAnsi="Angsana New"/>
        <w:b/>
        <w:bCs/>
        <w:sz w:val="32"/>
        <w:szCs w:val="32"/>
      </w:rPr>
      <w:t>7</w:t>
    </w:r>
    <w:r w:rsidR="00D664B9" w:rsidRPr="00C45CE0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705F16C4" w14:textId="77777777" w:rsidR="00D664B9" w:rsidRPr="00F631FA" w:rsidRDefault="00D664B9" w:rsidP="00F631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236"/>
        </w:tabs>
        <w:ind w:left="1236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193716"/>
    <w:multiLevelType w:val="hybridMultilevel"/>
    <w:tmpl w:val="B47EC86E"/>
    <w:lvl w:ilvl="0" w:tplc="2CECC4A6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6E66476"/>
    <w:multiLevelType w:val="multilevel"/>
    <w:tmpl w:val="5EF68B3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D8355E"/>
    <w:multiLevelType w:val="hybridMultilevel"/>
    <w:tmpl w:val="1DBE685C"/>
    <w:lvl w:ilvl="0" w:tplc="C72C57BC">
      <w:start w:val="1"/>
      <w:numFmt w:val="decimal"/>
      <w:lvlText w:val="%1)"/>
      <w:lvlJc w:val="left"/>
      <w:pPr>
        <w:ind w:left="106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9A97F80"/>
    <w:multiLevelType w:val="hybridMultilevel"/>
    <w:tmpl w:val="8C0ADF0E"/>
    <w:lvl w:ilvl="0" w:tplc="03729166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94024C"/>
    <w:multiLevelType w:val="hybridMultilevel"/>
    <w:tmpl w:val="C3D6906E"/>
    <w:lvl w:ilvl="0" w:tplc="25AEED5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37A16746"/>
    <w:multiLevelType w:val="hybridMultilevel"/>
    <w:tmpl w:val="3A4E451A"/>
    <w:lvl w:ilvl="0" w:tplc="469AEE7C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D97105E"/>
    <w:multiLevelType w:val="hybridMultilevel"/>
    <w:tmpl w:val="2530E486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3DA232B9"/>
    <w:multiLevelType w:val="hybridMultilevel"/>
    <w:tmpl w:val="61FC85F8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5" w15:restartNumberingAfterBreak="0">
    <w:nsid w:val="58FC75B2"/>
    <w:multiLevelType w:val="multilevel"/>
    <w:tmpl w:val="982E8E1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7" w15:restartNumberingAfterBreak="0">
    <w:nsid w:val="66713BF8"/>
    <w:multiLevelType w:val="hybridMultilevel"/>
    <w:tmpl w:val="CD62E4EC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7A62363"/>
    <w:multiLevelType w:val="hybridMultilevel"/>
    <w:tmpl w:val="A352FF38"/>
    <w:lvl w:ilvl="0" w:tplc="9606DBEA">
      <w:start w:val="1"/>
      <w:numFmt w:val="thaiLetters"/>
      <w:lvlText w:val="(%1)"/>
      <w:lvlJc w:val="left"/>
      <w:pPr>
        <w:ind w:left="1710" w:hanging="360"/>
      </w:pPr>
      <w:rPr>
        <w:rFonts w:hint="default"/>
        <w:color w:val="00000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DF7678"/>
    <w:multiLevelType w:val="hybridMultilevel"/>
    <w:tmpl w:val="B844A8FC"/>
    <w:lvl w:ilvl="0" w:tplc="FFFFFFFF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FF71412"/>
    <w:multiLevelType w:val="hybridMultilevel"/>
    <w:tmpl w:val="9BC436F6"/>
    <w:lvl w:ilvl="0" w:tplc="469AEE7C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726C7642"/>
    <w:multiLevelType w:val="hybridMultilevel"/>
    <w:tmpl w:val="161441D6"/>
    <w:lvl w:ilvl="0" w:tplc="A6407BA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3AF5CF1"/>
    <w:multiLevelType w:val="hybridMultilevel"/>
    <w:tmpl w:val="396AE80E"/>
    <w:lvl w:ilvl="0" w:tplc="FA2A9E74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50433107">
    <w:abstractNumId w:val="6"/>
  </w:num>
  <w:num w:numId="2" w16cid:durableId="189611537">
    <w:abstractNumId w:val="5"/>
  </w:num>
  <w:num w:numId="3" w16cid:durableId="1411660256">
    <w:abstractNumId w:val="9"/>
  </w:num>
  <w:num w:numId="4" w16cid:durableId="262081193">
    <w:abstractNumId w:val="7"/>
  </w:num>
  <w:num w:numId="5" w16cid:durableId="455757349">
    <w:abstractNumId w:val="8"/>
  </w:num>
  <w:num w:numId="6" w16cid:durableId="738671220">
    <w:abstractNumId w:val="3"/>
  </w:num>
  <w:num w:numId="7" w16cid:durableId="623196189">
    <w:abstractNumId w:val="2"/>
  </w:num>
  <w:num w:numId="8" w16cid:durableId="38600749">
    <w:abstractNumId w:val="0"/>
  </w:num>
  <w:num w:numId="9" w16cid:durableId="1647777597">
    <w:abstractNumId w:val="1"/>
  </w:num>
  <w:num w:numId="10" w16cid:durableId="682516820">
    <w:abstractNumId w:val="4"/>
  </w:num>
  <w:num w:numId="11" w16cid:durableId="649332831">
    <w:abstractNumId w:val="20"/>
  </w:num>
  <w:num w:numId="12" w16cid:durableId="1228960080">
    <w:abstractNumId w:val="15"/>
  </w:num>
  <w:num w:numId="13" w16cid:durableId="1207909087">
    <w:abstractNumId w:val="28"/>
  </w:num>
  <w:num w:numId="14" w16cid:durableId="1203128100">
    <w:abstractNumId w:val="17"/>
  </w:num>
  <w:num w:numId="15" w16cid:durableId="2118518604">
    <w:abstractNumId w:val="23"/>
  </w:num>
  <w:num w:numId="16" w16cid:durableId="609168304">
    <w:abstractNumId w:val="19"/>
  </w:num>
  <w:num w:numId="17" w16cid:durableId="1186290930">
    <w:abstractNumId w:val="34"/>
  </w:num>
  <w:num w:numId="18" w16cid:durableId="1787038388">
    <w:abstractNumId w:val="13"/>
  </w:num>
  <w:num w:numId="19" w16cid:durableId="1268928273">
    <w:abstractNumId w:val="10"/>
  </w:num>
  <w:num w:numId="20" w16cid:durableId="177932924">
    <w:abstractNumId w:val="24"/>
  </w:num>
  <w:num w:numId="21" w16cid:durableId="1570652482">
    <w:abstractNumId w:val="24"/>
  </w:num>
  <w:num w:numId="22" w16cid:durableId="1275675882">
    <w:abstractNumId w:val="16"/>
  </w:num>
  <w:num w:numId="23" w16cid:durableId="277611234">
    <w:abstractNumId w:val="31"/>
  </w:num>
  <w:num w:numId="24" w16cid:durableId="1359743866">
    <w:abstractNumId w:val="14"/>
  </w:num>
  <w:num w:numId="25" w16cid:durableId="1710370577">
    <w:abstractNumId w:val="12"/>
  </w:num>
  <w:num w:numId="26" w16cid:durableId="1815219806">
    <w:abstractNumId w:val="32"/>
  </w:num>
  <w:num w:numId="27" w16cid:durableId="1345327873">
    <w:abstractNumId w:val="18"/>
  </w:num>
  <w:num w:numId="28" w16cid:durableId="932132472">
    <w:abstractNumId w:val="33"/>
  </w:num>
  <w:num w:numId="29" w16cid:durableId="1628656303">
    <w:abstractNumId w:val="25"/>
  </w:num>
  <w:num w:numId="30" w16cid:durableId="1076589408">
    <w:abstractNumId w:val="11"/>
  </w:num>
  <w:num w:numId="31" w16cid:durableId="134884151">
    <w:abstractNumId w:val="30"/>
  </w:num>
  <w:num w:numId="32" w16cid:durableId="647591645">
    <w:abstractNumId w:val="26"/>
  </w:num>
  <w:num w:numId="33" w16cid:durableId="1503397182">
    <w:abstractNumId w:val="22"/>
  </w:num>
  <w:num w:numId="34" w16cid:durableId="941452169">
    <w:abstractNumId w:val="21"/>
  </w:num>
  <w:num w:numId="35" w16cid:durableId="314338547">
    <w:abstractNumId w:val="27"/>
  </w:num>
  <w:num w:numId="36" w16cid:durableId="1074742310">
    <w:abstractNumId w:val="2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,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2A7"/>
    <w:rsid w:val="00000BAA"/>
    <w:rsid w:val="00000EF0"/>
    <w:rsid w:val="00000FF8"/>
    <w:rsid w:val="0000170D"/>
    <w:rsid w:val="00001E81"/>
    <w:rsid w:val="0000211E"/>
    <w:rsid w:val="00002534"/>
    <w:rsid w:val="000026BD"/>
    <w:rsid w:val="00002901"/>
    <w:rsid w:val="00003C94"/>
    <w:rsid w:val="00003D1A"/>
    <w:rsid w:val="00004928"/>
    <w:rsid w:val="000051EA"/>
    <w:rsid w:val="00005361"/>
    <w:rsid w:val="00005562"/>
    <w:rsid w:val="000056D8"/>
    <w:rsid w:val="000057C5"/>
    <w:rsid w:val="000057D2"/>
    <w:rsid w:val="000060F3"/>
    <w:rsid w:val="000061FD"/>
    <w:rsid w:val="00006987"/>
    <w:rsid w:val="00007014"/>
    <w:rsid w:val="000074EA"/>
    <w:rsid w:val="000103B6"/>
    <w:rsid w:val="000106C5"/>
    <w:rsid w:val="00010FC6"/>
    <w:rsid w:val="0001181B"/>
    <w:rsid w:val="0001271E"/>
    <w:rsid w:val="00012A60"/>
    <w:rsid w:val="0001314B"/>
    <w:rsid w:val="0001318C"/>
    <w:rsid w:val="0001322C"/>
    <w:rsid w:val="000132BA"/>
    <w:rsid w:val="000133BD"/>
    <w:rsid w:val="000139CD"/>
    <w:rsid w:val="00013BFD"/>
    <w:rsid w:val="00013C65"/>
    <w:rsid w:val="00014900"/>
    <w:rsid w:val="00014F0E"/>
    <w:rsid w:val="00015138"/>
    <w:rsid w:val="000152CD"/>
    <w:rsid w:val="00015408"/>
    <w:rsid w:val="00015913"/>
    <w:rsid w:val="00015BC6"/>
    <w:rsid w:val="00015C56"/>
    <w:rsid w:val="00015DB3"/>
    <w:rsid w:val="000161FA"/>
    <w:rsid w:val="000167D8"/>
    <w:rsid w:val="00016F58"/>
    <w:rsid w:val="00017429"/>
    <w:rsid w:val="00017497"/>
    <w:rsid w:val="0001792C"/>
    <w:rsid w:val="00017A9C"/>
    <w:rsid w:val="00017EB1"/>
    <w:rsid w:val="0002123D"/>
    <w:rsid w:val="00021583"/>
    <w:rsid w:val="000217E4"/>
    <w:rsid w:val="00021E4F"/>
    <w:rsid w:val="00021F92"/>
    <w:rsid w:val="00022ADE"/>
    <w:rsid w:val="00022BA9"/>
    <w:rsid w:val="00022C22"/>
    <w:rsid w:val="00022C3F"/>
    <w:rsid w:val="0002303E"/>
    <w:rsid w:val="00023488"/>
    <w:rsid w:val="0002393B"/>
    <w:rsid w:val="0002436D"/>
    <w:rsid w:val="00024C2C"/>
    <w:rsid w:val="00025554"/>
    <w:rsid w:val="00025FDC"/>
    <w:rsid w:val="00026258"/>
    <w:rsid w:val="0002707D"/>
    <w:rsid w:val="0002748A"/>
    <w:rsid w:val="00027B16"/>
    <w:rsid w:val="00027E5C"/>
    <w:rsid w:val="0003061A"/>
    <w:rsid w:val="0003091E"/>
    <w:rsid w:val="00030EDA"/>
    <w:rsid w:val="00031717"/>
    <w:rsid w:val="0003203F"/>
    <w:rsid w:val="000320A0"/>
    <w:rsid w:val="00032131"/>
    <w:rsid w:val="00032BEF"/>
    <w:rsid w:val="00033694"/>
    <w:rsid w:val="00033E46"/>
    <w:rsid w:val="00033F5E"/>
    <w:rsid w:val="0003484C"/>
    <w:rsid w:val="000349B5"/>
    <w:rsid w:val="00034CE2"/>
    <w:rsid w:val="00034D28"/>
    <w:rsid w:val="00034E88"/>
    <w:rsid w:val="000350DC"/>
    <w:rsid w:val="0003558B"/>
    <w:rsid w:val="0003568A"/>
    <w:rsid w:val="000356E5"/>
    <w:rsid w:val="000357D7"/>
    <w:rsid w:val="00035DA9"/>
    <w:rsid w:val="00035E69"/>
    <w:rsid w:val="00035FBC"/>
    <w:rsid w:val="00037731"/>
    <w:rsid w:val="000377AE"/>
    <w:rsid w:val="0003787E"/>
    <w:rsid w:val="00037CA6"/>
    <w:rsid w:val="00037F4B"/>
    <w:rsid w:val="0004024C"/>
    <w:rsid w:val="000403A0"/>
    <w:rsid w:val="000405FC"/>
    <w:rsid w:val="00040994"/>
    <w:rsid w:val="00040E81"/>
    <w:rsid w:val="000412D1"/>
    <w:rsid w:val="0004138B"/>
    <w:rsid w:val="0004151D"/>
    <w:rsid w:val="00041760"/>
    <w:rsid w:val="00041AC4"/>
    <w:rsid w:val="00041BDD"/>
    <w:rsid w:val="00041E4E"/>
    <w:rsid w:val="000430EB"/>
    <w:rsid w:val="0004319C"/>
    <w:rsid w:val="000434FF"/>
    <w:rsid w:val="00043600"/>
    <w:rsid w:val="00043EB3"/>
    <w:rsid w:val="0004461C"/>
    <w:rsid w:val="00044FED"/>
    <w:rsid w:val="000451D0"/>
    <w:rsid w:val="00045203"/>
    <w:rsid w:val="00045282"/>
    <w:rsid w:val="000453A2"/>
    <w:rsid w:val="0004543A"/>
    <w:rsid w:val="00045D2B"/>
    <w:rsid w:val="0004619F"/>
    <w:rsid w:val="0004628C"/>
    <w:rsid w:val="000464F0"/>
    <w:rsid w:val="00046715"/>
    <w:rsid w:val="00046760"/>
    <w:rsid w:val="0004686D"/>
    <w:rsid w:val="00046892"/>
    <w:rsid w:val="00046A32"/>
    <w:rsid w:val="00046C85"/>
    <w:rsid w:val="0004718C"/>
    <w:rsid w:val="00047C08"/>
    <w:rsid w:val="00047F84"/>
    <w:rsid w:val="000501EB"/>
    <w:rsid w:val="0005165E"/>
    <w:rsid w:val="00052262"/>
    <w:rsid w:val="000523E0"/>
    <w:rsid w:val="0005335F"/>
    <w:rsid w:val="00053DF4"/>
    <w:rsid w:val="00054625"/>
    <w:rsid w:val="00054639"/>
    <w:rsid w:val="00054A24"/>
    <w:rsid w:val="00055174"/>
    <w:rsid w:val="000561FB"/>
    <w:rsid w:val="00056CD2"/>
    <w:rsid w:val="000571AC"/>
    <w:rsid w:val="000571F6"/>
    <w:rsid w:val="000603C6"/>
    <w:rsid w:val="0006073E"/>
    <w:rsid w:val="00060AC1"/>
    <w:rsid w:val="00060B63"/>
    <w:rsid w:val="00061155"/>
    <w:rsid w:val="000614FE"/>
    <w:rsid w:val="00061EC4"/>
    <w:rsid w:val="000622E6"/>
    <w:rsid w:val="00062B8E"/>
    <w:rsid w:val="00062F4A"/>
    <w:rsid w:val="000639BA"/>
    <w:rsid w:val="000639D0"/>
    <w:rsid w:val="00064943"/>
    <w:rsid w:val="00064B35"/>
    <w:rsid w:val="00064BF6"/>
    <w:rsid w:val="00064EEB"/>
    <w:rsid w:val="00064FC2"/>
    <w:rsid w:val="00065336"/>
    <w:rsid w:val="000657B5"/>
    <w:rsid w:val="00065979"/>
    <w:rsid w:val="00067350"/>
    <w:rsid w:val="00067491"/>
    <w:rsid w:val="000674C9"/>
    <w:rsid w:val="00067768"/>
    <w:rsid w:val="0006781E"/>
    <w:rsid w:val="00067879"/>
    <w:rsid w:val="0007017A"/>
    <w:rsid w:val="00070491"/>
    <w:rsid w:val="00070952"/>
    <w:rsid w:val="0007200A"/>
    <w:rsid w:val="000724D2"/>
    <w:rsid w:val="0007276E"/>
    <w:rsid w:val="0007283F"/>
    <w:rsid w:val="0007289E"/>
    <w:rsid w:val="00072FD7"/>
    <w:rsid w:val="00073087"/>
    <w:rsid w:val="00073159"/>
    <w:rsid w:val="0007376C"/>
    <w:rsid w:val="00073CF2"/>
    <w:rsid w:val="000741AC"/>
    <w:rsid w:val="000745C8"/>
    <w:rsid w:val="0007518B"/>
    <w:rsid w:val="00075BC6"/>
    <w:rsid w:val="00075F07"/>
    <w:rsid w:val="000763DA"/>
    <w:rsid w:val="00076FFA"/>
    <w:rsid w:val="0007740A"/>
    <w:rsid w:val="000776AF"/>
    <w:rsid w:val="00077708"/>
    <w:rsid w:val="00077741"/>
    <w:rsid w:val="00077B6E"/>
    <w:rsid w:val="00077F15"/>
    <w:rsid w:val="000811DE"/>
    <w:rsid w:val="0008170C"/>
    <w:rsid w:val="000824C7"/>
    <w:rsid w:val="00082589"/>
    <w:rsid w:val="0008292D"/>
    <w:rsid w:val="000854AB"/>
    <w:rsid w:val="000856ED"/>
    <w:rsid w:val="0008576D"/>
    <w:rsid w:val="0008659C"/>
    <w:rsid w:val="0008659F"/>
    <w:rsid w:val="000868AE"/>
    <w:rsid w:val="00086A55"/>
    <w:rsid w:val="00086FFD"/>
    <w:rsid w:val="000877E8"/>
    <w:rsid w:val="00087F89"/>
    <w:rsid w:val="0009060F"/>
    <w:rsid w:val="000909BD"/>
    <w:rsid w:val="00090B4F"/>
    <w:rsid w:val="00090B65"/>
    <w:rsid w:val="000910B9"/>
    <w:rsid w:val="000915A9"/>
    <w:rsid w:val="00091DD3"/>
    <w:rsid w:val="000924DB"/>
    <w:rsid w:val="00092AAE"/>
    <w:rsid w:val="00093F5A"/>
    <w:rsid w:val="00094400"/>
    <w:rsid w:val="00094505"/>
    <w:rsid w:val="00094F5F"/>
    <w:rsid w:val="00095673"/>
    <w:rsid w:val="0009609F"/>
    <w:rsid w:val="0009642B"/>
    <w:rsid w:val="000966AC"/>
    <w:rsid w:val="000968C8"/>
    <w:rsid w:val="00096A24"/>
    <w:rsid w:val="000A1DA3"/>
    <w:rsid w:val="000A1E73"/>
    <w:rsid w:val="000A30FB"/>
    <w:rsid w:val="000A3147"/>
    <w:rsid w:val="000A320D"/>
    <w:rsid w:val="000A3A2E"/>
    <w:rsid w:val="000A3C52"/>
    <w:rsid w:val="000A4059"/>
    <w:rsid w:val="000A4C87"/>
    <w:rsid w:val="000A4DDD"/>
    <w:rsid w:val="000A4F26"/>
    <w:rsid w:val="000A51E8"/>
    <w:rsid w:val="000A526D"/>
    <w:rsid w:val="000A5454"/>
    <w:rsid w:val="000A5E09"/>
    <w:rsid w:val="000A5E89"/>
    <w:rsid w:val="000A6BB6"/>
    <w:rsid w:val="000A71C4"/>
    <w:rsid w:val="000A74BA"/>
    <w:rsid w:val="000A76CA"/>
    <w:rsid w:val="000A78B6"/>
    <w:rsid w:val="000A7A0D"/>
    <w:rsid w:val="000A7A89"/>
    <w:rsid w:val="000A7E98"/>
    <w:rsid w:val="000A7EB3"/>
    <w:rsid w:val="000B002D"/>
    <w:rsid w:val="000B1030"/>
    <w:rsid w:val="000B2081"/>
    <w:rsid w:val="000B2464"/>
    <w:rsid w:val="000B2562"/>
    <w:rsid w:val="000B2DA7"/>
    <w:rsid w:val="000B397B"/>
    <w:rsid w:val="000B3D17"/>
    <w:rsid w:val="000B4655"/>
    <w:rsid w:val="000B4954"/>
    <w:rsid w:val="000B52BB"/>
    <w:rsid w:val="000B5E45"/>
    <w:rsid w:val="000B5FB9"/>
    <w:rsid w:val="000B6793"/>
    <w:rsid w:val="000B6D69"/>
    <w:rsid w:val="000B7760"/>
    <w:rsid w:val="000B7D32"/>
    <w:rsid w:val="000B7D42"/>
    <w:rsid w:val="000C0084"/>
    <w:rsid w:val="000C0404"/>
    <w:rsid w:val="000C084B"/>
    <w:rsid w:val="000C1364"/>
    <w:rsid w:val="000C139E"/>
    <w:rsid w:val="000C1E22"/>
    <w:rsid w:val="000C231A"/>
    <w:rsid w:val="000C2404"/>
    <w:rsid w:val="000C3A09"/>
    <w:rsid w:val="000C3E57"/>
    <w:rsid w:val="000C418A"/>
    <w:rsid w:val="000C4541"/>
    <w:rsid w:val="000C4601"/>
    <w:rsid w:val="000C4670"/>
    <w:rsid w:val="000C4A26"/>
    <w:rsid w:val="000C4B4B"/>
    <w:rsid w:val="000C537A"/>
    <w:rsid w:val="000C59B8"/>
    <w:rsid w:val="000C5C77"/>
    <w:rsid w:val="000C6312"/>
    <w:rsid w:val="000C6377"/>
    <w:rsid w:val="000C6501"/>
    <w:rsid w:val="000C6503"/>
    <w:rsid w:val="000C654C"/>
    <w:rsid w:val="000C74F6"/>
    <w:rsid w:val="000C76B9"/>
    <w:rsid w:val="000C7DB6"/>
    <w:rsid w:val="000D04BF"/>
    <w:rsid w:val="000D04EF"/>
    <w:rsid w:val="000D0A4C"/>
    <w:rsid w:val="000D0FEB"/>
    <w:rsid w:val="000D1FBE"/>
    <w:rsid w:val="000D2D1E"/>
    <w:rsid w:val="000D2D3B"/>
    <w:rsid w:val="000D2E4E"/>
    <w:rsid w:val="000D2FC5"/>
    <w:rsid w:val="000D319E"/>
    <w:rsid w:val="000D3DCA"/>
    <w:rsid w:val="000D435E"/>
    <w:rsid w:val="000D4431"/>
    <w:rsid w:val="000D4613"/>
    <w:rsid w:val="000D5551"/>
    <w:rsid w:val="000D6202"/>
    <w:rsid w:val="000D6275"/>
    <w:rsid w:val="000D656A"/>
    <w:rsid w:val="000D6C56"/>
    <w:rsid w:val="000D6CBB"/>
    <w:rsid w:val="000D7073"/>
    <w:rsid w:val="000D7D03"/>
    <w:rsid w:val="000D7D90"/>
    <w:rsid w:val="000D7FFA"/>
    <w:rsid w:val="000E02CF"/>
    <w:rsid w:val="000E0AAA"/>
    <w:rsid w:val="000E0D8B"/>
    <w:rsid w:val="000E1165"/>
    <w:rsid w:val="000E1208"/>
    <w:rsid w:val="000E1860"/>
    <w:rsid w:val="000E1C22"/>
    <w:rsid w:val="000E2677"/>
    <w:rsid w:val="000E2DB6"/>
    <w:rsid w:val="000E4D6A"/>
    <w:rsid w:val="000E5263"/>
    <w:rsid w:val="000E5472"/>
    <w:rsid w:val="000E55F8"/>
    <w:rsid w:val="000E5D18"/>
    <w:rsid w:val="000E6C0C"/>
    <w:rsid w:val="000E7269"/>
    <w:rsid w:val="000E72E8"/>
    <w:rsid w:val="000E7A3C"/>
    <w:rsid w:val="000E7AE9"/>
    <w:rsid w:val="000F05D0"/>
    <w:rsid w:val="000F073A"/>
    <w:rsid w:val="000F0789"/>
    <w:rsid w:val="000F0BB7"/>
    <w:rsid w:val="000F1138"/>
    <w:rsid w:val="000F113F"/>
    <w:rsid w:val="000F169D"/>
    <w:rsid w:val="000F1BC1"/>
    <w:rsid w:val="000F1E5F"/>
    <w:rsid w:val="000F2243"/>
    <w:rsid w:val="000F26F2"/>
    <w:rsid w:val="000F28FC"/>
    <w:rsid w:val="000F292D"/>
    <w:rsid w:val="000F2CCB"/>
    <w:rsid w:val="000F315A"/>
    <w:rsid w:val="000F362C"/>
    <w:rsid w:val="000F4272"/>
    <w:rsid w:val="000F4C17"/>
    <w:rsid w:val="000F4D41"/>
    <w:rsid w:val="000F4DD0"/>
    <w:rsid w:val="000F5017"/>
    <w:rsid w:val="000F5520"/>
    <w:rsid w:val="000F5820"/>
    <w:rsid w:val="000F6274"/>
    <w:rsid w:val="000F665C"/>
    <w:rsid w:val="0010018C"/>
    <w:rsid w:val="00100E2D"/>
    <w:rsid w:val="00101FAF"/>
    <w:rsid w:val="0010275F"/>
    <w:rsid w:val="00102D1E"/>
    <w:rsid w:val="001039E9"/>
    <w:rsid w:val="001042DB"/>
    <w:rsid w:val="001067DC"/>
    <w:rsid w:val="00106846"/>
    <w:rsid w:val="00107135"/>
    <w:rsid w:val="00107592"/>
    <w:rsid w:val="00107677"/>
    <w:rsid w:val="001079D5"/>
    <w:rsid w:val="001106AD"/>
    <w:rsid w:val="001115B2"/>
    <w:rsid w:val="00111BAF"/>
    <w:rsid w:val="00111E21"/>
    <w:rsid w:val="00111EA3"/>
    <w:rsid w:val="00111ED1"/>
    <w:rsid w:val="00112390"/>
    <w:rsid w:val="001123B1"/>
    <w:rsid w:val="00112DA2"/>
    <w:rsid w:val="00113EB0"/>
    <w:rsid w:val="00114082"/>
    <w:rsid w:val="0011411B"/>
    <w:rsid w:val="001143B0"/>
    <w:rsid w:val="001144CA"/>
    <w:rsid w:val="00114F3E"/>
    <w:rsid w:val="00116308"/>
    <w:rsid w:val="00116915"/>
    <w:rsid w:val="0011693A"/>
    <w:rsid w:val="00116C38"/>
    <w:rsid w:val="00117149"/>
    <w:rsid w:val="00117DA6"/>
    <w:rsid w:val="001200C8"/>
    <w:rsid w:val="001209DD"/>
    <w:rsid w:val="00120E65"/>
    <w:rsid w:val="0012187C"/>
    <w:rsid w:val="001219A6"/>
    <w:rsid w:val="001219C0"/>
    <w:rsid w:val="00122362"/>
    <w:rsid w:val="001224DC"/>
    <w:rsid w:val="00122D04"/>
    <w:rsid w:val="00122DF8"/>
    <w:rsid w:val="00122E43"/>
    <w:rsid w:val="00122E7E"/>
    <w:rsid w:val="00123BF3"/>
    <w:rsid w:val="00123D8B"/>
    <w:rsid w:val="00123F5A"/>
    <w:rsid w:val="00124198"/>
    <w:rsid w:val="00124241"/>
    <w:rsid w:val="00124D03"/>
    <w:rsid w:val="001250A6"/>
    <w:rsid w:val="00125253"/>
    <w:rsid w:val="001256E3"/>
    <w:rsid w:val="00125B4D"/>
    <w:rsid w:val="0012735B"/>
    <w:rsid w:val="001276D5"/>
    <w:rsid w:val="00127B2B"/>
    <w:rsid w:val="00127BD0"/>
    <w:rsid w:val="00127C0B"/>
    <w:rsid w:val="00127F80"/>
    <w:rsid w:val="00130CE2"/>
    <w:rsid w:val="00130E66"/>
    <w:rsid w:val="00131074"/>
    <w:rsid w:val="00131097"/>
    <w:rsid w:val="001311B4"/>
    <w:rsid w:val="001316C3"/>
    <w:rsid w:val="00131E44"/>
    <w:rsid w:val="001322CF"/>
    <w:rsid w:val="001322FF"/>
    <w:rsid w:val="00132EBD"/>
    <w:rsid w:val="001334A1"/>
    <w:rsid w:val="001335A5"/>
    <w:rsid w:val="001337DF"/>
    <w:rsid w:val="00133F97"/>
    <w:rsid w:val="001342E5"/>
    <w:rsid w:val="0013474E"/>
    <w:rsid w:val="00134815"/>
    <w:rsid w:val="00134A19"/>
    <w:rsid w:val="00134E9E"/>
    <w:rsid w:val="00135590"/>
    <w:rsid w:val="001355A1"/>
    <w:rsid w:val="001355DC"/>
    <w:rsid w:val="00136187"/>
    <w:rsid w:val="0013663B"/>
    <w:rsid w:val="001368DA"/>
    <w:rsid w:val="001375C4"/>
    <w:rsid w:val="00137BF2"/>
    <w:rsid w:val="0014067A"/>
    <w:rsid w:val="00140FB2"/>
    <w:rsid w:val="001412A8"/>
    <w:rsid w:val="001413BC"/>
    <w:rsid w:val="0014148E"/>
    <w:rsid w:val="001415C7"/>
    <w:rsid w:val="00141D98"/>
    <w:rsid w:val="00142755"/>
    <w:rsid w:val="00142CD2"/>
    <w:rsid w:val="00142FC0"/>
    <w:rsid w:val="0014314A"/>
    <w:rsid w:val="00143B2E"/>
    <w:rsid w:val="00144C13"/>
    <w:rsid w:val="00145491"/>
    <w:rsid w:val="0014561D"/>
    <w:rsid w:val="00145754"/>
    <w:rsid w:val="0014578B"/>
    <w:rsid w:val="00145BB6"/>
    <w:rsid w:val="00145D1F"/>
    <w:rsid w:val="00145F4F"/>
    <w:rsid w:val="001461FB"/>
    <w:rsid w:val="00146341"/>
    <w:rsid w:val="00146E2D"/>
    <w:rsid w:val="00147202"/>
    <w:rsid w:val="00147277"/>
    <w:rsid w:val="001472EF"/>
    <w:rsid w:val="00147987"/>
    <w:rsid w:val="00147A13"/>
    <w:rsid w:val="00147D90"/>
    <w:rsid w:val="001502E9"/>
    <w:rsid w:val="00150AB4"/>
    <w:rsid w:val="00150BFB"/>
    <w:rsid w:val="00151BE5"/>
    <w:rsid w:val="00151C3F"/>
    <w:rsid w:val="00152915"/>
    <w:rsid w:val="00152BD2"/>
    <w:rsid w:val="00152CAF"/>
    <w:rsid w:val="00152CB6"/>
    <w:rsid w:val="00153629"/>
    <w:rsid w:val="00153B9D"/>
    <w:rsid w:val="00153CE3"/>
    <w:rsid w:val="001540B1"/>
    <w:rsid w:val="0015410D"/>
    <w:rsid w:val="0015456F"/>
    <w:rsid w:val="00154733"/>
    <w:rsid w:val="00154877"/>
    <w:rsid w:val="00154CA9"/>
    <w:rsid w:val="00154E6F"/>
    <w:rsid w:val="001550BF"/>
    <w:rsid w:val="00155428"/>
    <w:rsid w:val="0015549D"/>
    <w:rsid w:val="00156296"/>
    <w:rsid w:val="0015634C"/>
    <w:rsid w:val="00156389"/>
    <w:rsid w:val="00156F84"/>
    <w:rsid w:val="001600CA"/>
    <w:rsid w:val="00160EB7"/>
    <w:rsid w:val="00161357"/>
    <w:rsid w:val="00161400"/>
    <w:rsid w:val="00161A55"/>
    <w:rsid w:val="00162F83"/>
    <w:rsid w:val="00163AF9"/>
    <w:rsid w:val="001651EF"/>
    <w:rsid w:val="00165CB4"/>
    <w:rsid w:val="00165FB5"/>
    <w:rsid w:val="00166000"/>
    <w:rsid w:val="0016602B"/>
    <w:rsid w:val="0016608A"/>
    <w:rsid w:val="001662CE"/>
    <w:rsid w:val="00166A46"/>
    <w:rsid w:val="0016726A"/>
    <w:rsid w:val="0016730E"/>
    <w:rsid w:val="00167526"/>
    <w:rsid w:val="00167AAE"/>
    <w:rsid w:val="00167EA2"/>
    <w:rsid w:val="00167F62"/>
    <w:rsid w:val="001709F0"/>
    <w:rsid w:val="00170A9F"/>
    <w:rsid w:val="00170AEF"/>
    <w:rsid w:val="00170C70"/>
    <w:rsid w:val="0017171B"/>
    <w:rsid w:val="00171D2C"/>
    <w:rsid w:val="001728F3"/>
    <w:rsid w:val="00172CD3"/>
    <w:rsid w:val="00173C67"/>
    <w:rsid w:val="0017439F"/>
    <w:rsid w:val="00174656"/>
    <w:rsid w:val="00175A3F"/>
    <w:rsid w:val="0017613D"/>
    <w:rsid w:val="001772F3"/>
    <w:rsid w:val="00180004"/>
    <w:rsid w:val="0018049B"/>
    <w:rsid w:val="00180668"/>
    <w:rsid w:val="00180C88"/>
    <w:rsid w:val="00181086"/>
    <w:rsid w:val="001811C1"/>
    <w:rsid w:val="001815BF"/>
    <w:rsid w:val="00181EDA"/>
    <w:rsid w:val="00182F75"/>
    <w:rsid w:val="001834F2"/>
    <w:rsid w:val="00183E9A"/>
    <w:rsid w:val="00183FCC"/>
    <w:rsid w:val="00184689"/>
    <w:rsid w:val="00184989"/>
    <w:rsid w:val="00184FCD"/>
    <w:rsid w:val="001850B9"/>
    <w:rsid w:val="0018529C"/>
    <w:rsid w:val="00185CC2"/>
    <w:rsid w:val="0018607C"/>
    <w:rsid w:val="00187A6D"/>
    <w:rsid w:val="00187A78"/>
    <w:rsid w:val="001903F9"/>
    <w:rsid w:val="001918D9"/>
    <w:rsid w:val="00191973"/>
    <w:rsid w:val="00191FD5"/>
    <w:rsid w:val="001923A5"/>
    <w:rsid w:val="0019318D"/>
    <w:rsid w:val="00193190"/>
    <w:rsid w:val="0019347F"/>
    <w:rsid w:val="00193AB7"/>
    <w:rsid w:val="00194410"/>
    <w:rsid w:val="0019476D"/>
    <w:rsid w:val="00194ABA"/>
    <w:rsid w:val="00194DB5"/>
    <w:rsid w:val="00194E20"/>
    <w:rsid w:val="00194E56"/>
    <w:rsid w:val="001951C2"/>
    <w:rsid w:val="001955C4"/>
    <w:rsid w:val="00195773"/>
    <w:rsid w:val="001957B2"/>
    <w:rsid w:val="00195CA6"/>
    <w:rsid w:val="00195D64"/>
    <w:rsid w:val="001960AA"/>
    <w:rsid w:val="001964AD"/>
    <w:rsid w:val="001979FA"/>
    <w:rsid w:val="00197CFC"/>
    <w:rsid w:val="00197F5C"/>
    <w:rsid w:val="001A00F6"/>
    <w:rsid w:val="001A0335"/>
    <w:rsid w:val="001A09ED"/>
    <w:rsid w:val="001A0D77"/>
    <w:rsid w:val="001A0F83"/>
    <w:rsid w:val="001A109A"/>
    <w:rsid w:val="001A1A59"/>
    <w:rsid w:val="001A1FE5"/>
    <w:rsid w:val="001A29B8"/>
    <w:rsid w:val="001A2F8C"/>
    <w:rsid w:val="001A3273"/>
    <w:rsid w:val="001A36D1"/>
    <w:rsid w:val="001A3F41"/>
    <w:rsid w:val="001A4566"/>
    <w:rsid w:val="001A598E"/>
    <w:rsid w:val="001A64F3"/>
    <w:rsid w:val="001A6596"/>
    <w:rsid w:val="001A6878"/>
    <w:rsid w:val="001A74DC"/>
    <w:rsid w:val="001A7709"/>
    <w:rsid w:val="001A7ABA"/>
    <w:rsid w:val="001A7B27"/>
    <w:rsid w:val="001B0E3C"/>
    <w:rsid w:val="001B1CFA"/>
    <w:rsid w:val="001B1DEF"/>
    <w:rsid w:val="001B2415"/>
    <w:rsid w:val="001B2A91"/>
    <w:rsid w:val="001B3350"/>
    <w:rsid w:val="001B3556"/>
    <w:rsid w:val="001B376D"/>
    <w:rsid w:val="001B379D"/>
    <w:rsid w:val="001B3E08"/>
    <w:rsid w:val="001B3FC1"/>
    <w:rsid w:val="001B4149"/>
    <w:rsid w:val="001B44E2"/>
    <w:rsid w:val="001B4720"/>
    <w:rsid w:val="001B4941"/>
    <w:rsid w:val="001B5605"/>
    <w:rsid w:val="001B58C5"/>
    <w:rsid w:val="001B5DF8"/>
    <w:rsid w:val="001B5EFB"/>
    <w:rsid w:val="001B5F27"/>
    <w:rsid w:val="001B6506"/>
    <w:rsid w:val="001B7139"/>
    <w:rsid w:val="001C03D3"/>
    <w:rsid w:val="001C0947"/>
    <w:rsid w:val="001C0F8A"/>
    <w:rsid w:val="001C141B"/>
    <w:rsid w:val="001C1F83"/>
    <w:rsid w:val="001C2299"/>
    <w:rsid w:val="001C28FA"/>
    <w:rsid w:val="001C34BE"/>
    <w:rsid w:val="001C3864"/>
    <w:rsid w:val="001C4775"/>
    <w:rsid w:val="001C6132"/>
    <w:rsid w:val="001C62BC"/>
    <w:rsid w:val="001C66B0"/>
    <w:rsid w:val="001C6AF0"/>
    <w:rsid w:val="001C7326"/>
    <w:rsid w:val="001C771D"/>
    <w:rsid w:val="001C79DD"/>
    <w:rsid w:val="001C7EEB"/>
    <w:rsid w:val="001D0098"/>
    <w:rsid w:val="001D09C4"/>
    <w:rsid w:val="001D2137"/>
    <w:rsid w:val="001D318A"/>
    <w:rsid w:val="001D360D"/>
    <w:rsid w:val="001D3C96"/>
    <w:rsid w:val="001D41E0"/>
    <w:rsid w:val="001D4C1F"/>
    <w:rsid w:val="001D5065"/>
    <w:rsid w:val="001D5390"/>
    <w:rsid w:val="001D557B"/>
    <w:rsid w:val="001D58F6"/>
    <w:rsid w:val="001D6911"/>
    <w:rsid w:val="001D6B80"/>
    <w:rsid w:val="001D7B2E"/>
    <w:rsid w:val="001E033D"/>
    <w:rsid w:val="001E050C"/>
    <w:rsid w:val="001E0BA7"/>
    <w:rsid w:val="001E0D3C"/>
    <w:rsid w:val="001E16FE"/>
    <w:rsid w:val="001E25D5"/>
    <w:rsid w:val="001E274A"/>
    <w:rsid w:val="001E275E"/>
    <w:rsid w:val="001E30F4"/>
    <w:rsid w:val="001E38E1"/>
    <w:rsid w:val="001E3977"/>
    <w:rsid w:val="001E3DEB"/>
    <w:rsid w:val="001E4030"/>
    <w:rsid w:val="001E4CBC"/>
    <w:rsid w:val="001E563C"/>
    <w:rsid w:val="001E5CB9"/>
    <w:rsid w:val="001E5EED"/>
    <w:rsid w:val="001E61FB"/>
    <w:rsid w:val="001E6234"/>
    <w:rsid w:val="001F110F"/>
    <w:rsid w:val="001F11E4"/>
    <w:rsid w:val="001F170A"/>
    <w:rsid w:val="001F1851"/>
    <w:rsid w:val="001F1CB7"/>
    <w:rsid w:val="001F1DB4"/>
    <w:rsid w:val="001F2419"/>
    <w:rsid w:val="001F299C"/>
    <w:rsid w:val="001F2A7A"/>
    <w:rsid w:val="001F2B91"/>
    <w:rsid w:val="001F2C7A"/>
    <w:rsid w:val="001F3BEC"/>
    <w:rsid w:val="001F3D11"/>
    <w:rsid w:val="001F3E7D"/>
    <w:rsid w:val="001F416C"/>
    <w:rsid w:val="001F41B2"/>
    <w:rsid w:val="001F4A90"/>
    <w:rsid w:val="001F4F42"/>
    <w:rsid w:val="001F542F"/>
    <w:rsid w:val="001F5A0C"/>
    <w:rsid w:val="001F5C29"/>
    <w:rsid w:val="001F5C2B"/>
    <w:rsid w:val="001F5D22"/>
    <w:rsid w:val="001F5DF5"/>
    <w:rsid w:val="001F62EE"/>
    <w:rsid w:val="001F716E"/>
    <w:rsid w:val="001F7D91"/>
    <w:rsid w:val="00201936"/>
    <w:rsid w:val="00201FB4"/>
    <w:rsid w:val="002020D3"/>
    <w:rsid w:val="002023D7"/>
    <w:rsid w:val="0020247C"/>
    <w:rsid w:val="002025EF"/>
    <w:rsid w:val="0020276D"/>
    <w:rsid w:val="00202D89"/>
    <w:rsid w:val="00203376"/>
    <w:rsid w:val="0020347E"/>
    <w:rsid w:val="00203529"/>
    <w:rsid w:val="002035C0"/>
    <w:rsid w:val="002039A8"/>
    <w:rsid w:val="002044A6"/>
    <w:rsid w:val="00204F62"/>
    <w:rsid w:val="0020528D"/>
    <w:rsid w:val="0020538E"/>
    <w:rsid w:val="00205553"/>
    <w:rsid w:val="00205C52"/>
    <w:rsid w:val="00205E59"/>
    <w:rsid w:val="0020640B"/>
    <w:rsid w:val="00206752"/>
    <w:rsid w:val="00206ACE"/>
    <w:rsid w:val="00206D59"/>
    <w:rsid w:val="0020716E"/>
    <w:rsid w:val="00207F25"/>
    <w:rsid w:val="002112A5"/>
    <w:rsid w:val="00211679"/>
    <w:rsid w:val="00212604"/>
    <w:rsid w:val="00212914"/>
    <w:rsid w:val="00212D3A"/>
    <w:rsid w:val="0021496F"/>
    <w:rsid w:val="002153C3"/>
    <w:rsid w:val="00215502"/>
    <w:rsid w:val="00215659"/>
    <w:rsid w:val="002159AE"/>
    <w:rsid w:val="00215ACA"/>
    <w:rsid w:val="00215EF4"/>
    <w:rsid w:val="00216454"/>
    <w:rsid w:val="002165F9"/>
    <w:rsid w:val="00216874"/>
    <w:rsid w:val="00216D07"/>
    <w:rsid w:val="00216EFF"/>
    <w:rsid w:val="00220324"/>
    <w:rsid w:val="002203F6"/>
    <w:rsid w:val="0022044D"/>
    <w:rsid w:val="00220488"/>
    <w:rsid w:val="00220801"/>
    <w:rsid w:val="00220EB2"/>
    <w:rsid w:val="0022238B"/>
    <w:rsid w:val="00222490"/>
    <w:rsid w:val="002224DA"/>
    <w:rsid w:val="00222CF9"/>
    <w:rsid w:val="00223381"/>
    <w:rsid w:val="00223E5C"/>
    <w:rsid w:val="002243A5"/>
    <w:rsid w:val="00224552"/>
    <w:rsid w:val="00224BD3"/>
    <w:rsid w:val="0022506F"/>
    <w:rsid w:val="00225678"/>
    <w:rsid w:val="0022669C"/>
    <w:rsid w:val="002266DF"/>
    <w:rsid w:val="00226739"/>
    <w:rsid w:val="00226BC2"/>
    <w:rsid w:val="00226D7F"/>
    <w:rsid w:val="00227485"/>
    <w:rsid w:val="00227A40"/>
    <w:rsid w:val="00227B38"/>
    <w:rsid w:val="00227CA9"/>
    <w:rsid w:val="0023020E"/>
    <w:rsid w:val="0023212C"/>
    <w:rsid w:val="00232220"/>
    <w:rsid w:val="00232BC7"/>
    <w:rsid w:val="0023312E"/>
    <w:rsid w:val="00233F2C"/>
    <w:rsid w:val="00235261"/>
    <w:rsid w:val="002355F4"/>
    <w:rsid w:val="00235665"/>
    <w:rsid w:val="002358E8"/>
    <w:rsid w:val="00235AE8"/>
    <w:rsid w:val="00235B3D"/>
    <w:rsid w:val="00235C9B"/>
    <w:rsid w:val="00236F93"/>
    <w:rsid w:val="00237105"/>
    <w:rsid w:val="00237375"/>
    <w:rsid w:val="00237A7C"/>
    <w:rsid w:val="0024078B"/>
    <w:rsid w:val="00240B43"/>
    <w:rsid w:val="00240FF6"/>
    <w:rsid w:val="0024119F"/>
    <w:rsid w:val="0024153A"/>
    <w:rsid w:val="0024162A"/>
    <w:rsid w:val="00242679"/>
    <w:rsid w:val="002429D8"/>
    <w:rsid w:val="00243EE8"/>
    <w:rsid w:val="002440F1"/>
    <w:rsid w:val="00244152"/>
    <w:rsid w:val="002446E2"/>
    <w:rsid w:val="00244702"/>
    <w:rsid w:val="002457E1"/>
    <w:rsid w:val="00245914"/>
    <w:rsid w:val="00246C62"/>
    <w:rsid w:val="0025002F"/>
    <w:rsid w:val="00250132"/>
    <w:rsid w:val="00250239"/>
    <w:rsid w:val="00250579"/>
    <w:rsid w:val="0025089F"/>
    <w:rsid w:val="00250A68"/>
    <w:rsid w:val="00251303"/>
    <w:rsid w:val="00251430"/>
    <w:rsid w:val="0025153A"/>
    <w:rsid w:val="00251556"/>
    <w:rsid w:val="00251DF2"/>
    <w:rsid w:val="00251F9B"/>
    <w:rsid w:val="0025227A"/>
    <w:rsid w:val="002525F5"/>
    <w:rsid w:val="00252D7E"/>
    <w:rsid w:val="00252E67"/>
    <w:rsid w:val="00253213"/>
    <w:rsid w:val="00253281"/>
    <w:rsid w:val="002532A8"/>
    <w:rsid w:val="00253719"/>
    <w:rsid w:val="00253842"/>
    <w:rsid w:val="00253DD0"/>
    <w:rsid w:val="0025412C"/>
    <w:rsid w:val="0025470E"/>
    <w:rsid w:val="00254863"/>
    <w:rsid w:val="0025495B"/>
    <w:rsid w:val="00254AE6"/>
    <w:rsid w:val="00254F94"/>
    <w:rsid w:val="00255EF0"/>
    <w:rsid w:val="002563C9"/>
    <w:rsid w:val="00256978"/>
    <w:rsid w:val="00256D9A"/>
    <w:rsid w:val="00256E03"/>
    <w:rsid w:val="00257821"/>
    <w:rsid w:val="0025793C"/>
    <w:rsid w:val="00257B60"/>
    <w:rsid w:val="00257B6F"/>
    <w:rsid w:val="0026115A"/>
    <w:rsid w:val="002611B6"/>
    <w:rsid w:val="0026160D"/>
    <w:rsid w:val="00261A04"/>
    <w:rsid w:val="00261B22"/>
    <w:rsid w:val="00261C62"/>
    <w:rsid w:val="00261F89"/>
    <w:rsid w:val="002622F2"/>
    <w:rsid w:val="0026236F"/>
    <w:rsid w:val="002629F1"/>
    <w:rsid w:val="00263CDB"/>
    <w:rsid w:val="00263DE8"/>
    <w:rsid w:val="00264733"/>
    <w:rsid w:val="00264792"/>
    <w:rsid w:val="00264E9A"/>
    <w:rsid w:val="00264F00"/>
    <w:rsid w:val="0026545C"/>
    <w:rsid w:val="00265562"/>
    <w:rsid w:val="002657D1"/>
    <w:rsid w:val="002660A5"/>
    <w:rsid w:val="00266CED"/>
    <w:rsid w:val="00266D3B"/>
    <w:rsid w:val="00266D6E"/>
    <w:rsid w:val="00267097"/>
    <w:rsid w:val="00267C82"/>
    <w:rsid w:val="00267C99"/>
    <w:rsid w:val="00270463"/>
    <w:rsid w:val="002705FC"/>
    <w:rsid w:val="0027068E"/>
    <w:rsid w:val="00270ABE"/>
    <w:rsid w:val="00270B67"/>
    <w:rsid w:val="00270CC2"/>
    <w:rsid w:val="00270D85"/>
    <w:rsid w:val="0027118C"/>
    <w:rsid w:val="00272691"/>
    <w:rsid w:val="002726C6"/>
    <w:rsid w:val="00272B93"/>
    <w:rsid w:val="00272F62"/>
    <w:rsid w:val="00274003"/>
    <w:rsid w:val="002743DE"/>
    <w:rsid w:val="002749C6"/>
    <w:rsid w:val="00274A3F"/>
    <w:rsid w:val="00274F0F"/>
    <w:rsid w:val="002751C2"/>
    <w:rsid w:val="00275274"/>
    <w:rsid w:val="00275A21"/>
    <w:rsid w:val="00275A30"/>
    <w:rsid w:val="00276632"/>
    <w:rsid w:val="002770E1"/>
    <w:rsid w:val="002775E9"/>
    <w:rsid w:val="00277CFF"/>
    <w:rsid w:val="00280659"/>
    <w:rsid w:val="0028090F"/>
    <w:rsid w:val="00280973"/>
    <w:rsid w:val="00280B5D"/>
    <w:rsid w:val="00281A30"/>
    <w:rsid w:val="00281BF2"/>
    <w:rsid w:val="00281FFB"/>
    <w:rsid w:val="002820AA"/>
    <w:rsid w:val="0028281D"/>
    <w:rsid w:val="00282FF5"/>
    <w:rsid w:val="00283BA8"/>
    <w:rsid w:val="00284035"/>
    <w:rsid w:val="0028489A"/>
    <w:rsid w:val="00284C16"/>
    <w:rsid w:val="0028507F"/>
    <w:rsid w:val="00285B7F"/>
    <w:rsid w:val="00285B96"/>
    <w:rsid w:val="0028634B"/>
    <w:rsid w:val="00286359"/>
    <w:rsid w:val="00286665"/>
    <w:rsid w:val="00286961"/>
    <w:rsid w:val="00286CB0"/>
    <w:rsid w:val="00286DA2"/>
    <w:rsid w:val="002870BD"/>
    <w:rsid w:val="00287351"/>
    <w:rsid w:val="0028736A"/>
    <w:rsid w:val="0028774D"/>
    <w:rsid w:val="002900E2"/>
    <w:rsid w:val="002904FB"/>
    <w:rsid w:val="0029161C"/>
    <w:rsid w:val="0029189C"/>
    <w:rsid w:val="00291B8C"/>
    <w:rsid w:val="00292281"/>
    <w:rsid w:val="002929BB"/>
    <w:rsid w:val="002937CD"/>
    <w:rsid w:val="00293923"/>
    <w:rsid w:val="00294206"/>
    <w:rsid w:val="00294519"/>
    <w:rsid w:val="002947F6"/>
    <w:rsid w:val="002949F7"/>
    <w:rsid w:val="00294F61"/>
    <w:rsid w:val="0029512E"/>
    <w:rsid w:val="00295401"/>
    <w:rsid w:val="00296010"/>
    <w:rsid w:val="002961DA"/>
    <w:rsid w:val="002962FE"/>
    <w:rsid w:val="00296CAA"/>
    <w:rsid w:val="00296DF1"/>
    <w:rsid w:val="0029701C"/>
    <w:rsid w:val="00297391"/>
    <w:rsid w:val="002A08C5"/>
    <w:rsid w:val="002A14AF"/>
    <w:rsid w:val="002A1C45"/>
    <w:rsid w:val="002A220F"/>
    <w:rsid w:val="002A2EC2"/>
    <w:rsid w:val="002A3358"/>
    <w:rsid w:val="002A35DD"/>
    <w:rsid w:val="002A364B"/>
    <w:rsid w:val="002A3E8F"/>
    <w:rsid w:val="002A3F80"/>
    <w:rsid w:val="002A443E"/>
    <w:rsid w:val="002A5802"/>
    <w:rsid w:val="002A5D24"/>
    <w:rsid w:val="002A5E7A"/>
    <w:rsid w:val="002A5E9F"/>
    <w:rsid w:val="002A6009"/>
    <w:rsid w:val="002A65AF"/>
    <w:rsid w:val="002A6D2F"/>
    <w:rsid w:val="002A6FD2"/>
    <w:rsid w:val="002A730B"/>
    <w:rsid w:val="002A7B52"/>
    <w:rsid w:val="002A7F67"/>
    <w:rsid w:val="002B0489"/>
    <w:rsid w:val="002B187C"/>
    <w:rsid w:val="002B1A15"/>
    <w:rsid w:val="002B1ACF"/>
    <w:rsid w:val="002B2B16"/>
    <w:rsid w:val="002B3A0F"/>
    <w:rsid w:val="002B3BFC"/>
    <w:rsid w:val="002B56E9"/>
    <w:rsid w:val="002B58B7"/>
    <w:rsid w:val="002B62C2"/>
    <w:rsid w:val="002B6475"/>
    <w:rsid w:val="002B64BA"/>
    <w:rsid w:val="002B6F06"/>
    <w:rsid w:val="002B702D"/>
    <w:rsid w:val="002B70C4"/>
    <w:rsid w:val="002B7707"/>
    <w:rsid w:val="002B77C5"/>
    <w:rsid w:val="002B792F"/>
    <w:rsid w:val="002B7AFB"/>
    <w:rsid w:val="002B7CD8"/>
    <w:rsid w:val="002B7F89"/>
    <w:rsid w:val="002C04D2"/>
    <w:rsid w:val="002C0C42"/>
    <w:rsid w:val="002C159E"/>
    <w:rsid w:val="002C1C3F"/>
    <w:rsid w:val="002C1D12"/>
    <w:rsid w:val="002C1D21"/>
    <w:rsid w:val="002C235B"/>
    <w:rsid w:val="002C31F0"/>
    <w:rsid w:val="002C4489"/>
    <w:rsid w:val="002C472F"/>
    <w:rsid w:val="002C474C"/>
    <w:rsid w:val="002C4CE7"/>
    <w:rsid w:val="002C4F12"/>
    <w:rsid w:val="002C5EE1"/>
    <w:rsid w:val="002C644B"/>
    <w:rsid w:val="002C64AB"/>
    <w:rsid w:val="002C71E2"/>
    <w:rsid w:val="002C7A84"/>
    <w:rsid w:val="002D0202"/>
    <w:rsid w:val="002D0B40"/>
    <w:rsid w:val="002D0BE2"/>
    <w:rsid w:val="002D1217"/>
    <w:rsid w:val="002D13FB"/>
    <w:rsid w:val="002D17AF"/>
    <w:rsid w:val="002D1D02"/>
    <w:rsid w:val="002D1D87"/>
    <w:rsid w:val="002D1F53"/>
    <w:rsid w:val="002D22FE"/>
    <w:rsid w:val="002D28D2"/>
    <w:rsid w:val="002D30EB"/>
    <w:rsid w:val="002D3104"/>
    <w:rsid w:val="002D3AFA"/>
    <w:rsid w:val="002D3F60"/>
    <w:rsid w:val="002D4232"/>
    <w:rsid w:val="002D4548"/>
    <w:rsid w:val="002D477B"/>
    <w:rsid w:val="002D486B"/>
    <w:rsid w:val="002D50B7"/>
    <w:rsid w:val="002D51EB"/>
    <w:rsid w:val="002D524F"/>
    <w:rsid w:val="002D5C3D"/>
    <w:rsid w:val="002D67F6"/>
    <w:rsid w:val="002D6AD9"/>
    <w:rsid w:val="002D6EDA"/>
    <w:rsid w:val="002D6F3A"/>
    <w:rsid w:val="002D72B4"/>
    <w:rsid w:val="002D7415"/>
    <w:rsid w:val="002D760B"/>
    <w:rsid w:val="002D7CFD"/>
    <w:rsid w:val="002D7EBA"/>
    <w:rsid w:val="002E027D"/>
    <w:rsid w:val="002E077A"/>
    <w:rsid w:val="002E0C68"/>
    <w:rsid w:val="002E1191"/>
    <w:rsid w:val="002E1358"/>
    <w:rsid w:val="002E1803"/>
    <w:rsid w:val="002E189F"/>
    <w:rsid w:val="002E2644"/>
    <w:rsid w:val="002E31E5"/>
    <w:rsid w:val="002E383E"/>
    <w:rsid w:val="002E3EFB"/>
    <w:rsid w:val="002E4A09"/>
    <w:rsid w:val="002E4FB4"/>
    <w:rsid w:val="002E4FE4"/>
    <w:rsid w:val="002E58F8"/>
    <w:rsid w:val="002E7169"/>
    <w:rsid w:val="002E750A"/>
    <w:rsid w:val="002E788C"/>
    <w:rsid w:val="002E7B46"/>
    <w:rsid w:val="002F0EFF"/>
    <w:rsid w:val="002F13D3"/>
    <w:rsid w:val="002F193A"/>
    <w:rsid w:val="002F2599"/>
    <w:rsid w:val="002F28BE"/>
    <w:rsid w:val="002F2926"/>
    <w:rsid w:val="002F29D1"/>
    <w:rsid w:val="002F2B3D"/>
    <w:rsid w:val="002F2C75"/>
    <w:rsid w:val="002F3337"/>
    <w:rsid w:val="002F37FF"/>
    <w:rsid w:val="002F3EDB"/>
    <w:rsid w:val="002F3F27"/>
    <w:rsid w:val="002F460E"/>
    <w:rsid w:val="002F48F1"/>
    <w:rsid w:val="002F4F91"/>
    <w:rsid w:val="002F58C0"/>
    <w:rsid w:val="002F6155"/>
    <w:rsid w:val="002F6C8E"/>
    <w:rsid w:val="002F706A"/>
    <w:rsid w:val="002F71F1"/>
    <w:rsid w:val="002F7916"/>
    <w:rsid w:val="002F7AFA"/>
    <w:rsid w:val="002F7BF0"/>
    <w:rsid w:val="00300040"/>
    <w:rsid w:val="003000B3"/>
    <w:rsid w:val="00300116"/>
    <w:rsid w:val="00300235"/>
    <w:rsid w:val="00300903"/>
    <w:rsid w:val="00300CD4"/>
    <w:rsid w:val="00301078"/>
    <w:rsid w:val="003010D1"/>
    <w:rsid w:val="003015A7"/>
    <w:rsid w:val="00301A75"/>
    <w:rsid w:val="00301D45"/>
    <w:rsid w:val="0030200C"/>
    <w:rsid w:val="00302823"/>
    <w:rsid w:val="00302AD9"/>
    <w:rsid w:val="00302CCB"/>
    <w:rsid w:val="003033B1"/>
    <w:rsid w:val="00303B41"/>
    <w:rsid w:val="003040ED"/>
    <w:rsid w:val="00304D30"/>
    <w:rsid w:val="003054FD"/>
    <w:rsid w:val="00305535"/>
    <w:rsid w:val="003069A6"/>
    <w:rsid w:val="00306A7E"/>
    <w:rsid w:val="00306AB9"/>
    <w:rsid w:val="00306D0B"/>
    <w:rsid w:val="003071C8"/>
    <w:rsid w:val="00307241"/>
    <w:rsid w:val="00307BF0"/>
    <w:rsid w:val="00307D2E"/>
    <w:rsid w:val="00307E35"/>
    <w:rsid w:val="00307F78"/>
    <w:rsid w:val="003103AB"/>
    <w:rsid w:val="003104CB"/>
    <w:rsid w:val="0031059A"/>
    <w:rsid w:val="00311CF8"/>
    <w:rsid w:val="00311F5A"/>
    <w:rsid w:val="00311F72"/>
    <w:rsid w:val="0031281B"/>
    <w:rsid w:val="00312D51"/>
    <w:rsid w:val="00312DA7"/>
    <w:rsid w:val="003135E4"/>
    <w:rsid w:val="00313C3C"/>
    <w:rsid w:val="00313E0E"/>
    <w:rsid w:val="00313F4F"/>
    <w:rsid w:val="0031461E"/>
    <w:rsid w:val="00314B0D"/>
    <w:rsid w:val="00314B9A"/>
    <w:rsid w:val="0031510D"/>
    <w:rsid w:val="0031557B"/>
    <w:rsid w:val="00315A28"/>
    <w:rsid w:val="00315CEE"/>
    <w:rsid w:val="00315F72"/>
    <w:rsid w:val="003160B6"/>
    <w:rsid w:val="0031633C"/>
    <w:rsid w:val="0031752D"/>
    <w:rsid w:val="003177FC"/>
    <w:rsid w:val="0031781C"/>
    <w:rsid w:val="00317ACB"/>
    <w:rsid w:val="00317CB2"/>
    <w:rsid w:val="0032031F"/>
    <w:rsid w:val="00320364"/>
    <w:rsid w:val="003209E8"/>
    <w:rsid w:val="00320A2E"/>
    <w:rsid w:val="00321230"/>
    <w:rsid w:val="003220E7"/>
    <w:rsid w:val="00322491"/>
    <w:rsid w:val="0032381A"/>
    <w:rsid w:val="00323A5C"/>
    <w:rsid w:val="0032446D"/>
    <w:rsid w:val="003246A9"/>
    <w:rsid w:val="00324CBB"/>
    <w:rsid w:val="00324CD0"/>
    <w:rsid w:val="0032523E"/>
    <w:rsid w:val="003253A9"/>
    <w:rsid w:val="003258DA"/>
    <w:rsid w:val="003260E2"/>
    <w:rsid w:val="0032657A"/>
    <w:rsid w:val="0032737A"/>
    <w:rsid w:val="003277B6"/>
    <w:rsid w:val="003279E5"/>
    <w:rsid w:val="00327BC7"/>
    <w:rsid w:val="00327E8D"/>
    <w:rsid w:val="0033061A"/>
    <w:rsid w:val="00330B9B"/>
    <w:rsid w:val="00331A3E"/>
    <w:rsid w:val="00331B34"/>
    <w:rsid w:val="00331B46"/>
    <w:rsid w:val="00331C78"/>
    <w:rsid w:val="003323BD"/>
    <w:rsid w:val="00332C1A"/>
    <w:rsid w:val="0033315A"/>
    <w:rsid w:val="0033339C"/>
    <w:rsid w:val="003337CB"/>
    <w:rsid w:val="00333CEC"/>
    <w:rsid w:val="003342DD"/>
    <w:rsid w:val="00334727"/>
    <w:rsid w:val="00334A0D"/>
    <w:rsid w:val="00335354"/>
    <w:rsid w:val="003354D3"/>
    <w:rsid w:val="0033551A"/>
    <w:rsid w:val="00335E5E"/>
    <w:rsid w:val="00335F7D"/>
    <w:rsid w:val="003363D6"/>
    <w:rsid w:val="003368BB"/>
    <w:rsid w:val="00337152"/>
    <w:rsid w:val="003377F3"/>
    <w:rsid w:val="00337EE1"/>
    <w:rsid w:val="003403CD"/>
    <w:rsid w:val="003405BF"/>
    <w:rsid w:val="00340C76"/>
    <w:rsid w:val="00341530"/>
    <w:rsid w:val="00341961"/>
    <w:rsid w:val="00341F00"/>
    <w:rsid w:val="00342308"/>
    <w:rsid w:val="00342782"/>
    <w:rsid w:val="00342938"/>
    <w:rsid w:val="00342D35"/>
    <w:rsid w:val="00342F3E"/>
    <w:rsid w:val="003445CA"/>
    <w:rsid w:val="00344723"/>
    <w:rsid w:val="00344B72"/>
    <w:rsid w:val="00344CEC"/>
    <w:rsid w:val="0034598B"/>
    <w:rsid w:val="00345EF6"/>
    <w:rsid w:val="0034605B"/>
    <w:rsid w:val="0034718E"/>
    <w:rsid w:val="0034789D"/>
    <w:rsid w:val="00350276"/>
    <w:rsid w:val="0035034C"/>
    <w:rsid w:val="003504A5"/>
    <w:rsid w:val="003506C8"/>
    <w:rsid w:val="00350CDA"/>
    <w:rsid w:val="00350E19"/>
    <w:rsid w:val="003516E2"/>
    <w:rsid w:val="00351876"/>
    <w:rsid w:val="003520CB"/>
    <w:rsid w:val="0035282F"/>
    <w:rsid w:val="00352982"/>
    <w:rsid w:val="003533C3"/>
    <w:rsid w:val="003537F5"/>
    <w:rsid w:val="003540A6"/>
    <w:rsid w:val="0035454E"/>
    <w:rsid w:val="00354674"/>
    <w:rsid w:val="00354B09"/>
    <w:rsid w:val="003555A8"/>
    <w:rsid w:val="003558B4"/>
    <w:rsid w:val="00355A41"/>
    <w:rsid w:val="00355A8F"/>
    <w:rsid w:val="00355E44"/>
    <w:rsid w:val="0035621D"/>
    <w:rsid w:val="003564E3"/>
    <w:rsid w:val="00356C0B"/>
    <w:rsid w:val="00356CCF"/>
    <w:rsid w:val="00356F0F"/>
    <w:rsid w:val="00357CF3"/>
    <w:rsid w:val="003604BA"/>
    <w:rsid w:val="0036069C"/>
    <w:rsid w:val="00360889"/>
    <w:rsid w:val="0036093C"/>
    <w:rsid w:val="00363568"/>
    <w:rsid w:val="0036388F"/>
    <w:rsid w:val="0036447C"/>
    <w:rsid w:val="003644CC"/>
    <w:rsid w:val="003645B4"/>
    <w:rsid w:val="00364843"/>
    <w:rsid w:val="00364E7A"/>
    <w:rsid w:val="00364FA6"/>
    <w:rsid w:val="003653F0"/>
    <w:rsid w:val="00365809"/>
    <w:rsid w:val="003662F6"/>
    <w:rsid w:val="0036690E"/>
    <w:rsid w:val="00366E92"/>
    <w:rsid w:val="003674DA"/>
    <w:rsid w:val="00367A4B"/>
    <w:rsid w:val="00367C81"/>
    <w:rsid w:val="0037078A"/>
    <w:rsid w:val="003716D9"/>
    <w:rsid w:val="003716E1"/>
    <w:rsid w:val="00371AEB"/>
    <w:rsid w:val="00371E29"/>
    <w:rsid w:val="00372AA3"/>
    <w:rsid w:val="00372D1F"/>
    <w:rsid w:val="00372D9E"/>
    <w:rsid w:val="00373DFA"/>
    <w:rsid w:val="003743A0"/>
    <w:rsid w:val="00374502"/>
    <w:rsid w:val="0037469B"/>
    <w:rsid w:val="00374C6F"/>
    <w:rsid w:val="00375104"/>
    <w:rsid w:val="0037682D"/>
    <w:rsid w:val="00376E60"/>
    <w:rsid w:val="00376ECA"/>
    <w:rsid w:val="00377A63"/>
    <w:rsid w:val="00377ACB"/>
    <w:rsid w:val="00377F75"/>
    <w:rsid w:val="00380370"/>
    <w:rsid w:val="003804A9"/>
    <w:rsid w:val="00380B26"/>
    <w:rsid w:val="00380CD8"/>
    <w:rsid w:val="00380D76"/>
    <w:rsid w:val="00380F25"/>
    <w:rsid w:val="00381395"/>
    <w:rsid w:val="003817B2"/>
    <w:rsid w:val="00381A65"/>
    <w:rsid w:val="003823BA"/>
    <w:rsid w:val="003836C6"/>
    <w:rsid w:val="0038379C"/>
    <w:rsid w:val="00383F1B"/>
    <w:rsid w:val="0038413C"/>
    <w:rsid w:val="003848AB"/>
    <w:rsid w:val="00384CA0"/>
    <w:rsid w:val="00385408"/>
    <w:rsid w:val="00385901"/>
    <w:rsid w:val="003859F5"/>
    <w:rsid w:val="00386499"/>
    <w:rsid w:val="00386A69"/>
    <w:rsid w:val="00386C22"/>
    <w:rsid w:val="00387B74"/>
    <w:rsid w:val="00387D7E"/>
    <w:rsid w:val="00387DB1"/>
    <w:rsid w:val="003902BC"/>
    <w:rsid w:val="0039043B"/>
    <w:rsid w:val="00390912"/>
    <w:rsid w:val="00390941"/>
    <w:rsid w:val="00390B36"/>
    <w:rsid w:val="00390EF4"/>
    <w:rsid w:val="00392F27"/>
    <w:rsid w:val="003930EE"/>
    <w:rsid w:val="003933B9"/>
    <w:rsid w:val="0039398E"/>
    <w:rsid w:val="00393DBD"/>
    <w:rsid w:val="00394408"/>
    <w:rsid w:val="00394620"/>
    <w:rsid w:val="00394F15"/>
    <w:rsid w:val="00395596"/>
    <w:rsid w:val="003957A6"/>
    <w:rsid w:val="0039603C"/>
    <w:rsid w:val="003964CD"/>
    <w:rsid w:val="00396598"/>
    <w:rsid w:val="00396912"/>
    <w:rsid w:val="003973B6"/>
    <w:rsid w:val="00397427"/>
    <w:rsid w:val="003976AE"/>
    <w:rsid w:val="003979B2"/>
    <w:rsid w:val="00397BB1"/>
    <w:rsid w:val="00397FC0"/>
    <w:rsid w:val="003A0D84"/>
    <w:rsid w:val="003A0F30"/>
    <w:rsid w:val="003A18EA"/>
    <w:rsid w:val="003A1A5A"/>
    <w:rsid w:val="003A1BF6"/>
    <w:rsid w:val="003A2662"/>
    <w:rsid w:val="003A2C74"/>
    <w:rsid w:val="003A3077"/>
    <w:rsid w:val="003A3466"/>
    <w:rsid w:val="003A35BD"/>
    <w:rsid w:val="003A38AA"/>
    <w:rsid w:val="003A3D99"/>
    <w:rsid w:val="003A3DC4"/>
    <w:rsid w:val="003A3F53"/>
    <w:rsid w:val="003A42CA"/>
    <w:rsid w:val="003A4432"/>
    <w:rsid w:val="003A5038"/>
    <w:rsid w:val="003A53E6"/>
    <w:rsid w:val="003A566A"/>
    <w:rsid w:val="003A6240"/>
    <w:rsid w:val="003A65D0"/>
    <w:rsid w:val="003A6840"/>
    <w:rsid w:val="003A6A75"/>
    <w:rsid w:val="003A7183"/>
    <w:rsid w:val="003A71B9"/>
    <w:rsid w:val="003A7551"/>
    <w:rsid w:val="003A7B8F"/>
    <w:rsid w:val="003B1409"/>
    <w:rsid w:val="003B1432"/>
    <w:rsid w:val="003B1FC7"/>
    <w:rsid w:val="003B2214"/>
    <w:rsid w:val="003B25DC"/>
    <w:rsid w:val="003B2702"/>
    <w:rsid w:val="003B27EB"/>
    <w:rsid w:val="003B2D24"/>
    <w:rsid w:val="003B2E66"/>
    <w:rsid w:val="003B3964"/>
    <w:rsid w:val="003B4C09"/>
    <w:rsid w:val="003B4E8C"/>
    <w:rsid w:val="003B4EDD"/>
    <w:rsid w:val="003B5226"/>
    <w:rsid w:val="003B5329"/>
    <w:rsid w:val="003B5773"/>
    <w:rsid w:val="003B5C17"/>
    <w:rsid w:val="003B64E8"/>
    <w:rsid w:val="003B6670"/>
    <w:rsid w:val="003B6840"/>
    <w:rsid w:val="003B71BD"/>
    <w:rsid w:val="003B752C"/>
    <w:rsid w:val="003B7A99"/>
    <w:rsid w:val="003C0EF9"/>
    <w:rsid w:val="003C13A6"/>
    <w:rsid w:val="003C1AA2"/>
    <w:rsid w:val="003C1C70"/>
    <w:rsid w:val="003C1D6E"/>
    <w:rsid w:val="003C1E9C"/>
    <w:rsid w:val="003C2DA5"/>
    <w:rsid w:val="003C2FA7"/>
    <w:rsid w:val="003C31C9"/>
    <w:rsid w:val="003C3FCC"/>
    <w:rsid w:val="003C3FE8"/>
    <w:rsid w:val="003C43AD"/>
    <w:rsid w:val="003C45A0"/>
    <w:rsid w:val="003C45C0"/>
    <w:rsid w:val="003C4604"/>
    <w:rsid w:val="003C4ACC"/>
    <w:rsid w:val="003C4D7B"/>
    <w:rsid w:val="003C5D2B"/>
    <w:rsid w:val="003C60AE"/>
    <w:rsid w:val="003C63A1"/>
    <w:rsid w:val="003C66D7"/>
    <w:rsid w:val="003C6789"/>
    <w:rsid w:val="003C68FD"/>
    <w:rsid w:val="003C6D59"/>
    <w:rsid w:val="003C70A8"/>
    <w:rsid w:val="003D0ABF"/>
    <w:rsid w:val="003D0FD1"/>
    <w:rsid w:val="003D1444"/>
    <w:rsid w:val="003D15AC"/>
    <w:rsid w:val="003D1B10"/>
    <w:rsid w:val="003D1B8B"/>
    <w:rsid w:val="003D1FB6"/>
    <w:rsid w:val="003D21AB"/>
    <w:rsid w:val="003D30C0"/>
    <w:rsid w:val="003D3BBF"/>
    <w:rsid w:val="003D461C"/>
    <w:rsid w:val="003D4F31"/>
    <w:rsid w:val="003D538F"/>
    <w:rsid w:val="003D560B"/>
    <w:rsid w:val="003D5640"/>
    <w:rsid w:val="003D5A87"/>
    <w:rsid w:val="003D5AAB"/>
    <w:rsid w:val="003D5C08"/>
    <w:rsid w:val="003D5C24"/>
    <w:rsid w:val="003D5C5C"/>
    <w:rsid w:val="003D62A0"/>
    <w:rsid w:val="003D62D8"/>
    <w:rsid w:val="003D63F7"/>
    <w:rsid w:val="003D66C4"/>
    <w:rsid w:val="003D66D8"/>
    <w:rsid w:val="003D6C78"/>
    <w:rsid w:val="003D72CF"/>
    <w:rsid w:val="003D752E"/>
    <w:rsid w:val="003D7721"/>
    <w:rsid w:val="003D7B7A"/>
    <w:rsid w:val="003D7BC7"/>
    <w:rsid w:val="003E028A"/>
    <w:rsid w:val="003E04B2"/>
    <w:rsid w:val="003E18CA"/>
    <w:rsid w:val="003E199C"/>
    <w:rsid w:val="003E1A01"/>
    <w:rsid w:val="003E1AE6"/>
    <w:rsid w:val="003E1D57"/>
    <w:rsid w:val="003E2193"/>
    <w:rsid w:val="003E2835"/>
    <w:rsid w:val="003E2CDB"/>
    <w:rsid w:val="003E3393"/>
    <w:rsid w:val="003E4DB8"/>
    <w:rsid w:val="003E5955"/>
    <w:rsid w:val="003E6150"/>
    <w:rsid w:val="003E69A3"/>
    <w:rsid w:val="003E75CB"/>
    <w:rsid w:val="003F0098"/>
    <w:rsid w:val="003F0474"/>
    <w:rsid w:val="003F0758"/>
    <w:rsid w:val="003F0886"/>
    <w:rsid w:val="003F1154"/>
    <w:rsid w:val="003F121B"/>
    <w:rsid w:val="003F1818"/>
    <w:rsid w:val="003F1832"/>
    <w:rsid w:val="003F1EA0"/>
    <w:rsid w:val="003F1ECE"/>
    <w:rsid w:val="003F1ED6"/>
    <w:rsid w:val="003F26BF"/>
    <w:rsid w:val="003F27AF"/>
    <w:rsid w:val="003F3137"/>
    <w:rsid w:val="003F3E86"/>
    <w:rsid w:val="003F56F2"/>
    <w:rsid w:val="003F59EA"/>
    <w:rsid w:val="003F5DC5"/>
    <w:rsid w:val="003F66D6"/>
    <w:rsid w:val="003F6ED3"/>
    <w:rsid w:val="003F6F23"/>
    <w:rsid w:val="003F7F36"/>
    <w:rsid w:val="004002C8"/>
    <w:rsid w:val="00400363"/>
    <w:rsid w:val="004014F4"/>
    <w:rsid w:val="0040192B"/>
    <w:rsid w:val="00401B47"/>
    <w:rsid w:val="00402028"/>
    <w:rsid w:val="00402408"/>
    <w:rsid w:val="00402747"/>
    <w:rsid w:val="00402CD4"/>
    <w:rsid w:val="00403069"/>
    <w:rsid w:val="00403446"/>
    <w:rsid w:val="00403AEC"/>
    <w:rsid w:val="00403ED0"/>
    <w:rsid w:val="00404107"/>
    <w:rsid w:val="0040416C"/>
    <w:rsid w:val="00404356"/>
    <w:rsid w:val="00404384"/>
    <w:rsid w:val="00404754"/>
    <w:rsid w:val="00404891"/>
    <w:rsid w:val="00405191"/>
    <w:rsid w:val="00405747"/>
    <w:rsid w:val="00405B7C"/>
    <w:rsid w:val="004063BC"/>
    <w:rsid w:val="0040661B"/>
    <w:rsid w:val="004075D0"/>
    <w:rsid w:val="004079ED"/>
    <w:rsid w:val="00407EDF"/>
    <w:rsid w:val="00407EF5"/>
    <w:rsid w:val="0041020E"/>
    <w:rsid w:val="004106A4"/>
    <w:rsid w:val="00410863"/>
    <w:rsid w:val="004114FE"/>
    <w:rsid w:val="004119D7"/>
    <w:rsid w:val="00412410"/>
    <w:rsid w:val="0041266C"/>
    <w:rsid w:val="004126EF"/>
    <w:rsid w:val="00412957"/>
    <w:rsid w:val="00412E38"/>
    <w:rsid w:val="004139FF"/>
    <w:rsid w:val="00413AB3"/>
    <w:rsid w:val="00413DDE"/>
    <w:rsid w:val="00413EBC"/>
    <w:rsid w:val="00414283"/>
    <w:rsid w:val="004145CF"/>
    <w:rsid w:val="004148EE"/>
    <w:rsid w:val="00414906"/>
    <w:rsid w:val="00414C84"/>
    <w:rsid w:val="00414F60"/>
    <w:rsid w:val="004151A9"/>
    <w:rsid w:val="00415BD1"/>
    <w:rsid w:val="00416EE0"/>
    <w:rsid w:val="0041759F"/>
    <w:rsid w:val="004178D9"/>
    <w:rsid w:val="00420374"/>
    <w:rsid w:val="0042055A"/>
    <w:rsid w:val="004208A1"/>
    <w:rsid w:val="00420B95"/>
    <w:rsid w:val="00420D15"/>
    <w:rsid w:val="00420F23"/>
    <w:rsid w:val="004211C7"/>
    <w:rsid w:val="00421409"/>
    <w:rsid w:val="004216E7"/>
    <w:rsid w:val="00421971"/>
    <w:rsid w:val="00421C6C"/>
    <w:rsid w:val="004222EB"/>
    <w:rsid w:val="00422519"/>
    <w:rsid w:val="00422CAE"/>
    <w:rsid w:val="0042346D"/>
    <w:rsid w:val="004236AC"/>
    <w:rsid w:val="00423EC2"/>
    <w:rsid w:val="00424529"/>
    <w:rsid w:val="00424C61"/>
    <w:rsid w:val="00424DC0"/>
    <w:rsid w:val="0042554F"/>
    <w:rsid w:val="00425AB9"/>
    <w:rsid w:val="00425D31"/>
    <w:rsid w:val="00426275"/>
    <w:rsid w:val="00426BA7"/>
    <w:rsid w:val="00426EA9"/>
    <w:rsid w:val="0042717D"/>
    <w:rsid w:val="00427214"/>
    <w:rsid w:val="00427606"/>
    <w:rsid w:val="004279CD"/>
    <w:rsid w:val="004303E9"/>
    <w:rsid w:val="00431659"/>
    <w:rsid w:val="00431860"/>
    <w:rsid w:val="004318C7"/>
    <w:rsid w:val="0043224B"/>
    <w:rsid w:val="0043240E"/>
    <w:rsid w:val="0043267E"/>
    <w:rsid w:val="00433C86"/>
    <w:rsid w:val="00433DA2"/>
    <w:rsid w:val="00433FB8"/>
    <w:rsid w:val="004340F9"/>
    <w:rsid w:val="00435022"/>
    <w:rsid w:val="004350C7"/>
    <w:rsid w:val="004360BC"/>
    <w:rsid w:val="00437083"/>
    <w:rsid w:val="0043719D"/>
    <w:rsid w:val="00437753"/>
    <w:rsid w:val="004379E5"/>
    <w:rsid w:val="00437DBB"/>
    <w:rsid w:val="00440CCD"/>
    <w:rsid w:val="00440ECC"/>
    <w:rsid w:val="00440FAD"/>
    <w:rsid w:val="004410F9"/>
    <w:rsid w:val="00441787"/>
    <w:rsid w:val="00441CB9"/>
    <w:rsid w:val="00441E9E"/>
    <w:rsid w:val="004424BA"/>
    <w:rsid w:val="00442650"/>
    <w:rsid w:val="00442738"/>
    <w:rsid w:val="00442D96"/>
    <w:rsid w:val="00443246"/>
    <w:rsid w:val="0044328F"/>
    <w:rsid w:val="0044382E"/>
    <w:rsid w:val="004438A4"/>
    <w:rsid w:val="00443B00"/>
    <w:rsid w:val="00444057"/>
    <w:rsid w:val="004440A1"/>
    <w:rsid w:val="00444138"/>
    <w:rsid w:val="0044415F"/>
    <w:rsid w:val="00444448"/>
    <w:rsid w:val="004448B8"/>
    <w:rsid w:val="004452A7"/>
    <w:rsid w:val="0044541D"/>
    <w:rsid w:val="00445675"/>
    <w:rsid w:val="00445D4C"/>
    <w:rsid w:val="00446762"/>
    <w:rsid w:val="00446924"/>
    <w:rsid w:val="00446AB2"/>
    <w:rsid w:val="00446B46"/>
    <w:rsid w:val="00446F8E"/>
    <w:rsid w:val="00447462"/>
    <w:rsid w:val="00447691"/>
    <w:rsid w:val="00447B12"/>
    <w:rsid w:val="00447F94"/>
    <w:rsid w:val="0045073B"/>
    <w:rsid w:val="00450AF0"/>
    <w:rsid w:val="004511E6"/>
    <w:rsid w:val="00451DE1"/>
    <w:rsid w:val="00452411"/>
    <w:rsid w:val="00452BD7"/>
    <w:rsid w:val="00452EE3"/>
    <w:rsid w:val="004534B5"/>
    <w:rsid w:val="004536D6"/>
    <w:rsid w:val="004537D2"/>
    <w:rsid w:val="00453814"/>
    <w:rsid w:val="0045445E"/>
    <w:rsid w:val="00454613"/>
    <w:rsid w:val="0045472C"/>
    <w:rsid w:val="00454A3F"/>
    <w:rsid w:val="004550FA"/>
    <w:rsid w:val="004551C4"/>
    <w:rsid w:val="00455BA2"/>
    <w:rsid w:val="0045637B"/>
    <w:rsid w:val="004566B3"/>
    <w:rsid w:val="0045773D"/>
    <w:rsid w:val="00457B94"/>
    <w:rsid w:val="00457BB7"/>
    <w:rsid w:val="00457BDB"/>
    <w:rsid w:val="00457CD6"/>
    <w:rsid w:val="00460032"/>
    <w:rsid w:val="004600E5"/>
    <w:rsid w:val="0046057B"/>
    <w:rsid w:val="0046079E"/>
    <w:rsid w:val="00460CD7"/>
    <w:rsid w:val="00460D87"/>
    <w:rsid w:val="004612CD"/>
    <w:rsid w:val="00461E3B"/>
    <w:rsid w:val="00462125"/>
    <w:rsid w:val="004622AF"/>
    <w:rsid w:val="00462CE7"/>
    <w:rsid w:val="0046315F"/>
    <w:rsid w:val="00463493"/>
    <w:rsid w:val="004637CF"/>
    <w:rsid w:val="00463ECA"/>
    <w:rsid w:val="00463FCF"/>
    <w:rsid w:val="00464198"/>
    <w:rsid w:val="00464265"/>
    <w:rsid w:val="00464A29"/>
    <w:rsid w:val="00464C99"/>
    <w:rsid w:val="004653A1"/>
    <w:rsid w:val="00465561"/>
    <w:rsid w:val="0046575E"/>
    <w:rsid w:val="00465B86"/>
    <w:rsid w:val="00465BAF"/>
    <w:rsid w:val="0046609F"/>
    <w:rsid w:val="00466337"/>
    <w:rsid w:val="004664D7"/>
    <w:rsid w:val="00466721"/>
    <w:rsid w:val="00466AC1"/>
    <w:rsid w:val="00467609"/>
    <w:rsid w:val="00467657"/>
    <w:rsid w:val="00467851"/>
    <w:rsid w:val="004678A6"/>
    <w:rsid w:val="00467D61"/>
    <w:rsid w:val="00470212"/>
    <w:rsid w:val="00470470"/>
    <w:rsid w:val="00470671"/>
    <w:rsid w:val="004709FC"/>
    <w:rsid w:val="0047108C"/>
    <w:rsid w:val="004710AE"/>
    <w:rsid w:val="00471B63"/>
    <w:rsid w:val="00472525"/>
    <w:rsid w:val="0047269C"/>
    <w:rsid w:val="00472C88"/>
    <w:rsid w:val="00472E46"/>
    <w:rsid w:val="00472E6F"/>
    <w:rsid w:val="0047391F"/>
    <w:rsid w:val="00473B32"/>
    <w:rsid w:val="004742C0"/>
    <w:rsid w:val="00474897"/>
    <w:rsid w:val="00474E4A"/>
    <w:rsid w:val="00474E4C"/>
    <w:rsid w:val="0047547E"/>
    <w:rsid w:val="0047573F"/>
    <w:rsid w:val="00475F31"/>
    <w:rsid w:val="0047649B"/>
    <w:rsid w:val="0047662C"/>
    <w:rsid w:val="00480AFA"/>
    <w:rsid w:val="00480CE1"/>
    <w:rsid w:val="0048106F"/>
    <w:rsid w:val="00481271"/>
    <w:rsid w:val="00481AE8"/>
    <w:rsid w:val="00481BAD"/>
    <w:rsid w:val="004820BC"/>
    <w:rsid w:val="004824C7"/>
    <w:rsid w:val="00482C55"/>
    <w:rsid w:val="00482EBB"/>
    <w:rsid w:val="00483277"/>
    <w:rsid w:val="004833BE"/>
    <w:rsid w:val="00483400"/>
    <w:rsid w:val="00484332"/>
    <w:rsid w:val="00484811"/>
    <w:rsid w:val="00484A33"/>
    <w:rsid w:val="00484CFE"/>
    <w:rsid w:val="0048504B"/>
    <w:rsid w:val="00485C91"/>
    <w:rsid w:val="00485D7B"/>
    <w:rsid w:val="004860FA"/>
    <w:rsid w:val="004867C7"/>
    <w:rsid w:val="00486DDB"/>
    <w:rsid w:val="00487226"/>
    <w:rsid w:val="00487259"/>
    <w:rsid w:val="0048727F"/>
    <w:rsid w:val="00487D92"/>
    <w:rsid w:val="00490020"/>
    <w:rsid w:val="00490715"/>
    <w:rsid w:val="00490827"/>
    <w:rsid w:val="00490A88"/>
    <w:rsid w:val="00490BB9"/>
    <w:rsid w:val="00491598"/>
    <w:rsid w:val="0049162C"/>
    <w:rsid w:val="00492D4E"/>
    <w:rsid w:val="004931F3"/>
    <w:rsid w:val="004932F0"/>
    <w:rsid w:val="0049345F"/>
    <w:rsid w:val="00493514"/>
    <w:rsid w:val="00493BAF"/>
    <w:rsid w:val="00494750"/>
    <w:rsid w:val="00495571"/>
    <w:rsid w:val="00495682"/>
    <w:rsid w:val="00495C7D"/>
    <w:rsid w:val="00495CB8"/>
    <w:rsid w:val="004961B4"/>
    <w:rsid w:val="00496A3C"/>
    <w:rsid w:val="00496F30"/>
    <w:rsid w:val="0049731D"/>
    <w:rsid w:val="004979D9"/>
    <w:rsid w:val="00497AEE"/>
    <w:rsid w:val="00497D1A"/>
    <w:rsid w:val="004A0089"/>
    <w:rsid w:val="004A02C8"/>
    <w:rsid w:val="004A0BFF"/>
    <w:rsid w:val="004A1555"/>
    <w:rsid w:val="004A175B"/>
    <w:rsid w:val="004A1799"/>
    <w:rsid w:val="004A1A0B"/>
    <w:rsid w:val="004A1B50"/>
    <w:rsid w:val="004A1C50"/>
    <w:rsid w:val="004A1D15"/>
    <w:rsid w:val="004A213A"/>
    <w:rsid w:val="004A257F"/>
    <w:rsid w:val="004A2CF3"/>
    <w:rsid w:val="004A3259"/>
    <w:rsid w:val="004A3458"/>
    <w:rsid w:val="004A3584"/>
    <w:rsid w:val="004A3ABD"/>
    <w:rsid w:val="004A46EF"/>
    <w:rsid w:val="004A52CE"/>
    <w:rsid w:val="004A54C1"/>
    <w:rsid w:val="004A658D"/>
    <w:rsid w:val="004A6CF3"/>
    <w:rsid w:val="004A6DF7"/>
    <w:rsid w:val="004A70AA"/>
    <w:rsid w:val="004A7F32"/>
    <w:rsid w:val="004B082C"/>
    <w:rsid w:val="004B13F7"/>
    <w:rsid w:val="004B1A88"/>
    <w:rsid w:val="004B1D98"/>
    <w:rsid w:val="004B2393"/>
    <w:rsid w:val="004B246D"/>
    <w:rsid w:val="004B28A1"/>
    <w:rsid w:val="004B2B7C"/>
    <w:rsid w:val="004B2C2C"/>
    <w:rsid w:val="004B3056"/>
    <w:rsid w:val="004B33BA"/>
    <w:rsid w:val="004B34C8"/>
    <w:rsid w:val="004B3843"/>
    <w:rsid w:val="004B43E2"/>
    <w:rsid w:val="004B4BC5"/>
    <w:rsid w:val="004B5459"/>
    <w:rsid w:val="004B571E"/>
    <w:rsid w:val="004B5C5F"/>
    <w:rsid w:val="004B6255"/>
    <w:rsid w:val="004B675E"/>
    <w:rsid w:val="004B6C81"/>
    <w:rsid w:val="004B74A8"/>
    <w:rsid w:val="004B7D10"/>
    <w:rsid w:val="004B7F23"/>
    <w:rsid w:val="004C0234"/>
    <w:rsid w:val="004C076A"/>
    <w:rsid w:val="004C08B5"/>
    <w:rsid w:val="004C1256"/>
    <w:rsid w:val="004C1394"/>
    <w:rsid w:val="004C164A"/>
    <w:rsid w:val="004C1E59"/>
    <w:rsid w:val="004C24F2"/>
    <w:rsid w:val="004C2518"/>
    <w:rsid w:val="004C2972"/>
    <w:rsid w:val="004C3418"/>
    <w:rsid w:val="004C3D7A"/>
    <w:rsid w:val="004C3D7C"/>
    <w:rsid w:val="004C436E"/>
    <w:rsid w:val="004C44AF"/>
    <w:rsid w:val="004C5268"/>
    <w:rsid w:val="004C6258"/>
    <w:rsid w:val="004C6319"/>
    <w:rsid w:val="004C7895"/>
    <w:rsid w:val="004C7984"/>
    <w:rsid w:val="004C79A5"/>
    <w:rsid w:val="004C7FB1"/>
    <w:rsid w:val="004D03D2"/>
    <w:rsid w:val="004D0677"/>
    <w:rsid w:val="004D083A"/>
    <w:rsid w:val="004D102C"/>
    <w:rsid w:val="004D15AC"/>
    <w:rsid w:val="004D229A"/>
    <w:rsid w:val="004D2FB2"/>
    <w:rsid w:val="004D3141"/>
    <w:rsid w:val="004D32F7"/>
    <w:rsid w:val="004D3E1C"/>
    <w:rsid w:val="004D3F8F"/>
    <w:rsid w:val="004D4CB0"/>
    <w:rsid w:val="004D6167"/>
    <w:rsid w:val="004D62E2"/>
    <w:rsid w:val="004D69C8"/>
    <w:rsid w:val="004D7291"/>
    <w:rsid w:val="004D78A3"/>
    <w:rsid w:val="004E0570"/>
    <w:rsid w:val="004E0D36"/>
    <w:rsid w:val="004E1631"/>
    <w:rsid w:val="004E18B7"/>
    <w:rsid w:val="004E1AE1"/>
    <w:rsid w:val="004E1DD0"/>
    <w:rsid w:val="004E28A3"/>
    <w:rsid w:val="004E3DBB"/>
    <w:rsid w:val="004E400E"/>
    <w:rsid w:val="004E41D1"/>
    <w:rsid w:val="004E445C"/>
    <w:rsid w:val="004E4836"/>
    <w:rsid w:val="004E4A43"/>
    <w:rsid w:val="004E4A53"/>
    <w:rsid w:val="004E4ABD"/>
    <w:rsid w:val="004E4BFC"/>
    <w:rsid w:val="004E501B"/>
    <w:rsid w:val="004E5650"/>
    <w:rsid w:val="004E5985"/>
    <w:rsid w:val="004E5C4C"/>
    <w:rsid w:val="004E603F"/>
    <w:rsid w:val="004E627D"/>
    <w:rsid w:val="004E64B4"/>
    <w:rsid w:val="004E6589"/>
    <w:rsid w:val="004E675B"/>
    <w:rsid w:val="004E77CB"/>
    <w:rsid w:val="004E7B45"/>
    <w:rsid w:val="004F13EB"/>
    <w:rsid w:val="004F156F"/>
    <w:rsid w:val="004F1EAD"/>
    <w:rsid w:val="004F261F"/>
    <w:rsid w:val="004F2E90"/>
    <w:rsid w:val="004F3155"/>
    <w:rsid w:val="004F3163"/>
    <w:rsid w:val="004F316D"/>
    <w:rsid w:val="004F34CF"/>
    <w:rsid w:val="004F396F"/>
    <w:rsid w:val="004F3E54"/>
    <w:rsid w:val="004F4D09"/>
    <w:rsid w:val="004F5495"/>
    <w:rsid w:val="004F55EB"/>
    <w:rsid w:val="004F584F"/>
    <w:rsid w:val="004F58F7"/>
    <w:rsid w:val="004F5E79"/>
    <w:rsid w:val="004F607B"/>
    <w:rsid w:val="004F6781"/>
    <w:rsid w:val="004F67DC"/>
    <w:rsid w:val="004F7242"/>
    <w:rsid w:val="004F72AE"/>
    <w:rsid w:val="004F72FD"/>
    <w:rsid w:val="004F7389"/>
    <w:rsid w:val="004F78A8"/>
    <w:rsid w:val="004F7A14"/>
    <w:rsid w:val="004F7D14"/>
    <w:rsid w:val="004F7D43"/>
    <w:rsid w:val="004F7DB6"/>
    <w:rsid w:val="004F7E85"/>
    <w:rsid w:val="00500BE8"/>
    <w:rsid w:val="005018A1"/>
    <w:rsid w:val="00501E9E"/>
    <w:rsid w:val="00502F0D"/>
    <w:rsid w:val="005031DC"/>
    <w:rsid w:val="0050336F"/>
    <w:rsid w:val="00503719"/>
    <w:rsid w:val="00503892"/>
    <w:rsid w:val="00503A4D"/>
    <w:rsid w:val="00503ADC"/>
    <w:rsid w:val="00503D34"/>
    <w:rsid w:val="00503DD6"/>
    <w:rsid w:val="00503E54"/>
    <w:rsid w:val="005045D1"/>
    <w:rsid w:val="00504691"/>
    <w:rsid w:val="00504FAC"/>
    <w:rsid w:val="00505708"/>
    <w:rsid w:val="00505DDB"/>
    <w:rsid w:val="00506C57"/>
    <w:rsid w:val="00506CE0"/>
    <w:rsid w:val="00506FBD"/>
    <w:rsid w:val="00507313"/>
    <w:rsid w:val="0051096E"/>
    <w:rsid w:val="00510C30"/>
    <w:rsid w:val="00510F44"/>
    <w:rsid w:val="00511343"/>
    <w:rsid w:val="0051252E"/>
    <w:rsid w:val="005129D1"/>
    <w:rsid w:val="00512FD4"/>
    <w:rsid w:val="00513594"/>
    <w:rsid w:val="00513C05"/>
    <w:rsid w:val="00514645"/>
    <w:rsid w:val="00514CB3"/>
    <w:rsid w:val="00514CE0"/>
    <w:rsid w:val="005155B5"/>
    <w:rsid w:val="0051590D"/>
    <w:rsid w:val="00515925"/>
    <w:rsid w:val="00515A81"/>
    <w:rsid w:val="00515B53"/>
    <w:rsid w:val="005160C7"/>
    <w:rsid w:val="00516462"/>
    <w:rsid w:val="005167CF"/>
    <w:rsid w:val="00516A37"/>
    <w:rsid w:val="00517300"/>
    <w:rsid w:val="005173A4"/>
    <w:rsid w:val="00517D27"/>
    <w:rsid w:val="0052069C"/>
    <w:rsid w:val="00520875"/>
    <w:rsid w:val="005208BD"/>
    <w:rsid w:val="00520BE5"/>
    <w:rsid w:val="00520C25"/>
    <w:rsid w:val="00521353"/>
    <w:rsid w:val="005218A6"/>
    <w:rsid w:val="00521C04"/>
    <w:rsid w:val="00521CCE"/>
    <w:rsid w:val="0052274E"/>
    <w:rsid w:val="0052314F"/>
    <w:rsid w:val="005232F9"/>
    <w:rsid w:val="0052354F"/>
    <w:rsid w:val="005237B3"/>
    <w:rsid w:val="00523E5F"/>
    <w:rsid w:val="0052470B"/>
    <w:rsid w:val="005247C3"/>
    <w:rsid w:val="005249EE"/>
    <w:rsid w:val="00524D1F"/>
    <w:rsid w:val="00524DE0"/>
    <w:rsid w:val="00524F52"/>
    <w:rsid w:val="00524F6E"/>
    <w:rsid w:val="00525825"/>
    <w:rsid w:val="00525EFB"/>
    <w:rsid w:val="00526389"/>
    <w:rsid w:val="005264F3"/>
    <w:rsid w:val="00526592"/>
    <w:rsid w:val="005269DC"/>
    <w:rsid w:val="00526BF0"/>
    <w:rsid w:val="0052775A"/>
    <w:rsid w:val="00527787"/>
    <w:rsid w:val="00527A72"/>
    <w:rsid w:val="00527A96"/>
    <w:rsid w:val="00530730"/>
    <w:rsid w:val="0053075E"/>
    <w:rsid w:val="00530894"/>
    <w:rsid w:val="005309B4"/>
    <w:rsid w:val="00530AAC"/>
    <w:rsid w:val="005315F6"/>
    <w:rsid w:val="005318A6"/>
    <w:rsid w:val="00532703"/>
    <w:rsid w:val="00532CB4"/>
    <w:rsid w:val="00532F14"/>
    <w:rsid w:val="00533617"/>
    <w:rsid w:val="00533D59"/>
    <w:rsid w:val="00533FE1"/>
    <w:rsid w:val="0053462F"/>
    <w:rsid w:val="0053476A"/>
    <w:rsid w:val="0053485F"/>
    <w:rsid w:val="00535349"/>
    <w:rsid w:val="00535366"/>
    <w:rsid w:val="005356C3"/>
    <w:rsid w:val="00536019"/>
    <w:rsid w:val="005364AF"/>
    <w:rsid w:val="005371BE"/>
    <w:rsid w:val="00537C7E"/>
    <w:rsid w:val="005400B4"/>
    <w:rsid w:val="005408AA"/>
    <w:rsid w:val="00540DD7"/>
    <w:rsid w:val="00540F00"/>
    <w:rsid w:val="005410BD"/>
    <w:rsid w:val="00541243"/>
    <w:rsid w:val="005419D9"/>
    <w:rsid w:val="00541B54"/>
    <w:rsid w:val="00542EC4"/>
    <w:rsid w:val="00543A0D"/>
    <w:rsid w:val="005447E7"/>
    <w:rsid w:val="00544A01"/>
    <w:rsid w:val="00544D22"/>
    <w:rsid w:val="00545598"/>
    <w:rsid w:val="00545618"/>
    <w:rsid w:val="0054623A"/>
    <w:rsid w:val="0054726A"/>
    <w:rsid w:val="00547836"/>
    <w:rsid w:val="00550B48"/>
    <w:rsid w:val="0055116B"/>
    <w:rsid w:val="00552239"/>
    <w:rsid w:val="00552621"/>
    <w:rsid w:val="005530A9"/>
    <w:rsid w:val="00553106"/>
    <w:rsid w:val="00553524"/>
    <w:rsid w:val="00553CE0"/>
    <w:rsid w:val="0055496A"/>
    <w:rsid w:val="00554CA1"/>
    <w:rsid w:val="0055521A"/>
    <w:rsid w:val="00555A74"/>
    <w:rsid w:val="00555FAF"/>
    <w:rsid w:val="00556267"/>
    <w:rsid w:val="0055730E"/>
    <w:rsid w:val="00557E68"/>
    <w:rsid w:val="0056014D"/>
    <w:rsid w:val="005602E8"/>
    <w:rsid w:val="005604AB"/>
    <w:rsid w:val="0056069A"/>
    <w:rsid w:val="00560C16"/>
    <w:rsid w:val="00560D74"/>
    <w:rsid w:val="00560EB6"/>
    <w:rsid w:val="00561AC4"/>
    <w:rsid w:val="00561F48"/>
    <w:rsid w:val="00563790"/>
    <w:rsid w:val="005638D9"/>
    <w:rsid w:val="00563DAA"/>
    <w:rsid w:val="00564042"/>
    <w:rsid w:val="0056459D"/>
    <w:rsid w:val="005649DD"/>
    <w:rsid w:val="00564BBE"/>
    <w:rsid w:val="00564E80"/>
    <w:rsid w:val="005652EE"/>
    <w:rsid w:val="00565FB3"/>
    <w:rsid w:val="0056642F"/>
    <w:rsid w:val="00566528"/>
    <w:rsid w:val="005669E1"/>
    <w:rsid w:val="00566A72"/>
    <w:rsid w:val="00566B20"/>
    <w:rsid w:val="0056728E"/>
    <w:rsid w:val="00567B96"/>
    <w:rsid w:val="005701E7"/>
    <w:rsid w:val="00570635"/>
    <w:rsid w:val="005709FF"/>
    <w:rsid w:val="00570C65"/>
    <w:rsid w:val="00571417"/>
    <w:rsid w:val="0057162D"/>
    <w:rsid w:val="005719B3"/>
    <w:rsid w:val="005719EF"/>
    <w:rsid w:val="00571F86"/>
    <w:rsid w:val="005722CB"/>
    <w:rsid w:val="00572970"/>
    <w:rsid w:val="005734DD"/>
    <w:rsid w:val="0057431E"/>
    <w:rsid w:val="00574439"/>
    <w:rsid w:val="0057489F"/>
    <w:rsid w:val="00574BE8"/>
    <w:rsid w:val="00574DC3"/>
    <w:rsid w:val="00574FC9"/>
    <w:rsid w:val="00575268"/>
    <w:rsid w:val="0057565F"/>
    <w:rsid w:val="00575813"/>
    <w:rsid w:val="00575CBA"/>
    <w:rsid w:val="0057651F"/>
    <w:rsid w:val="0057657C"/>
    <w:rsid w:val="0057674B"/>
    <w:rsid w:val="005769A9"/>
    <w:rsid w:val="00576C26"/>
    <w:rsid w:val="00576F82"/>
    <w:rsid w:val="0057772F"/>
    <w:rsid w:val="00577BBD"/>
    <w:rsid w:val="00577D26"/>
    <w:rsid w:val="00577D42"/>
    <w:rsid w:val="005809E7"/>
    <w:rsid w:val="00580DFD"/>
    <w:rsid w:val="0058103F"/>
    <w:rsid w:val="00581DA3"/>
    <w:rsid w:val="00582763"/>
    <w:rsid w:val="00582B24"/>
    <w:rsid w:val="00582FC8"/>
    <w:rsid w:val="005839C1"/>
    <w:rsid w:val="00584DE1"/>
    <w:rsid w:val="00584F92"/>
    <w:rsid w:val="0058501B"/>
    <w:rsid w:val="00585220"/>
    <w:rsid w:val="005859B2"/>
    <w:rsid w:val="00585B10"/>
    <w:rsid w:val="00585DF5"/>
    <w:rsid w:val="005866E8"/>
    <w:rsid w:val="00586F9B"/>
    <w:rsid w:val="00587112"/>
    <w:rsid w:val="005871A0"/>
    <w:rsid w:val="005876B0"/>
    <w:rsid w:val="00587C60"/>
    <w:rsid w:val="00587F66"/>
    <w:rsid w:val="005906A5"/>
    <w:rsid w:val="0059075E"/>
    <w:rsid w:val="00590E03"/>
    <w:rsid w:val="00590E94"/>
    <w:rsid w:val="00590ECF"/>
    <w:rsid w:val="00591552"/>
    <w:rsid w:val="00591B40"/>
    <w:rsid w:val="005925F7"/>
    <w:rsid w:val="0059341E"/>
    <w:rsid w:val="0059351D"/>
    <w:rsid w:val="00593943"/>
    <w:rsid w:val="00593AE1"/>
    <w:rsid w:val="00593EF4"/>
    <w:rsid w:val="005942EE"/>
    <w:rsid w:val="0059442E"/>
    <w:rsid w:val="0059499E"/>
    <w:rsid w:val="00595822"/>
    <w:rsid w:val="005965F9"/>
    <w:rsid w:val="00596701"/>
    <w:rsid w:val="00596718"/>
    <w:rsid w:val="00596803"/>
    <w:rsid w:val="00596FA5"/>
    <w:rsid w:val="00597A5C"/>
    <w:rsid w:val="00597FE4"/>
    <w:rsid w:val="005A0042"/>
    <w:rsid w:val="005A0BF1"/>
    <w:rsid w:val="005A0C2F"/>
    <w:rsid w:val="005A0CE2"/>
    <w:rsid w:val="005A13EA"/>
    <w:rsid w:val="005A1AAE"/>
    <w:rsid w:val="005A1CE8"/>
    <w:rsid w:val="005A226F"/>
    <w:rsid w:val="005A24AE"/>
    <w:rsid w:val="005A28A8"/>
    <w:rsid w:val="005A2947"/>
    <w:rsid w:val="005A2966"/>
    <w:rsid w:val="005A32EB"/>
    <w:rsid w:val="005A3FA7"/>
    <w:rsid w:val="005A495C"/>
    <w:rsid w:val="005A4ADC"/>
    <w:rsid w:val="005A4D2C"/>
    <w:rsid w:val="005A4E01"/>
    <w:rsid w:val="005A5417"/>
    <w:rsid w:val="005A61D3"/>
    <w:rsid w:val="005A6E22"/>
    <w:rsid w:val="005A74DA"/>
    <w:rsid w:val="005A79A8"/>
    <w:rsid w:val="005A7D5A"/>
    <w:rsid w:val="005B02E9"/>
    <w:rsid w:val="005B0403"/>
    <w:rsid w:val="005B09B0"/>
    <w:rsid w:val="005B0C9F"/>
    <w:rsid w:val="005B1561"/>
    <w:rsid w:val="005B1CD0"/>
    <w:rsid w:val="005B2536"/>
    <w:rsid w:val="005B2759"/>
    <w:rsid w:val="005B2783"/>
    <w:rsid w:val="005B2842"/>
    <w:rsid w:val="005B2B8E"/>
    <w:rsid w:val="005B309D"/>
    <w:rsid w:val="005B362C"/>
    <w:rsid w:val="005B3699"/>
    <w:rsid w:val="005B4B4E"/>
    <w:rsid w:val="005B4C39"/>
    <w:rsid w:val="005B5B09"/>
    <w:rsid w:val="005B5B72"/>
    <w:rsid w:val="005B6276"/>
    <w:rsid w:val="005B62D7"/>
    <w:rsid w:val="005B64A8"/>
    <w:rsid w:val="005B68BA"/>
    <w:rsid w:val="005B68BD"/>
    <w:rsid w:val="005B691E"/>
    <w:rsid w:val="005B6C06"/>
    <w:rsid w:val="005B6E80"/>
    <w:rsid w:val="005B7329"/>
    <w:rsid w:val="005B7A17"/>
    <w:rsid w:val="005B7B02"/>
    <w:rsid w:val="005C0045"/>
    <w:rsid w:val="005C02C2"/>
    <w:rsid w:val="005C02DA"/>
    <w:rsid w:val="005C07E6"/>
    <w:rsid w:val="005C0A29"/>
    <w:rsid w:val="005C0A90"/>
    <w:rsid w:val="005C0C49"/>
    <w:rsid w:val="005C1067"/>
    <w:rsid w:val="005C1694"/>
    <w:rsid w:val="005C19CD"/>
    <w:rsid w:val="005C1B11"/>
    <w:rsid w:val="005C2573"/>
    <w:rsid w:val="005C262A"/>
    <w:rsid w:val="005C2AA1"/>
    <w:rsid w:val="005C2D72"/>
    <w:rsid w:val="005C3EC2"/>
    <w:rsid w:val="005C45DF"/>
    <w:rsid w:val="005C4651"/>
    <w:rsid w:val="005C4DFB"/>
    <w:rsid w:val="005C593D"/>
    <w:rsid w:val="005C6059"/>
    <w:rsid w:val="005C67F0"/>
    <w:rsid w:val="005C6B5C"/>
    <w:rsid w:val="005C6CCD"/>
    <w:rsid w:val="005C6F0D"/>
    <w:rsid w:val="005C6F9B"/>
    <w:rsid w:val="005C775B"/>
    <w:rsid w:val="005D0337"/>
    <w:rsid w:val="005D05DB"/>
    <w:rsid w:val="005D0D13"/>
    <w:rsid w:val="005D143C"/>
    <w:rsid w:val="005D15C9"/>
    <w:rsid w:val="005D1829"/>
    <w:rsid w:val="005D26C3"/>
    <w:rsid w:val="005D2DD1"/>
    <w:rsid w:val="005D3705"/>
    <w:rsid w:val="005D3996"/>
    <w:rsid w:val="005D3A52"/>
    <w:rsid w:val="005D3C7C"/>
    <w:rsid w:val="005D4404"/>
    <w:rsid w:val="005D4432"/>
    <w:rsid w:val="005D4465"/>
    <w:rsid w:val="005D4572"/>
    <w:rsid w:val="005D46AA"/>
    <w:rsid w:val="005D4B54"/>
    <w:rsid w:val="005D501E"/>
    <w:rsid w:val="005D5667"/>
    <w:rsid w:val="005D6003"/>
    <w:rsid w:val="005D6742"/>
    <w:rsid w:val="005D6E87"/>
    <w:rsid w:val="005D749B"/>
    <w:rsid w:val="005D76F0"/>
    <w:rsid w:val="005D7A56"/>
    <w:rsid w:val="005D7CE9"/>
    <w:rsid w:val="005D7D1B"/>
    <w:rsid w:val="005D7D4C"/>
    <w:rsid w:val="005E0E3C"/>
    <w:rsid w:val="005E38F1"/>
    <w:rsid w:val="005E3B2A"/>
    <w:rsid w:val="005E40E2"/>
    <w:rsid w:val="005E427E"/>
    <w:rsid w:val="005E48B9"/>
    <w:rsid w:val="005E4919"/>
    <w:rsid w:val="005E52F6"/>
    <w:rsid w:val="005E66D1"/>
    <w:rsid w:val="005E6AF1"/>
    <w:rsid w:val="005E6C63"/>
    <w:rsid w:val="005E6E92"/>
    <w:rsid w:val="005E7057"/>
    <w:rsid w:val="005E73A4"/>
    <w:rsid w:val="005E7466"/>
    <w:rsid w:val="005E769F"/>
    <w:rsid w:val="005E781C"/>
    <w:rsid w:val="005E7C70"/>
    <w:rsid w:val="005E7DAB"/>
    <w:rsid w:val="005F051D"/>
    <w:rsid w:val="005F052A"/>
    <w:rsid w:val="005F1193"/>
    <w:rsid w:val="005F157A"/>
    <w:rsid w:val="005F3539"/>
    <w:rsid w:val="005F3AA5"/>
    <w:rsid w:val="005F3DF6"/>
    <w:rsid w:val="005F3E08"/>
    <w:rsid w:val="005F4242"/>
    <w:rsid w:val="005F4717"/>
    <w:rsid w:val="005F4738"/>
    <w:rsid w:val="005F4CA8"/>
    <w:rsid w:val="005F4FBD"/>
    <w:rsid w:val="005F512B"/>
    <w:rsid w:val="005F53CD"/>
    <w:rsid w:val="005F60D6"/>
    <w:rsid w:val="005F667F"/>
    <w:rsid w:val="005F6F41"/>
    <w:rsid w:val="005F776D"/>
    <w:rsid w:val="005F7AF4"/>
    <w:rsid w:val="005F7F03"/>
    <w:rsid w:val="0060010B"/>
    <w:rsid w:val="00600215"/>
    <w:rsid w:val="00600789"/>
    <w:rsid w:val="006008DF"/>
    <w:rsid w:val="006013BF"/>
    <w:rsid w:val="006014EE"/>
    <w:rsid w:val="00601585"/>
    <w:rsid w:val="00601DDF"/>
    <w:rsid w:val="00601FB1"/>
    <w:rsid w:val="00602518"/>
    <w:rsid w:val="006025DB"/>
    <w:rsid w:val="00602D7D"/>
    <w:rsid w:val="00603CAA"/>
    <w:rsid w:val="00603F77"/>
    <w:rsid w:val="0060449A"/>
    <w:rsid w:val="006044EB"/>
    <w:rsid w:val="0060580C"/>
    <w:rsid w:val="00605B91"/>
    <w:rsid w:val="00606142"/>
    <w:rsid w:val="006066D0"/>
    <w:rsid w:val="006074DC"/>
    <w:rsid w:val="00607A89"/>
    <w:rsid w:val="0061000F"/>
    <w:rsid w:val="006109F7"/>
    <w:rsid w:val="00610A43"/>
    <w:rsid w:val="00611354"/>
    <w:rsid w:val="006116DB"/>
    <w:rsid w:val="00611BEE"/>
    <w:rsid w:val="00611C3C"/>
    <w:rsid w:val="00611D93"/>
    <w:rsid w:val="00611EB0"/>
    <w:rsid w:val="00612146"/>
    <w:rsid w:val="006122A6"/>
    <w:rsid w:val="006124C9"/>
    <w:rsid w:val="00612BC7"/>
    <w:rsid w:val="00612CCE"/>
    <w:rsid w:val="00612ED8"/>
    <w:rsid w:val="00613230"/>
    <w:rsid w:val="006136EC"/>
    <w:rsid w:val="006147B2"/>
    <w:rsid w:val="006147CD"/>
    <w:rsid w:val="00615BA7"/>
    <w:rsid w:val="00615C63"/>
    <w:rsid w:val="00615F4C"/>
    <w:rsid w:val="0061603E"/>
    <w:rsid w:val="006164CA"/>
    <w:rsid w:val="00616774"/>
    <w:rsid w:val="006168C6"/>
    <w:rsid w:val="00616BD1"/>
    <w:rsid w:val="00616CBF"/>
    <w:rsid w:val="006172A6"/>
    <w:rsid w:val="00617D69"/>
    <w:rsid w:val="00617D92"/>
    <w:rsid w:val="00620446"/>
    <w:rsid w:val="00620E4F"/>
    <w:rsid w:val="00620F42"/>
    <w:rsid w:val="00621797"/>
    <w:rsid w:val="006217F8"/>
    <w:rsid w:val="00621F54"/>
    <w:rsid w:val="006223BD"/>
    <w:rsid w:val="00622689"/>
    <w:rsid w:val="006228BF"/>
    <w:rsid w:val="00622CBF"/>
    <w:rsid w:val="00622CDD"/>
    <w:rsid w:val="00623105"/>
    <w:rsid w:val="00623FD5"/>
    <w:rsid w:val="006242A1"/>
    <w:rsid w:val="006243CA"/>
    <w:rsid w:val="006246F7"/>
    <w:rsid w:val="006259CB"/>
    <w:rsid w:val="00625BE8"/>
    <w:rsid w:val="00625F07"/>
    <w:rsid w:val="0062622D"/>
    <w:rsid w:val="00626E18"/>
    <w:rsid w:val="006272E0"/>
    <w:rsid w:val="0062739C"/>
    <w:rsid w:val="0062764C"/>
    <w:rsid w:val="00627EBC"/>
    <w:rsid w:val="00630334"/>
    <w:rsid w:val="0063046B"/>
    <w:rsid w:val="006307F8"/>
    <w:rsid w:val="006307FE"/>
    <w:rsid w:val="006309E5"/>
    <w:rsid w:val="00630EB2"/>
    <w:rsid w:val="00630F8A"/>
    <w:rsid w:val="0063153A"/>
    <w:rsid w:val="0063191D"/>
    <w:rsid w:val="006319B1"/>
    <w:rsid w:val="00631AF4"/>
    <w:rsid w:val="00631B87"/>
    <w:rsid w:val="00632704"/>
    <w:rsid w:val="00633446"/>
    <w:rsid w:val="006335E3"/>
    <w:rsid w:val="006339BC"/>
    <w:rsid w:val="006345FC"/>
    <w:rsid w:val="00634ECD"/>
    <w:rsid w:val="0063512B"/>
    <w:rsid w:val="006351D9"/>
    <w:rsid w:val="006356A0"/>
    <w:rsid w:val="00635903"/>
    <w:rsid w:val="00635B51"/>
    <w:rsid w:val="006362B3"/>
    <w:rsid w:val="006369F8"/>
    <w:rsid w:val="00637004"/>
    <w:rsid w:val="00637225"/>
    <w:rsid w:val="00637285"/>
    <w:rsid w:val="00637297"/>
    <w:rsid w:val="00637749"/>
    <w:rsid w:val="00637F88"/>
    <w:rsid w:val="0064012A"/>
    <w:rsid w:val="00640253"/>
    <w:rsid w:val="00641229"/>
    <w:rsid w:val="006414AE"/>
    <w:rsid w:val="00641545"/>
    <w:rsid w:val="006421D1"/>
    <w:rsid w:val="006424D6"/>
    <w:rsid w:val="006427F3"/>
    <w:rsid w:val="00642CB9"/>
    <w:rsid w:val="00642D58"/>
    <w:rsid w:val="0064309E"/>
    <w:rsid w:val="006431BD"/>
    <w:rsid w:val="0064435F"/>
    <w:rsid w:val="00644388"/>
    <w:rsid w:val="006444AC"/>
    <w:rsid w:val="006447B5"/>
    <w:rsid w:val="006448CC"/>
    <w:rsid w:val="00644C0C"/>
    <w:rsid w:val="00645144"/>
    <w:rsid w:val="006453DA"/>
    <w:rsid w:val="006455F1"/>
    <w:rsid w:val="0064591C"/>
    <w:rsid w:val="00645975"/>
    <w:rsid w:val="00645A61"/>
    <w:rsid w:val="00645C67"/>
    <w:rsid w:val="006466DF"/>
    <w:rsid w:val="006467BA"/>
    <w:rsid w:val="00646BA6"/>
    <w:rsid w:val="006475E0"/>
    <w:rsid w:val="00650018"/>
    <w:rsid w:val="006509DE"/>
    <w:rsid w:val="00650BF4"/>
    <w:rsid w:val="00650C35"/>
    <w:rsid w:val="00651820"/>
    <w:rsid w:val="006518CB"/>
    <w:rsid w:val="00651EA0"/>
    <w:rsid w:val="0065244D"/>
    <w:rsid w:val="006529D8"/>
    <w:rsid w:val="006530A5"/>
    <w:rsid w:val="00653666"/>
    <w:rsid w:val="006538DB"/>
    <w:rsid w:val="00654020"/>
    <w:rsid w:val="00654332"/>
    <w:rsid w:val="00654396"/>
    <w:rsid w:val="00654E65"/>
    <w:rsid w:val="0065543C"/>
    <w:rsid w:val="006554D7"/>
    <w:rsid w:val="00656535"/>
    <w:rsid w:val="0065698C"/>
    <w:rsid w:val="00656D1C"/>
    <w:rsid w:val="00656DC5"/>
    <w:rsid w:val="00657132"/>
    <w:rsid w:val="00657ED8"/>
    <w:rsid w:val="006602BD"/>
    <w:rsid w:val="00660AE8"/>
    <w:rsid w:val="006610F6"/>
    <w:rsid w:val="00661B74"/>
    <w:rsid w:val="00661CFA"/>
    <w:rsid w:val="0066237B"/>
    <w:rsid w:val="00662754"/>
    <w:rsid w:val="00662D3D"/>
    <w:rsid w:val="00663179"/>
    <w:rsid w:val="0066379A"/>
    <w:rsid w:val="006639D6"/>
    <w:rsid w:val="00663AF1"/>
    <w:rsid w:val="00663E1E"/>
    <w:rsid w:val="00663EE5"/>
    <w:rsid w:val="006644FA"/>
    <w:rsid w:val="00664745"/>
    <w:rsid w:val="00664B60"/>
    <w:rsid w:val="0066596C"/>
    <w:rsid w:val="00665AEC"/>
    <w:rsid w:val="00665C9D"/>
    <w:rsid w:val="00665E4D"/>
    <w:rsid w:val="00665F43"/>
    <w:rsid w:val="00666E01"/>
    <w:rsid w:val="006678C6"/>
    <w:rsid w:val="006679C3"/>
    <w:rsid w:val="006679F3"/>
    <w:rsid w:val="006701A2"/>
    <w:rsid w:val="006713D8"/>
    <w:rsid w:val="00671572"/>
    <w:rsid w:val="006718CD"/>
    <w:rsid w:val="00671F56"/>
    <w:rsid w:val="006724F7"/>
    <w:rsid w:val="00672AF6"/>
    <w:rsid w:val="00673120"/>
    <w:rsid w:val="0067332A"/>
    <w:rsid w:val="00673937"/>
    <w:rsid w:val="00673E9A"/>
    <w:rsid w:val="00674109"/>
    <w:rsid w:val="00674717"/>
    <w:rsid w:val="00674A54"/>
    <w:rsid w:val="00674AAA"/>
    <w:rsid w:val="006750A0"/>
    <w:rsid w:val="006762B0"/>
    <w:rsid w:val="0067634F"/>
    <w:rsid w:val="006770F1"/>
    <w:rsid w:val="00677B6C"/>
    <w:rsid w:val="00677E0A"/>
    <w:rsid w:val="006808CE"/>
    <w:rsid w:val="006810F7"/>
    <w:rsid w:val="0068162E"/>
    <w:rsid w:val="00681C2D"/>
    <w:rsid w:val="00681C88"/>
    <w:rsid w:val="0068205F"/>
    <w:rsid w:val="0068249C"/>
    <w:rsid w:val="00683346"/>
    <w:rsid w:val="00683D94"/>
    <w:rsid w:val="0068417E"/>
    <w:rsid w:val="00684699"/>
    <w:rsid w:val="00684BE3"/>
    <w:rsid w:val="00684EA6"/>
    <w:rsid w:val="0068509D"/>
    <w:rsid w:val="006855C2"/>
    <w:rsid w:val="00685A1B"/>
    <w:rsid w:val="006861B9"/>
    <w:rsid w:val="00686707"/>
    <w:rsid w:val="00686E81"/>
    <w:rsid w:val="0068719D"/>
    <w:rsid w:val="00687FD6"/>
    <w:rsid w:val="006908AC"/>
    <w:rsid w:val="00690B1B"/>
    <w:rsid w:val="00690C0B"/>
    <w:rsid w:val="00691DD4"/>
    <w:rsid w:val="0069220C"/>
    <w:rsid w:val="0069254D"/>
    <w:rsid w:val="00692815"/>
    <w:rsid w:val="00692BF2"/>
    <w:rsid w:val="00693DA5"/>
    <w:rsid w:val="006940A8"/>
    <w:rsid w:val="00694287"/>
    <w:rsid w:val="006942DE"/>
    <w:rsid w:val="00694D69"/>
    <w:rsid w:val="00695086"/>
    <w:rsid w:val="0069515E"/>
    <w:rsid w:val="00695556"/>
    <w:rsid w:val="0069574B"/>
    <w:rsid w:val="0069588C"/>
    <w:rsid w:val="00695B7E"/>
    <w:rsid w:val="006961AA"/>
    <w:rsid w:val="006964EF"/>
    <w:rsid w:val="00696A04"/>
    <w:rsid w:val="00696A1C"/>
    <w:rsid w:val="006972F5"/>
    <w:rsid w:val="00697331"/>
    <w:rsid w:val="0069766D"/>
    <w:rsid w:val="00697708"/>
    <w:rsid w:val="00697852"/>
    <w:rsid w:val="00697BCB"/>
    <w:rsid w:val="006A04A5"/>
    <w:rsid w:val="006A0A26"/>
    <w:rsid w:val="006A0F94"/>
    <w:rsid w:val="006A19EC"/>
    <w:rsid w:val="006A1D04"/>
    <w:rsid w:val="006A1EED"/>
    <w:rsid w:val="006A2E07"/>
    <w:rsid w:val="006A3208"/>
    <w:rsid w:val="006A3E1C"/>
    <w:rsid w:val="006A3F2E"/>
    <w:rsid w:val="006A4915"/>
    <w:rsid w:val="006A4999"/>
    <w:rsid w:val="006A4A7A"/>
    <w:rsid w:val="006A4BB7"/>
    <w:rsid w:val="006A5798"/>
    <w:rsid w:val="006A5C11"/>
    <w:rsid w:val="006A5CA1"/>
    <w:rsid w:val="006A5D11"/>
    <w:rsid w:val="006A67B9"/>
    <w:rsid w:val="006A695C"/>
    <w:rsid w:val="006A6B84"/>
    <w:rsid w:val="006A7642"/>
    <w:rsid w:val="006A7676"/>
    <w:rsid w:val="006A78A3"/>
    <w:rsid w:val="006B0C8A"/>
    <w:rsid w:val="006B0F70"/>
    <w:rsid w:val="006B2EE7"/>
    <w:rsid w:val="006B30B6"/>
    <w:rsid w:val="006B324A"/>
    <w:rsid w:val="006B3A6F"/>
    <w:rsid w:val="006B3AC2"/>
    <w:rsid w:val="006B3DD1"/>
    <w:rsid w:val="006B3DDA"/>
    <w:rsid w:val="006B3E85"/>
    <w:rsid w:val="006B412B"/>
    <w:rsid w:val="006B47A3"/>
    <w:rsid w:val="006B4AF8"/>
    <w:rsid w:val="006B4B54"/>
    <w:rsid w:val="006B565A"/>
    <w:rsid w:val="006B5951"/>
    <w:rsid w:val="006B5C4F"/>
    <w:rsid w:val="006B5D19"/>
    <w:rsid w:val="006B610D"/>
    <w:rsid w:val="006B696E"/>
    <w:rsid w:val="006B6CD2"/>
    <w:rsid w:val="006C0198"/>
    <w:rsid w:val="006C07E4"/>
    <w:rsid w:val="006C09B5"/>
    <w:rsid w:val="006C27EF"/>
    <w:rsid w:val="006C2E25"/>
    <w:rsid w:val="006C32A4"/>
    <w:rsid w:val="006C35E1"/>
    <w:rsid w:val="006C392B"/>
    <w:rsid w:val="006C3DF5"/>
    <w:rsid w:val="006C3F9D"/>
    <w:rsid w:val="006C448E"/>
    <w:rsid w:val="006C44ED"/>
    <w:rsid w:val="006C45D7"/>
    <w:rsid w:val="006C4626"/>
    <w:rsid w:val="006C462C"/>
    <w:rsid w:val="006C4894"/>
    <w:rsid w:val="006C4916"/>
    <w:rsid w:val="006C5606"/>
    <w:rsid w:val="006C5BF1"/>
    <w:rsid w:val="006C6152"/>
    <w:rsid w:val="006C6244"/>
    <w:rsid w:val="006C6417"/>
    <w:rsid w:val="006C7098"/>
    <w:rsid w:val="006C7540"/>
    <w:rsid w:val="006C7B90"/>
    <w:rsid w:val="006C7EE1"/>
    <w:rsid w:val="006D0003"/>
    <w:rsid w:val="006D0124"/>
    <w:rsid w:val="006D01E3"/>
    <w:rsid w:val="006D06C2"/>
    <w:rsid w:val="006D0DD7"/>
    <w:rsid w:val="006D0E0A"/>
    <w:rsid w:val="006D0F81"/>
    <w:rsid w:val="006D1546"/>
    <w:rsid w:val="006D1597"/>
    <w:rsid w:val="006D17D4"/>
    <w:rsid w:val="006D1E4F"/>
    <w:rsid w:val="006D2424"/>
    <w:rsid w:val="006D288A"/>
    <w:rsid w:val="006D2B3A"/>
    <w:rsid w:val="006D2FA5"/>
    <w:rsid w:val="006D3106"/>
    <w:rsid w:val="006D33ED"/>
    <w:rsid w:val="006D37FB"/>
    <w:rsid w:val="006D3D12"/>
    <w:rsid w:val="006D42EC"/>
    <w:rsid w:val="006D50E7"/>
    <w:rsid w:val="006D5585"/>
    <w:rsid w:val="006D5C36"/>
    <w:rsid w:val="006D5CF2"/>
    <w:rsid w:val="006D66B6"/>
    <w:rsid w:val="006D66DF"/>
    <w:rsid w:val="006D6BA0"/>
    <w:rsid w:val="006D6E4B"/>
    <w:rsid w:val="006D7333"/>
    <w:rsid w:val="006D7ADC"/>
    <w:rsid w:val="006D7EA1"/>
    <w:rsid w:val="006E051E"/>
    <w:rsid w:val="006E0751"/>
    <w:rsid w:val="006E08ED"/>
    <w:rsid w:val="006E1756"/>
    <w:rsid w:val="006E1E7F"/>
    <w:rsid w:val="006E2B05"/>
    <w:rsid w:val="006E2DB8"/>
    <w:rsid w:val="006E3022"/>
    <w:rsid w:val="006E318F"/>
    <w:rsid w:val="006E47B2"/>
    <w:rsid w:val="006E4C0D"/>
    <w:rsid w:val="006E53A2"/>
    <w:rsid w:val="006E5453"/>
    <w:rsid w:val="006E5613"/>
    <w:rsid w:val="006E5747"/>
    <w:rsid w:val="006E5E7A"/>
    <w:rsid w:val="006E669B"/>
    <w:rsid w:val="006E6E58"/>
    <w:rsid w:val="006E7520"/>
    <w:rsid w:val="006F0189"/>
    <w:rsid w:val="006F021E"/>
    <w:rsid w:val="006F06B0"/>
    <w:rsid w:val="006F07D7"/>
    <w:rsid w:val="006F0E5F"/>
    <w:rsid w:val="006F10D2"/>
    <w:rsid w:val="006F16FC"/>
    <w:rsid w:val="006F1AC0"/>
    <w:rsid w:val="006F20DE"/>
    <w:rsid w:val="006F21F9"/>
    <w:rsid w:val="006F2444"/>
    <w:rsid w:val="006F287A"/>
    <w:rsid w:val="006F2963"/>
    <w:rsid w:val="006F2C61"/>
    <w:rsid w:val="006F377C"/>
    <w:rsid w:val="006F3969"/>
    <w:rsid w:val="006F39EB"/>
    <w:rsid w:val="006F3EA8"/>
    <w:rsid w:val="006F4028"/>
    <w:rsid w:val="006F43C5"/>
    <w:rsid w:val="006F4904"/>
    <w:rsid w:val="006F4AFE"/>
    <w:rsid w:val="006F53DC"/>
    <w:rsid w:val="006F546F"/>
    <w:rsid w:val="006F5528"/>
    <w:rsid w:val="006F6526"/>
    <w:rsid w:val="006F79B3"/>
    <w:rsid w:val="006F7E40"/>
    <w:rsid w:val="0070004B"/>
    <w:rsid w:val="00700C59"/>
    <w:rsid w:val="00700D0D"/>
    <w:rsid w:val="007010D2"/>
    <w:rsid w:val="007015CF"/>
    <w:rsid w:val="0070164D"/>
    <w:rsid w:val="007019F1"/>
    <w:rsid w:val="00701B74"/>
    <w:rsid w:val="00701B8D"/>
    <w:rsid w:val="00701BDA"/>
    <w:rsid w:val="00701CC9"/>
    <w:rsid w:val="00701D1B"/>
    <w:rsid w:val="00702768"/>
    <w:rsid w:val="00702A16"/>
    <w:rsid w:val="00702D05"/>
    <w:rsid w:val="00702E50"/>
    <w:rsid w:val="00703064"/>
    <w:rsid w:val="007040CA"/>
    <w:rsid w:val="00704808"/>
    <w:rsid w:val="0070522C"/>
    <w:rsid w:val="00705C6E"/>
    <w:rsid w:val="007060E1"/>
    <w:rsid w:val="00706487"/>
    <w:rsid w:val="007070FC"/>
    <w:rsid w:val="00707256"/>
    <w:rsid w:val="0070751F"/>
    <w:rsid w:val="007076C0"/>
    <w:rsid w:val="0070770B"/>
    <w:rsid w:val="00707BA5"/>
    <w:rsid w:val="007106C8"/>
    <w:rsid w:val="00710894"/>
    <w:rsid w:val="00710AB6"/>
    <w:rsid w:val="00710C37"/>
    <w:rsid w:val="007113D5"/>
    <w:rsid w:val="00711A33"/>
    <w:rsid w:val="007125F3"/>
    <w:rsid w:val="00712C6A"/>
    <w:rsid w:val="00712D9F"/>
    <w:rsid w:val="007135CC"/>
    <w:rsid w:val="00713CDE"/>
    <w:rsid w:val="00713F65"/>
    <w:rsid w:val="00714193"/>
    <w:rsid w:val="00714ED2"/>
    <w:rsid w:val="0071546E"/>
    <w:rsid w:val="007157E3"/>
    <w:rsid w:val="00715897"/>
    <w:rsid w:val="00716037"/>
    <w:rsid w:val="007161D5"/>
    <w:rsid w:val="00716209"/>
    <w:rsid w:val="00716556"/>
    <w:rsid w:val="00716830"/>
    <w:rsid w:val="007170FA"/>
    <w:rsid w:val="00717E02"/>
    <w:rsid w:val="00720182"/>
    <w:rsid w:val="00720859"/>
    <w:rsid w:val="00720E69"/>
    <w:rsid w:val="0072150E"/>
    <w:rsid w:val="007215A7"/>
    <w:rsid w:val="0072167C"/>
    <w:rsid w:val="007216AE"/>
    <w:rsid w:val="00721937"/>
    <w:rsid w:val="00721B24"/>
    <w:rsid w:val="00722401"/>
    <w:rsid w:val="0072318B"/>
    <w:rsid w:val="0072319F"/>
    <w:rsid w:val="00723E6C"/>
    <w:rsid w:val="00724144"/>
    <w:rsid w:val="00724CDF"/>
    <w:rsid w:val="007251DC"/>
    <w:rsid w:val="00725E1F"/>
    <w:rsid w:val="00725E66"/>
    <w:rsid w:val="007262F5"/>
    <w:rsid w:val="007268C0"/>
    <w:rsid w:val="00726C3D"/>
    <w:rsid w:val="00726DA5"/>
    <w:rsid w:val="00726EEA"/>
    <w:rsid w:val="00726FBD"/>
    <w:rsid w:val="007270D2"/>
    <w:rsid w:val="00727153"/>
    <w:rsid w:val="00727779"/>
    <w:rsid w:val="007307FC"/>
    <w:rsid w:val="007311C3"/>
    <w:rsid w:val="007317E9"/>
    <w:rsid w:val="007318C4"/>
    <w:rsid w:val="007319DA"/>
    <w:rsid w:val="00731E25"/>
    <w:rsid w:val="00731E2A"/>
    <w:rsid w:val="0073245A"/>
    <w:rsid w:val="007330AF"/>
    <w:rsid w:val="007334A5"/>
    <w:rsid w:val="00733B2D"/>
    <w:rsid w:val="00733FBD"/>
    <w:rsid w:val="0073402C"/>
    <w:rsid w:val="0073473B"/>
    <w:rsid w:val="00735F92"/>
    <w:rsid w:val="007360B0"/>
    <w:rsid w:val="0073643A"/>
    <w:rsid w:val="0073647C"/>
    <w:rsid w:val="007365E8"/>
    <w:rsid w:val="00736676"/>
    <w:rsid w:val="00736785"/>
    <w:rsid w:val="007367A4"/>
    <w:rsid w:val="00737D9B"/>
    <w:rsid w:val="00737F03"/>
    <w:rsid w:val="007406BD"/>
    <w:rsid w:val="00740805"/>
    <w:rsid w:val="007411F4"/>
    <w:rsid w:val="0074143A"/>
    <w:rsid w:val="00741DF3"/>
    <w:rsid w:val="00741FE8"/>
    <w:rsid w:val="00742204"/>
    <w:rsid w:val="007428BD"/>
    <w:rsid w:val="00742AA6"/>
    <w:rsid w:val="00743675"/>
    <w:rsid w:val="00744B0F"/>
    <w:rsid w:val="0074562B"/>
    <w:rsid w:val="0074585B"/>
    <w:rsid w:val="00745A35"/>
    <w:rsid w:val="007463B3"/>
    <w:rsid w:val="00746494"/>
    <w:rsid w:val="00746B84"/>
    <w:rsid w:val="007470C3"/>
    <w:rsid w:val="0074749F"/>
    <w:rsid w:val="0074773C"/>
    <w:rsid w:val="00747891"/>
    <w:rsid w:val="00750112"/>
    <w:rsid w:val="007503B1"/>
    <w:rsid w:val="00750581"/>
    <w:rsid w:val="0075144D"/>
    <w:rsid w:val="00751606"/>
    <w:rsid w:val="00751632"/>
    <w:rsid w:val="00752911"/>
    <w:rsid w:val="00752A9A"/>
    <w:rsid w:val="00753A96"/>
    <w:rsid w:val="00754147"/>
    <w:rsid w:val="00754FC5"/>
    <w:rsid w:val="00755168"/>
    <w:rsid w:val="00756159"/>
    <w:rsid w:val="00756CA9"/>
    <w:rsid w:val="00756FF0"/>
    <w:rsid w:val="00757983"/>
    <w:rsid w:val="00757B3D"/>
    <w:rsid w:val="00757C67"/>
    <w:rsid w:val="00757E9F"/>
    <w:rsid w:val="00757FB9"/>
    <w:rsid w:val="0076003F"/>
    <w:rsid w:val="00760041"/>
    <w:rsid w:val="007606E5"/>
    <w:rsid w:val="00760867"/>
    <w:rsid w:val="007613BC"/>
    <w:rsid w:val="00761A06"/>
    <w:rsid w:val="0076229F"/>
    <w:rsid w:val="00762625"/>
    <w:rsid w:val="007626A6"/>
    <w:rsid w:val="0076281E"/>
    <w:rsid w:val="007628B2"/>
    <w:rsid w:val="0076295C"/>
    <w:rsid w:val="00762E71"/>
    <w:rsid w:val="007637FA"/>
    <w:rsid w:val="00763C1D"/>
    <w:rsid w:val="00763DA4"/>
    <w:rsid w:val="00763DBA"/>
    <w:rsid w:val="0076406E"/>
    <w:rsid w:val="0076466F"/>
    <w:rsid w:val="007646F6"/>
    <w:rsid w:val="00764B33"/>
    <w:rsid w:val="007650D0"/>
    <w:rsid w:val="007651CE"/>
    <w:rsid w:val="007654C1"/>
    <w:rsid w:val="00765740"/>
    <w:rsid w:val="00765930"/>
    <w:rsid w:val="00765F0F"/>
    <w:rsid w:val="007660C0"/>
    <w:rsid w:val="00766721"/>
    <w:rsid w:val="00766962"/>
    <w:rsid w:val="00766B50"/>
    <w:rsid w:val="0076749B"/>
    <w:rsid w:val="007678CA"/>
    <w:rsid w:val="00767A0D"/>
    <w:rsid w:val="007706AB"/>
    <w:rsid w:val="00770E4C"/>
    <w:rsid w:val="00770E80"/>
    <w:rsid w:val="007715A3"/>
    <w:rsid w:val="00771B1B"/>
    <w:rsid w:val="007724A7"/>
    <w:rsid w:val="00772BD0"/>
    <w:rsid w:val="007732FC"/>
    <w:rsid w:val="007733DA"/>
    <w:rsid w:val="00773B13"/>
    <w:rsid w:val="00773C85"/>
    <w:rsid w:val="00773F02"/>
    <w:rsid w:val="007742DF"/>
    <w:rsid w:val="00774C0C"/>
    <w:rsid w:val="00774D23"/>
    <w:rsid w:val="00775423"/>
    <w:rsid w:val="007757F8"/>
    <w:rsid w:val="0077583C"/>
    <w:rsid w:val="00776979"/>
    <w:rsid w:val="00776AAC"/>
    <w:rsid w:val="00777005"/>
    <w:rsid w:val="007776AC"/>
    <w:rsid w:val="007777FC"/>
    <w:rsid w:val="0078022A"/>
    <w:rsid w:val="00780881"/>
    <w:rsid w:val="00780FFC"/>
    <w:rsid w:val="00781502"/>
    <w:rsid w:val="007817CB"/>
    <w:rsid w:val="00781CEC"/>
    <w:rsid w:val="00781DDC"/>
    <w:rsid w:val="00782109"/>
    <w:rsid w:val="00782C21"/>
    <w:rsid w:val="00782FFD"/>
    <w:rsid w:val="007834D1"/>
    <w:rsid w:val="0078353D"/>
    <w:rsid w:val="007838D0"/>
    <w:rsid w:val="00783BF9"/>
    <w:rsid w:val="00783D42"/>
    <w:rsid w:val="00783DA4"/>
    <w:rsid w:val="00783F3E"/>
    <w:rsid w:val="007841F7"/>
    <w:rsid w:val="007847FE"/>
    <w:rsid w:val="00784DC4"/>
    <w:rsid w:val="00785150"/>
    <w:rsid w:val="0078535B"/>
    <w:rsid w:val="00785866"/>
    <w:rsid w:val="00785B4B"/>
    <w:rsid w:val="00785EED"/>
    <w:rsid w:val="00785F47"/>
    <w:rsid w:val="007867FF"/>
    <w:rsid w:val="00786A22"/>
    <w:rsid w:val="00786F84"/>
    <w:rsid w:val="00786FD2"/>
    <w:rsid w:val="00787650"/>
    <w:rsid w:val="00787A70"/>
    <w:rsid w:val="00787EE3"/>
    <w:rsid w:val="007916E3"/>
    <w:rsid w:val="00791895"/>
    <w:rsid w:val="00791C09"/>
    <w:rsid w:val="00792341"/>
    <w:rsid w:val="00792442"/>
    <w:rsid w:val="00793566"/>
    <w:rsid w:val="00794170"/>
    <w:rsid w:val="007949A9"/>
    <w:rsid w:val="00794A00"/>
    <w:rsid w:val="00794BE6"/>
    <w:rsid w:val="00795014"/>
    <w:rsid w:val="00795220"/>
    <w:rsid w:val="007954FD"/>
    <w:rsid w:val="007960FC"/>
    <w:rsid w:val="00796B03"/>
    <w:rsid w:val="00796EA1"/>
    <w:rsid w:val="0079705E"/>
    <w:rsid w:val="00797146"/>
    <w:rsid w:val="007971EC"/>
    <w:rsid w:val="0079758D"/>
    <w:rsid w:val="00797CF9"/>
    <w:rsid w:val="007A036A"/>
    <w:rsid w:val="007A04B0"/>
    <w:rsid w:val="007A0C8A"/>
    <w:rsid w:val="007A15F7"/>
    <w:rsid w:val="007A188B"/>
    <w:rsid w:val="007A18F6"/>
    <w:rsid w:val="007A1F6F"/>
    <w:rsid w:val="007A2196"/>
    <w:rsid w:val="007A2C0A"/>
    <w:rsid w:val="007A2DC4"/>
    <w:rsid w:val="007A3D9B"/>
    <w:rsid w:val="007A3E3C"/>
    <w:rsid w:val="007A3EE8"/>
    <w:rsid w:val="007A41A2"/>
    <w:rsid w:val="007A4274"/>
    <w:rsid w:val="007A486B"/>
    <w:rsid w:val="007A4AA9"/>
    <w:rsid w:val="007A4ED2"/>
    <w:rsid w:val="007A5471"/>
    <w:rsid w:val="007A55CF"/>
    <w:rsid w:val="007A583F"/>
    <w:rsid w:val="007A595F"/>
    <w:rsid w:val="007A5CE2"/>
    <w:rsid w:val="007A5D73"/>
    <w:rsid w:val="007A6D76"/>
    <w:rsid w:val="007A71B3"/>
    <w:rsid w:val="007A764A"/>
    <w:rsid w:val="007B0127"/>
    <w:rsid w:val="007B0676"/>
    <w:rsid w:val="007B0C00"/>
    <w:rsid w:val="007B0E1E"/>
    <w:rsid w:val="007B106C"/>
    <w:rsid w:val="007B1124"/>
    <w:rsid w:val="007B1164"/>
    <w:rsid w:val="007B11DA"/>
    <w:rsid w:val="007B1282"/>
    <w:rsid w:val="007B13AD"/>
    <w:rsid w:val="007B1E2D"/>
    <w:rsid w:val="007B1FEA"/>
    <w:rsid w:val="007B21F5"/>
    <w:rsid w:val="007B269C"/>
    <w:rsid w:val="007B2825"/>
    <w:rsid w:val="007B44A9"/>
    <w:rsid w:val="007B461E"/>
    <w:rsid w:val="007B48FB"/>
    <w:rsid w:val="007B5D1C"/>
    <w:rsid w:val="007B5DDB"/>
    <w:rsid w:val="007B5F1A"/>
    <w:rsid w:val="007B6807"/>
    <w:rsid w:val="007B6C09"/>
    <w:rsid w:val="007B744C"/>
    <w:rsid w:val="007B7702"/>
    <w:rsid w:val="007B7B20"/>
    <w:rsid w:val="007C01DE"/>
    <w:rsid w:val="007C02F5"/>
    <w:rsid w:val="007C0DE2"/>
    <w:rsid w:val="007C106F"/>
    <w:rsid w:val="007C1DD8"/>
    <w:rsid w:val="007C2517"/>
    <w:rsid w:val="007C2528"/>
    <w:rsid w:val="007C2C1D"/>
    <w:rsid w:val="007C30E2"/>
    <w:rsid w:val="007C38E7"/>
    <w:rsid w:val="007C40B9"/>
    <w:rsid w:val="007C437E"/>
    <w:rsid w:val="007C45D0"/>
    <w:rsid w:val="007C5917"/>
    <w:rsid w:val="007C5E25"/>
    <w:rsid w:val="007C6192"/>
    <w:rsid w:val="007C6DD9"/>
    <w:rsid w:val="007C6FDC"/>
    <w:rsid w:val="007C7036"/>
    <w:rsid w:val="007C7B77"/>
    <w:rsid w:val="007C7DCE"/>
    <w:rsid w:val="007C7F71"/>
    <w:rsid w:val="007D0492"/>
    <w:rsid w:val="007D088A"/>
    <w:rsid w:val="007D08F8"/>
    <w:rsid w:val="007D0E4E"/>
    <w:rsid w:val="007D10DF"/>
    <w:rsid w:val="007D18B1"/>
    <w:rsid w:val="007D1A7B"/>
    <w:rsid w:val="007D2D02"/>
    <w:rsid w:val="007D33DE"/>
    <w:rsid w:val="007D3AFD"/>
    <w:rsid w:val="007D3E32"/>
    <w:rsid w:val="007D4027"/>
    <w:rsid w:val="007D439E"/>
    <w:rsid w:val="007D4BDD"/>
    <w:rsid w:val="007D521D"/>
    <w:rsid w:val="007D5E18"/>
    <w:rsid w:val="007D6210"/>
    <w:rsid w:val="007D63FC"/>
    <w:rsid w:val="007D6D84"/>
    <w:rsid w:val="007D7A71"/>
    <w:rsid w:val="007E000F"/>
    <w:rsid w:val="007E0070"/>
    <w:rsid w:val="007E1829"/>
    <w:rsid w:val="007E1BF8"/>
    <w:rsid w:val="007E203C"/>
    <w:rsid w:val="007E21FC"/>
    <w:rsid w:val="007E250D"/>
    <w:rsid w:val="007E3666"/>
    <w:rsid w:val="007E37A0"/>
    <w:rsid w:val="007E40C9"/>
    <w:rsid w:val="007E4335"/>
    <w:rsid w:val="007E43AD"/>
    <w:rsid w:val="007E54A2"/>
    <w:rsid w:val="007E5E80"/>
    <w:rsid w:val="007E5EE6"/>
    <w:rsid w:val="007E679B"/>
    <w:rsid w:val="007E682D"/>
    <w:rsid w:val="007F0ADF"/>
    <w:rsid w:val="007F12F6"/>
    <w:rsid w:val="007F1CE5"/>
    <w:rsid w:val="007F260A"/>
    <w:rsid w:val="007F344D"/>
    <w:rsid w:val="007F368D"/>
    <w:rsid w:val="007F372B"/>
    <w:rsid w:val="007F422E"/>
    <w:rsid w:val="007F47D3"/>
    <w:rsid w:val="007F5475"/>
    <w:rsid w:val="007F57AD"/>
    <w:rsid w:val="007F5AB4"/>
    <w:rsid w:val="007F5F61"/>
    <w:rsid w:val="007F6AE9"/>
    <w:rsid w:val="007F6BE3"/>
    <w:rsid w:val="007F737C"/>
    <w:rsid w:val="007F77C7"/>
    <w:rsid w:val="007F7B02"/>
    <w:rsid w:val="007F7ECE"/>
    <w:rsid w:val="008002DD"/>
    <w:rsid w:val="00800C81"/>
    <w:rsid w:val="00801017"/>
    <w:rsid w:val="00801542"/>
    <w:rsid w:val="008017FB"/>
    <w:rsid w:val="00801F58"/>
    <w:rsid w:val="00802064"/>
    <w:rsid w:val="0080216B"/>
    <w:rsid w:val="00802C1F"/>
    <w:rsid w:val="00802C7A"/>
    <w:rsid w:val="00802E38"/>
    <w:rsid w:val="00802F9D"/>
    <w:rsid w:val="00803248"/>
    <w:rsid w:val="00803C9B"/>
    <w:rsid w:val="00803F27"/>
    <w:rsid w:val="00803FB8"/>
    <w:rsid w:val="008044CD"/>
    <w:rsid w:val="00804952"/>
    <w:rsid w:val="00805398"/>
    <w:rsid w:val="00805406"/>
    <w:rsid w:val="0080552C"/>
    <w:rsid w:val="00805674"/>
    <w:rsid w:val="0080599E"/>
    <w:rsid w:val="008061AB"/>
    <w:rsid w:val="00806369"/>
    <w:rsid w:val="008064A7"/>
    <w:rsid w:val="008067CA"/>
    <w:rsid w:val="00806C53"/>
    <w:rsid w:val="00807A23"/>
    <w:rsid w:val="00807AAA"/>
    <w:rsid w:val="00807B87"/>
    <w:rsid w:val="00810602"/>
    <w:rsid w:val="00810A23"/>
    <w:rsid w:val="00811224"/>
    <w:rsid w:val="00811472"/>
    <w:rsid w:val="008114A1"/>
    <w:rsid w:val="0081158B"/>
    <w:rsid w:val="00812436"/>
    <w:rsid w:val="00814688"/>
    <w:rsid w:val="00816DE5"/>
    <w:rsid w:val="0081745A"/>
    <w:rsid w:val="008175BD"/>
    <w:rsid w:val="00817A30"/>
    <w:rsid w:val="00817AE7"/>
    <w:rsid w:val="00817BED"/>
    <w:rsid w:val="008200E7"/>
    <w:rsid w:val="00820802"/>
    <w:rsid w:val="00821686"/>
    <w:rsid w:val="008219DC"/>
    <w:rsid w:val="0082237D"/>
    <w:rsid w:val="00822C68"/>
    <w:rsid w:val="0082314C"/>
    <w:rsid w:val="00823409"/>
    <w:rsid w:val="00823415"/>
    <w:rsid w:val="00823D9A"/>
    <w:rsid w:val="00823E43"/>
    <w:rsid w:val="00823F2C"/>
    <w:rsid w:val="00824249"/>
    <w:rsid w:val="00824459"/>
    <w:rsid w:val="0082488E"/>
    <w:rsid w:val="00824BA1"/>
    <w:rsid w:val="0082500A"/>
    <w:rsid w:val="0082527A"/>
    <w:rsid w:val="00825366"/>
    <w:rsid w:val="00825873"/>
    <w:rsid w:val="00825C62"/>
    <w:rsid w:val="008261AA"/>
    <w:rsid w:val="00826256"/>
    <w:rsid w:val="00826AD0"/>
    <w:rsid w:val="00826B67"/>
    <w:rsid w:val="00826BF1"/>
    <w:rsid w:val="00826DE6"/>
    <w:rsid w:val="008270CA"/>
    <w:rsid w:val="00827597"/>
    <w:rsid w:val="0082768A"/>
    <w:rsid w:val="008278DE"/>
    <w:rsid w:val="00827CDC"/>
    <w:rsid w:val="00830488"/>
    <w:rsid w:val="00830A5F"/>
    <w:rsid w:val="00830EF3"/>
    <w:rsid w:val="008311E3"/>
    <w:rsid w:val="008318DF"/>
    <w:rsid w:val="008319A4"/>
    <w:rsid w:val="00831A0C"/>
    <w:rsid w:val="00831C96"/>
    <w:rsid w:val="00831F2E"/>
    <w:rsid w:val="0083203F"/>
    <w:rsid w:val="00832EA3"/>
    <w:rsid w:val="00832EDB"/>
    <w:rsid w:val="00833B78"/>
    <w:rsid w:val="00834890"/>
    <w:rsid w:val="00834942"/>
    <w:rsid w:val="00834DD5"/>
    <w:rsid w:val="008355A4"/>
    <w:rsid w:val="0083675F"/>
    <w:rsid w:val="00836B6A"/>
    <w:rsid w:val="00836D96"/>
    <w:rsid w:val="008374B5"/>
    <w:rsid w:val="00837527"/>
    <w:rsid w:val="0083754C"/>
    <w:rsid w:val="00837F4C"/>
    <w:rsid w:val="00840226"/>
    <w:rsid w:val="00840369"/>
    <w:rsid w:val="0084046B"/>
    <w:rsid w:val="008405FE"/>
    <w:rsid w:val="00840878"/>
    <w:rsid w:val="008408C9"/>
    <w:rsid w:val="00841618"/>
    <w:rsid w:val="00841709"/>
    <w:rsid w:val="00842E12"/>
    <w:rsid w:val="008435B1"/>
    <w:rsid w:val="0084380C"/>
    <w:rsid w:val="008439C1"/>
    <w:rsid w:val="00843F9D"/>
    <w:rsid w:val="00843FAC"/>
    <w:rsid w:val="00844082"/>
    <w:rsid w:val="00844179"/>
    <w:rsid w:val="008444E1"/>
    <w:rsid w:val="00844FE8"/>
    <w:rsid w:val="0084511C"/>
    <w:rsid w:val="00845581"/>
    <w:rsid w:val="008457D7"/>
    <w:rsid w:val="008458F3"/>
    <w:rsid w:val="00845C92"/>
    <w:rsid w:val="00845DA0"/>
    <w:rsid w:val="008463BE"/>
    <w:rsid w:val="00846450"/>
    <w:rsid w:val="00846537"/>
    <w:rsid w:val="008472FE"/>
    <w:rsid w:val="008475FE"/>
    <w:rsid w:val="008478C5"/>
    <w:rsid w:val="00847A2A"/>
    <w:rsid w:val="00847C5C"/>
    <w:rsid w:val="00847D32"/>
    <w:rsid w:val="00850255"/>
    <w:rsid w:val="0085089D"/>
    <w:rsid w:val="00851681"/>
    <w:rsid w:val="0085187B"/>
    <w:rsid w:val="00851B91"/>
    <w:rsid w:val="00851EDA"/>
    <w:rsid w:val="0085206B"/>
    <w:rsid w:val="0085220C"/>
    <w:rsid w:val="008542F4"/>
    <w:rsid w:val="008543E1"/>
    <w:rsid w:val="00854AF2"/>
    <w:rsid w:val="00855382"/>
    <w:rsid w:val="0085567A"/>
    <w:rsid w:val="00855A0E"/>
    <w:rsid w:val="008560BA"/>
    <w:rsid w:val="008563C1"/>
    <w:rsid w:val="008567AF"/>
    <w:rsid w:val="0085680A"/>
    <w:rsid w:val="00857327"/>
    <w:rsid w:val="00857A0F"/>
    <w:rsid w:val="00857BF5"/>
    <w:rsid w:val="00857E65"/>
    <w:rsid w:val="00860DB1"/>
    <w:rsid w:val="008616F2"/>
    <w:rsid w:val="0086192E"/>
    <w:rsid w:val="008619C2"/>
    <w:rsid w:val="00862054"/>
    <w:rsid w:val="008625D7"/>
    <w:rsid w:val="0086295B"/>
    <w:rsid w:val="00862A52"/>
    <w:rsid w:val="0086386F"/>
    <w:rsid w:val="00864081"/>
    <w:rsid w:val="008643AD"/>
    <w:rsid w:val="0086477D"/>
    <w:rsid w:val="00865564"/>
    <w:rsid w:val="008658F3"/>
    <w:rsid w:val="00865BC5"/>
    <w:rsid w:val="00865ED1"/>
    <w:rsid w:val="00866106"/>
    <w:rsid w:val="00866D98"/>
    <w:rsid w:val="0086783F"/>
    <w:rsid w:val="00867B75"/>
    <w:rsid w:val="00867FDB"/>
    <w:rsid w:val="008701D1"/>
    <w:rsid w:val="00870B01"/>
    <w:rsid w:val="008714C1"/>
    <w:rsid w:val="00871FA6"/>
    <w:rsid w:val="00872AA9"/>
    <w:rsid w:val="00872B9A"/>
    <w:rsid w:val="00873000"/>
    <w:rsid w:val="00873077"/>
    <w:rsid w:val="0087358C"/>
    <w:rsid w:val="0087364C"/>
    <w:rsid w:val="00874240"/>
    <w:rsid w:val="008746D9"/>
    <w:rsid w:val="00874C90"/>
    <w:rsid w:val="00875016"/>
    <w:rsid w:val="0087542F"/>
    <w:rsid w:val="00875F39"/>
    <w:rsid w:val="0087630C"/>
    <w:rsid w:val="00876CCA"/>
    <w:rsid w:val="00877F94"/>
    <w:rsid w:val="00880225"/>
    <w:rsid w:val="008808DE"/>
    <w:rsid w:val="00880CAA"/>
    <w:rsid w:val="008811ED"/>
    <w:rsid w:val="00882BE7"/>
    <w:rsid w:val="008831BA"/>
    <w:rsid w:val="0088385C"/>
    <w:rsid w:val="00883944"/>
    <w:rsid w:val="00884084"/>
    <w:rsid w:val="008841E4"/>
    <w:rsid w:val="00884705"/>
    <w:rsid w:val="008854DC"/>
    <w:rsid w:val="0088561A"/>
    <w:rsid w:val="008861E2"/>
    <w:rsid w:val="00886394"/>
    <w:rsid w:val="008866FA"/>
    <w:rsid w:val="00886914"/>
    <w:rsid w:val="00886CA9"/>
    <w:rsid w:val="00886E5F"/>
    <w:rsid w:val="008879C1"/>
    <w:rsid w:val="00887D99"/>
    <w:rsid w:val="00890210"/>
    <w:rsid w:val="00890538"/>
    <w:rsid w:val="008905E5"/>
    <w:rsid w:val="008906DB"/>
    <w:rsid w:val="0089096B"/>
    <w:rsid w:val="00890A12"/>
    <w:rsid w:val="00890FFC"/>
    <w:rsid w:val="00891BAA"/>
    <w:rsid w:val="0089226B"/>
    <w:rsid w:val="00892AF5"/>
    <w:rsid w:val="00892CD5"/>
    <w:rsid w:val="00893370"/>
    <w:rsid w:val="00894729"/>
    <w:rsid w:val="00894CCE"/>
    <w:rsid w:val="00894EDE"/>
    <w:rsid w:val="00895528"/>
    <w:rsid w:val="008957D1"/>
    <w:rsid w:val="00895B1C"/>
    <w:rsid w:val="00895D10"/>
    <w:rsid w:val="00896742"/>
    <w:rsid w:val="00897196"/>
    <w:rsid w:val="008979A5"/>
    <w:rsid w:val="008A002C"/>
    <w:rsid w:val="008A02E4"/>
    <w:rsid w:val="008A0928"/>
    <w:rsid w:val="008A0A20"/>
    <w:rsid w:val="008A22E3"/>
    <w:rsid w:val="008A2551"/>
    <w:rsid w:val="008A2C58"/>
    <w:rsid w:val="008A33F9"/>
    <w:rsid w:val="008A59AF"/>
    <w:rsid w:val="008A5B9D"/>
    <w:rsid w:val="008A5C0D"/>
    <w:rsid w:val="008A5F37"/>
    <w:rsid w:val="008A6D06"/>
    <w:rsid w:val="008A6ECC"/>
    <w:rsid w:val="008A77B3"/>
    <w:rsid w:val="008A7E54"/>
    <w:rsid w:val="008B0265"/>
    <w:rsid w:val="008B03B4"/>
    <w:rsid w:val="008B12F6"/>
    <w:rsid w:val="008B1E2E"/>
    <w:rsid w:val="008B2795"/>
    <w:rsid w:val="008B2FB9"/>
    <w:rsid w:val="008B3038"/>
    <w:rsid w:val="008B34E0"/>
    <w:rsid w:val="008B44EF"/>
    <w:rsid w:val="008B46CC"/>
    <w:rsid w:val="008B46DF"/>
    <w:rsid w:val="008B4B07"/>
    <w:rsid w:val="008B4C08"/>
    <w:rsid w:val="008B5260"/>
    <w:rsid w:val="008B5D56"/>
    <w:rsid w:val="008B6204"/>
    <w:rsid w:val="008B62BD"/>
    <w:rsid w:val="008B6ADE"/>
    <w:rsid w:val="008B6DA4"/>
    <w:rsid w:val="008B7265"/>
    <w:rsid w:val="008B7345"/>
    <w:rsid w:val="008B7390"/>
    <w:rsid w:val="008B776D"/>
    <w:rsid w:val="008B7A06"/>
    <w:rsid w:val="008B7AC8"/>
    <w:rsid w:val="008C098B"/>
    <w:rsid w:val="008C0A37"/>
    <w:rsid w:val="008C113C"/>
    <w:rsid w:val="008C15CA"/>
    <w:rsid w:val="008C1842"/>
    <w:rsid w:val="008C1BC7"/>
    <w:rsid w:val="008C262C"/>
    <w:rsid w:val="008C26A9"/>
    <w:rsid w:val="008C3060"/>
    <w:rsid w:val="008C34C3"/>
    <w:rsid w:val="008C353D"/>
    <w:rsid w:val="008C397E"/>
    <w:rsid w:val="008C3AEE"/>
    <w:rsid w:val="008C3C40"/>
    <w:rsid w:val="008C3C6A"/>
    <w:rsid w:val="008C3E8C"/>
    <w:rsid w:val="008C47E0"/>
    <w:rsid w:val="008C4F17"/>
    <w:rsid w:val="008C5284"/>
    <w:rsid w:val="008C5586"/>
    <w:rsid w:val="008C5B06"/>
    <w:rsid w:val="008C5CE1"/>
    <w:rsid w:val="008C5F59"/>
    <w:rsid w:val="008C60DF"/>
    <w:rsid w:val="008C6A80"/>
    <w:rsid w:val="008C6B05"/>
    <w:rsid w:val="008C760A"/>
    <w:rsid w:val="008D01D3"/>
    <w:rsid w:val="008D0268"/>
    <w:rsid w:val="008D06A0"/>
    <w:rsid w:val="008D1EA8"/>
    <w:rsid w:val="008D26B3"/>
    <w:rsid w:val="008D2A70"/>
    <w:rsid w:val="008D33F7"/>
    <w:rsid w:val="008D4106"/>
    <w:rsid w:val="008D5576"/>
    <w:rsid w:val="008D5EAD"/>
    <w:rsid w:val="008D5F79"/>
    <w:rsid w:val="008D60A3"/>
    <w:rsid w:val="008D61F9"/>
    <w:rsid w:val="008D6AC0"/>
    <w:rsid w:val="008D6F49"/>
    <w:rsid w:val="008D6F4B"/>
    <w:rsid w:val="008D7A6E"/>
    <w:rsid w:val="008D7B3B"/>
    <w:rsid w:val="008E04F6"/>
    <w:rsid w:val="008E0BC9"/>
    <w:rsid w:val="008E159C"/>
    <w:rsid w:val="008E17D7"/>
    <w:rsid w:val="008E210A"/>
    <w:rsid w:val="008E2543"/>
    <w:rsid w:val="008E258B"/>
    <w:rsid w:val="008E25C8"/>
    <w:rsid w:val="008E2692"/>
    <w:rsid w:val="008E2D88"/>
    <w:rsid w:val="008E2EF8"/>
    <w:rsid w:val="008E3F6D"/>
    <w:rsid w:val="008E4410"/>
    <w:rsid w:val="008E50DB"/>
    <w:rsid w:val="008E5975"/>
    <w:rsid w:val="008E6398"/>
    <w:rsid w:val="008E6D35"/>
    <w:rsid w:val="008E70D2"/>
    <w:rsid w:val="008E74D3"/>
    <w:rsid w:val="008E75F3"/>
    <w:rsid w:val="008E7D7D"/>
    <w:rsid w:val="008F033F"/>
    <w:rsid w:val="008F03D8"/>
    <w:rsid w:val="008F07D8"/>
    <w:rsid w:val="008F0CC8"/>
    <w:rsid w:val="008F12E2"/>
    <w:rsid w:val="008F1559"/>
    <w:rsid w:val="008F1749"/>
    <w:rsid w:val="008F266F"/>
    <w:rsid w:val="008F2759"/>
    <w:rsid w:val="008F2EDD"/>
    <w:rsid w:val="008F33E6"/>
    <w:rsid w:val="008F3A5E"/>
    <w:rsid w:val="008F3CDB"/>
    <w:rsid w:val="008F3F93"/>
    <w:rsid w:val="008F40C9"/>
    <w:rsid w:val="008F454E"/>
    <w:rsid w:val="008F4639"/>
    <w:rsid w:val="008F473F"/>
    <w:rsid w:val="008F4BF8"/>
    <w:rsid w:val="008F524C"/>
    <w:rsid w:val="008F5591"/>
    <w:rsid w:val="008F5BFC"/>
    <w:rsid w:val="008F5C7E"/>
    <w:rsid w:val="008F604C"/>
    <w:rsid w:val="008F67CC"/>
    <w:rsid w:val="008F6E38"/>
    <w:rsid w:val="008F7167"/>
    <w:rsid w:val="008F776A"/>
    <w:rsid w:val="008F7A3E"/>
    <w:rsid w:val="008F7C19"/>
    <w:rsid w:val="00900532"/>
    <w:rsid w:val="0090075B"/>
    <w:rsid w:val="009007E8"/>
    <w:rsid w:val="00900956"/>
    <w:rsid w:val="00900EB7"/>
    <w:rsid w:val="00900F36"/>
    <w:rsid w:val="00901403"/>
    <w:rsid w:val="009026BF"/>
    <w:rsid w:val="009029EA"/>
    <w:rsid w:val="00902BA4"/>
    <w:rsid w:val="009035DD"/>
    <w:rsid w:val="00903963"/>
    <w:rsid w:val="00903FAB"/>
    <w:rsid w:val="00904059"/>
    <w:rsid w:val="00904708"/>
    <w:rsid w:val="009048DD"/>
    <w:rsid w:val="0090624C"/>
    <w:rsid w:val="009064CE"/>
    <w:rsid w:val="009069BC"/>
    <w:rsid w:val="00907974"/>
    <w:rsid w:val="00910954"/>
    <w:rsid w:val="00910C2B"/>
    <w:rsid w:val="00911456"/>
    <w:rsid w:val="0091184D"/>
    <w:rsid w:val="00911D74"/>
    <w:rsid w:val="00911FB9"/>
    <w:rsid w:val="009128A9"/>
    <w:rsid w:val="00912EE8"/>
    <w:rsid w:val="009134D6"/>
    <w:rsid w:val="009135BB"/>
    <w:rsid w:val="00914619"/>
    <w:rsid w:val="00914EF8"/>
    <w:rsid w:val="009150CE"/>
    <w:rsid w:val="00915603"/>
    <w:rsid w:val="00915B24"/>
    <w:rsid w:val="009162B5"/>
    <w:rsid w:val="00916699"/>
    <w:rsid w:val="00916D04"/>
    <w:rsid w:val="00917649"/>
    <w:rsid w:val="00917A45"/>
    <w:rsid w:val="00917BE0"/>
    <w:rsid w:val="00917EE8"/>
    <w:rsid w:val="00920382"/>
    <w:rsid w:val="00920699"/>
    <w:rsid w:val="00920943"/>
    <w:rsid w:val="00920B9B"/>
    <w:rsid w:val="009215B8"/>
    <w:rsid w:val="00921674"/>
    <w:rsid w:val="009220AD"/>
    <w:rsid w:val="0092254C"/>
    <w:rsid w:val="00922612"/>
    <w:rsid w:val="00922AE5"/>
    <w:rsid w:val="00922FF3"/>
    <w:rsid w:val="00923E00"/>
    <w:rsid w:val="00923E9C"/>
    <w:rsid w:val="00924470"/>
    <w:rsid w:val="00924E6B"/>
    <w:rsid w:val="00924EF9"/>
    <w:rsid w:val="00925515"/>
    <w:rsid w:val="009258EE"/>
    <w:rsid w:val="00925998"/>
    <w:rsid w:val="00925A81"/>
    <w:rsid w:val="00925B20"/>
    <w:rsid w:val="00925C18"/>
    <w:rsid w:val="00925F91"/>
    <w:rsid w:val="009260D8"/>
    <w:rsid w:val="0092657F"/>
    <w:rsid w:val="009267C2"/>
    <w:rsid w:val="00926947"/>
    <w:rsid w:val="009275C8"/>
    <w:rsid w:val="00930192"/>
    <w:rsid w:val="00930397"/>
    <w:rsid w:val="009307F6"/>
    <w:rsid w:val="00931239"/>
    <w:rsid w:val="00931357"/>
    <w:rsid w:val="00931365"/>
    <w:rsid w:val="00931734"/>
    <w:rsid w:val="00931808"/>
    <w:rsid w:val="009323F7"/>
    <w:rsid w:val="00932483"/>
    <w:rsid w:val="009327CF"/>
    <w:rsid w:val="009333E2"/>
    <w:rsid w:val="00934125"/>
    <w:rsid w:val="0093528D"/>
    <w:rsid w:val="00935C5C"/>
    <w:rsid w:val="00935CE1"/>
    <w:rsid w:val="0093667B"/>
    <w:rsid w:val="00936CFF"/>
    <w:rsid w:val="00937C79"/>
    <w:rsid w:val="00940444"/>
    <w:rsid w:val="009404BB"/>
    <w:rsid w:val="00940F50"/>
    <w:rsid w:val="009420A3"/>
    <w:rsid w:val="00942CA7"/>
    <w:rsid w:val="00942E75"/>
    <w:rsid w:val="00943992"/>
    <w:rsid w:val="00943994"/>
    <w:rsid w:val="00943DB0"/>
    <w:rsid w:val="00944107"/>
    <w:rsid w:val="00944B45"/>
    <w:rsid w:val="00944C6B"/>
    <w:rsid w:val="00946410"/>
    <w:rsid w:val="00946535"/>
    <w:rsid w:val="0094663C"/>
    <w:rsid w:val="00946F0A"/>
    <w:rsid w:val="00947621"/>
    <w:rsid w:val="00947965"/>
    <w:rsid w:val="00947BB5"/>
    <w:rsid w:val="00947BF2"/>
    <w:rsid w:val="0095001A"/>
    <w:rsid w:val="009506C1"/>
    <w:rsid w:val="0095082A"/>
    <w:rsid w:val="00950E12"/>
    <w:rsid w:val="00951F4D"/>
    <w:rsid w:val="00952D34"/>
    <w:rsid w:val="00952E8B"/>
    <w:rsid w:val="00952F42"/>
    <w:rsid w:val="009535F2"/>
    <w:rsid w:val="0095373E"/>
    <w:rsid w:val="00953CAB"/>
    <w:rsid w:val="00953DEF"/>
    <w:rsid w:val="00954689"/>
    <w:rsid w:val="00954EB5"/>
    <w:rsid w:val="00955B6B"/>
    <w:rsid w:val="00955BB5"/>
    <w:rsid w:val="00956C54"/>
    <w:rsid w:val="00956E57"/>
    <w:rsid w:val="00956FB6"/>
    <w:rsid w:val="00957194"/>
    <w:rsid w:val="00957508"/>
    <w:rsid w:val="0095793F"/>
    <w:rsid w:val="00957A93"/>
    <w:rsid w:val="00960CDD"/>
    <w:rsid w:val="009616F9"/>
    <w:rsid w:val="00961DC0"/>
    <w:rsid w:val="00961F98"/>
    <w:rsid w:val="00962168"/>
    <w:rsid w:val="00962D95"/>
    <w:rsid w:val="00962F83"/>
    <w:rsid w:val="009630EC"/>
    <w:rsid w:val="00963295"/>
    <w:rsid w:val="00963910"/>
    <w:rsid w:val="0096393E"/>
    <w:rsid w:val="009642DE"/>
    <w:rsid w:val="009644F2"/>
    <w:rsid w:val="0096459D"/>
    <w:rsid w:val="00964B69"/>
    <w:rsid w:val="00964EEA"/>
    <w:rsid w:val="00965343"/>
    <w:rsid w:val="009658ED"/>
    <w:rsid w:val="009660AF"/>
    <w:rsid w:val="00966428"/>
    <w:rsid w:val="009664D6"/>
    <w:rsid w:val="009665F9"/>
    <w:rsid w:val="0096720C"/>
    <w:rsid w:val="009672DF"/>
    <w:rsid w:val="0096758A"/>
    <w:rsid w:val="00967DE3"/>
    <w:rsid w:val="00967E5B"/>
    <w:rsid w:val="00967F0E"/>
    <w:rsid w:val="009707F3"/>
    <w:rsid w:val="00970DDA"/>
    <w:rsid w:val="00970ECD"/>
    <w:rsid w:val="0097136B"/>
    <w:rsid w:val="00971418"/>
    <w:rsid w:val="00971A82"/>
    <w:rsid w:val="0097214C"/>
    <w:rsid w:val="00972576"/>
    <w:rsid w:val="009725E4"/>
    <w:rsid w:val="00972907"/>
    <w:rsid w:val="009729A3"/>
    <w:rsid w:val="00972C72"/>
    <w:rsid w:val="009731E2"/>
    <w:rsid w:val="009733D9"/>
    <w:rsid w:val="009733F4"/>
    <w:rsid w:val="00973AA8"/>
    <w:rsid w:val="00974319"/>
    <w:rsid w:val="009744BF"/>
    <w:rsid w:val="009749BB"/>
    <w:rsid w:val="00974D93"/>
    <w:rsid w:val="00974DB7"/>
    <w:rsid w:val="00975408"/>
    <w:rsid w:val="00980D37"/>
    <w:rsid w:val="0098121D"/>
    <w:rsid w:val="00981A08"/>
    <w:rsid w:val="00981F6A"/>
    <w:rsid w:val="00983329"/>
    <w:rsid w:val="00983747"/>
    <w:rsid w:val="0098386D"/>
    <w:rsid w:val="00983BC7"/>
    <w:rsid w:val="00983DEA"/>
    <w:rsid w:val="00983EA3"/>
    <w:rsid w:val="00984585"/>
    <w:rsid w:val="00984F31"/>
    <w:rsid w:val="0098585F"/>
    <w:rsid w:val="009859E6"/>
    <w:rsid w:val="00985A13"/>
    <w:rsid w:val="00986231"/>
    <w:rsid w:val="00986255"/>
    <w:rsid w:val="009869D3"/>
    <w:rsid w:val="0098775B"/>
    <w:rsid w:val="00987F32"/>
    <w:rsid w:val="009901DB"/>
    <w:rsid w:val="0099033C"/>
    <w:rsid w:val="00990C47"/>
    <w:rsid w:val="00991872"/>
    <w:rsid w:val="00991D33"/>
    <w:rsid w:val="00991E66"/>
    <w:rsid w:val="00992246"/>
    <w:rsid w:val="009927A6"/>
    <w:rsid w:val="00993B80"/>
    <w:rsid w:val="00993CE2"/>
    <w:rsid w:val="00994170"/>
    <w:rsid w:val="009945C6"/>
    <w:rsid w:val="009958F9"/>
    <w:rsid w:val="00996859"/>
    <w:rsid w:val="009969DB"/>
    <w:rsid w:val="00996AAD"/>
    <w:rsid w:val="00996DBB"/>
    <w:rsid w:val="00997378"/>
    <w:rsid w:val="009A0A39"/>
    <w:rsid w:val="009A0E8E"/>
    <w:rsid w:val="009A153D"/>
    <w:rsid w:val="009A158B"/>
    <w:rsid w:val="009A18D6"/>
    <w:rsid w:val="009A2065"/>
    <w:rsid w:val="009A2110"/>
    <w:rsid w:val="009A2116"/>
    <w:rsid w:val="009A21CE"/>
    <w:rsid w:val="009A27F2"/>
    <w:rsid w:val="009A2A6E"/>
    <w:rsid w:val="009A2C27"/>
    <w:rsid w:val="009A2C35"/>
    <w:rsid w:val="009A2F29"/>
    <w:rsid w:val="009A371A"/>
    <w:rsid w:val="009A3974"/>
    <w:rsid w:val="009A3DA5"/>
    <w:rsid w:val="009A4396"/>
    <w:rsid w:val="009A533A"/>
    <w:rsid w:val="009A5506"/>
    <w:rsid w:val="009A5AD2"/>
    <w:rsid w:val="009A5BD5"/>
    <w:rsid w:val="009A5D39"/>
    <w:rsid w:val="009A5E5A"/>
    <w:rsid w:val="009A68E4"/>
    <w:rsid w:val="009A6B45"/>
    <w:rsid w:val="009A6EC9"/>
    <w:rsid w:val="009A72B0"/>
    <w:rsid w:val="009A741B"/>
    <w:rsid w:val="009A77B2"/>
    <w:rsid w:val="009A78DA"/>
    <w:rsid w:val="009A7A83"/>
    <w:rsid w:val="009B019D"/>
    <w:rsid w:val="009B01E0"/>
    <w:rsid w:val="009B09DE"/>
    <w:rsid w:val="009B10BE"/>
    <w:rsid w:val="009B1492"/>
    <w:rsid w:val="009B1CA6"/>
    <w:rsid w:val="009B206B"/>
    <w:rsid w:val="009B27BC"/>
    <w:rsid w:val="009B2AFF"/>
    <w:rsid w:val="009B3370"/>
    <w:rsid w:val="009B393A"/>
    <w:rsid w:val="009B4545"/>
    <w:rsid w:val="009B47AA"/>
    <w:rsid w:val="009B5EB1"/>
    <w:rsid w:val="009B5EBE"/>
    <w:rsid w:val="009B6060"/>
    <w:rsid w:val="009B6AA6"/>
    <w:rsid w:val="009B7318"/>
    <w:rsid w:val="009B7386"/>
    <w:rsid w:val="009B74FF"/>
    <w:rsid w:val="009B76CC"/>
    <w:rsid w:val="009B77F9"/>
    <w:rsid w:val="009B7898"/>
    <w:rsid w:val="009B78AD"/>
    <w:rsid w:val="009B7CB1"/>
    <w:rsid w:val="009B7F96"/>
    <w:rsid w:val="009C0EB5"/>
    <w:rsid w:val="009C1159"/>
    <w:rsid w:val="009C1257"/>
    <w:rsid w:val="009C154B"/>
    <w:rsid w:val="009C1A1A"/>
    <w:rsid w:val="009C1C8B"/>
    <w:rsid w:val="009C209F"/>
    <w:rsid w:val="009C210A"/>
    <w:rsid w:val="009C22FF"/>
    <w:rsid w:val="009C26AE"/>
    <w:rsid w:val="009C37DD"/>
    <w:rsid w:val="009C3962"/>
    <w:rsid w:val="009C3C0A"/>
    <w:rsid w:val="009C4D75"/>
    <w:rsid w:val="009C4D7A"/>
    <w:rsid w:val="009C4F68"/>
    <w:rsid w:val="009C50C5"/>
    <w:rsid w:val="009C597F"/>
    <w:rsid w:val="009C5D66"/>
    <w:rsid w:val="009C5DA4"/>
    <w:rsid w:val="009C5DED"/>
    <w:rsid w:val="009C6086"/>
    <w:rsid w:val="009C7498"/>
    <w:rsid w:val="009C762B"/>
    <w:rsid w:val="009C7CAE"/>
    <w:rsid w:val="009C7D21"/>
    <w:rsid w:val="009D097F"/>
    <w:rsid w:val="009D0C22"/>
    <w:rsid w:val="009D1321"/>
    <w:rsid w:val="009D190D"/>
    <w:rsid w:val="009D1CA0"/>
    <w:rsid w:val="009D284B"/>
    <w:rsid w:val="009D2B63"/>
    <w:rsid w:val="009D2EB1"/>
    <w:rsid w:val="009D304C"/>
    <w:rsid w:val="009D3154"/>
    <w:rsid w:val="009D34E8"/>
    <w:rsid w:val="009D370A"/>
    <w:rsid w:val="009D3976"/>
    <w:rsid w:val="009D4925"/>
    <w:rsid w:val="009D503C"/>
    <w:rsid w:val="009D520A"/>
    <w:rsid w:val="009D6C8B"/>
    <w:rsid w:val="009E018D"/>
    <w:rsid w:val="009E065F"/>
    <w:rsid w:val="009E0A5D"/>
    <w:rsid w:val="009E11C4"/>
    <w:rsid w:val="009E1483"/>
    <w:rsid w:val="009E1BB1"/>
    <w:rsid w:val="009E3145"/>
    <w:rsid w:val="009E341C"/>
    <w:rsid w:val="009E3ADD"/>
    <w:rsid w:val="009E3EC2"/>
    <w:rsid w:val="009E4AF5"/>
    <w:rsid w:val="009E4E59"/>
    <w:rsid w:val="009E5115"/>
    <w:rsid w:val="009E53CA"/>
    <w:rsid w:val="009E557D"/>
    <w:rsid w:val="009E6147"/>
    <w:rsid w:val="009F0A08"/>
    <w:rsid w:val="009F0DE0"/>
    <w:rsid w:val="009F12C5"/>
    <w:rsid w:val="009F1805"/>
    <w:rsid w:val="009F1E28"/>
    <w:rsid w:val="009F2146"/>
    <w:rsid w:val="009F398F"/>
    <w:rsid w:val="009F3BE0"/>
    <w:rsid w:val="009F4390"/>
    <w:rsid w:val="009F4790"/>
    <w:rsid w:val="009F4B3C"/>
    <w:rsid w:val="009F4D0C"/>
    <w:rsid w:val="009F524D"/>
    <w:rsid w:val="009F5AE0"/>
    <w:rsid w:val="009F5B98"/>
    <w:rsid w:val="009F6869"/>
    <w:rsid w:val="009F764F"/>
    <w:rsid w:val="00A002EB"/>
    <w:rsid w:val="00A011B0"/>
    <w:rsid w:val="00A01290"/>
    <w:rsid w:val="00A01332"/>
    <w:rsid w:val="00A014E6"/>
    <w:rsid w:val="00A01590"/>
    <w:rsid w:val="00A0174C"/>
    <w:rsid w:val="00A01F81"/>
    <w:rsid w:val="00A02343"/>
    <w:rsid w:val="00A03333"/>
    <w:rsid w:val="00A03883"/>
    <w:rsid w:val="00A03A4A"/>
    <w:rsid w:val="00A03BF6"/>
    <w:rsid w:val="00A0426C"/>
    <w:rsid w:val="00A04912"/>
    <w:rsid w:val="00A05342"/>
    <w:rsid w:val="00A0575F"/>
    <w:rsid w:val="00A05E18"/>
    <w:rsid w:val="00A0663D"/>
    <w:rsid w:val="00A0698E"/>
    <w:rsid w:val="00A0703E"/>
    <w:rsid w:val="00A07267"/>
    <w:rsid w:val="00A07DA9"/>
    <w:rsid w:val="00A10752"/>
    <w:rsid w:val="00A11299"/>
    <w:rsid w:val="00A11F2D"/>
    <w:rsid w:val="00A11F3D"/>
    <w:rsid w:val="00A12AD2"/>
    <w:rsid w:val="00A12FA2"/>
    <w:rsid w:val="00A135DD"/>
    <w:rsid w:val="00A13B4D"/>
    <w:rsid w:val="00A149F8"/>
    <w:rsid w:val="00A1519F"/>
    <w:rsid w:val="00A157C1"/>
    <w:rsid w:val="00A1590E"/>
    <w:rsid w:val="00A15D7F"/>
    <w:rsid w:val="00A16BD5"/>
    <w:rsid w:val="00A1738D"/>
    <w:rsid w:val="00A1790D"/>
    <w:rsid w:val="00A17A6C"/>
    <w:rsid w:val="00A202D4"/>
    <w:rsid w:val="00A20E7E"/>
    <w:rsid w:val="00A20EB2"/>
    <w:rsid w:val="00A20F9B"/>
    <w:rsid w:val="00A20FA3"/>
    <w:rsid w:val="00A21874"/>
    <w:rsid w:val="00A21EDD"/>
    <w:rsid w:val="00A22162"/>
    <w:rsid w:val="00A224C1"/>
    <w:rsid w:val="00A225C0"/>
    <w:rsid w:val="00A23D37"/>
    <w:rsid w:val="00A23DAF"/>
    <w:rsid w:val="00A2409F"/>
    <w:rsid w:val="00A25364"/>
    <w:rsid w:val="00A2575C"/>
    <w:rsid w:val="00A26348"/>
    <w:rsid w:val="00A267D9"/>
    <w:rsid w:val="00A26F68"/>
    <w:rsid w:val="00A26F70"/>
    <w:rsid w:val="00A271C1"/>
    <w:rsid w:val="00A273BC"/>
    <w:rsid w:val="00A27891"/>
    <w:rsid w:val="00A278F9"/>
    <w:rsid w:val="00A302B3"/>
    <w:rsid w:val="00A31808"/>
    <w:rsid w:val="00A31B9D"/>
    <w:rsid w:val="00A33930"/>
    <w:rsid w:val="00A352AD"/>
    <w:rsid w:val="00A359E9"/>
    <w:rsid w:val="00A36066"/>
    <w:rsid w:val="00A36239"/>
    <w:rsid w:val="00A366F4"/>
    <w:rsid w:val="00A3702D"/>
    <w:rsid w:val="00A37153"/>
    <w:rsid w:val="00A37AB0"/>
    <w:rsid w:val="00A37B13"/>
    <w:rsid w:val="00A37F86"/>
    <w:rsid w:val="00A40038"/>
    <w:rsid w:val="00A40458"/>
    <w:rsid w:val="00A40475"/>
    <w:rsid w:val="00A40487"/>
    <w:rsid w:val="00A41EEF"/>
    <w:rsid w:val="00A421CC"/>
    <w:rsid w:val="00A4251F"/>
    <w:rsid w:val="00A429EB"/>
    <w:rsid w:val="00A42D10"/>
    <w:rsid w:val="00A43C2A"/>
    <w:rsid w:val="00A43C5D"/>
    <w:rsid w:val="00A445BA"/>
    <w:rsid w:val="00A447BF"/>
    <w:rsid w:val="00A44BF5"/>
    <w:rsid w:val="00A44F32"/>
    <w:rsid w:val="00A45075"/>
    <w:rsid w:val="00A45E5E"/>
    <w:rsid w:val="00A45F8E"/>
    <w:rsid w:val="00A46854"/>
    <w:rsid w:val="00A4722F"/>
    <w:rsid w:val="00A4735E"/>
    <w:rsid w:val="00A474A5"/>
    <w:rsid w:val="00A47838"/>
    <w:rsid w:val="00A50342"/>
    <w:rsid w:val="00A50A97"/>
    <w:rsid w:val="00A50EEA"/>
    <w:rsid w:val="00A510E7"/>
    <w:rsid w:val="00A5122B"/>
    <w:rsid w:val="00A51CE8"/>
    <w:rsid w:val="00A51D27"/>
    <w:rsid w:val="00A52020"/>
    <w:rsid w:val="00A524B6"/>
    <w:rsid w:val="00A52D30"/>
    <w:rsid w:val="00A5323C"/>
    <w:rsid w:val="00A54292"/>
    <w:rsid w:val="00A54709"/>
    <w:rsid w:val="00A54CCF"/>
    <w:rsid w:val="00A551B4"/>
    <w:rsid w:val="00A55660"/>
    <w:rsid w:val="00A55B80"/>
    <w:rsid w:val="00A575E6"/>
    <w:rsid w:val="00A60393"/>
    <w:rsid w:val="00A60843"/>
    <w:rsid w:val="00A60866"/>
    <w:rsid w:val="00A60C91"/>
    <w:rsid w:val="00A60FA7"/>
    <w:rsid w:val="00A61DE5"/>
    <w:rsid w:val="00A621B3"/>
    <w:rsid w:val="00A627A2"/>
    <w:rsid w:val="00A62836"/>
    <w:rsid w:val="00A62A2A"/>
    <w:rsid w:val="00A62AA7"/>
    <w:rsid w:val="00A63358"/>
    <w:rsid w:val="00A634E1"/>
    <w:rsid w:val="00A63716"/>
    <w:rsid w:val="00A64022"/>
    <w:rsid w:val="00A64188"/>
    <w:rsid w:val="00A64474"/>
    <w:rsid w:val="00A647B7"/>
    <w:rsid w:val="00A64A81"/>
    <w:rsid w:val="00A64B2A"/>
    <w:rsid w:val="00A64D2F"/>
    <w:rsid w:val="00A6508B"/>
    <w:rsid w:val="00A65A91"/>
    <w:rsid w:val="00A667FF"/>
    <w:rsid w:val="00A66A2E"/>
    <w:rsid w:val="00A66DA7"/>
    <w:rsid w:val="00A66E16"/>
    <w:rsid w:val="00A67A0F"/>
    <w:rsid w:val="00A70343"/>
    <w:rsid w:val="00A70380"/>
    <w:rsid w:val="00A70CF0"/>
    <w:rsid w:val="00A70CFB"/>
    <w:rsid w:val="00A70D8C"/>
    <w:rsid w:val="00A711BF"/>
    <w:rsid w:val="00A7182A"/>
    <w:rsid w:val="00A71A68"/>
    <w:rsid w:val="00A71EC2"/>
    <w:rsid w:val="00A7239C"/>
    <w:rsid w:val="00A72CBB"/>
    <w:rsid w:val="00A73169"/>
    <w:rsid w:val="00A73C7B"/>
    <w:rsid w:val="00A73D3A"/>
    <w:rsid w:val="00A73F1D"/>
    <w:rsid w:val="00A745B9"/>
    <w:rsid w:val="00A7488B"/>
    <w:rsid w:val="00A748B0"/>
    <w:rsid w:val="00A74ABE"/>
    <w:rsid w:val="00A74D16"/>
    <w:rsid w:val="00A750CA"/>
    <w:rsid w:val="00A75B6A"/>
    <w:rsid w:val="00A7684B"/>
    <w:rsid w:val="00A77027"/>
    <w:rsid w:val="00A80154"/>
    <w:rsid w:val="00A8025F"/>
    <w:rsid w:val="00A803B6"/>
    <w:rsid w:val="00A809CC"/>
    <w:rsid w:val="00A80F9C"/>
    <w:rsid w:val="00A813F4"/>
    <w:rsid w:val="00A8150E"/>
    <w:rsid w:val="00A8178F"/>
    <w:rsid w:val="00A81C4A"/>
    <w:rsid w:val="00A81FC3"/>
    <w:rsid w:val="00A823D8"/>
    <w:rsid w:val="00A829CC"/>
    <w:rsid w:val="00A82E30"/>
    <w:rsid w:val="00A831FB"/>
    <w:rsid w:val="00A8345A"/>
    <w:rsid w:val="00A8397D"/>
    <w:rsid w:val="00A83F5F"/>
    <w:rsid w:val="00A85820"/>
    <w:rsid w:val="00A85AC7"/>
    <w:rsid w:val="00A85FCF"/>
    <w:rsid w:val="00A862DF"/>
    <w:rsid w:val="00A86476"/>
    <w:rsid w:val="00A86585"/>
    <w:rsid w:val="00A868E9"/>
    <w:rsid w:val="00A86913"/>
    <w:rsid w:val="00A86EF2"/>
    <w:rsid w:val="00A878DB"/>
    <w:rsid w:val="00A90410"/>
    <w:rsid w:val="00A908AA"/>
    <w:rsid w:val="00A908DB"/>
    <w:rsid w:val="00A908E4"/>
    <w:rsid w:val="00A9098F"/>
    <w:rsid w:val="00A90DD4"/>
    <w:rsid w:val="00A912B3"/>
    <w:rsid w:val="00A918EB"/>
    <w:rsid w:val="00A91977"/>
    <w:rsid w:val="00A91D10"/>
    <w:rsid w:val="00A91E3F"/>
    <w:rsid w:val="00A92590"/>
    <w:rsid w:val="00A9268C"/>
    <w:rsid w:val="00A928D0"/>
    <w:rsid w:val="00A92C57"/>
    <w:rsid w:val="00A93458"/>
    <w:rsid w:val="00A93542"/>
    <w:rsid w:val="00A93B8F"/>
    <w:rsid w:val="00A94B38"/>
    <w:rsid w:val="00A94F8E"/>
    <w:rsid w:val="00A951BF"/>
    <w:rsid w:val="00A95570"/>
    <w:rsid w:val="00A956BE"/>
    <w:rsid w:val="00A957AE"/>
    <w:rsid w:val="00A957B2"/>
    <w:rsid w:val="00A95ADA"/>
    <w:rsid w:val="00A95C1A"/>
    <w:rsid w:val="00A97207"/>
    <w:rsid w:val="00A972E1"/>
    <w:rsid w:val="00A97410"/>
    <w:rsid w:val="00A97A69"/>
    <w:rsid w:val="00A97DD3"/>
    <w:rsid w:val="00AA03AB"/>
    <w:rsid w:val="00AA08C0"/>
    <w:rsid w:val="00AA0FA1"/>
    <w:rsid w:val="00AA12E7"/>
    <w:rsid w:val="00AA1424"/>
    <w:rsid w:val="00AA17C2"/>
    <w:rsid w:val="00AA1B4C"/>
    <w:rsid w:val="00AA1BC5"/>
    <w:rsid w:val="00AA21BF"/>
    <w:rsid w:val="00AA2458"/>
    <w:rsid w:val="00AA2C08"/>
    <w:rsid w:val="00AA367D"/>
    <w:rsid w:val="00AA3772"/>
    <w:rsid w:val="00AA3B82"/>
    <w:rsid w:val="00AA3BF3"/>
    <w:rsid w:val="00AA4371"/>
    <w:rsid w:val="00AA4975"/>
    <w:rsid w:val="00AA4EE4"/>
    <w:rsid w:val="00AA503C"/>
    <w:rsid w:val="00AA5078"/>
    <w:rsid w:val="00AA5640"/>
    <w:rsid w:val="00AA59A3"/>
    <w:rsid w:val="00AA5DE7"/>
    <w:rsid w:val="00AA5EE3"/>
    <w:rsid w:val="00AA6B39"/>
    <w:rsid w:val="00AA7E58"/>
    <w:rsid w:val="00AA7E5D"/>
    <w:rsid w:val="00AB01FA"/>
    <w:rsid w:val="00AB04FB"/>
    <w:rsid w:val="00AB0807"/>
    <w:rsid w:val="00AB08D3"/>
    <w:rsid w:val="00AB08EF"/>
    <w:rsid w:val="00AB0DEE"/>
    <w:rsid w:val="00AB0F6E"/>
    <w:rsid w:val="00AB1337"/>
    <w:rsid w:val="00AB19A0"/>
    <w:rsid w:val="00AB1FC0"/>
    <w:rsid w:val="00AB1FC6"/>
    <w:rsid w:val="00AB23EB"/>
    <w:rsid w:val="00AB24A8"/>
    <w:rsid w:val="00AB3237"/>
    <w:rsid w:val="00AB36CC"/>
    <w:rsid w:val="00AB4DDE"/>
    <w:rsid w:val="00AB5BB2"/>
    <w:rsid w:val="00AB71DA"/>
    <w:rsid w:val="00AB7BE2"/>
    <w:rsid w:val="00AC0680"/>
    <w:rsid w:val="00AC0A45"/>
    <w:rsid w:val="00AC0F49"/>
    <w:rsid w:val="00AC152F"/>
    <w:rsid w:val="00AC1A85"/>
    <w:rsid w:val="00AC2B10"/>
    <w:rsid w:val="00AC2D59"/>
    <w:rsid w:val="00AC2DA7"/>
    <w:rsid w:val="00AC4164"/>
    <w:rsid w:val="00AC4214"/>
    <w:rsid w:val="00AC5B66"/>
    <w:rsid w:val="00AC5F03"/>
    <w:rsid w:val="00AC64E4"/>
    <w:rsid w:val="00AC6625"/>
    <w:rsid w:val="00AC7615"/>
    <w:rsid w:val="00AC7773"/>
    <w:rsid w:val="00AC7855"/>
    <w:rsid w:val="00AC7B63"/>
    <w:rsid w:val="00AC7CBE"/>
    <w:rsid w:val="00AD0032"/>
    <w:rsid w:val="00AD03F1"/>
    <w:rsid w:val="00AD09A1"/>
    <w:rsid w:val="00AD1670"/>
    <w:rsid w:val="00AD1715"/>
    <w:rsid w:val="00AD1A0B"/>
    <w:rsid w:val="00AD2215"/>
    <w:rsid w:val="00AD28DC"/>
    <w:rsid w:val="00AD2D63"/>
    <w:rsid w:val="00AD3A15"/>
    <w:rsid w:val="00AD4016"/>
    <w:rsid w:val="00AD53FD"/>
    <w:rsid w:val="00AD5A14"/>
    <w:rsid w:val="00AD5F63"/>
    <w:rsid w:val="00AD6428"/>
    <w:rsid w:val="00AD66A2"/>
    <w:rsid w:val="00AD7C0E"/>
    <w:rsid w:val="00AD7DD5"/>
    <w:rsid w:val="00AE0B26"/>
    <w:rsid w:val="00AE0FA3"/>
    <w:rsid w:val="00AE1141"/>
    <w:rsid w:val="00AE16EF"/>
    <w:rsid w:val="00AE1A23"/>
    <w:rsid w:val="00AE1B49"/>
    <w:rsid w:val="00AE1FF7"/>
    <w:rsid w:val="00AE2425"/>
    <w:rsid w:val="00AE2471"/>
    <w:rsid w:val="00AE2599"/>
    <w:rsid w:val="00AE27A3"/>
    <w:rsid w:val="00AE3493"/>
    <w:rsid w:val="00AE38B9"/>
    <w:rsid w:val="00AE42A7"/>
    <w:rsid w:val="00AE4BCB"/>
    <w:rsid w:val="00AE4E32"/>
    <w:rsid w:val="00AE4FD2"/>
    <w:rsid w:val="00AE5573"/>
    <w:rsid w:val="00AE6750"/>
    <w:rsid w:val="00AE6778"/>
    <w:rsid w:val="00AE76C3"/>
    <w:rsid w:val="00AF0276"/>
    <w:rsid w:val="00AF085E"/>
    <w:rsid w:val="00AF08CA"/>
    <w:rsid w:val="00AF0AE0"/>
    <w:rsid w:val="00AF1CC2"/>
    <w:rsid w:val="00AF1D9F"/>
    <w:rsid w:val="00AF1EF3"/>
    <w:rsid w:val="00AF2419"/>
    <w:rsid w:val="00AF2834"/>
    <w:rsid w:val="00AF2B45"/>
    <w:rsid w:val="00AF30C4"/>
    <w:rsid w:val="00AF371C"/>
    <w:rsid w:val="00AF4279"/>
    <w:rsid w:val="00AF4B01"/>
    <w:rsid w:val="00AF4B8E"/>
    <w:rsid w:val="00AF4D6C"/>
    <w:rsid w:val="00AF4E38"/>
    <w:rsid w:val="00AF55EB"/>
    <w:rsid w:val="00AF5C4F"/>
    <w:rsid w:val="00AF5CA7"/>
    <w:rsid w:val="00AF5DD1"/>
    <w:rsid w:val="00AF60ED"/>
    <w:rsid w:val="00AF6DDB"/>
    <w:rsid w:val="00AF6ED9"/>
    <w:rsid w:val="00AF7013"/>
    <w:rsid w:val="00B008F8"/>
    <w:rsid w:val="00B00982"/>
    <w:rsid w:val="00B00C15"/>
    <w:rsid w:val="00B00F3B"/>
    <w:rsid w:val="00B01FEC"/>
    <w:rsid w:val="00B0278B"/>
    <w:rsid w:val="00B036A4"/>
    <w:rsid w:val="00B03D74"/>
    <w:rsid w:val="00B045E5"/>
    <w:rsid w:val="00B0486A"/>
    <w:rsid w:val="00B050B4"/>
    <w:rsid w:val="00B05379"/>
    <w:rsid w:val="00B053ED"/>
    <w:rsid w:val="00B05641"/>
    <w:rsid w:val="00B05A57"/>
    <w:rsid w:val="00B060FE"/>
    <w:rsid w:val="00B070C1"/>
    <w:rsid w:val="00B075CB"/>
    <w:rsid w:val="00B079D1"/>
    <w:rsid w:val="00B103B2"/>
    <w:rsid w:val="00B10672"/>
    <w:rsid w:val="00B1095F"/>
    <w:rsid w:val="00B10E0C"/>
    <w:rsid w:val="00B11C46"/>
    <w:rsid w:val="00B11F2C"/>
    <w:rsid w:val="00B122AD"/>
    <w:rsid w:val="00B1273E"/>
    <w:rsid w:val="00B138BE"/>
    <w:rsid w:val="00B13DBA"/>
    <w:rsid w:val="00B148E1"/>
    <w:rsid w:val="00B1570A"/>
    <w:rsid w:val="00B15B7B"/>
    <w:rsid w:val="00B15CE2"/>
    <w:rsid w:val="00B16028"/>
    <w:rsid w:val="00B160D9"/>
    <w:rsid w:val="00B16F0C"/>
    <w:rsid w:val="00B17861"/>
    <w:rsid w:val="00B17B81"/>
    <w:rsid w:val="00B204F9"/>
    <w:rsid w:val="00B2139D"/>
    <w:rsid w:val="00B213DF"/>
    <w:rsid w:val="00B229DE"/>
    <w:rsid w:val="00B22EA4"/>
    <w:rsid w:val="00B23080"/>
    <w:rsid w:val="00B23A60"/>
    <w:rsid w:val="00B2433E"/>
    <w:rsid w:val="00B252A6"/>
    <w:rsid w:val="00B255B5"/>
    <w:rsid w:val="00B256F7"/>
    <w:rsid w:val="00B25A95"/>
    <w:rsid w:val="00B25AF2"/>
    <w:rsid w:val="00B26E7A"/>
    <w:rsid w:val="00B27277"/>
    <w:rsid w:val="00B272AA"/>
    <w:rsid w:val="00B27D74"/>
    <w:rsid w:val="00B30118"/>
    <w:rsid w:val="00B30F6C"/>
    <w:rsid w:val="00B31B7B"/>
    <w:rsid w:val="00B31D5A"/>
    <w:rsid w:val="00B32800"/>
    <w:rsid w:val="00B32939"/>
    <w:rsid w:val="00B32B46"/>
    <w:rsid w:val="00B32BB3"/>
    <w:rsid w:val="00B32D47"/>
    <w:rsid w:val="00B32EFE"/>
    <w:rsid w:val="00B333FC"/>
    <w:rsid w:val="00B33A69"/>
    <w:rsid w:val="00B34201"/>
    <w:rsid w:val="00B344BE"/>
    <w:rsid w:val="00B348AA"/>
    <w:rsid w:val="00B34B41"/>
    <w:rsid w:val="00B34C91"/>
    <w:rsid w:val="00B3548F"/>
    <w:rsid w:val="00B355E0"/>
    <w:rsid w:val="00B356B2"/>
    <w:rsid w:val="00B3575B"/>
    <w:rsid w:val="00B36988"/>
    <w:rsid w:val="00B36B6F"/>
    <w:rsid w:val="00B36D0B"/>
    <w:rsid w:val="00B36E98"/>
    <w:rsid w:val="00B36FB0"/>
    <w:rsid w:val="00B3768E"/>
    <w:rsid w:val="00B377CF"/>
    <w:rsid w:val="00B37841"/>
    <w:rsid w:val="00B37BF5"/>
    <w:rsid w:val="00B37D01"/>
    <w:rsid w:val="00B400DB"/>
    <w:rsid w:val="00B4015E"/>
    <w:rsid w:val="00B402A9"/>
    <w:rsid w:val="00B406A9"/>
    <w:rsid w:val="00B406F8"/>
    <w:rsid w:val="00B41133"/>
    <w:rsid w:val="00B41282"/>
    <w:rsid w:val="00B41734"/>
    <w:rsid w:val="00B42FF0"/>
    <w:rsid w:val="00B43101"/>
    <w:rsid w:val="00B44225"/>
    <w:rsid w:val="00B44B4C"/>
    <w:rsid w:val="00B44C50"/>
    <w:rsid w:val="00B4572A"/>
    <w:rsid w:val="00B457B1"/>
    <w:rsid w:val="00B45FAB"/>
    <w:rsid w:val="00B46805"/>
    <w:rsid w:val="00B4753D"/>
    <w:rsid w:val="00B4772B"/>
    <w:rsid w:val="00B47A8A"/>
    <w:rsid w:val="00B47CDD"/>
    <w:rsid w:val="00B47D67"/>
    <w:rsid w:val="00B50038"/>
    <w:rsid w:val="00B50A49"/>
    <w:rsid w:val="00B50C79"/>
    <w:rsid w:val="00B5176F"/>
    <w:rsid w:val="00B51944"/>
    <w:rsid w:val="00B51E14"/>
    <w:rsid w:val="00B51F24"/>
    <w:rsid w:val="00B51FB0"/>
    <w:rsid w:val="00B526F8"/>
    <w:rsid w:val="00B5314B"/>
    <w:rsid w:val="00B53396"/>
    <w:rsid w:val="00B53636"/>
    <w:rsid w:val="00B54827"/>
    <w:rsid w:val="00B54A9E"/>
    <w:rsid w:val="00B54D6D"/>
    <w:rsid w:val="00B553F1"/>
    <w:rsid w:val="00B5632A"/>
    <w:rsid w:val="00B5637E"/>
    <w:rsid w:val="00B56A91"/>
    <w:rsid w:val="00B56B79"/>
    <w:rsid w:val="00B56C81"/>
    <w:rsid w:val="00B56F46"/>
    <w:rsid w:val="00B571A0"/>
    <w:rsid w:val="00B57481"/>
    <w:rsid w:val="00B57EF0"/>
    <w:rsid w:val="00B600C9"/>
    <w:rsid w:val="00B60E81"/>
    <w:rsid w:val="00B60E9B"/>
    <w:rsid w:val="00B61704"/>
    <w:rsid w:val="00B61C43"/>
    <w:rsid w:val="00B61D02"/>
    <w:rsid w:val="00B621B7"/>
    <w:rsid w:val="00B62823"/>
    <w:rsid w:val="00B63199"/>
    <w:rsid w:val="00B63578"/>
    <w:rsid w:val="00B64132"/>
    <w:rsid w:val="00B6440C"/>
    <w:rsid w:val="00B64685"/>
    <w:rsid w:val="00B649F1"/>
    <w:rsid w:val="00B64A58"/>
    <w:rsid w:val="00B64BBA"/>
    <w:rsid w:val="00B6561C"/>
    <w:rsid w:val="00B661C5"/>
    <w:rsid w:val="00B665E0"/>
    <w:rsid w:val="00B66954"/>
    <w:rsid w:val="00B66BD7"/>
    <w:rsid w:val="00B6774B"/>
    <w:rsid w:val="00B67ED1"/>
    <w:rsid w:val="00B7065F"/>
    <w:rsid w:val="00B70C9D"/>
    <w:rsid w:val="00B70EE4"/>
    <w:rsid w:val="00B70F2E"/>
    <w:rsid w:val="00B71416"/>
    <w:rsid w:val="00B71494"/>
    <w:rsid w:val="00B71748"/>
    <w:rsid w:val="00B71DA0"/>
    <w:rsid w:val="00B722A0"/>
    <w:rsid w:val="00B727AA"/>
    <w:rsid w:val="00B72C6D"/>
    <w:rsid w:val="00B72E4F"/>
    <w:rsid w:val="00B72F1E"/>
    <w:rsid w:val="00B73272"/>
    <w:rsid w:val="00B734B3"/>
    <w:rsid w:val="00B735A3"/>
    <w:rsid w:val="00B738D1"/>
    <w:rsid w:val="00B73DE4"/>
    <w:rsid w:val="00B74AB2"/>
    <w:rsid w:val="00B74E9E"/>
    <w:rsid w:val="00B75476"/>
    <w:rsid w:val="00B75527"/>
    <w:rsid w:val="00B759A4"/>
    <w:rsid w:val="00B75B01"/>
    <w:rsid w:val="00B765F6"/>
    <w:rsid w:val="00B768C0"/>
    <w:rsid w:val="00B7723D"/>
    <w:rsid w:val="00B77A5F"/>
    <w:rsid w:val="00B77CD3"/>
    <w:rsid w:val="00B77D3D"/>
    <w:rsid w:val="00B77F7A"/>
    <w:rsid w:val="00B8096E"/>
    <w:rsid w:val="00B80DFD"/>
    <w:rsid w:val="00B80FD6"/>
    <w:rsid w:val="00B8202D"/>
    <w:rsid w:val="00B825D1"/>
    <w:rsid w:val="00B82827"/>
    <w:rsid w:val="00B83CD2"/>
    <w:rsid w:val="00B83D83"/>
    <w:rsid w:val="00B83ED0"/>
    <w:rsid w:val="00B84675"/>
    <w:rsid w:val="00B85460"/>
    <w:rsid w:val="00B855D4"/>
    <w:rsid w:val="00B8571E"/>
    <w:rsid w:val="00B85737"/>
    <w:rsid w:val="00B8582C"/>
    <w:rsid w:val="00B86694"/>
    <w:rsid w:val="00B867CC"/>
    <w:rsid w:val="00B86F79"/>
    <w:rsid w:val="00B90078"/>
    <w:rsid w:val="00B90A61"/>
    <w:rsid w:val="00B90B79"/>
    <w:rsid w:val="00B9105E"/>
    <w:rsid w:val="00B912C1"/>
    <w:rsid w:val="00B9162C"/>
    <w:rsid w:val="00B9181D"/>
    <w:rsid w:val="00B91D62"/>
    <w:rsid w:val="00B91F97"/>
    <w:rsid w:val="00B93538"/>
    <w:rsid w:val="00B9382B"/>
    <w:rsid w:val="00B93C69"/>
    <w:rsid w:val="00B93DBF"/>
    <w:rsid w:val="00B94B57"/>
    <w:rsid w:val="00B94E3A"/>
    <w:rsid w:val="00B95148"/>
    <w:rsid w:val="00B954E3"/>
    <w:rsid w:val="00B96F08"/>
    <w:rsid w:val="00B972A7"/>
    <w:rsid w:val="00B97474"/>
    <w:rsid w:val="00BA0005"/>
    <w:rsid w:val="00BA0459"/>
    <w:rsid w:val="00BA07D9"/>
    <w:rsid w:val="00BA0E1E"/>
    <w:rsid w:val="00BA1104"/>
    <w:rsid w:val="00BA1348"/>
    <w:rsid w:val="00BA1B48"/>
    <w:rsid w:val="00BA3862"/>
    <w:rsid w:val="00BA3EAE"/>
    <w:rsid w:val="00BA4588"/>
    <w:rsid w:val="00BA48AA"/>
    <w:rsid w:val="00BA4C5A"/>
    <w:rsid w:val="00BA4CE5"/>
    <w:rsid w:val="00BA4D0E"/>
    <w:rsid w:val="00BA4D3C"/>
    <w:rsid w:val="00BA4EE5"/>
    <w:rsid w:val="00BA5224"/>
    <w:rsid w:val="00BA537E"/>
    <w:rsid w:val="00BA556B"/>
    <w:rsid w:val="00BA587E"/>
    <w:rsid w:val="00BA5D8D"/>
    <w:rsid w:val="00BA70E8"/>
    <w:rsid w:val="00BA718D"/>
    <w:rsid w:val="00BA7F0D"/>
    <w:rsid w:val="00BA7FC0"/>
    <w:rsid w:val="00BB1351"/>
    <w:rsid w:val="00BB1655"/>
    <w:rsid w:val="00BB1B0C"/>
    <w:rsid w:val="00BB1BBF"/>
    <w:rsid w:val="00BB1D84"/>
    <w:rsid w:val="00BB2569"/>
    <w:rsid w:val="00BB2775"/>
    <w:rsid w:val="00BB2BA6"/>
    <w:rsid w:val="00BB2D96"/>
    <w:rsid w:val="00BB2DA2"/>
    <w:rsid w:val="00BB2E96"/>
    <w:rsid w:val="00BB4289"/>
    <w:rsid w:val="00BB4764"/>
    <w:rsid w:val="00BB489C"/>
    <w:rsid w:val="00BB48E6"/>
    <w:rsid w:val="00BB5332"/>
    <w:rsid w:val="00BB5722"/>
    <w:rsid w:val="00BB5E9B"/>
    <w:rsid w:val="00BB6419"/>
    <w:rsid w:val="00BB6678"/>
    <w:rsid w:val="00BB6FBA"/>
    <w:rsid w:val="00BB7248"/>
    <w:rsid w:val="00BB74F1"/>
    <w:rsid w:val="00BB7515"/>
    <w:rsid w:val="00BB7A54"/>
    <w:rsid w:val="00BB7C2E"/>
    <w:rsid w:val="00BB7C6D"/>
    <w:rsid w:val="00BC015F"/>
    <w:rsid w:val="00BC0E2E"/>
    <w:rsid w:val="00BC13C2"/>
    <w:rsid w:val="00BC149C"/>
    <w:rsid w:val="00BC1D0A"/>
    <w:rsid w:val="00BC235B"/>
    <w:rsid w:val="00BC2523"/>
    <w:rsid w:val="00BC256E"/>
    <w:rsid w:val="00BC2619"/>
    <w:rsid w:val="00BC30DB"/>
    <w:rsid w:val="00BC4BEA"/>
    <w:rsid w:val="00BC4CD3"/>
    <w:rsid w:val="00BC4EF8"/>
    <w:rsid w:val="00BC5414"/>
    <w:rsid w:val="00BC5632"/>
    <w:rsid w:val="00BC5BFF"/>
    <w:rsid w:val="00BC5E64"/>
    <w:rsid w:val="00BC6011"/>
    <w:rsid w:val="00BC68DD"/>
    <w:rsid w:val="00BC6CBD"/>
    <w:rsid w:val="00BC7304"/>
    <w:rsid w:val="00BC7766"/>
    <w:rsid w:val="00BC7892"/>
    <w:rsid w:val="00BD0006"/>
    <w:rsid w:val="00BD1149"/>
    <w:rsid w:val="00BD13D7"/>
    <w:rsid w:val="00BD16B9"/>
    <w:rsid w:val="00BD201A"/>
    <w:rsid w:val="00BD223F"/>
    <w:rsid w:val="00BD2490"/>
    <w:rsid w:val="00BD2C46"/>
    <w:rsid w:val="00BD2CF1"/>
    <w:rsid w:val="00BD2FE9"/>
    <w:rsid w:val="00BD306C"/>
    <w:rsid w:val="00BD30D4"/>
    <w:rsid w:val="00BD34CF"/>
    <w:rsid w:val="00BD3614"/>
    <w:rsid w:val="00BD3B4B"/>
    <w:rsid w:val="00BD3C95"/>
    <w:rsid w:val="00BD3D5B"/>
    <w:rsid w:val="00BD41ED"/>
    <w:rsid w:val="00BD46CB"/>
    <w:rsid w:val="00BD566B"/>
    <w:rsid w:val="00BD5AEB"/>
    <w:rsid w:val="00BD5E30"/>
    <w:rsid w:val="00BD6C86"/>
    <w:rsid w:val="00BD7224"/>
    <w:rsid w:val="00BD72A5"/>
    <w:rsid w:val="00BD7ABE"/>
    <w:rsid w:val="00BD7F2C"/>
    <w:rsid w:val="00BE03A6"/>
    <w:rsid w:val="00BE05BC"/>
    <w:rsid w:val="00BE0932"/>
    <w:rsid w:val="00BE0CFA"/>
    <w:rsid w:val="00BE0DD0"/>
    <w:rsid w:val="00BE0E52"/>
    <w:rsid w:val="00BE1111"/>
    <w:rsid w:val="00BE13F5"/>
    <w:rsid w:val="00BE1940"/>
    <w:rsid w:val="00BE1D1D"/>
    <w:rsid w:val="00BE1EBC"/>
    <w:rsid w:val="00BE2349"/>
    <w:rsid w:val="00BE28DE"/>
    <w:rsid w:val="00BE2ED4"/>
    <w:rsid w:val="00BE30AA"/>
    <w:rsid w:val="00BE3AE7"/>
    <w:rsid w:val="00BE3DF5"/>
    <w:rsid w:val="00BE4584"/>
    <w:rsid w:val="00BE4633"/>
    <w:rsid w:val="00BE5201"/>
    <w:rsid w:val="00BE5B77"/>
    <w:rsid w:val="00BE648C"/>
    <w:rsid w:val="00BE6A65"/>
    <w:rsid w:val="00BE6A87"/>
    <w:rsid w:val="00BE725F"/>
    <w:rsid w:val="00BE7DCF"/>
    <w:rsid w:val="00BF0789"/>
    <w:rsid w:val="00BF0C9F"/>
    <w:rsid w:val="00BF0D86"/>
    <w:rsid w:val="00BF0FC6"/>
    <w:rsid w:val="00BF1442"/>
    <w:rsid w:val="00BF1CBF"/>
    <w:rsid w:val="00BF2114"/>
    <w:rsid w:val="00BF364A"/>
    <w:rsid w:val="00BF3692"/>
    <w:rsid w:val="00BF3817"/>
    <w:rsid w:val="00BF3CBF"/>
    <w:rsid w:val="00BF3DA7"/>
    <w:rsid w:val="00BF44D9"/>
    <w:rsid w:val="00BF595A"/>
    <w:rsid w:val="00BF63A1"/>
    <w:rsid w:val="00BF6790"/>
    <w:rsid w:val="00BF685A"/>
    <w:rsid w:val="00C007EC"/>
    <w:rsid w:val="00C008C1"/>
    <w:rsid w:val="00C00A43"/>
    <w:rsid w:val="00C0126E"/>
    <w:rsid w:val="00C01350"/>
    <w:rsid w:val="00C01522"/>
    <w:rsid w:val="00C02B3D"/>
    <w:rsid w:val="00C0328D"/>
    <w:rsid w:val="00C03649"/>
    <w:rsid w:val="00C03FA9"/>
    <w:rsid w:val="00C04783"/>
    <w:rsid w:val="00C04F38"/>
    <w:rsid w:val="00C051E5"/>
    <w:rsid w:val="00C05715"/>
    <w:rsid w:val="00C05A30"/>
    <w:rsid w:val="00C05DFC"/>
    <w:rsid w:val="00C06933"/>
    <w:rsid w:val="00C06973"/>
    <w:rsid w:val="00C0723E"/>
    <w:rsid w:val="00C07B2D"/>
    <w:rsid w:val="00C1009A"/>
    <w:rsid w:val="00C11452"/>
    <w:rsid w:val="00C11573"/>
    <w:rsid w:val="00C11E0D"/>
    <w:rsid w:val="00C13894"/>
    <w:rsid w:val="00C13973"/>
    <w:rsid w:val="00C13A9E"/>
    <w:rsid w:val="00C13C3D"/>
    <w:rsid w:val="00C13E84"/>
    <w:rsid w:val="00C1411C"/>
    <w:rsid w:val="00C1422B"/>
    <w:rsid w:val="00C148D9"/>
    <w:rsid w:val="00C14E6D"/>
    <w:rsid w:val="00C1501C"/>
    <w:rsid w:val="00C1531B"/>
    <w:rsid w:val="00C15444"/>
    <w:rsid w:val="00C15B0B"/>
    <w:rsid w:val="00C162FB"/>
    <w:rsid w:val="00C169A0"/>
    <w:rsid w:val="00C1726E"/>
    <w:rsid w:val="00C17887"/>
    <w:rsid w:val="00C17BF2"/>
    <w:rsid w:val="00C17D15"/>
    <w:rsid w:val="00C2018F"/>
    <w:rsid w:val="00C201E2"/>
    <w:rsid w:val="00C20433"/>
    <w:rsid w:val="00C2078B"/>
    <w:rsid w:val="00C2107C"/>
    <w:rsid w:val="00C213FD"/>
    <w:rsid w:val="00C21FD6"/>
    <w:rsid w:val="00C21FDE"/>
    <w:rsid w:val="00C23644"/>
    <w:rsid w:val="00C23873"/>
    <w:rsid w:val="00C23E7A"/>
    <w:rsid w:val="00C24094"/>
    <w:rsid w:val="00C243B7"/>
    <w:rsid w:val="00C24562"/>
    <w:rsid w:val="00C24697"/>
    <w:rsid w:val="00C249EF"/>
    <w:rsid w:val="00C24DAE"/>
    <w:rsid w:val="00C25194"/>
    <w:rsid w:val="00C25466"/>
    <w:rsid w:val="00C25894"/>
    <w:rsid w:val="00C25C78"/>
    <w:rsid w:val="00C25EBE"/>
    <w:rsid w:val="00C2651B"/>
    <w:rsid w:val="00C2674B"/>
    <w:rsid w:val="00C26A74"/>
    <w:rsid w:val="00C26D67"/>
    <w:rsid w:val="00C27F2D"/>
    <w:rsid w:val="00C300EE"/>
    <w:rsid w:val="00C309F1"/>
    <w:rsid w:val="00C30A2F"/>
    <w:rsid w:val="00C30B55"/>
    <w:rsid w:val="00C30BF4"/>
    <w:rsid w:val="00C30C7D"/>
    <w:rsid w:val="00C31661"/>
    <w:rsid w:val="00C31BF1"/>
    <w:rsid w:val="00C31C21"/>
    <w:rsid w:val="00C31D88"/>
    <w:rsid w:val="00C31DA7"/>
    <w:rsid w:val="00C31E3D"/>
    <w:rsid w:val="00C324AB"/>
    <w:rsid w:val="00C3266F"/>
    <w:rsid w:val="00C32690"/>
    <w:rsid w:val="00C32826"/>
    <w:rsid w:val="00C32964"/>
    <w:rsid w:val="00C32C09"/>
    <w:rsid w:val="00C330CE"/>
    <w:rsid w:val="00C339C5"/>
    <w:rsid w:val="00C33C93"/>
    <w:rsid w:val="00C3429C"/>
    <w:rsid w:val="00C346F3"/>
    <w:rsid w:val="00C34C0D"/>
    <w:rsid w:val="00C34E83"/>
    <w:rsid w:val="00C35026"/>
    <w:rsid w:val="00C3534C"/>
    <w:rsid w:val="00C35DFE"/>
    <w:rsid w:val="00C35F07"/>
    <w:rsid w:val="00C361EC"/>
    <w:rsid w:val="00C36295"/>
    <w:rsid w:val="00C36B3E"/>
    <w:rsid w:val="00C36E47"/>
    <w:rsid w:val="00C3709A"/>
    <w:rsid w:val="00C373A4"/>
    <w:rsid w:val="00C3742C"/>
    <w:rsid w:val="00C3743D"/>
    <w:rsid w:val="00C37495"/>
    <w:rsid w:val="00C37736"/>
    <w:rsid w:val="00C37BF3"/>
    <w:rsid w:val="00C37C41"/>
    <w:rsid w:val="00C40CE7"/>
    <w:rsid w:val="00C40D9D"/>
    <w:rsid w:val="00C40E92"/>
    <w:rsid w:val="00C419A3"/>
    <w:rsid w:val="00C42012"/>
    <w:rsid w:val="00C420CC"/>
    <w:rsid w:val="00C4250C"/>
    <w:rsid w:val="00C42E28"/>
    <w:rsid w:val="00C432E7"/>
    <w:rsid w:val="00C43534"/>
    <w:rsid w:val="00C43555"/>
    <w:rsid w:val="00C4420B"/>
    <w:rsid w:val="00C44420"/>
    <w:rsid w:val="00C44491"/>
    <w:rsid w:val="00C445A3"/>
    <w:rsid w:val="00C446B3"/>
    <w:rsid w:val="00C44A4B"/>
    <w:rsid w:val="00C44B61"/>
    <w:rsid w:val="00C44CE7"/>
    <w:rsid w:val="00C450BF"/>
    <w:rsid w:val="00C451A6"/>
    <w:rsid w:val="00C4538D"/>
    <w:rsid w:val="00C456C9"/>
    <w:rsid w:val="00C45A7C"/>
    <w:rsid w:val="00C45CE0"/>
    <w:rsid w:val="00C46433"/>
    <w:rsid w:val="00C46715"/>
    <w:rsid w:val="00C46DF0"/>
    <w:rsid w:val="00C478E9"/>
    <w:rsid w:val="00C47D81"/>
    <w:rsid w:val="00C5034A"/>
    <w:rsid w:val="00C5066B"/>
    <w:rsid w:val="00C50E4A"/>
    <w:rsid w:val="00C5156A"/>
    <w:rsid w:val="00C51DD7"/>
    <w:rsid w:val="00C52111"/>
    <w:rsid w:val="00C526C9"/>
    <w:rsid w:val="00C5276C"/>
    <w:rsid w:val="00C52E0B"/>
    <w:rsid w:val="00C52F11"/>
    <w:rsid w:val="00C542D4"/>
    <w:rsid w:val="00C54750"/>
    <w:rsid w:val="00C552F3"/>
    <w:rsid w:val="00C5586D"/>
    <w:rsid w:val="00C55A30"/>
    <w:rsid w:val="00C55E00"/>
    <w:rsid w:val="00C56888"/>
    <w:rsid w:val="00C56FBA"/>
    <w:rsid w:val="00C57324"/>
    <w:rsid w:val="00C57796"/>
    <w:rsid w:val="00C57A9E"/>
    <w:rsid w:val="00C60325"/>
    <w:rsid w:val="00C60DB4"/>
    <w:rsid w:val="00C61B63"/>
    <w:rsid w:val="00C6236C"/>
    <w:rsid w:val="00C625A9"/>
    <w:rsid w:val="00C649AF"/>
    <w:rsid w:val="00C64C2D"/>
    <w:rsid w:val="00C64E77"/>
    <w:rsid w:val="00C64FCD"/>
    <w:rsid w:val="00C6552D"/>
    <w:rsid w:val="00C65700"/>
    <w:rsid w:val="00C665DB"/>
    <w:rsid w:val="00C67267"/>
    <w:rsid w:val="00C676D8"/>
    <w:rsid w:val="00C67C00"/>
    <w:rsid w:val="00C67C6F"/>
    <w:rsid w:val="00C70053"/>
    <w:rsid w:val="00C70F05"/>
    <w:rsid w:val="00C712E1"/>
    <w:rsid w:val="00C71ACB"/>
    <w:rsid w:val="00C71B03"/>
    <w:rsid w:val="00C7271B"/>
    <w:rsid w:val="00C72ED3"/>
    <w:rsid w:val="00C73033"/>
    <w:rsid w:val="00C73159"/>
    <w:rsid w:val="00C739A8"/>
    <w:rsid w:val="00C73ACB"/>
    <w:rsid w:val="00C74C8D"/>
    <w:rsid w:val="00C7579E"/>
    <w:rsid w:val="00C7636B"/>
    <w:rsid w:val="00C7643D"/>
    <w:rsid w:val="00C76B9F"/>
    <w:rsid w:val="00C76BE3"/>
    <w:rsid w:val="00C774D2"/>
    <w:rsid w:val="00C77779"/>
    <w:rsid w:val="00C77B62"/>
    <w:rsid w:val="00C77E4E"/>
    <w:rsid w:val="00C77EF3"/>
    <w:rsid w:val="00C801BF"/>
    <w:rsid w:val="00C80800"/>
    <w:rsid w:val="00C80A6E"/>
    <w:rsid w:val="00C80DAB"/>
    <w:rsid w:val="00C81102"/>
    <w:rsid w:val="00C8162F"/>
    <w:rsid w:val="00C822CB"/>
    <w:rsid w:val="00C82420"/>
    <w:rsid w:val="00C828FD"/>
    <w:rsid w:val="00C83209"/>
    <w:rsid w:val="00C833D9"/>
    <w:rsid w:val="00C83593"/>
    <w:rsid w:val="00C83F29"/>
    <w:rsid w:val="00C84503"/>
    <w:rsid w:val="00C846CD"/>
    <w:rsid w:val="00C847C4"/>
    <w:rsid w:val="00C848FD"/>
    <w:rsid w:val="00C84BFA"/>
    <w:rsid w:val="00C84C58"/>
    <w:rsid w:val="00C84E82"/>
    <w:rsid w:val="00C84E9F"/>
    <w:rsid w:val="00C855B5"/>
    <w:rsid w:val="00C85821"/>
    <w:rsid w:val="00C8583A"/>
    <w:rsid w:val="00C85A14"/>
    <w:rsid w:val="00C85C4D"/>
    <w:rsid w:val="00C860A2"/>
    <w:rsid w:val="00C86456"/>
    <w:rsid w:val="00C86987"/>
    <w:rsid w:val="00C87426"/>
    <w:rsid w:val="00C875C9"/>
    <w:rsid w:val="00C87CE3"/>
    <w:rsid w:val="00C87F40"/>
    <w:rsid w:val="00C905D6"/>
    <w:rsid w:val="00C909FD"/>
    <w:rsid w:val="00C90C78"/>
    <w:rsid w:val="00C90E7C"/>
    <w:rsid w:val="00C90FF6"/>
    <w:rsid w:val="00C91153"/>
    <w:rsid w:val="00C912A0"/>
    <w:rsid w:val="00C916E5"/>
    <w:rsid w:val="00C91911"/>
    <w:rsid w:val="00C923EE"/>
    <w:rsid w:val="00C929C0"/>
    <w:rsid w:val="00C92BE8"/>
    <w:rsid w:val="00C92FC0"/>
    <w:rsid w:val="00C933F1"/>
    <w:rsid w:val="00C93E3F"/>
    <w:rsid w:val="00C93E71"/>
    <w:rsid w:val="00C93EA2"/>
    <w:rsid w:val="00C9420A"/>
    <w:rsid w:val="00C95151"/>
    <w:rsid w:val="00C953AD"/>
    <w:rsid w:val="00C95410"/>
    <w:rsid w:val="00C95E54"/>
    <w:rsid w:val="00C965E1"/>
    <w:rsid w:val="00C9672E"/>
    <w:rsid w:val="00C96956"/>
    <w:rsid w:val="00C96A01"/>
    <w:rsid w:val="00C96BB1"/>
    <w:rsid w:val="00C96E70"/>
    <w:rsid w:val="00CA0FD4"/>
    <w:rsid w:val="00CA11EE"/>
    <w:rsid w:val="00CA128B"/>
    <w:rsid w:val="00CA1313"/>
    <w:rsid w:val="00CA1801"/>
    <w:rsid w:val="00CA1D17"/>
    <w:rsid w:val="00CA2BE6"/>
    <w:rsid w:val="00CA2C51"/>
    <w:rsid w:val="00CA365C"/>
    <w:rsid w:val="00CA36FD"/>
    <w:rsid w:val="00CA371E"/>
    <w:rsid w:val="00CA3834"/>
    <w:rsid w:val="00CA3C20"/>
    <w:rsid w:val="00CA4024"/>
    <w:rsid w:val="00CA45A1"/>
    <w:rsid w:val="00CA4D00"/>
    <w:rsid w:val="00CA4D05"/>
    <w:rsid w:val="00CA4D53"/>
    <w:rsid w:val="00CA53BE"/>
    <w:rsid w:val="00CA5CC7"/>
    <w:rsid w:val="00CA5F91"/>
    <w:rsid w:val="00CA5FA4"/>
    <w:rsid w:val="00CA6A2E"/>
    <w:rsid w:val="00CA6E9C"/>
    <w:rsid w:val="00CA7229"/>
    <w:rsid w:val="00CA7328"/>
    <w:rsid w:val="00CB0061"/>
    <w:rsid w:val="00CB03AD"/>
    <w:rsid w:val="00CB09B7"/>
    <w:rsid w:val="00CB0ACC"/>
    <w:rsid w:val="00CB0E7C"/>
    <w:rsid w:val="00CB19AC"/>
    <w:rsid w:val="00CB1D96"/>
    <w:rsid w:val="00CB1E02"/>
    <w:rsid w:val="00CB2561"/>
    <w:rsid w:val="00CB2B90"/>
    <w:rsid w:val="00CB305B"/>
    <w:rsid w:val="00CB312D"/>
    <w:rsid w:val="00CB4141"/>
    <w:rsid w:val="00CB4DC7"/>
    <w:rsid w:val="00CB50CE"/>
    <w:rsid w:val="00CB523E"/>
    <w:rsid w:val="00CB52E8"/>
    <w:rsid w:val="00CB6735"/>
    <w:rsid w:val="00CB6A7A"/>
    <w:rsid w:val="00CB6EC5"/>
    <w:rsid w:val="00CB6FBD"/>
    <w:rsid w:val="00CB741C"/>
    <w:rsid w:val="00CB7697"/>
    <w:rsid w:val="00CB7748"/>
    <w:rsid w:val="00CB7845"/>
    <w:rsid w:val="00CB7DCF"/>
    <w:rsid w:val="00CC0370"/>
    <w:rsid w:val="00CC06E1"/>
    <w:rsid w:val="00CC07A5"/>
    <w:rsid w:val="00CC08C4"/>
    <w:rsid w:val="00CC1085"/>
    <w:rsid w:val="00CC2684"/>
    <w:rsid w:val="00CC272D"/>
    <w:rsid w:val="00CC2BF7"/>
    <w:rsid w:val="00CC2CB5"/>
    <w:rsid w:val="00CC3042"/>
    <w:rsid w:val="00CC3081"/>
    <w:rsid w:val="00CC3259"/>
    <w:rsid w:val="00CC33C0"/>
    <w:rsid w:val="00CC33C1"/>
    <w:rsid w:val="00CC3F03"/>
    <w:rsid w:val="00CC45C4"/>
    <w:rsid w:val="00CC4F4F"/>
    <w:rsid w:val="00CC50B4"/>
    <w:rsid w:val="00CC5B96"/>
    <w:rsid w:val="00CC6841"/>
    <w:rsid w:val="00CC6866"/>
    <w:rsid w:val="00CC72C4"/>
    <w:rsid w:val="00CC76B6"/>
    <w:rsid w:val="00CD07BE"/>
    <w:rsid w:val="00CD0C5E"/>
    <w:rsid w:val="00CD0EB3"/>
    <w:rsid w:val="00CD1AC6"/>
    <w:rsid w:val="00CD1BC2"/>
    <w:rsid w:val="00CD1EF9"/>
    <w:rsid w:val="00CD26F9"/>
    <w:rsid w:val="00CD2A4F"/>
    <w:rsid w:val="00CD34E8"/>
    <w:rsid w:val="00CD386F"/>
    <w:rsid w:val="00CD3893"/>
    <w:rsid w:val="00CD4181"/>
    <w:rsid w:val="00CD43C2"/>
    <w:rsid w:val="00CD4425"/>
    <w:rsid w:val="00CD505A"/>
    <w:rsid w:val="00CD5660"/>
    <w:rsid w:val="00CD5A45"/>
    <w:rsid w:val="00CD616F"/>
    <w:rsid w:val="00CD6A40"/>
    <w:rsid w:val="00CD6F6E"/>
    <w:rsid w:val="00CD7321"/>
    <w:rsid w:val="00CD789E"/>
    <w:rsid w:val="00CD79B1"/>
    <w:rsid w:val="00CD7C3F"/>
    <w:rsid w:val="00CE02E5"/>
    <w:rsid w:val="00CE0514"/>
    <w:rsid w:val="00CE0745"/>
    <w:rsid w:val="00CE0E44"/>
    <w:rsid w:val="00CE113D"/>
    <w:rsid w:val="00CE119A"/>
    <w:rsid w:val="00CE1264"/>
    <w:rsid w:val="00CE16FB"/>
    <w:rsid w:val="00CE221E"/>
    <w:rsid w:val="00CE3C13"/>
    <w:rsid w:val="00CE47B8"/>
    <w:rsid w:val="00CE4C97"/>
    <w:rsid w:val="00CE4E64"/>
    <w:rsid w:val="00CE5182"/>
    <w:rsid w:val="00CE52DE"/>
    <w:rsid w:val="00CE5314"/>
    <w:rsid w:val="00CE557B"/>
    <w:rsid w:val="00CE57D9"/>
    <w:rsid w:val="00CE5AC7"/>
    <w:rsid w:val="00CE5CCA"/>
    <w:rsid w:val="00CE6172"/>
    <w:rsid w:val="00CE6240"/>
    <w:rsid w:val="00CE65EB"/>
    <w:rsid w:val="00CE6966"/>
    <w:rsid w:val="00CE734B"/>
    <w:rsid w:val="00CE7361"/>
    <w:rsid w:val="00CE770C"/>
    <w:rsid w:val="00CE7EA0"/>
    <w:rsid w:val="00CF1652"/>
    <w:rsid w:val="00CF1E01"/>
    <w:rsid w:val="00CF298A"/>
    <w:rsid w:val="00CF2A81"/>
    <w:rsid w:val="00CF2D12"/>
    <w:rsid w:val="00CF3261"/>
    <w:rsid w:val="00CF358C"/>
    <w:rsid w:val="00CF38A1"/>
    <w:rsid w:val="00CF3C8E"/>
    <w:rsid w:val="00CF3F70"/>
    <w:rsid w:val="00CF489E"/>
    <w:rsid w:val="00CF5271"/>
    <w:rsid w:val="00CF54C4"/>
    <w:rsid w:val="00CF5B0C"/>
    <w:rsid w:val="00CF5CDF"/>
    <w:rsid w:val="00CF625A"/>
    <w:rsid w:val="00CF6A51"/>
    <w:rsid w:val="00CF777F"/>
    <w:rsid w:val="00CF7783"/>
    <w:rsid w:val="00D0050A"/>
    <w:rsid w:val="00D00579"/>
    <w:rsid w:val="00D00719"/>
    <w:rsid w:val="00D00EDF"/>
    <w:rsid w:val="00D013FF"/>
    <w:rsid w:val="00D01404"/>
    <w:rsid w:val="00D01449"/>
    <w:rsid w:val="00D016DB"/>
    <w:rsid w:val="00D01893"/>
    <w:rsid w:val="00D01AA0"/>
    <w:rsid w:val="00D0275A"/>
    <w:rsid w:val="00D029B6"/>
    <w:rsid w:val="00D02F16"/>
    <w:rsid w:val="00D03051"/>
    <w:rsid w:val="00D03B55"/>
    <w:rsid w:val="00D04102"/>
    <w:rsid w:val="00D0416C"/>
    <w:rsid w:val="00D04200"/>
    <w:rsid w:val="00D047D3"/>
    <w:rsid w:val="00D0494F"/>
    <w:rsid w:val="00D04AD2"/>
    <w:rsid w:val="00D053BF"/>
    <w:rsid w:val="00D05A07"/>
    <w:rsid w:val="00D06491"/>
    <w:rsid w:val="00D06D73"/>
    <w:rsid w:val="00D07208"/>
    <w:rsid w:val="00D07CD6"/>
    <w:rsid w:val="00D1018F"/>
    <w:rsid w:val="00D114A9"/>
    <w:rsid w:val="00D11615"/>
    <w:rsid w:val="00D11E43"/>
    <w:rsid w:val="00D1270C"/>
    <w:rsid w:val="00D127F2"/>
    <w:rsid w:val="00D12813"/>
    <w:rsid w:val="00D12B6C"/>
    <w:rsid w:val="00D12C93"/>
    <w:rsid w:val="00D12FC0"/>
    <w:rsid w:val="00D13975"/>
    <w:rsid w:val="00D13A87"/>
    <w:rsid w:val="00D14A94"/>
    <w:rsid w:val="00D14CD4"/>
    <w:rsid w:val="00D14CFC"/>
    <w:rsid w:val="00D15090"/>
    <w:rsid w:val="00D1582D"/>
    <w:rsid w:val="00D167DB"/>
    <w:rsid w:val="00D17C33"/>
    <w:rsid w:val="00D17F65"/>
    <w:rsid w:val="00D2117A"/>
    <w:rsid w:val="00D211A7"/>
    <w:rsid w:val="00D21377"/>
    <w:rsid w:val="00D217B2"/>
    <w:rsid w:val="00D21B3D"/>
    <w:rsid w:val="00D22296"/>
    <w:rsid w:val="00D238BF"/>
    <w:rsid w:val="00D23BC3"/>
    <w:rsid w:val="00D23CFF"/>
    <w:rsid w:val="00D24372"/>
    <w:rsid w:val="00D24477"/>
    <w:rsid w:val="00D251D5"/>
    <w:rsid w:val="00D254C5"/>
    <w:rsid w:val="00D25533"/>
    <w:rsid w:val="00D2556F"/>
    <w:rsid w:val="00D25D4D"/>
    <w:rsid w:val="00D25FAE"/>
    <w:rsid w:val="00D260CB"/>
    <w:rsid w:val="00D26667"/>
    <w:rsid w:val="00D26B54"/>
    <w:rsid w:val="00D26CFF"/>
    <w:rsid w:val="00D2701A"/>
    <w:rsid w:val="00D27075"/>
    <w:rsid w:val="00D27542"/>
    <w:rsid w:val="00D27C76"/>
    <w:rsid w:val="00D27EC0"/>
    <w:rsid w:val="00D30058"/>
    <w:rsid w:val="00D30280"/>
    <w:rsid w:val="00D30EC3"/>
    <w:rsid w:val="00D310E2"/>
    <w:rsid w:val="00D314D2"/>
    <w:rsid w:val="00D31820"/>
    <w:rsid w:val="00D31CA5"/>
    <w:rsid w:val="00D322E5"/>
    <w:rsid w:val="00D3233D"/>
    <w:rsid w:val="00D3249F"/>
    <w:rsid w:val="00D32917"/>
    <w:rsid w:val="00D33841"/>
    <w:rsid w:val="00D33C70"/>
    <w:rsid w:val="00D33C8E"/>
    <w:rsid w:val="00D3454C"/>
    <w:rsid w:val="00D34E7C"/>
    <w:rsid w:val="00D35327"/>
    <w:rsid w:val="00D35810"/>
    <w:rsid w:val="00D3581B"/>
    <w:rsid w:val="00D35C5C"/>
    <w:rsid w:val="00D35EC6"/>
    <w:rsid w:val="00D36514"/>
    <w:rsid w:val="00D372E5"/>
    <w:rsid w:val="00D37EF9"/>
    <w:rsid w:val="00D401A9"/>
    <w:rsid w:val="00D40AF2"/>
    <w:rsid w:val="00D412D0"/>
    <w:rsid w:val="00D41A16"/>
    <w:rsid w:val="00D41DB9"/>
    <w:rsid w:val="00D41E90"/>
    <w:rsid w:val="00D41FAF"/>
    <w:rsid w:val="00D421BE"/>
    <w:rsid w:val="00D421E0"/>
    <w:rsid w:val="00D429C8"/>
    <w:rsid w:val="00D42BAE"/>
    <w:rsid w:val="00D43560"/>
    <w:rsid w:val="00D43980"/>
    <w:rsid w:val="00D443E1"/>
    <w:rsid w:val="00D4443D"/>
    <w:rsid w:val="00D44971"/>
    <w:rsid w:val="00D454F8"/>
    <w:rsid w:val="00D462E7"/>
    <w:rsid w:val="00D46F82"/>
    <w:rsid w:val="00D47495"/>
    <w:rsid w:val="00D479BA"/>
    <w:rsid w:val="00D5004E"/>
    <w:rsid w:val="00D503F4"/>
    <w:rsid w:val="00D507F7"/>
    <w:rsid w:val="00D50BF1"/>
    <w:rsid w:val="00D50D28"/>
    <w:rsid w:val="00D51BC9"/>
    <w:rsid w:val="00D51EB8"/>
    <w:rsid w:val="00D51ED3"/>
    <w:rsid w:val="00D51EE3"/>
    <w:rsid w:val="00D51F27"/>
    <w:rsid w:val="00D520CC"/>
    <w:rsid w:val="00D52572"/>
    <w:rsid w:val="00D52ADE"/>
    <w:rsid w:val="00D530E7"/>
    <w:rsid w:val="00D53B2C"/>
    <w:rsid w:val="00D54591"/>
    <w:rsid w:val="00D55057"/>
    <w:rsid w:val="00D55769"/>
    <w:rsid w:val="00D577F9"/>
    <w:rsid w:val="00D603D9"/>
    <w:rsid w:val="00D61242"/>
    <w:rsid w:val="00D612E9"/>
    <w:rsid w:val="00D61488"/>
    <w:rsid w:val="00D61DD9"/>
    <w:rsid w:val="00D62070"/>
    <w:rsid w:val="00D6229F"/>
    <w:rsid w:val="00D62F83"/>
    <w:rsid w:val="00D63037"/>
    <w:rsid w:val="00D643F3"/>
    <w:rsid w:val="00D64936"/>
    <w:rsid w:val="00D64FFF"/>
    <w:rsid w:val="00D6506A"/>
    <w:rsid w:val="00D65607"/>
    <w:rsid w:val="00D65877"/>
    <w:rsid w:val="00D65A03"/>
    <w:rsid w:val="00D65E63"/>
    <w:rsid w:val="00D664B9"/>
    <w:rsid w:val="00D66561"/>
    <w:rsid w:val="00D66FA2"/>
    <w:rsid w:val="00D67321"/>
    <w:rsid w:val="00D676A2"/>
    <w:rsid w:val="00D708C1"/>
    <w:rsid w:val="00D70C1E"/>
    <w:rsid w:val="00D70FC5"/>
    <w:rsid w:val="00D7153E"/>
    <w:rsid w:val="00D71544"/>
    <w:rsid w:val="00D71891"/>
    <w:rsid w:val="00D71E3A"/>
    <w:rsid w:val="00D71F48"/>
    <w:rsid w:val="00D72502"/>
    <w:rsid w:val="00D72918"/>
    <w:rsid w:val="00D72946"/>
    <w:rsid w:val="00D73497"/>
    <w:rsid w:val="00D735F5"/>
    <w:rsid w:val="00D74007"/>
    <w:rsid w:val="00D7419D"/>
    <w:rsid w:val="00D7477F"/>
    <w:rsid w:val="00D74CDB"/>
    <w:rsid w:val="00D74D5B"/>
    <w:rsid w:val="00D75D83"/>
    <w:rsid w:val="00D765DA"/>
    <w:rsid w:val="00D769AE"/>
    <w:rsid w:val="00D76B07"/>
    <w:rsid w:val="00D76BEB"/>
    <w:rsid w:val="00D773CA"/>
    <w:rsid w:val="00D774CD"/>
    <w:rsid w:val="00D77D05"/>
    <w:rsid w:val="00D77EDB"/>
    <w:rsid w:val="00D80427"/>
    <w:rsid w:val="00D80A24"/>
    <w:rsid w:val="00D80ACC"/>
    <w:rsid w:val="00D80F7F"/>
    <w:rsid w:val="00D81797"/>
    <w:rsid w:val="00D81A00"/>
    <w:rsid w:val="00D81A0D"/>
    <w:rsid w:val="00D81A74"/>
    <w:rsid w:val="00D81F38"/>
    <w:rsid w:val="00D829F9"/>
    <w:rsid w:val="00D82C6F"/>
    <w:rsid w:val="00D8339E"/>
    <w:rsid w:val="00D83758"/>
    <w:rsid w:val="00D84464"/>
    <w:rsid w:val="00D844A6"/>
    <w:rsid w:val="00D84BDD"/>
    <w:rsid w:val="00D84EE3"/>
    <w:rsid w:val="00D8595A"/>
    <w:rsid w:val="00D86A4B"/>
    <w:rsid w:val="00D86C33"/>
    <w:rsid w:val="00D871CC"/>
    <w:rsid w:val="00D87738"/>
    <w:rsid w:val="00D90CE5"/>
    <w:rsid w:val="00D92991"/>
    <w:rsid w:val="00D92EE4"/>
    <w:rsid w:val="00D938B7"/>
    <w:rsid w:val="00D938C1"/>
    <w:rsid w:val="00D94849"/>
    <w:rsid w:val="00D94D4E"/>
    <w:rsid w:val="00D94EF7"/>
    <w:rsid w:val="00D94FFA"/>
    <w:rsid w:val="00D95803"/>
    <w:rsid w:val="00D961B7"/>
    <w:rsid w:val="00D962D0"/>
    <w:rsid w:val="00D96418"/>
    <w:rsid w:val="00D9697B"/>
    <w:rsid w:val="00D96E6C"/>
    <w:rsid w:val="00D97153"/>
    <w:rsid w:val="00DA02C8"/>
    <w:rsid w:val="00DA0364"/>
    <w:rsid w:val="00DA0548"/>
    <w:rsid w:val="00DA07C3"/>
    <w:rsid w:val="00DA091F"/>
    <w:rsid w:val="00DA0DFF"/>
    <w:rsid w:val="00DA14FD"/>
    <w:rsid w:val="00DA2401"/>
    <w:rsid w:val="00DA27F6"/>
    <w:rsid w:val="00DA287D"/>
    <w:rsid w:val="00DA3123"/>
    <w:rsid w:val="00DA332F"/>
    <w:rsid w:val="00DA3D51"/>
    <w:rsid w:val="00DA4666"/>
    <w:rsid w:val="00DA4847"/>
    <w:rsid w:val="00DA5463"/>
    <w:rsid w:val="00DA5790"/>
    <w:rsid w:val="00DA5FA1"/>
    <w:rsid w:val="00DA616D"/>
    <w:rsid w:val="00DA67D0"/>
    <w:rsid w:val="00DA6BA9"/>
    <w:rsid w:val="00DA6F13"/>
    <w:rsid w:val="00DA71A9"/>
    <w:rsid w:val="00DA7546"/>
    <w:rsid w:val="00DA7A30"/>
    <w:rsid w:val="00DB027C"/>
    <w:rsid w:val="00DB1303"/>
    <w:rsid w:val="00DB1ED6"/>
    <w:rsid w:val="00DB281B"/>
    <w:rsid w:val="00DB2B00"/>
    <w:rsid w:val="00DB3195"/>
    <w:rsid w:val="00DB41EF"/>
    <w:rsid w:val="00DB49A8"/>
    <w:rsid w:val="00DB657E"/>
    <w:rsid w:val="00DB67D2"/>
    <w:rsid w:val="00DB6CF0"/>
    <w:rsid w:val="00DB7FFA"/>
    <w:rsid w:val="00DC0A22"/>
    <w:rsid w:val="00DC0A92"/>
    <w:rsid w:val="00DC0C8C"/>
    <w:rsid w:val="00DC11C0"/>
    <w:rsid w:val="00DC1242"/>
    <w:rsid w:val="00DC186E"/>
    <w:rsid w:val="00DC1E4D"/>
    <w:rsid w:val="00DC1F24"/>
    <w:rsid w:val="00DC2091"/>
    <w:rsid w:val="00DC3755"/>
    <w:rsid w:val="00DC3AA3"/>
    <w:rsid w:val="00DC3EC5"/>
    <w:rsid w:val="00DC431B"/>
    <w:rsid w:val="00DC464F"/>
    <w:rsid w:val="00DC49FC"/>
    <w:rsid w:val="00DC4E26"/>
    <w:rsid w:val="00DC68DB"/>
    <w:rsid w:val="00DC6F2F"/>
    <w:rsid w:val="00DC7576"/>
    <w:rsid w:val="00DC7B90"/>
    <w:rsid w:val="00DC7E6A"/>
    <w:rsid w:val="00DD01E7"/>
    <w:rsid w:val="00DD0320"/>
    <w:rsid w:val="00DD0357"/>
    <w:rsid w:val="00DD0407"/>
    <w:rsid w:val="00DD08B4"/>
    <w:rsid w:val="00DD0AA1"/>
    <w:rsid w:val="00DD0AC6"/>
    <w:rsid w:val="00DD0C5E"/>
    <w:rsid w:val="00DD13C0"/>
    <w:rsid w:val="00DD1A6B"/>
    <w:rsid w:val="00DD2A00"/>
    <w:rsid w:val="00DD2DD5"/>
    <w:rsid w:val="00DD3AC5"/>
    <w:rsid w:val="00DD3D62"/>
    <w:rsid w:val="00DD3E1E"/>
    <w:rsid w:val="00DD415E"/>
    <w:rsid w:val="00DD41BF"/>
    <w:rsid w:val="00DD4643"/>
    <w:rsid w:val="00DD51E8"/>
    <w:rsid w:val="00DD5DA9"/>
    <w:rsid w:val="00DD60A6"/>
    <w:rsid w:val="00DD657E"/>
    <w:rsid w:val="00DD690F"/>
    <w:rsid w:val="00DD753F"/>
    <w:rsid w:val="00DD781B"/>
    <w:rsid w:val="00DD796D"/>
    <w:rsid w:val="00DD7D13"/>
    <w:rsid w:val="00DE01BF"/>
    <w:rsid w:val="00DE0EC4"/>
    <w:rsid w:val="00DE0FBE"/>
    <w:rsid w:val="00DE0FDB"/>
    <w:rsid w:val="00DE10E3"/>
    <w:rsid w:val="00DE151B"/>
    <w:rsid w:val="00DE197F"/>
    <w:rsid w:val="00DE2013"/>
    <w:rsid w:val="00DE226A"/>
    <w:rsid w:val="00DE28BE"/>
    <w:rsid w:val="00DE2ADE"/>
    <w:rsid w:val="00DE2D5D"/>
    <w:rsid w:val="00DE3ADE"/>
    <w:rsid w:val="00DE423B"/>
    <w:rsid w:val="00DE4472"/>
    <w:rsid w:val="00DE48A7"/>
    <w:rsid w:val="00DE5CEA"/>
    <w:rsid w:val="00DE5D84"/>
    <w:rsid w:val="00DE66F4"/>
    <w:rsid w:val="00DE6AEB"/>
    <w:rsid w:val="00DE6CF9"/>
    <w:rsid w:val="00DE6F0E"/>
    <w:rsid w:val="00DE6F9A"/>
    <w:rsid w:val="00DE75D6"/>
    <w:rsid w:val="00DE7880"/>
    <w:rsid w:val="00DE7952"/>
    <w:rsid w:val="00DF00BA"/>
    <w:rsid w:val="00DF00D8"/>
    <w:rsid w:val="00DF0B13"/>
    <w:rsid w:val="00DF0C3D"/>
    <w:rsid w:val="00DF1042"/>
    <w:rsid w:val="00DF1311"/>
    <w:rsid w:val="00DF1E47"/>
    <w:rsid w:val="00DF254F"/>
    <w:rsid w:val="00DF28E4"/>
    <w:rsid w:val="00DF3B74"/>
    <w:rsid w:val="00DF4213"/>
    <w:rsid w:val="00DF4AF7"/>
    <w:rsid w:val="00DF5209"/>
    <w:rsid w:val="00DF58CC"/>
    <w:rsid w:val="00DF58DD"/>
    <w:rsid w:val="00DF5D71"/>
    <w:rsid w:val="00DF5F23"/>
    <w:rsid w:val="00DF5F6B"/>
    <w:rsid w:val="00DF6063"/>
    <w:rsid w:val="00DF63E2"/>
    <w:rsid w:val="00DF7780"/>
    <w:rsid w:val="00E002B8"/>
    <w:rsid w:val="00E00645"/>
    <w:rsid w:val="00E00A11"/>
    <w:rsid w:val="00E013D4"/>
    <w:rsid w:val="00E01A67"/>
    <w:rsid w:val="00E01BFA"/>
    <w:rsid w:val="00E01C11"/>
    <w:rsid w:val="00E029D1"/>
    <w:rsid w:val="00E02EA1"/>
    <w:rsid w:val="00E03200"/>
    <w:rsid w:val="00E033BB"/>
    <w:rsid w:val="00E033C5"/>
    <w:rsid w:val="00E03571"/>
    <w:rsid w:val="00E03D66"/>
    <w:rsid w:val="00E04240"/>
    <w:rsid w:val="00E045EF"/>
    <w:rsid w:val="00E04751"/>
    <w:rsid w:val="00E048DA"/>
    <w:rsid w:val="00E05006"/>
    <w:rsid w:val="00E0566B"/>
    <w:rsid w:val="00E056FC"/>
    <w:rsid w:val="00E05A70"/>
    <w:rsid w:val="00E06354"/>
    <w:rsid w:val="00E063AA"/>
    <w:rsid w:val="00E06586"/>
    <w:rsid w:val="00E066D1"/>
    <w:rsid w:val="00E06982"/>
    <w:rsid w:val="00E06DEE"/>
    <w:rsid w:val="00E073A9"/>
    <w:rsid w:val="00E07B03"/>
    <w:rsid w:val="00E07C14"/>
    <w:rsid w:val="00E07EE6"/>
    <w:rsid w:val="00E1004C"/>
    <w:rsid w:val="00E1087D"/>
    <w:rsid w:val="00E11005"/>
    <w:rsid w:val="00E1129D"/>
    <w:rsid w:val="00E112E8"/>
    <w:rsid w:val="00E1148A"/>
    <w:rsid w:val="00E12908"/>
    <w:rsid w:val="00E12F45"/>
    <w:rsid w:val="00E130B1"/>
    <w:rsid w:val="00E13249"/>
    <w:rsid w:val="00E136E3"/>
    <w:rsid w:val="00E14095"/>
    <w:rsid w:val="00E14547"/>
    <w:rsid w:val="00E14AD1"/>
    <w:rsid w:val="00E14BB9"/>
    <w:rsid w:val="00E1528F"/>
    <w:rsid w:val="00E15534"/>
    <w:rsid w:val="00E157F8"/>
    <w:rsid w:val="00E15908"/>
    <w:rsid w:val="00E15A77"/>
    <w:rsid w:val="00E15B3A"/>
    <w:rsid w:val="00E15DCC"/>
    <w:rsid w:val="00E16865"/>
    <w:rsid w:val="00E16EE3"/>
    <w:rsid w:val="00E175FE"/>
    <w:rsid w:val="00E178DC"/>
    <w:rsid w:val="00E20006"/>
    <w:rsid w:val="00E203F7"/>
    <w:rsid w:val="00E20F7A"/>
    <w:rsid w:val="00E21116"/>
    <w:rsid w:val="00E21268"/>
    <w:rsid w:val="00E21626"/>
    <w:rsid w:val="00E21D43"/>
    <w:rsid w:val="00E224F8"/>
    <w:rsid w:val="00E22DB6"/>
    <w:rsid w:val="00E2360A"/>
    <w:rsid w:val="00E23E02"/>
    <w:rsid w:val="00E23F53"/>
    <w:rsid w:val="00E240DC"/>
    <w:rsid w:val="00E241C6"/>
    <w:rsid w:val="00E2567F"/>
    <w:rsid w:val="00E256B3"/>
    <w:rsid w:val="00E257D0"/>
    <w:rsid w:val="00E2598C"/>
    <w:rsid w:val="00E25E04"/>
    <w:rsid w:val="00E26341"/>
    <w:rsid w:val="00E26792"/>
    <w:rsid w:val="00E26A6E"/>
    <w:rsid w:val="00E26CA4"/>
    <w:rsid w:val="00E27C51"/>
    <w:rsid w:val="00E30017"/>
    <w:rsid w:val="00E30097"/>
    <w:rsid w:val="00E30551"/>
    <w:rsid w:val="00E30916"/>
    <w:rsid w:val="00E30CD9"/>
    <w:rsid w:val="00E30CEC"/>
    <w:rsid w:val="00E31095"/>
    <w:rsid w:val="00E31257"/>
    <w:rsid w:val="00E31C68"/>
    <w:rsid w:val="00E32A05"/>
    <w:rsid w:val="00E32DEA"/>
    <w:rsid w:val="00E3347F"/>
    <w:rsid w:val="00E33894"/>
    <w:rsid w:val="00E33B46"/>
    <w:rsid w:val="00E33B91"/>
    <w:rsid w:val="00E34764"/>
    <w:rsid w:val="00E34B63"/>
    <w:rsid w:val="00E34EB9"/>
    <w:rsid w:val="00E3551C"/>
    <w:rsid w:val="00E35672"/>
    <w:rsid w:val="00E357D8"/>
    <w:rsid w:val="00E359C2"/>
    <w:rsid w:val="00E35A09"/>
    <w:rsid w:val="00E35E3E"/>
    <w:rsid w:val="00E366FE"/>
    <w:rsid w:val="00E36BA4"/>
    <w:rsid w:val="00E374EF"/>
    <w:rsid w:val="00E37903"/>
    <w:rsid w:val="00E37A4A"/>
    <w:rsid w:val="00E37E2D"/>
    <w:rsid w:val="00E40316"/>
    <w:rsid w:val="00E4045E"/>
    <w:rsid w:val="00E4065E"/>
    <w:rsid w:val="00E40AF6"/>
    <w:rsid w:val="00E411CF"/>
    <w:rsid w:val="00E41B22"/>
    <w:rsid w:val="00E423EB"/>
    <w:rsid w:val="00E44613"/>
    <w:rsid w:val="00E447A0"/>
    <w:rsid w:val="00E44DAC"/>
    <w:rsid w:val="00E44EA4"/>
    <w:rsid w:val="00E45411"/>
    <w:rsid w:val="00E462D6"/>
    <w:rsid w:val="00E468A9"/>
    <w:rsid w:val="00E47250"/>
    <w:rsid w:val="00E47480"/>
    <w:rsid w:val="00E47676"/>
    <w:rsid w:val="00E476A1"/>
    <w:rsid w:val="00E47C4E"/>
    <w:rsid w:val="00E47EB6"/>
    <w:rsid w:val="00E507B2"/>
    <w:rsid w:val="00E50980"/>
    <w:rsid w:val="00E50B17"/>
    <w:rsid w:val="00E50CC3"/>
    <w:rsid w:val="00E50FD1"/>
    <w:rsid w:val="00E5140B"/>
    <w:rsid w:val="00E517C1"/>
    <w:rsid w:val="00E51BFB"/>
    <w:rsid w:val="00E5310A"/>
    <w:rsid w:val="00E535D9"/>
    <w:rsid w:val="00E5453D"/>
    <w:rsid w:val="00E55189"/>
    <w:rsid w:val="00E55705"/>
    <w:rsid w:val="00E56356"/>
    <w:rsid w:val="00E56641"/>
    <w:rsid w:val="00E56722"/>
    <w:rsid w:val="00E567AF"/>
    <w:rsid w:val="00E57CDE"/>
    <w:rsid w:val="00E57ED4"/>
    <w:rsid w:val="00E57FA9"/>
    <w:rsid w:val="00E61599"/>
    <w:rsid w:val="00E623D5"/>
    <w:rsid w:val="00E62EA2"/>
    <w:rsid w:val="00E63C68"/>
    <w:rsid w:val="00E63CAF"/>
    <w:rsid w:val="00E643C5"/>
    <w:rsid w:val="00E6449F"/>
    <w:rsid w:val="00E6464A"/>
    <w:rsid w:val="00E65604"/>
    <w:rsid w:val="00E65F43"/>
    <w:rsid w:val="00E661B0"/>
    <w:rsid w:val="00E6648E"/>
    <w:rsid w:val="00E67144"/>
    <w:rsid w:val="00E676FE"/>
    <w:rsid w:val="00E67AF7"/>
    <w:rsid w:val="00E67B27"/>
    <w:rsid w:val="00E67FDD"/>
    <w:rsid w:val="00E703C5"/>
    <w:rsid w:val="00E70901"/>
    <w:rsid w:val="00E70AE6"/>
    <w:rsid w:val="00E716A2"/>
    <w:rsid w:val="00E71818"/>
    <w:rsid w:val="00E71CFC"/>
    <w:rsid w:val="00E72479"/>
    <w:rsid w:val="00E72EC3"/>
    <w:rsid w:val="00E735E6"/>
    <w:rsid w:val="00E74891"/>
    <w:rsid w:val="00E74C4A"/>
    <w:rsid w:val="00E74F58"/>
    <w:rsid w:val="00E75012"/>
    <w:rsid w:val="00E751D1"/>
    <w:rsid w:val="00E756F0"/>
    <w:rsid w:val="00E75A9E"/>
    <w:rsid w:val="00E76139"/>
    <w:rsid w:val="00E76C8A"/>
    <w:rsid w:val="00E774F0"/>
    <w:rsid w:val="00E7783E"/>
    <w:rsid w:val="00E77A7C"/>
    <w:rsid w:val="00E80133"/>
    <w:rsid w:val="00E80214"/>
    <w:rsid w:val="00E80319"/>
    <w:rsid w:val="00E80A6B"/>
    <w:rsid w:val="00E80D7C"/>
    <w:rsid w:val="00E80E66"/>
    <w:rsid w:val="00E8106C"/>
    <w:rsid w:val="00E8154F"/>
    <w:rsid w:val="00E82203"/>
    <w:rsid w:val="00E823C2"/>
    <w:rsid w:val="00E824C3"/>
    <w:rsid w:val="00E82A0F"/>
    <w:rsid w:val="00E82FF6"/>
    <w:rsid w:val="00E8400D"/>
    <w:rsid w:val="00E84106"/>
    <w:rsid w:val="00E855DC"/>
    <w:rsid w:val="00E85977"/>
    <w:rsid w:val="00E86005"/>
    <w:rsid w:val="00E861B3"/>
    <w:rsid w:val="00E86533"/>
    <w:rsid w:val="00E8664A"/>
    <w:rsid w:val="00E86C71"/>
    <w:rsid w:val="00E87360"/>
    <w:rsid w:val="00E87650"/>
    <w:rsid w:val="00E879F2"/>
    <w:rsid w:val="00E907CD"/>
    <w:rsid w:val="00E90A6D"/>
    <w:rsid w:val="00E91315"/>
    <w:rsid w:val="00E91669"/>
    <w:rsid w:val="00E91729"/>
    <w:rsid w:val="00E91A32"/>
    <w:rsid w:val="00E927D8"/>
    <w:rsid w:val="00E92BCC"/>
    <w:rsid w:val="00E930DE"/>
    <w:rsid w:val="00E93756"/>
    <w:rsid w:val="00E93A28"/>
    <w:rsid w:val="00E9405A"/>
    <w:rsid w:val="00E94335"/>
    <w:rsid w:val="00E94592"/>
    <w:rsid w:val="00E94766"/>
    <w:rsid w:val="00E95711"/>
    <w:rsid w:val="00E95EDA"/>
    <w:rsid w:val="00E96556"/>
    <w:rsid w:val="00E96D33"/>
    <w:rsid w:val="00EA0256"/>
    <w:rsid w:val="00EA09D4"/>
    <w:rsid w:val="00EA1559"/>
    <w:rsid w:val="00EA1858"/>
    <w:rsid w:val="00EA1C8C"/>
    <w:rsid w:val="00EA2554"/>
    <w:rsid w:val="00EA292C"/>
    <w:rsid w:val="00EA3427"/>
    <w:rsid w:val="00EA389C"/>
    <w:rsid w:val="00EA3CE4"/>
    <w:rsid w:val="00EA3DE4"/>
    <w:rsid w:val="00EA43FB"/>
    <w:rsid w:val="00EA475E"/>
    <w:rsid w:val="00EA54CE"/>
    <w:rsid w:val="00EA5D3A"/>
    <w:rsid w:val="00EA6D2B"/>
    <w:rsid w:val="00EA70F8"/>
    <w:rsid w:val="00EA7EFF"/>
    <w:rsid w:val="00EB00A0"/>
    <w:rsid w:val="00EB0238"/>
    <w:rsid w:val="00EB0799"/>
    <w:rsid w:val="00EB09E9"/>
    <w:rsid w:val="00EB109A"/>
    <w:rsid w:val="00EB153C"/>
    <w:rsid w:val="00EB1965"/>
    <w:rsid w:val="00EB1BF5"/>
    <w:rsid w:val="00EB22C1"/>
    <w:rsid w:val="00EB29D3"/>
    <w:rsid w:val="00EB2DA6"/>
    <w:rsid w:val="00EB312C"/>
    <w:rsid w:val="00EB38A1"/>
    <w:rsid w:val="00EB3AC3"/>
    <w:rsid w:val="00EB3C99"/>
    <w:rsid w:val="00EB404C"/>
    <w:rsid w:val="00EB4869"/>
    <w:rsid w:val="00EB4C3A"/>
    <w:rsid w:val="00EB4EB5"/>
    <w:rsid w:val="00EB572E"/>
    <w:rsid w:val="00EB707C"/>
    <w:rsid w:val="00EB77BF"/>
    <w:rsid w:val="00EC0ABD"/>
    <w:rsid w:val="00EC25CC"/>
    <w:rsid w:val="00EC2637"/>
    <w:rsid w:val="00EC36EA"/>
    <w:rsid w:val="00EC3AC5"/>
    <w:rsid w:val="00EC47E9"/>
    <w:rsid w:val="00EC4950"/>
    <w:rsid w:val="00EC4D08"/>
    <w:rsid w:val="00EC52DD"/>
    <w:rsid w:val="00EC5357"/>
    <w:rsid w:val="00EC63B3"/>
    <w:rsid w:val="00EC6567"/>
    <w:rsid w:val="00EC75FE"/>
    <w:rsid w:val="00EC7C21"/>
    <w:rsid w:val="00EC7E0E"/>
    <w:rsid w:val="00ED0CCC"/>
    <w:rsid w:val="00ED0E26"/>
    <w:rsid w:val="00ED1778"/>
    <w:rsid w:val="00ED1F9C"/>
    <w:rsid w:val="00ED2306"/>
    <w:rsid w:val="00ED2947"/>
    <w:rsid w:val="00ED298A"/>
    <w:rsid w:val="00ED29D3"/>
    <w:rsid w:val="00ED2DDA"/>
    <w:rsid w:val="00ED35F5"/>
    <w:rsid w:val="00ED4197"/>
    <w:rsid w:val="00ED4496"/>
    <w:rsid w:val="00ED4711"/>
    <w:rsid w:val="00ED4B81"/>
    <w:rsid w:val="00ED55B5"/>
    <w:rsid w:val="00ED599E"/>
    <w:rsid w:val="00ED6169"/>
    <w:rsid w:val="00ED66E1"/>
    <w:rsid w:val="00ED6D58"/>
    <w:rsid w:val="00ED7527"/>
    <w:rsid w:val="00ED7D1A"/>
    <w:rsid w:val="00ED7D1D"/>
    <w:rsid w:val="00ED7DC9"/>
    <w:rsid w:val="00ED7E27"/>
    <w:rsid w:val="00EE137A"/>
    <w:rsid w:val="00EE15D3"/>
    <w:rsid w:val="00EE25B4"/>
    <w:rsid w:val="00EE287C"/>
    <w:rsid w:val="00EE2949"/>
    <w:rsid w:val="00EE2A13"/>
    <w:rsid w:val="00EE2FF0"/>
    <w:rsid w:val="00EE30AF"/>
    <w:rsid w:val="00EE30E2"/>
    <w:rsid w:val="00EE345F"/>
    <w:rsid w:val="00EE3B04"/>
    <w:rsid w:val="00EE3C73"/>
    <w:rsid w:val="00EE46A6"/>
    <w:rsid w:val="00EE4EBC"/>
    <w:rsid w:val="00EE51CC"/>
    <w:rsid w:val="00EE5858"/>
    <w:rsid w:val="00EE5E6A"/>
    <w:rsid w:val="00EE6451"/>
    <w:rsid w:val="00EE70DD"/>
    <w:rsid w:val="00EE7153"/>
    <w:rsid w:val="00EE72D3"/>
    <w:rsid w:val="00EE7388"/>
    <w:rsid w:val="00EE7B33"/>
    <w:rsid w:val="00EF0DC2"/>
    <w:rsid w:val="00EF0EF8"/>
    <w:rsid w:val="00EF142F"/>
    <w:rsid w:val="00EF21C4"/>
    <w:rsid w:val="00EF2296"/>
    <w:rsid w:val="00EF22C1"/>
    <w:rsid w:val="00EF23BD"/>
    <w:rsid w:val="00EF2DE9"/>
    <w:rsid w:val="00EF2F87"/>
    <w:rsid w:val="00EF31FE"/>
    <w:rsid w:val="00EF340C"/>
    <w:rsid w:val="00EF390D"/>
    <w:rsid w:val="00EF3F2D"/>
    <w:rsid w:val="00EF4002"/>
    <w:rsid w:val="00EF435C"/>
    <w:rsid w:val="00EF4566"/>
    <w:rsid w:val="00EF4B08"/>
    <w:rsid w:val="00EF50A4"/>
    <w:rsid w:val="00EF5B60"/>
    <w:rsid w:val="00EF5C29"/>
    <w:rsid w:val="00EF5F16"/>
    <w:rsid w:val="00EF62DC"/>
    <w:rsid w:val="00EF67FB"/>
    <w:rsid w:val="00EF6970"/>
    <w:rsid w:val="00EF7A42"/>
    <w:rsid w:val="00EF7B91"/>
    <w:rsid w:val="00EF7F59"/>
    <w:rsid w:val="00EF7F83"/>
    <w:rsid w:val="00EF7F96"/>
    <w:rsid w:val="00F001EF"/>
    <w:rsid w:val="00F00538"/>
    <w:rsid w:val="00F00862"/>
    <w:rsid w:val="00F00FA6"/>
    <w:rsid w:val="00F01E54"/>
    <w:rsid w:val="00F01F26"/>
    <w:rsid w:val="00F023D8"/>
    <w:rsid w:val="00F02B26"/>
    <w:rsid w:val="00F02DC8"/>
    <w:rsid w:val="00F0328A"/>
    <w:rsid w:val="00F032B4"/>
    <w:rsid w:val="00F0384E"/>
    <w:rsid w:val="00F03F50"/>
    <w:rsid w:val="00F0474D"/>
    <w:rsid w:val="00F04D31"/>
    <w:rsid w:val="00F05098"/>
    <w:rsid w:val="00F051A0"/>
    <w:rsid w:val="00F059CD"/>
    <w:rsid w:val="00F05A37"/>
    <w:rsid w:val="00F05F8C"/>
    <w:rsid w:val="00F06B72"/>
    <w:rsid w:val="00F0779E"/>
    <w:rsid w:val="00F07A3C"/>
    <w:rsid w:val="00F07B41"/>
    <w:rsid w:val="00F105A6"/>
    <w:rsid w:val="00F10C0D"/>
    <w:rsid w:val="00F10D95"/>
    <w:rsid w:val="00F1228E"/>
    <w:rsid w:val="00F122EF"/>
    <w:rsid w:val="00F125FC"/>
    <w:rsid w:val="00F131D2"/>
    <w:rsid w:val="00F142E5"/>
    <w:rsid w:val="00F14341"/>
    <w:rsid w:val="00F147AC"/>
    <w:rsid w:val="00F149B2"/>
    <w:rsid w:val="00F14ED0"/>
    <w:rsid w:val="00F15800"/>
    <w:rsid w:val="00F164BF"/>
    <w:rsid w:val="00F16715"/>
    <w:rsid w:val="00F16782"/>
    <w:rsid w:val="00F168B6"/>
    <w:rsid w:val="00F17601"/>
    <w:rsid w:val="00F20123"/>
    <w:rsid w:val="00F2019C"/>
    <w:rsid w:val="00F2040D"/>
    <w:rsid w:val="00F207D3"/>
    <w:rsid w:val="00F20920"/>
    <w:rsid w:val="00F20E37"/>
    <w:rsid w:val="00F21094"/>
    <w:rsid w:val="00F21C10"/>
    <w:rsid w:val="00F21C17"/>
    <w:rsid w:val="00F21E6C"/>
    <w:rsid w:val="00F221BD"/>
    <w:rsid w:val="00F22287"/>
    <w:rsid w:val="00F22652"/>
    <w:rsid w:val="00F226F8"/>
    <w:rsid w:val="00F229BF"/>
    <w:rsid w:val="00F22BF8"/>
    <w:rsid w:val="00F23312"/>
    <w:rsid w:val="00F23DFE"/>
    <w:rsid w:val="00F23FA2"/>
    <w:rsid w:val="00F247D6"/>
    <w:rsid w:val="00F24D65"/>
    <w:rsid w:val="00F25260"/>
    <w:rsid w:val="00F25DFC"/>
    <w:rsid w:val="00F25EB1"/>
    <w:rsid w:val="00F25F7A"/>
    <w:rsid w:val="00F26296"/>
    <w:rsid w:val="00F26546"/>
    <w:rsid w:val="00F271A7"/>
    <w:rsid w:val="00F27987"/>
    <w:rsid w:val="00F27AD7"/>
    <w:rsid w:val="00F27F27"/>
    <w:rsid w:val="00F27F49"/>
    <w:rsid w:val="00F302FA"/>
    <w:rsid w:val="00F30A3B"/>
    <w:rsid w:val="00F30B96"/>
    <w:rsid w:val="00F30C8F"/>
    <w:rsid w:val="00F30C92"/>
    <w:rsid w:val="00F30EC0"/>
    <w:rsid w:val="00F31485"/>
    <w:rsid w:val="00F31ECE"/>
    <w:rsid w:val="00F32014"/>
    <w:rsid w:val="00F32021"/>
    <w:rsid w:val="00F32165"/>
    <w:rsid w:val="00F32179"/>
    <w:rsid w:val="00F33F69"/>
    <w:rsid w:val="00F340D2"/>
    <w:rsid w:val="00F343AA"/>
    <w:rsid w:val="00F348CB"/>
    <w:rsid w:val="00F34AFA"/>
    <w:rsid w:val="00F34E75"/>
    <w:rsid w:val="00F352BB"/>
    <w:rsid w:val="00F35A7E"/>
    <w:rsid w:val="00F3614B"/>
    <w:rsid w:val="00F36302"/>
    <w:rsid w:val="00F36409"/>
    <w:rsid w:val="00F3649B"/>
    <w:rsid w:val="00F36C7D"/>
    <w:rsid w:val="00F36DE5"/>
    <w:rsid w:val="00F36E4F"/>
    <w:rsid w:val="00F3797A"/>
    <w:rsid w:val="00F37A2A"/>
    <w:rsid w:val="00F40D71"/>
    <w:rsid w:val="00F41132"/>
    <w:rsid w:val="00F415FF"/>
    <w:rsid w:val="00F41C51"/>
    <w:rsid w:val="00F4249E"/>
    <w:rsid w:val="00F42571"/>
    <w:rsid w:val="00F42936"/>
    <w:rsid w:val="00F42B82"/>
    <w:rsid w:val="00F431C6"/>
    <w:rsid w:val="00F431E0"/>
    <w:rsid w:val="00F43A9A"/>
    <w:rsid w:val="00F4405D"/>
    <w:rsid w:val="00F44504"/>
    <w:rsid w:val="00F446D8"/>
    <w:rsid w:val="00F44BEA"/>
    <w:rsid w:val="00F44EA1"/>
    <w:rsid w:val="00F45330"/>
    <w:rsid w:val="00F454AD"/>
    <w:rsid w:val="00F462F1"/>
    <w:rsid w:val="00F46536"/>
    <w:rsid w:val="00F46D9A"/>
    <w:rsid w:val="00F4719F"/>
    <w:rsid w:val="00F47A00"/>
    <w:rsid w:val="00F47A7E"/>
    <w:rsid w:val="00F47CF3"/>
    <w:rsid w:val="00F500A3"/>
    <w:rsid w:val="00F504B5"/>
    <w:rsid w:val="00F50D39"/>
    <w:rsid w:val="00F5118B"/>
    <w:rsid w:val="00F51566"/>
    <w:rsid w:val="00F5168D"/>
    <w:rsid w:val="00F51FA0"/>
    <w:rsid w:val="00F528E7"/>
    <w:rsid w:val="00F52BC8"/>
    <w:rsid w:val="00F537F9"/>
    <w:rsid w:val="00F53900"/>
    <w:rsid w:val="00F54178"/>
    <w:rsid w:val="00F5453D"/>
    <w:rsid w:val="00F54630"/>
    <w:rsid w:val="00F55421"/>
    <w:rsid w:val="00F55EED"/>
    <w:rsid w:val="00F56477"/>
    <w:rsid w:val="00F56BAF"/>
    <w:rsid w:val="00F572AD"/>
    <w:rsid w:val="00F57D7B"/>
    <w:rsid w:val="00F60710"/>
    <w:rsid w:val="00F60CF6"/>
    <w:rsid w:val="00F60D6B"/>
    <w:rsid w:val="00F61875"/>
    <w:rsid w:val="00F6286A"/>
    <w:rsid w:val="00F62B4F"/>
    <w:rsid w:val="00F63125"/>
    <w:rsid w:val="00F631BA"/>
    <w:rsid w:val="00F631FA"/>
    <w:rsid w:val="00F63287"/>
    <w:rsid w:val="00F63551"/>
    <w:rsid w:val="00F63883"/>
    <w:rsid w:val="00F640E4"/>
    <w:rsid w:val="00F64388"/>
    <w:rsid w:val="00F6461B"/>
    <w:rsid w:val="00F64B2A"/>
    <w:rsid w:val="00F64F1C"/>
    <w:rsid w:val="00F65570"/>
    <w:rsid w:val="00F65BAF"/>
    <w:rsid w:val="00F66128"/>
    <w:rsid w:val="00F66619"/>
    <w:rsid w:val="00F66ECD"/>
    <w:rsid w:val="00F677EA"/>
    <w:rsid w:val="00F7029E"/>
    <w:rsid w:val="00F70B76"/>
    <w:rsid w:val="00F717FE"/>
    <w:rsid w:val="00F7187B"/>
    <w:rsid w:val="00F71BE7"/>
    <w:rsid w:val="00F7258C"/>
    <w:rsid w:val="00F73293"/>
    <w:rsid w:val="00F73D22"/>
    <w:rsid w:val="00F73F4F"/>
    <w:rsid w:val="00F7409E"/>
    <w:rsid w:val="00F7422D"/>
    <w:rsid w:val="00F7476F"/>
    <w:rsid w:val="00F747FE"/>
    <w:rsid w:val="00F74D7C"/>
    <w:rsid w:val="00F7510A"/>
    <w:rsid w:val="00F7544F"/>
    <w:rsid w:val="00F764CD"/>
    <w:rsid w:val="00F7663A"/>
    <w:rsid w:val="00F76A00"/>
    <w:rsid w:val="00F76B80"/>
    <w:rsid w:val="00F76E86"/>
    <w:rsid w:val="00F774C5"/>
    <w:rsid w:val="00F77AEA"/>
    <w:rsid w:val="00F80358"/>
    <w:rsid w:val="00F80777"/>
    <w:rsid w:val="00F8087C"/>
    <w:rsid w:val="00F80B31"/>
    <w:rsid w:val="00F81078"/>
    <w:rsid w:val="00F812C8"/>
    <w:rsid w:val="00F822F2"/>
    <w:rsid w:val="00F82654"/>
    <w:rsid w:val="00F82AAA"/>
    <w:rsid w:val="00F830B5"/>
    <w:rsid w:val="00F8313B"/>
    <w:rsid w:val="00F83724"/>
    <w:rsid w:val="00F83A64"/>
    <w:rsid w:val="00F83E23"/>
    <w:rsid w:val="00F84412"/>
    <w:rsid w:val="00F8452E"/>
    <w:rsid w:val="00F8485D"/>
    <w:rsid w:val="00F84D25"/>
    <w:rsid w:val="00F8598F"/>
    <w:rsid w:val="00F85D2F"/>
    <w:rsid w:val="00F86B22"/>
    <w:rsid w:val="00F86D22"/>
    <w:rsid w:val="00F87090"/>
    <w:rsid w:val="00F870BE"/>
    <w:rsid w:val="00F8799D"/>
    <w:rsid w:val="00F87B17"/>
    <w:rsid w:val="00F87BB3"/>
    <w:rsid w:val="00F87F4B"/>
    <w:rsid w:val="00F9041D"/>
    <w:rsid w:val="00F904F4"/>
    <w:rsid w:val="00F90B99"/>
    <w:rsid w:val="00F90E6F"/>
    <w:rsid w:val="00F91131"/>
    <w:rsid w:val="00F9221A"/>
    <w:rsid w:val="00F923E2"/>
    <w:rsid w:val="00F92C51"/>
    <w:rsid w:val="00F92D95"/>
    <w:rsid w:val="00F932FF"/>
    <w:rsid w:val="00F9338A"/>
    <w:rsid w:val="00F937DC"/>
    <w:rsid w:val="00F93A95"/>
    <w:rsid w:val="00F9410D"/>
    <w:rsid w:val="00F943AF"/>
    <w:rsid w:val="00F94AA0"/>
    <w:rsid w:val="00F94F58"/>
    <w:rsid w:val="00F95D88"/>
    <w:rsid w:val="00F96745"/>
    <w:rsid w:val="00F973FE"/>
    <w:rsid w:val="00F978CD"/>
    <w:rsid w:val="00F97DC0"/>
    <w:rsid w:val="00FA010A"/>
    <w:rsid w:val="00FA038C"/>
    <w:rsid w:val="00FA1384"/>
    <w:rsid w:val="00FA14A9"/>
    <w:rsid w:val="00FA1807"/>
    <w:rsid w:val="00FA3244"/>
    <w:rsid w:val="00FA3746"/>
    <w:rsid w:val="00FA398A"/>
    <w:rsid w:val="00FA3D0D"/>
    <w:rsid w:val="00FA3D5A"/>
    <w:rsid w:val="00FA49E3"/>
    <w:rsid w:val="00FA4FEF"/>
    <w:rsid w:val="00FA5157"/>
    <w:rsid w:val="00FA520E"/>
    <w:rsid w:val="00FA548B"/>
    <w:rsid w:val="00FA5F55"/>
    <w:rsid w:val="00FA6706"/>
    <w:rsid w:val="00FA689C"/>
    <w:rsid w:val="00FA77A8"/>
    <w:rsid w:val="00FA7B84"/>
    <w:rsid w:val="00FA7BC5"/>
    <w:rsid w:val="00FB009F"/>
    <w:rsid w:val="00FB07A3"/>
    <w:rsid w:val="00FB0E29"/>
    <w:rsid w:val="00FB19A8"/>
    <w:rsid w:val="00FB1F65"/>
    <w:rsid w:val="00FB2769"/>
    <w:rsid w:val="00FB30EF"/>
    <w:rsid w:val="00FB3340"/>
    <w:rsid w:val="00FB351D"/>
    <w:rsid w:val="00FB3A61"/>
    <w:rsid w:val="00FB3B72"/>
    <w:rsid w:val="00FB3E71"/>
    <w:rsid w:val="00FB4385"/>
    <w:rsid w:val="00FB471F"/>
    <w:rsid w:val="00FB4ACB"/>
    <w:rsid w:val="00FB62EE"/>
    <w:rsid w:val="00FB6AB4"/>
    <w:rsid w:val="00FB77BE"/>
    <w:rsid w:val="00FB7BD9"/>
    <w:rsid w:val="00FB7BE4"/>
    <w:rsid w:val="00FB7E29"/>
    <w:rsid w:val="00FC000D"/>
    <w:rsid w:val="00FC0366"/>
    <w:rsid w:val="00FC09CE"/>
    <w:rsid w:val="00FC09F9"/>
    <w:rsid w:val="00FC0A59"/>
    <w:rsid w:val="00FC0C1B"/>
    <w:rsid w:val="00FC101A"/>
    <w:rsid w:val="00FC12DE"/>
    <w:rsid w:val="00FC1571"/>
    <w:rsid w:val="00FC1C20"/>
    <w:rsid w:val="00FC1F0A"/>
    <w:rsid w:val="00FC2173"/>
    <w:rsid w:val="00FC23A1"/>
    <w:rsid w:val="00FC2B9F"/>
    <w:rsid w:val="00FC38F5"/>
    <w:rsid w:val="00FC3E3C"/>
    <w:rsid w:val="00FC42EB"/>
    <w:rsid w:val="00FC43EF"/>
    <w:rsid w:val="00FC4E45"/>
    <w:rsid w:val="00FC5263"/>
    <w:rsid w:val="00FC55AB"/>
    <w:rsid w:val="00FC584B"/>
    <w:rsid w:val="00FC6B03"/>
    <w:rsid w:val="00FC6EDA"/>
    <w:rsid w:val="00FC7232"/>
    <w:rsid w:val="00FC78DD"/>
    <w:rsid w:val="00FD0631"/>
    <w:rsid w:val="00FD0C0D"/>
    <w:rsid w:val="00FD11EC"/>
    <w:rsid w:val="00FD1623"/>
    <w:rsid w:val="00FD21AB"/>
    <w:rsid w:val="00FD2292"/>
    <w:rsid w:val="00FD2388"/>
    <w:rsid w:val="00FD2B72"/>
    <w:rsid w:val="00FD2C19"/>
    <w:rsid w:val="00FD3259"/>
    <w:rsid w:val="00FD3340"/>
    <w:rsid w:val="00FD3628"/>
    <w:rsid w:val="00FD42A1"/>
    <w:rsid w:val="00FD45A5"/>
    <w:rsid w:val="00FD4626"/>
    <w:rsid w:val="00FD469B"/>
    <w:rsid w:val="00FD472A"/>
    <w:rsid w:val="00FD472F"/>
    <w:rsid w:val="00FD541D"/>
    <w:rsid w:val="00FD5532"/>
    <w:rsid w:val="00FD573F"/>
    <w:rsid w:val="00FD583A"/>
    <w:rsid w:val="00FD5BF5"/>
    <w:rsid w:val="00FD5C4F"/>
    <w:rsid w:val="00FD637A"/>
    <w:rsid w:val="00FD63B2"/>
    <w:rsid w:val="00FD65FA"/>
    <w:rsid w:val="00FD76D6"/>
    <w:rsid w:val="00FD7D00"/>
    <w:rsid w:val="00FE0052"/>
    <w:rsid w:val="00FE00BB"/>
    <w:rsid w:val="00FE03CC"/>
    <w:rsid w:val="00FE0592"/>
    <w:rsid w:val="00FE117D"/>
    <w:rsid w:val="00FE1216"/>
    <w:rsid w:val="00FE15F1"/>
    <w:rsid w:val="00FE2000"/>
    <w:rsid w:val="00FE3D6C"/>
    <w:rsid w:val="00FE3FFD"/>
    <w:rsid w:val="00FE4765"/>
    <w:rsid w:val="00FE48E1"/>
    <w:rsid w:val="00FE494F"/>
    <w:rsid w:val="00FE52E5"/>
    <w:rsid w:val="00FE5EED"/>
    <w:rsid w:val="00FE6168"/>
    <w:rsid w:val="00FE6C80"/>
    <w:rsid w:val="00FF15EA"/>
    <w:rsid w:val="00FF16AE"/>
    <w:rsid w:val="00FF1B41"/>
    <w:rsid w:val="00FF2478"/>
    <w:rsid w:val="00FF326F"/>
    <w:rsid w:val="00FF34D2"/>
    <w:rsid w:val="00FF3C39"/>
    <w:rsid w:val="00FF3F1F"/>
    <w:rsid w:val="00FF3F92"/>
    <w:rsid w:val="00FF3FA4"/>
    <w:rsid w:val="00FF4AF3"/>
    <w:rsid w:val="00FF4F4E"/>
    <w:rsid w:val="00FF511A"/>
    <w:rsid w:val="00FF527D"/>
    <w:rsid w:val="00FF5B93"/>
    <w:rsid w:val="00FF5CC0"/>
    <w:rsid w:val="00FF5DF2"/>
    <w:rsid w:val="00FF6407"/>
    <w:rsid w:val="00FF649B"/>
    <w:rsid w:val="00FF651E"/>
    <w:rsid w:val="00FF6BE2"/>
    <w:rsid w:val="00FF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,white"/>
    </o:shapedefaults>
    <o:shapelayout v:ext="edit">
      <o:idmap v:ext="edit" data="2"/>
    </o:shapelayout>
  </w:shapeDefaults>
  <w:decimalSymbol w:val="."/>
  <w:listSeparator w:val=","/>
  <w14:docId w14:val="1B0E4B98"/>
  <w15:chartTrackingRefBased/>
  <w15:docId w15:val="{8BD733B1-B1B6-4702-B73F-0ABC3B5EE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58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88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6"/>
      <w:szCs w:val="26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Times New Roman" w:hAnsi="Times New Roman" w:cs="EucrosiaUPC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ody Char Char Char,Body Char Char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47"/>
    </w:pPr>
    <w:rPr>
      <w:rFonts w:ascii="Times New Roman" w:hAnsi="Times New Roman" w:cs="EucrosiaUPC"/>
      <w:sz w:val="24"/>
      <w:szCs w:val="24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360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E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3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Cordia New" w:hAnsi="Cordia New" w:cs="BrowalliaUPC"/>
      <w:sz w:val="30"/>
      <w:szCs w:val="30"/>
    </w:rPr>
  </w:style>
  <w:style w:type="paragraph" w:customStyle="1" w:styleId="a4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eastAsia="Cordia New" w:hAnsi="Cordia New" w:cs="BrowalliaUPC"/>
      <w:snapToGrid w:val="0"/>
      <w:sz w:val="28"/>
      <w:szCs w:val="28"/>
      <w:lang w:eastAsia="th-TH"/>
    </w:rPr>
  </w:style>
  <w:style w:type="paragraph" w:styleId="BalloonText">
    <w:name w:val="Balloon Text"/>
    <w:basedOn w:val="Normal"/>
    <w:semiHidden/>
    <w:rsid w:val="00E30097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205C52"/>
    <w:pPr>
      <w:spacing w:after="130"/>
      <w:ind w:left="1134" w:hanging="1134"/>
    </w:pPr>
    <w:rPr>
      <w:b/>
      <w:lang w:val="en-GB"/>
    </w:rPr>
  </w:style>
  <w:style w:type="table" w:styleId="TableGrid">
    <w:name w:val="Table Grid"/>
    <w:basedOn w:val="TableNormal"/>
    <w:uiPriority w:val="39"/>
    <w:rsid w:val="00754F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8B73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C13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6D5585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324CBB"/>
    <w:rPr>
      <w:rFonts w:ascii="Arial" w:hAnsi="Arial"/>
      <w:sz w:val="18"/>
      <w:szCs w:val="18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DE75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9060F"/>
    <w:pPr>
      <w:ind w:left="720"/>
      <w:contextualSpacing/>
    </w:pPr>
    <w:rPr>
      <w:szCs w:val="22"/>
    </w:rPr>
  </w:style>
  <w:style w:type="character" w:styleId="CommentReference">
    <w:name w:val="annotation reference"/>
    <w:rsid w:val="0009060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09060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09060F"/>
    <w:rPr>
      <w:rFonts w:ascii="Arial" w:hAnsi="Arial"/>
      <w:szCs w:val="25"/>
    </w:rPr>
  </w:style>
  <w:style w:type="paragraph" w:customStyle="1" w:styleId="acctmergecolhdg">
    <w:name w:val="acct merge col hdg"/>
    <w:aliases w:val="mh"/>
    <w:basedOn w:val="Normal"/>
    <w:rsid w:val="003944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,Body Char Char Char Char,Body Char Char Char1"/>
    <w:link w:val="BodyText"/>
    <w:locked/>
    <w:rsid w:val="00B86694"/>
    <w:rPr>
      <w:rFonts w:ascii="Arial" w:hAnsi="Arial"/>
      <w:sz w:val="18"/>
      <w:szCs w:val="18"/>
    </w:rPr>
  </w:style>
  <w:style w:type="paragraph" w:customStyle="1" w:styleId="AccPolicyHeading">
    <w:name w:val="Acc Policy Heading"/>
    <w:basedOn w:val="BodyText"/>
    <w:link w:val="AccPolicyHeadingChar"/>
    <w:autoRedefine/>
    <w:rsid w:val="00E756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E756F0"/>
    <w:rPr>
      <w:rFonts w:ascii="Angsana New" w:eastAsia="Calibri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3662F6"/>
    <w:rPr>
      <w:rFonts w:cs="EucrosiaUPC"/>
      <w:b/>
      <w:bCs/>
      <w:sz w:val="32"/>
      <w:szCs w:val="32"/>
    </w:rPr>
  </w:style>
  <w:style w:type="paragraph" w:customStyle="1" w:styleId="a5">
    <w:name w:val="Åº"/>
    <w:basedOn w:val="Normal"/>
    <w:rsid w:val="00CD7C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NormalWeb">
    <w:name w:val="Normal (Web)"/>
    <w:basedOn w:val="Normal"/>
    <w:uiPriority w:val="99"/>
    <w:unhideWhenUsed/>
    <w:rsid w:val="000C76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5">
    <w:name w:val="5"/>
    <w:basedOn w:val="Normal"/>
    <w:rsid w:val="00E110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styleId="DocumentMap">
    <w:name w:val="Document Map"/>
    <w:basedOn w:val="Normal"/>
    <w:link w:val="DocumentMapChar"/>
    <w:rsid w:val="00E70901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E70901"/>
    <w:rPr>
      <w:rFonts w:ascii="Tahoma" w:hAnsi="Tahoma"/>
      <w:sz w:val="16"/>
    </w:rPr>
  </w:style>
  <w:style w:type="paragraph" w:styleId="EnvelopeReturn">
    <w:name w:val="envelope return"/>
    <w:basedOn w:val="Normal"/>
    <w:rsid w:val="00687F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character" w:customStyle="1" w:styleId="blockChar">
    <w:name w:val="block Char"/>
    <w:aliases w:val="b Char"/>
    <w:link w:val="block"/>
    <w:rsid w:val="009733D9"/>
    <w:rPr>
      <w:rFonts w:cs="Times New Roman"/>
      <w:sz w:val="22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9C11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F03F50"/>
  </w:style>
  <w:style w:type="character" w:customStyle="1" w:styleId="ListParagraphChar">
    <w:name w:val="List Paragraph Char"/>
    <w:link w:val="ListParagraph"/>
    <w:uiPriority w:val="34"/>
    <w:locked/>
    <w:rsid w:val="00914619"/>
    <w:rPr>
      <w:rFonts w:ascii="Arial" w:hAnsi="Arial"/>
      <w:sz w:val="18"/>
      <w:szCs w:val="22"/>
    </w:rPr>
  </w:style>
  <w:style w:type="paragraph" w:styleId="Title">
    <w:name w:val="Title"/>
    <w:basedOn w:val="Normal"/>
    <w:link w:val="TitleChar"/>
    <w:qFormat/>
    <w:rsid w:val="00CB0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CB0E7C"/>
    <w:rPr>
      <w:rFonts w:ascii="Cordia New" w:hAnsi="Cordia New" w:cs="Cordia New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3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3469">
      <w:bodyDiv w:val="1"/>
      <w:marLeft w:val="43"/>
      <w:marRight w:val="4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6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6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925014">
                  <w:marLeft w:val="25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648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8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591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1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5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60347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5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3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6E06ECAC-1F53-4EC3-9866-CFD0FE8355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031B4C3-D660-4DEA-8CE1-1422C5711D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05A82-831F-420D-8AB4-17A8B76CA2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1919BE-9EA7-42A8-B7D4-02153646E1A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263</TotalTime>
  <Pages>11</Pages>
  <Words>1500</Words>
  <Characters>8555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เยนเนอรัล เอนยิเนียริ่ง จำกัด (มหาชน) และบริษัทย่อย</vt:lpstr>
    </vt:vector>
  </TitlesOfParts>
  <Company>KPMG</Company>
  <LinksUpToDate>false</LinksUpToDate>
  <CharactersWithSpaces>10035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เยนเนอรัล เอนยิเนียริ่ง จำกัด (มหาชน) และบริษัทย่อย</dc:title>
  <dc:subject/>
  <dc:creator>AA</dc:creator>
  <cp:keywords/>
  <cp:lastModifiedBy>Thunchanok, Varapornpipat</cp:lastModifiedBy>
  <cp:revision>57</cp:revision>
  <cp:lastPrinted>2024-08-01T14:28:00Z</cp:lastPrinted>
  <dcterms:created xsi:type="dcterms:W3CDTF">2024-05-10T04:52:00Z</dcterms:created>
  <dcterms:modified xsi:type="dcterms:W3CDTF">2024-08-06T06:52:00Z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