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550F61D8" w:rsidR="00B0181F" w:rsidRPr="007933F1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860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</w:t>
      </w:r>
      <w:r w:rsidR="00D67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933F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7933F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933F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7933F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93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53B60" w:rsidRPr="007933F1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933F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5204BF3D" w:rsidR="00052D67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80914">
        <w:rPr>
          <w:rFonts w:ascii="Angsana New" w:hAnsi="Angsana New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860A2" w:rsidRPr="002860A2">
        <w:rPr>
          <w:rFonts w:asciiTheme="majorBidi" w:hAnsiTheme="majorBidi" w:cstheme="majorBidi"/>
          <w:sz w:val="30"/>
          <w:szCs w:val="30"/>
        </w:rPr>
        <w:t xml:space="preserve">30 </w:t>
      </w:r>
      <w:r w:rsidR="002860A2" w:rsidRPr="002860A2">
        <w:rPr>
          <w:rFonts w:asciiTheme="majorBidi" w:hAnsiTheme="majorBidi" w:hint="cs"/>
          <w:sz w:val="30"/>
          <w:szCs w:val="30"/>
          <w:cs/>
        </w:rPr>
        <w:t>มิถุนายน</w:t>
      </w:r>
      <w:r w:rsidR="002860A2">
        <w:rPr>
          <w:rFonts w:asciiTheme="majorBidi" w:hAnsiTheme="majorBidi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F53B60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0C394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82FF7" w:rsidRPr="00982FF7">
        <w:rPr>
          <w:rFonts w:ascii="Angsana New" w:hAnsi="Angsana New" w:hint="cs"/>
          <w:sz w:val="30"/>
          <w:szCs w:val="30"/>
          <w:cs/>
        </w:rPr>
        <w:t>สำหรับงวด</w:t>
      </w:r>
      <w:r w:rsidR="00E17F06">
        <w:rPr>
          <w:rFonts w:ascii="Angsana New" w:hAnsi="Angsana New"/>
          <w:sz w:val="30"/>
          <w:szCs w:val="30"/>
        </w:rPr>
        <w:br/>
      </w:r>
      <w:r w:rsidR="00982FF7" w:rsidRPr="00982FF7">
        <w:rPr>
          <w:rFonts w:ascii="Angsana New" w:hAnsi="Angsana New" w:hint="cs"/>
          <w:sz w:val="30"/>
          <w:szCs w:val="30"/>
          <w:cs/>
        </w:rPr>
        <w:t>สามเดือนและหกเดือนสิ้นสุดวันที่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982FF7">
        <w:rPr>
          <w:rFonts w:ascii="Angsana New" w:hAnsi="Angsana New"/>
          <w:sz w:val="30"/>
          <w:szCs w:val="30"/>
        </w:rPr>
        <w:t>30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982FF7" w:rsidRPr="00982FF7">
        <w:rPr>
          <w:rFonts w:ascii="Angsana New" w:hAnsi="Angsana New" w:hint="cs"/>
          <w:sz w:val="30"/>
          <w:szCs w:val="30"/>
          <w:cs/>
        </w:rPr>
        <w:t>มิถุนายน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982FF7">
        <w:rPr>
          <w:rFonts w:ascii="Angsana New" w:hAnsi="Angsana New"/>
          <w:sz w:val="30"/>
          <w:szCs w:val="30"/>
        </w:rPr>
        <w:t>2567</w:t>
      </w:r>
      <w:r w:rsidR="00982FF7" w:rsidRPr="00982FF7">
        <w:rPr>
          <w:rFonts w:ascii="Angsana New" w:hAnsi="Angsana New"/>
          <w:sz w:val="30"/>
          <w:szCs w:val="30"/>
          <w:cs/>
        </w:rPr>
        <w:t xml:space="preserve"> </w:t>
      </w:r>
      <w:r w:rsidR="0068091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F53B60" w:rsidRPr="000C394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53B60" w:rsidRPr="000C394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0C3948">
        <w:rPr>
          <w:rFonts w:ascii="Angsana New" w:hAnsi="Angsana New"/>
          <w:sz w:val="30"/>
          <w:szCs w:val="30"/>
          <w:cs/>
        </w:rPr>
        <w:t>สำหรับงวด</w:t>
      </w:r>
      <w:r w:rsidR="002860A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860A2" w:rsidRPr="002860A2">
        <w:rPr>
          <w:rFonts w:asciiTheme="majorBidi" w:hAnsiTheme="majorBidi" w:cstheme="majorBidi"/>
          <w:sz w:val="30"/>
          <w:szCs w:val="30"/>
        </w:rPr>
        <w:t xml:space="preserve">30 </w:t>
      </w:r>
      <w:r w:rsidR="002860A2" w:rsidRPr="002860A2">
        <w:rPr>
          <w:rFonts w:asciiTheme="majorBidi" w:hAnsiTheme="majorBidi" w:hint="cs"/>
          <w:sz w:val="30"/>
          <w:szCs w:val="30"/>
          <w:cs/>
        </w:rPr>
        <w:t>มิถุนายน</w:t>
      </w:r>
      <w:r w:rsidR="002860A2">
        <w:rPr>
          <w:rFonts w:asciiTheme="majorBidi" w:hAnsiTheme="majorBidi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B9798E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และของเฉพาะบริษัทล็อกซเล่ย์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>
        <w:rPr>
          <w:rFonts w:asciiTheme="majorBidi" w:hAnsiTheme="majorBidi" w:cstheme="majorBidi" w:hint="cs"/>
          <w:sz w:val="30"/>
          <w:szCs w:val="30"/>
        </w:rPr>
        <w:t>34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3B60"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860A2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2E866CF1" w:rsidR="00710575" w:rsidRPr="00E408C7" w:rsidRDefault="00B13FD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13</w:t>
      </w:r>
      <w:r w:rsidR="00D62D37">
        <w:rPr>
          <w:rFonts w:asciiTheme="majorBidi" w:hAnsiTheme="majorBidi" w:cstheme="majorBidi"/>
          <w:sz w:val="30"/>
          <w:szCs w:val="30"/>
        </w:rPr>
        <w:t xml:space="preserve"> </w:t>
      </w:r>
      <w:r w:rsidR="00CB4D8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CB4D81">
        <w:rPr>
          <w:rFonts w:asciiTheme="majorBidi" w:hAnsiTheme="majorBidi" w:cstheme="majorBidi"/>
          <w:sz w:val="30"/>
          <w:szCs w:val="30"/>
        </w:rPr>
        <w:t>7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3DDBD" w14:textId="77777777" w:rsidR="00C75496" w:rsidRDefault="00C75496" w:rsidP="00900EE2">
      <w:r>
        <w:separator/>
      </w:r>
    </w:p>
  </w:endnote>
  <w:endnote w:type="continuationSeparator" w:id="0">
    <w:p w14:paraId="642B718A" w14:textId="77777777" w:rsidR="00C75496" w:rsidRDefault="00C75496" w:rsidP="00900EE2">
      <w:r>
        <w:continuationSeparator/>
      </w:r>
    </w:p>
  </w:endnote>
  <w:endnote w:type="continuationNotice" w:id="1">
    <w:p w14:paraId="78E45B43" w14:textId="77777777" w:rsidR="00C75496" w:rsidRDefault="00C754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B2431" w14:textId="77777777" w:rsidR="00C75496" w:rsidRDefault="00C75496" w:rsidP="00900EE2">
      <w:r>
        <w:separator/>
      </w:r>
    </w:p>
  </w:footnote>
  <w:footnote w:type="continuationSeparator" w:id="0">
    <w:p w14:paraId="7F566DEA" w14:textId="77777777" w:rsidR="00C75496" w:rsidRDefault="00C75496" w:rsidP="00900EE2">
      <w:r>
        <w:continuationSeparator/>
      </w:r>
    </w:p>
  </w:footnote>
  <w:footnote w:type="continuationNotice" w:id="1">
    <w:p w14:paraId="385D62D9" w14:textId="77777777" w:rsidR="00C75496" w:rsidRDefault="00C754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E294" w14:textId="439009A6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CEFACD" w14:textId="2A78479E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603444" w14:textId="7CC1F38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9B381" w14:textId="04582DC4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E059C5" w14:textId="4AE0C2CB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9DB2A0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41EFB28B" w:rsidR="005E4962" w:rsidRPr="00991809" w:rsidRDefault="005E4962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A163F3" w14:textId="018438DF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868373" w14:textId="6B6DB4B5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BA7891" w14:textId="77777777" w:rsidR="00991809" w:rsidRPr="00991809" w:rsidRDefault="00991809" w:rsidP="00991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84B65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854B665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E62BE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2F8713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5DC04B" w14:textId="77777777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A6AF4C" w14:textId="1D232FDA" w:rsidR="005E4962" w:rsidRPr="00991809" w:rsidRDefault="005E4962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EF811B" w14:textId="77777777" w:rsidR="003F58CC" w:rsidRPr="00991809" w:rsidRDefault="003F58CC" w:rsidP="007933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A2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60F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3F1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1FD3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7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0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44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1903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3F5C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3FDB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496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D81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C26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5B4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17F06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3E29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226</TotalTime>
  <Pages>3</Pages>
  <Words>416</Words>
  <Characters>1596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Porntiwan, Charoanchai</cp:lastModifiedBy>
  <cp:revision>30</cp:revision>
  <cp:lastPrinted>2022-11-02T04:29:00Z</cp:lastPrinted>
  <dcterms:created xsi:type="dcterms:W3CDTF">2023-03-22T07:41:00Z</dcterms:created>
  <dcterms:modified xsi:type="dcterms:W3CDTF">2024-08-01T04:35:00Z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