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BC6F75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BC6F75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BC6F7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BC6F75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434F3D03" w:rsidR="00291DF4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BC6F7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BC6F7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BC6F75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58F2B04A" w:rsidR="00291DF4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BC6F7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BC6F7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BC6F75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CBA222D" w:rsidR="007A2546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BC6F75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BC6F75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BC6F75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84124F2" w:rsidR="00D11715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BC6F7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BC6F7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BC6F7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BC6F75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18463E9C" w:rsidR="00D11715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BC6F7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BC6F7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BC6F75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79B8039" w:rsidR="002E4D96" w:rsidRPr="00BC6F75" w:rsidRDefault="005C0C03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BC6F75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3D1FFF21" w:rsidR="002E4D96" w:rsidRPr="00BC6F75" w:rsidRDefault="00052A7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E70A73" w:rsidRPr="00BC6F75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66C429DE" w:rsidR="00E70A73" w:rsidRPr="00BC6F75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7413B09B" w:rsidR="00E70A73" w:rsidRPr="00BC6F75" w:rsidRDefault="00052A7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B67E15" w:rsidRPr="00BC6F75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0E60E1CC" w:rsidR="00B67E15" w:rsidRPr="00BC6F75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FFEC8" w14:textId="77777777" w:rsidR="00B67E15" w:rsidRPr="00BC6F75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35DFB93" w14:textId="0B499183" w:rsidR="00B67E15" w:rsidRPr="00BC6F75" w:rsidRDefault="00052A7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BC6F7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E70A73" w:rsidRPr="00BC6F75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14DCAAF4" w:rsidR="00E70A73" w:rsidRPr="00BC6F75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5B7AE3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0E69ABE6" w:rsidR="00E70A73" w:rsidRPr="00BC6F75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BC6F75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3314A495" w:rsidR="00E70A73" w:rsidRPr="00BC6F75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A88D4F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51C9910F" w:rsidR="00E70A73" w:rsidRPr="00BC6F75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BC6F75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622FACF0" w:rsidR="00E70A73" w:rsidRPr="00BC6F75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46B48F22" w:rsidR="00E70A73" w:rsidRPr="00BC6F75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BC6F75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5C83E5D0" w:rsidR="00E70A73" w:rsidRPr="00BC6F75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5C649F5F" w:rsidR="00E70A73" w:rsidRPr="00BC6F75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70A73" w:rsidRPr="00BC6F75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6132E231" w:rsidR="00E70A73" w:rsidRPr="00BC6F75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436D1872" w:rsidR="00E70A73" w:rsidRPr="00BC6F75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BC6F75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73D03EBE" w:rsidR="00E70A73" w:rsidRPr="00BC6F75" w:rsidRDefault="005C0C0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0D1AFEB7" w:rsidR="00E70A73" w:rsidRPr="00BC6F75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BC6F75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0E71B0AF" w:rsidR="00E70A73" w:rsidRPr="00BC6F75" w:rsidRDefault="0065533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67E15"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BC6F75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09E10A69" w:rsidR="00E70A73" w:rsidRPr="00BC6F75" w:rsidRDefault="00DC374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C3745" w:rsidRPr="00BC6F75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7691C0D8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4B0AC0C2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BC6F75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BC6F75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BC6F75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BC6F75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BC6F75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BC6F75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BC6F75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BC6F75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</w:rPr>
        <w:br w:type="page"/>
      </w:r>
      <w:r w:rsidRPr="00BC6F7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51E3349C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BC6F75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BC6F75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BC6F7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BC6F75">
        <w:rPr>
          <w:rFonts w:asciiTheme="majorBidi" w:hAnsiTheme="majorBidi" w:cstheme="majorBidi"/>
          <w:sz w:val="30"/>
          <w:szCs w:val="30"/>
        </w:rPr>
        <w:t xml:space="preserve"> 13</w:t>
      </w:r>
      <w:r w:rsidR="00796818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076AE7" w:rsidRPr="00BC6F75">
        <w:rPr>
          <w:rFonts w:asciiTheme="majorBidi" w:hAnsiTheme="majorBidi" w:hint="cs"/>
          <w:sz w:val="30"/>
          <w:szCs w:val="30"/>
          <w:cs/>
        </w:rPr>
        <w:t>สิงหาคม</w:t>
      </w:r>
      <w:r w:rsidR="2F3E409B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DE6572" w:rsidRPr="00BC6F75">
        <w:rPr>
          <w:rFonts w:asciiTheme="majorBidi" w:hAnsiTheme="majorBidi" w:cstheme="majorBidi"/>
          <w:sz w:val="30"/>
          <w:szCs w:val="30"/>
        </w:rPr>
        <w:t>7</w:t>
      </w:r>
    </w:p>
    <w:p w14:paraId="0055BCD2" w14:textId="77777777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BC6F75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BC6F75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BC6F75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BC6F75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BC6F75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0AF435F9" w:rsidR="0009267B" w:rsidRPr="00BC6F7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BC6F7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BC6F75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BC6F7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BC6F75">
        <w:rPr>
          <w:rFonts w:asciiTheme="majorBidi" w:hAnsiTheme="majorBidi" w:cstheme="majorBidi"/>
          <w:sz w:val="30"/>
          <w:szCs w:val="30"/>
        </w:rPr>
        <w:br/>
      </w:r>
      <w:r w:rsidR="00D81125" w:rsidRPr="00BC6F7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BC6F7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BC6F75">
        <w:rPr>
          <w:rFonts w:asciiTheme="majorBidi" w:hAnsiTheme="majorBidi" w:cstheme="majorBidi"/>
          <w:sz w:val="30"/>
          <w:szCs w:val="30"/>
        </w:rPr>
        <w:t>“</w:t>
      </w:r>
      <w:r w:rsidR="00601744" w:rsidRPr="00BC6F7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BC6F75">
        <w:rPr>
          <w:rFonts w:asciiTheme="majorBidi" w:hAnsiTheme="majorBidi" w:cstheme="majorBidi"/>
          <w:sz w:val="30"/>
          <w:szCs w:val="30"/>
        </w:rPr>
        <w:t>”</w:t>
      </w:r>
      <w:r w:rsidR="00601744" w:rsidRPr="00BC6F7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BC6F75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BC6F75">
        <w:rPr>
          <w:rFonts w:asciiTheme="majorBidi" w:hAnsiTheme="majorBidi" w:cstheme="majorBidi"/>
          <w:sz w:val="30"/>
          <w:szCs w:val="30"/>
          <w:cs/>
        </w:rPr>
        <w:t>่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34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BC6F7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BC6F7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C6F75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BC6F7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BC6F75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BC6F7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BC6F7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BC6F75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BC6F7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DE6572" w:rsidRPr="00BC6F75">
        <w:rPr>
          <w:rFonts w:asciiTheme="majorBidi" w:hAnsiTheme="majorBidi" w:cstheme="majorBidi"/>
          <w:spacing w:val="6"/>
          <w:sz w:val="30"/>
          <w:szCs w:val="30"/>
        </w:rPr>
        <w:t>6</w:t>
      </w:r>
    </w:p>
    <w:p w14:paraId="2ABE7E87" w14:textId="77777777" w:rsidR="00A97F99" w:rsidRPr="00BC6F75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5B80B5E8" w:rsidR="001419CD" w:rsidRPr="00BC6F75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BC6F75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BC6F75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BC6F75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BC6F75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BC6F75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BC6F75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BC6F75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BC6F75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5C0C03" w:rsidRPr="00BC6F75">
        <w:rPr>
          <w:rFonts w:asciiTheme="majorBidi" w:hAnsiTheme="majorBidi" w:cstheme="majorBidi"/>
          <w:sz w:val="30"/>
          <w:szCs w:val="30"/>
        </w:rPr>
        <w:t>31</w:t>
      </w:r>
      <w:r w:rsidR="00E70B40" w:rsidRPr="00BC6F7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DE6572" w:rsidRPr="00BC6F75">
        <w:rPr>
          <w:rFonts w:asciiTheme="majorBidi" w:hAnsiTheme="majorBidi" w:cstheme="majorBidi"/>
          <w:sz w:val="30"/>
          <w:szCs w:val="30"/>
        </w:rPr>
        <w:t>6</w:t>
      </w:r>
    </w:p>
    <w:p w14:paraId="7369B47E" w14:textId="77777777" w:rsidR="007A2546" w:rsidRPr="00BC6F75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BC6F75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BC6F75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BC6F75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BC6F75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BC6F75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BC6F75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BC6F75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BC6F75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BC6F75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756A179F" w:rsidR="00DD6666" w:rsidRPr="00BC6F75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2BD7"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679C6"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E6572"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02BD7"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2AF5055C" w14:textId="26DFC7CD" w:rsidR="00DD6666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BC6F75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2306BC77" w:rsidR="00DD6666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8F39DC" w14:textId="77777777" w:rsidR="00DD6666" w:rsidRPr="00BC6F75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D64D452" w:rsidR="00DD6666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4395F42" w14:textId="77777777" w:rsidR="00DD6666" w:rsidRPr="00BC6F75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7C35FF0A" w:rsidR="00DD6666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6572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D6666" w:rsidRPr="00BC6F75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BC6F75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BC6F75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BC6F75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BC6F75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BC6F75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BC6F75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BC6F75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BC6F75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BC6F75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BC6F75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BC6F75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BC6F75" w14:paraId="4C37C065" w14:textId="77777777" w:rsidTr="00736BBB">
        <w:tc>
          <w:tcPr>
            <w:tcW w:w="4140" w:type="dxa"/>
            <w:hideMark/>
          </w:tcPr>
          <w:p w14:paraId="000CD226" w14:textId="77777777" w:rsidR="00902BD7" w:rsidRPr="00BC6F75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7F0A11E4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702BB3B5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79A0ED4" w14:textId="7577DEA5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902BD7" w:rsidRPr="00BC6F75" w14:paraId="25DC16DD" w14:textId="77777777" w:rsidTr="00736BBB">
        <w:tc>
          <w:tcPr>
            <w:tcW w:w="4140" w:type="dxa"/>
            <w:hideMark/>
          </w:tcPr>
          <w:p w14:paraId="11DCB351" w14:textId="77777777" w:rsidR="00902BD7" w:rsidRPr="00BC6F75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5976EC19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733F9E9A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B466E4" w14:textId="6C77A7D8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902BD7" w:rsidRPr="00BC6F75" w14:paraId="7C9D1EAF" w14:textId="77777777" w:rsidTr="00736BBB">
        <w:tc>
          <w:tcPr>
            <w:tcW w:w="4140" w:type="dxa"/>
            <w:hideMark/>
          </w:tcPr>
          <w:p w14:paraId="0765F48E" w14:textId="77777777" w:rsidR="00902BD7" w:rsidRPr="00BC6F75" w:rsidRDefault="00902BD7" w:rsidP="00902B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53AC64AA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02AE4E35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3FAEE83" w14:textId="4F4603A4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902BD7" w:rsidRPr="00BC6F75" w14:paraId="43613764" w14:textId="77777777" w:rsidTr="00736BBB">
        <w:tc>
          <w:tcPr>
            <w:tcW w:w="4140" w:type="dxa"/>
            <w:vAlign w:val="bottom"/>
            <w:hideMark/>
          </w:tcPr>
          <w:p w14:paraId="32AF2386" w14:textId="77777777" w:rsidR="00902BD7" w:rsidRPr="00BC6F75" w:rsidRDefault="00902BD7" w:rsidP="00902BD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902BD7" w:rsidRPr="00BC6F75" w:rsidRDefault="00902BD7" w:rsidP="00902BD7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3B6577B4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1959D4F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3C0B809" w14:textId="349C45CE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902BD7" w:rsidRPr="00BC6F75" w14:paraId="377439E9" w14:textId="77777777" w:rsidTr="00736BBB">
        <w:tc>
          <w:tcPr>
            <w:tcW w:w="4140" w:type="dxa"/>
            <w:hideMark/>
          </w:tcPr>
          <w:p w14:paraId="0396D691" w14:textId="39CBB2D7" w:rsidR="00902BD7" w:rsidRPr="00BC6F75" w:rsidRDefault="00902BD7" w:rsidP="00902BD7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902BD7" w:rsidRPr="00BC6F75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902BD7" w:rsidRPr="00BC6F75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3EAE1460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CAD7091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4C43D66" w14:textId="20D91990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02BD7" w:rsidRPr="00BC6F75" w14:paraId="70A6A04C" w14:textId="77777777" w:rsidTr="00736BBB">
        <w:tc>
          <w:tcPr>
            <w:tcW w:w="4140" w:type="dxa"/>
            <w:hideMark/>
          </w:tcPr>
          <w:p w14:paraId="00DE80E8" w14:textId="77777777" w:rsidR="00902BD7" w:rsidRPr="00BC6F75" w:rsidRDefault="00902BD7" w:rsidP="00902BD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902BD7" w:rsidRPr="00BC6F75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902BD7" w:rsidRPr="00BC6F75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2492333C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4E29DC3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4CB2712" w14:textId="4A31739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902BD7" w:rsidRPr="00BC6F75" w14:paraId="1583FCB6" w14:textId="77777777" w:rsidTr="00736BBB">
        <w:tc>
          <w:tcPr>
            <w:tcW w:w="4140" w:type="dxa"/>
            <w:hideMark/>
          </w:tcPr>
          <w:p w14:paraId="43607DBE" w14:textId="77777777" w:rsidR="00902BD7" w:rsidRPr="00BC6F75" w:rsidRDefault="00902BD7" w:rsidP="00902BD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902BD7" w:rsidRPr="00BC6F75" w:rsidRDefault="00310613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902BD7" w:rsidRPr="00BC6F75" w:rsidRDefault="00902BD7" w:rsidP="00902BD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902BD7" w:rsidRPr="00BC6F75" w:rsidRDefault="00902BD7" w:rsidP="00902BD7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902BD7" w:rsidRPr="00BC6F75" w:rsidRDefault="00902BD7" w:rsidP="00902BD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17C44B62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9171929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562CF370" w14:textId="4E1FD5F6" w:rsidR="00902BD7" w:rsidRPr="00BC6F75" w:rsidRDefault="00902BD7" w:rsidP="00902BD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A4737" w:rsidRPr="00BC6F75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BC6F75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BC6F75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BC6F75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BC6F75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BC6F75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BC6F75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BC6F75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BC6F75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BC6F75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BC6F75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BC6F75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BC6F75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BC6F75" w14:paraId="146B1E43" w14:textId="77777777" w:rsidTr="00736BBB">
        <w:tc>
          <w:tcPr>
            <w:tcW w:w="4140" w:type="dxa"/>
            <w:hideMark/>
          </w:tcPr>
          <w:p w14:paraId="0CACC98A" w14:textId="5698BB02" w:rsidR="00902BD7" w:rsidRPr="00BC6F75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126903DC" w:rsidR="00902BD7" w:rsidRPr="00BC6F75" w:rsidRDefault="00310613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61" w:type="dxa"/>
          </w:tcPr>
          <w:p w14:paraId="67EF86DD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B15C5D1" w14:textId="30210531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D52D498" w14:textId="77777777" w:rsidR="00902BD7" w:rsidRPr="00BC6F75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608CA61F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DDDFDE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8E215CC" w14:textId="760CC50A" w:rsidR="00902BD7" w:rsidRPr="00BC6F75" w:rsidRDefault="00902BD7" w:rsidP="00902BD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02BD7" w:rsidRPr="00BC6F75" w14:paraId="17FDBD0E" w14:textId="77777777" w:rsidTr="00736BBB">
        <w:tc>
          <w:tcPr>
            <w:tcW w:w="4140" w:type="dxa"/>
            <w:hideMark/>
          </w:tcPr>
          <w:p w14:paraId="6C749A39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3E71FBD1" w:rsidR="00902BD7" w:rsidRPr="00BC6F75" w:rsidRDefault="00310613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</w:tcPr>
          <w:p w14:paraId="4514871E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3F905C78" w14:textId="52824BBD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3847E1" w14:textId="77777777" w:rsidR="00902BD7" w:rsidRPr="00BC6F75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0ECDE3F5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2C772A0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852C35" w14:textId="2F4F8D14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02BD7" w:rsidRPr="00BC6F75" w14:paraId="014E83D9" w14:textId="77777777" w:rsidTr="00736BBB">
        <w:tc>
          <w:tcPr>
            <w:tcW w:w="4140" w:type="dxa"/>
            <w:hideMark/>
          </w:tcPr>
          <w:p w14:paraId="7C4A86B8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35D6572B" w:rsidR="00902BD7" w:rsidRPr="00BC6F75" w:rsidRDefault="00310613" w:rsidP="00902BD7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0870A5B8" w14:textId="03F862CC" w:rsidR="00902BD7" w:rsidRPr="00BC6F75" w:rsidRDefault="00902BD7" w:rsidP="00B128A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0BAEE8AD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9E3E0C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BBF3484" w14:textId="5C0219B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902BD7" w:rsidRPr="00BC6F75" w14:paraId="6F59870C" w14:textId="77777777" w:rsidTr="00736BBB">
        <w:trPr>
          <w:trHeight w:val="203"/>
        </w:trPr>
        <w:tc>
          <w:tcPr>
            <w:tcW w:w="4140" w:type="dxa"/>
            <w:hideMark/>
          </w:tcPr>
          <w:p w14:paraId="3C24D1C8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3B2CAA03" w:rsidR="00902BD7" w:rsidRPr="00BC6F75" w:rsidRDefault="00310613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261" w:type="dxa"/>
          </w:tcPr>
          <w:p w14:paraId="29CD56C2" w14:textId="77777777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586231F" w14:textId="02784F2B" w:rsidR="00902BD7" w:rsidRPr="00BC6F75" w:rsidRDefault="00902BD7" w:rsidP="00902BD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45FE4383" w14:textId="77777777" w:rsidR="00902BD7" w:rsidRPr="00BC6F75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1D6C5B28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730043B7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C32AE67" w14:textId="64FF8189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2A4737" w:rsidRPr="00BC6F75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BC6F75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BC6F75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BC6F75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BC6F75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BC6F75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BC6F75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BC6F75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BC6F75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BC6F75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02BD7" w:rsidRPr="00BC6F75" w14:paraId="61E149EB" w14:textId="77777777" w:rsidTr="00736BBB">
        <w:tc>
          <w:tcPr>
            <w:tcW w:w="4140" w:type="dxa"/>
            <w:hideMark/>
          </w:tcPr>
          <w:p w14:paraId="34C59608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2F33C2E0" w:rsidR="00902BD7" w:rsidRPr="00BC6F75" w:rsidRDefault="00310613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61" w:type="dxa"/>
          </w:tcPr>
          <w:p w14:paraId="3DA7962A" w14:textId="77777777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72277402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5257A477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60F1C3C7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9216613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155C131" w14:textId="04DDAE65" w:rsidR="00902BD7" w:rsidRPr="00BC6F75" w:rsidRDefault="00902BD7" w:rsidP="00B128A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2BD7" w:rsidRPr="00BC6F75" w14:paraId="4CC7C8CD" w14:textId="77777777" w:rsidTr="00736BBB">
        <w:tc>
          <w:tcPr>
            <w:tcW w:w="4140" w:type="dxa"/>
            <w:hideMark/>
          </w:tcPr>
          <w:p w14:paraId="1ADDA366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6FC7CAD6" w:rsidR="00902BD7" w:rsidRPr="00BC6F75" w:rsidRDefault="00310613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76682807" w14:textId="77777777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35D14D73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FFBBBA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35F0969D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5D4AEB5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B3F0C4D" w14:textId="60D9DD6D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02BD7" w:rsidRPr="00BC6F75" w14:paraId="7E825649" w14:textId="77777777" w:rsidTr="00736BBB">
        <w:tc>
          <w:tcPr>
            <w:tcW w:w="4140" w:type="dxa"/>
            <w:hideMark/>
          </w:tcPr>
          <w:p w14:paraId="276F50B8" w14:textId="77777777" w:rsidR="00902BD7" w:rsidRPr="00BC6F75" w:rsidRDefault="00902BD7" w:rsidP="00902BD7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4785A10" w14:textId="5EBD6E2C" w:rsidR="00902BD7" w:rsidRPr="00BC6F75" w:rsidRDefault="00310613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482412FF" w14:textId="77777777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AF98BCB" w14:textId="22764214" w:rsidR="00902BD7" w:rsidRPr="00BC6F75" w:rsidRDefault="00902BD7" w:rsidP="00902BD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4274A557" w14:textId="77777777" w:rsidR="00902BD7" w:rsidRPr="00BC6F75" w:rsidRDefault="00902BD7" w:rsidP="00902BD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FF7D619" w14:textId="69CEDF65" w:rsidR="00902BD7" w:rsidRPr="00BC6F75" w:rsidRDefault="00310613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1DD283E" w14:textId="77777777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C5D9DFB" w14:textId="10031133" w:rsidR="00902BD7" w:rsidRPr="00BC6F75" w:rsidRDefault="00902BD7" w:rsidP="00902BD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10613" w:rsidRPr="00BC6F75" w14:paraId="788578FE" w14:textId="77777777" w:rsidTr="00FD4EA2">
        <w:tc>
          <w:tcPr>
            <w:tcW w:w="4140" w:type="dxa"/>
            <w:vAlign w:val="center"/>
            <w:hideMark/>
          </w:tcPr>
          <w:p w14:paraId="69351FE2" w14:textId="77777777" w:rsidR="00310613" w:rsidRPr="00BC6F75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7E26AD30" w:rsidR="00310613" w:rsidRPr="00BC6F75" w:rsidRDefault="00310613" w:rsidP="00310613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  <w:r w:rsidRPr="00BC6F7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61FEEE1F" w:rsidR="00310613" w:rsidRPr="00BC6F75" w:rsidRDefault="00310613" w:rsidP="00310613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BC6F7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405D2824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0719819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50E4E72D" w14:textId="7B95E79C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C730D" w:rsidRPr="00BC6F75" w14:paraId="4926FD5A" w14:textId="77777777" w:rsidTr="00E27971">
        <w:tc>
          <w:tcPr>
            <w:tcW w:w="4140" w:type="dxa"/>
          </w:tcPr>
          <w:p w14:paraId="41A8A37F" w14:textId="7DF42F10" w:rsidR="008C730D" w:rsidRPr="00BC6F75" w:rsidRDefault="008C730D" w:rsidP="008C730D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2CCF058C" w:rsidR="008C730D" w:rsidRPr="00BC6F75" w:rsidRDefault="008C730D" w:rsidP="008C730D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14:paraId="5A3FB3C3" w14:textId="77777777" w:rsidR="008C730D" w:rsidRPr="00BC6F75" w:rsidRDefault="008C730D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57A2E005" w:rsidR="008C730D" w:rsidRPr="00BC6F75" w:rsidRDefault="008C730D" w:rsidP="008C730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403A25" w14:textId="77777777" w:rsidR="008C730D" w:rsidRPr="00BC6F75" w:rsidRDefault="008C730D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50D9CFFC" w:rsidR="008C730D" w:rsidRPr="00BC6F75" w:rsidRDefault="008C730D" w:rsidP="008C730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8C730D" w:rsidRPr="00BC6F75" w:rsidRDefault="008C730D" w:rsidP="008C73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1E78F71C" w:rsidR="008C730D" w:rsidRPr="00BC6F75" w:rsidRDefault="008C730D" w:rsidP="008C730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10613" w:rsidRPr="00BC6F75" w14:paraId="6F47036C" w14:textId="77777777" w:rsidTr="00DE6572">
        <w:tc>
          <w:tcPr>
            <w:tcW w:w="4140" w:type="dxa"/>
            <w:hideMark/>
          </w:tcPr>
          <w:p w14:paraId="756C0010" w14:textId="77777777" w:rsidR="00310613" w:rsidRPr="00BC6F75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1D14901F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259B6461" w14:textId="77777777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3C67D566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CB61809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4F0CC765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10B99D9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1E66C8DD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10613" w:rsidRPr="00BC6F75" w14:paraId="51B6DEB3" w14:textId="77777777" w:rsidTr="00DE6572">
        <w:tc>
          <w:tcPr>
            <w:tcW w:w="4140" w:type="dxa"/>
            <w:hideMark/>
          </w:tcPr>
          <w:p w14:paraId="125B3488" w14:textId="77777777" w:rsidR="00310613" w:rsidRPr="00BC6F75" w:rsidRDefault="00310613" w:rsidP="00310613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38E9BAF2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14:paraId="6C52AEF1" w14:textId="77777777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213AE560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C06CF06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384A4728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0EEE28" w14:textId="77777777" w:rsidR="00310613" w:rsidRPr="00BC6F75" w:rsidRDefault="00310613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27F6DAC2" w:rsidR="00310613" w:rsidRPr="00BC6F75" w:rsidRDefault="00310613" w:rsidP="00310613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10613" w:rsidRPr="00BC6F75" w14:paraId="6F4522B1" w14:textId="77777777" w:rsidTr="00736BBB">
        <w:tc>
          <w:tcPr>
            <w:tcW w:w="4140" w:type="dxa"/>
          </w:tcPr>
          <w:p w14:paraId="6F8A5663" w14:textId="77777777" w:rsidR="00310613" w:rsidRPr="00BC6F75" w:rsidRDefault="00310613" w:rsidP="0031061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920FA3E" w14:textId="44721478" w:rsidR="00310613" w:rsidRPr="00BC6F75" w:rsidRDefault="00CE5F75" w:rsidP="00310613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gridSpan w:val="2"/>
          </w:tcPr>
          <w:p w14:paraId="712CF41D" w14:textId="77777777" w:rsidR="00310613" w:rsidRPr="00BC6F75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9DE356" w14:textId="777D0F9F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8273C2D" w14:textId="77777777" w:rsidR="00310613" w:rsidRPr="00BC6F75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3C4D56" w14:textId="45812E34" w:rsidR="00310613" w:rsidRPr="00BC6F75" w:rsidRDefault="00CE5F75" w:rsidP="0031061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086F9E8F" w14:textId="77777777" w:rsidR="00310613" w:rsidRPr="00BC6F75" w:rsidRDefault="00310613" w:rsidP="00310613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227DE9" w14:textId="5B553261" w:rsidR="00310613" w:rsidRPr="00BC6F75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10613" w:rsidRPr="00BC6F75" w14:paraId="29C3C98F" w14:textId="77777777" w:rsidTr="00736BBB">
        <w:tc>
          <w:tcPr>
            <w:tcW w:w="4140" w:type="dxa"/>
          </w:tcPr>
          <w:p w14:paraId="7EFFE1EC" w14:textId="77777777" w:rsidR="00310613" w:rsidRPr="00BC6F75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310613" w:rsidRPr="00BC6F75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10613" w:rsidRPr="00BC6F75" w14:paraId="2C42A757" w14:textId="77777777" w:rsidTr="00FC274C">
        <w:tc>
          <w:tcPr>
            <w:tcW w:w="4140" w:type="dxa"/>
          </w:tcPr>
          <w:p w14:paraId="34DFF574" w14:textId="52625427" w:rsidR="00310613" w:rsidRPr="00BC6F75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310613" w:rsidRPr="00BC6F75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10613" w:rsidRPr="00BC6F75" w14:paraId="15C323C0" w14:textId="77777777" w:rsidTr="00FC274C">
        <w:tc>
          <w:tcPr>
            <w:tcW w:w="4140" w:type="dxa"/>
          </w:tcPr>
          <w:p w14:paraId="73CBE0D9" w14:textId="21432B5F" w:rsidR="00310613" w:rsidRPr="00BC6F75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310613" w:rsidRPr="00BC6F75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310613" w:rsidRPr="00BC6F75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10613" w:rsidRPr="00BC6F75" w14:paraId="4631B52C" w14:textId="77777777" w:rsidTr="00FC274C">
        <w:tc>
          <w:tcPr>
            <w:tcW w:w="4140" w:type="dxa"/>
          </w:tcPr>
          <w:p w14:paraId="7183396C" w14:textId="28E38EC4" w:rsidR="00310613" w:rsidRPr="00BC6F75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7736DC0E" w:rsidR="00310613" w:rsidRPr="00BC6F75" w:rsidRDefault="00390B16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61" w:type="dxa"/>
            <w:vAlign w:val="bottom"/>
          </w:tcPr>
          <w:p w14:paraId="4EB7F1EC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141E6D71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 66 </w:t>
            </w:r>
          </w:p>
        </w:tc>
        <w:tc>
          <w:tcPr>
            <w:tcW w:w="270" w:type="dxa"/>
            <w:vAlign w:val="bottom"/>
          </w:tcPr>
          <w:p w14:paraId="11350A08" w14:textId="77777777" w:rsidR="00310613" w:rsidRPr="00BC6F75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117CBD12" w:rsidR="00310613" w:rsidRPr="00BC6F75" w:rsidRDefault="009E362C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1F9DE86D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1CF4ED64" w:rsidR="00310613" w:rsidRPr="00BC6F75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 21 </w:t>
            </w:r>
          </w:p>
        </w:tc>
      </w:tr>
      <w:tr w:rsidR="00310613" w:rsidRPr="00BC6F75" w14:paraId="2327A231" w14:textId="77777777" w:rsidTr="00FC274C">
        <w:tc>
          <w:tcPr>
            <w:tcW w:w="4140" w:type="dxa"/>
          </w:tcPr>
          <w:p w14:paraId="4DD7C464" w14:textId="16F6BDF0" w:rsidR="00310613" w:rsidRPr="00BC6F75" w:rsidRDefault="00310613" w:rsidP="00310613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6B12EBA7" w:rsidR="00310613" w:rsidRPr="00BC6F75" w:rsidRDefault="00390B16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  <w:vAlign w:val="bottom"/>
          </w:tcPr>
          <w:p w14:paraId="3DD710DC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6ED4ECA7" w:rsidR="00310613" w:rsidRPr="00BC6F75" w:rsidRDefault="00310613" w:rsidP="00310613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70" w:type="dxa"/>
            <w:vAlign w:val="bottom"/>
          </w:tcPr>
          <w:p w14:paraId="0C97867B" w14:textId="77777777" w:rsidR="00310613" w:rsidRPr="00BC6F75" w:rsidRDefault="00310613" w:rsidP="00310613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796E105C" w:rsidR="00310613" w:rsidRPr="00BC6F75" w:rsidRDefault="009E362C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017FDC6" w14:textId="77777777" w:rsidR="00310613" w:rsidRPr="00BC6F75" w:rsidRDefault="00310613" w:rsidP="00310613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74D6FD59" w:rsidR="00310613" w:rsidRPr="00BC6F75" w:rsidRDefault="00310613" w:rsidP="00310613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 2 </w:t>
            </w:r>
          </w:p>
        </w:tc>
      </w:tr>
    </w:tbl>
    <w:p w14:paraId="75281D46" w14:textId="74DEF611" w:rsidR="005B2D20" w:rsidRPr="00BC6F75" w:rsidRDefault="005C0C03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BC6F75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BC6F75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BC6F75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BC6F75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37633F" w:rsidRPr="00BC6F75">
        <w:rPr>
          <w:rFonts w:ascii="Angsana New" w:hAnsi="Angsana New" w:hint="cs"/>
          <w:sz w:val="30"/>
          <w:szCs w:val="30"/>
          <w:cs/>
        </w:rPr>
        <w:t>หก</w:t>
      </w:r>
      <w:r w:rsidR="00DE6572" w:rsidRPr="00BC6F75">
        <w:rPr>
          <w:rFonts w:ascii="Angsana New" w:hAnsi="Angsana New" w:hint="cs"/>
          <w:sz w:val="30"/>
          <w:szCs w:val="30"/>
          <w:cs/>
        </w:rPr>
        <w:t>เดือน</w:t>
      </w:r>
      <w:r w:rsidR="00DE6572" w:rsidRPr="00BC6F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6572" w:rsidRPr="00BC6F75">
        <w:rPr>
          <w:rFonts w:ascii="Angsana New" w:hAnsi="Angsana New"/>
          <w:sz w:val="30"/>
          <w:szCs w:val="30"/>
        </w:rPr>
        <w:t>3</w:t>
      </w:r>
      <w:r w:rsidR="0037633F" w:rsidRPr="00BC6F75">
        <w:rPr>
          <w:rFonts w:ascii="Angsana New" w:hAnsi="Angsana New"/>
          <w:sz w:val="30"/>
          <w:szCs w:val="30"/>
        </w:rPr>
        <w:t>0</w:t>
      </w:r>
      <w:r w:rsidR="00DE6572" w:rsidRPr="00BC6F75">
        <w:rPr>
          <w:rFonts w:ascii="Angsana New" w:hAnsi="Angsana New"/>
          <w:sz w:val="30"/>
          <w:szCs w:val="30"/>
        </w:rPr>
        <w:t xml:space="preserve"> </w:t>
      </w:r>
      <w:r w:rsidR="0037633F"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="005B2D20"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z w:val="30"/>
          <w:szCs w:val="30"/>
        </w:rPr>
        <w:t>256</w:t>
      </w:r>
      <w:r w:rsidR="00DE6572" w:rsidRPr="00BC6F75">
        <w:rPr>
          <w:rFonts w:ascii="Angsana New" w:hAnsi="Angsana New"/>
          <w:sz w:val="30"/>
          <w:szCs w:val="30"/>
        </w:rPr>
        <w:t>7</w:t>
      </w:r>
      <w:r w:rsidR="005B2D20" w:rsidRPr="00BC6F75">
        <w:rPr>
          <w:rFonts w:ascii="Angsana New" w:hAnsi="Angsana New"/>
          <w:sz w:val="30"/>
          <w:szCs w:val="30"/>
        </w:rPr>
        <w:t xml:space="preserve"> </w:t>
      </w:r>
      <w:r w:rsidR="005B2D20" w:rsidRPr="00BC6F7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C6F75">
        <w:rPr>
          <w:rFonts w:ascii="Angsana New" w:hAnsi="Angsana New"/>
          <w:sz w:val="30"/>
          <w:szCs w:val="30"/>
        </w:rPr>
        <w:t>256</w:t>
      </w:r>
      <w:r w:rsidR="00DE6572" w:rsidRPr="00BC6F75">
        <w:rPr>
          <w:rFonts w:ascii="Angsana New" w:hAnsi="Angsana New"/>
          <w:sz w:val="30"/>
          <w:szCs w:val="30"/>
        </w:rPr>
        <w:t>6</w:t>
      </w:r>
      <w:r w:rsidR="005B2D20"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BC6F75">
        <w:rPr>
          <w:rFonts w:ascii="Angsana New" w:hAnsi="Angsana New"/>
          <w:sz w:val="30"/>
          <w:szCs w:val="30"/>
          <w:cs/>
        </w:rPr>
        <w:t>จำนวน</w:t>
      </w:r>
      <w:r w:rsidR="009E362C" w:rsidRPr="00BC6F75">
        <w:rPr>
          <w:rFonts w:ascii="Angsana New" w:hAnsi="Angsana New"/>
          <w:sz w:val="30"/>
          <w:szCs w:val="30"/>
        </w:rPr>
        <w:t xml:space="preserve"> 557</w:t>
      </w:r>
      <w:r w:rsidR="005E4467" w:rsidRPr="00BC6F75">
        <w:rPr>
          <w:rFonts w:ascii="Angsana New" w:hAnsi="Angsana New"/>
          <w:sz w:val="30"/>
          <w:szCs w:val="30"/>
        </w:rPr>
        <w:t xml:space="preserve"> </w:t>
      </w:r>
      <w:r w:rsidR="005B2D20" w:rsidRPr="00BC6F7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BC6F75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4466F" w:rsidRPr="00BC6F75">
        <w:rPr>
          <w:rFonts w:ascii="Angsana New" w:hAnsi="Angsana New"/>
          <w:sz w:val="30"/>
          <w:szCs w:val="30"/>
        </w:rPr>
        <w:t>511</w:t>
      </w:r>
      <w:r w:rsidR="0037633F" w:rsidRPr="00BC6F75">
        <w:rPr>
          <w:rFonts w:ascii="Angsana New" w:hAnsi="Angsana New"/>
          <w:sz w:val="30"/>
          <w:szCs w:val="30"/>
        </w:rPr>
        <w:t xml:space="preserve"> </w:t>
      </w:r>
      <w:r w:rsidR="005B2D20" w:rsidRPr="00BC6F7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BC6F75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BC6F75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BC6F75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533782A" w14:textId="47B81734" w:rsidR="00CF40A9" w:rsidRPr="00BC6F75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ณ วันที่</w:t>
      </w:r>
      <w:r w:rsidRPr="00BC6F7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C55D3F" w:rsidRPr="00BC6F75">
        <w:rPr>
          <w:rFonts w:ascii="Angsana New" w:hAnsi="Angsana New" w:hint="cs"/>
          <w:sz w:val="30"/>
          <w:szCs w:val="30"/>
        </w:rPr>
        <w:t>3</w:t>
      </w:r>
      <w:r w:rsidR="0037633F" w:rsidRPr="00BC6F75">
        <w:rPr>
          <w:rFonts w:ascii="Angsana New" w:hAnsi="Angsana New"/>
          <w:sz w:val="30"/>
          <w:szCs w:val="30"/>
        </w:rPr>
        <w:t>0</w:t>
      </w:r>
      <w:r w:rsidR="00C55D3F"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="0037633F"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="00500E50"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BC6F75">
        <w:rPr>
          <w:rFonts w:ascii="Angsana New" w:hAnsi="Angsana New" w:hint="cs"/>
          <w:sz w:val="30"/>
          <w:szCs w:val="30"/>
        </w:rPr>
        <w:t>256</w:t>
      </w:r>
      <w:r w:rsidR="00C55D3F" w:rsidRPr="00BC6F75">
        <w:rPr>
          <w:rFonts w:ascii="Angsana New" w:hAnsi="Angsana New"/>
          <w:sz w:val="30"/>
          <w:szCs w:val="30"/>
        </w:rPr>
        <w:t>7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0C03" w:rsidRPr="00BC6F75">
        <w:rPr>
          <w:rFonts w:ascii="Angsana New" w:hAnsi="Angsana New" w:hint="cs"/>
          <w:sz w:val="30"/>
          <w:szCs w:val="30"/>
        </w:rPr>
        <w:t>31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0C03" w:rsidRPr="00BC6F75">
        <w:rPr>
          <w:rFonts w:ascii="Angsana New" w:hAnsi="Angsana New" w:hint="cs"/>
          <w:sz w:val="30"/>
          <w:szCs w:val="30"/>
        </w:rPr>
        <w:t>256</w:t>
      </w:r>
      <w:r w:rsidR="00C55D3F" w:rsidRPr="00BC6F75">
        <w:rPr>
          <w:rFonts w:ascii="Angsana New" w:hAnsi="Angsana New"/>
          <w:sz w:val="30"/>
          <w:szCs w:val="30"/>
        </w:rPr>
        <w:t>6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BC6F75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BC6F75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BC6F75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BC6F75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BC6F7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BC6F7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BC6F7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BC6F75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027B9786" w:rsidR="00DD6666" w:rsidRPr="00BC6F75" w:rsidRDefault="0037633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11E448DD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289D78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117EE4CA" w:rsidR="00DD6666" w:rsidRPr="00BC6F75" w:rsidRDefault="0037633F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  <w:gridSpan w:val="2"/>
          </w:tcPr>
          <w:p w14:paraId="1B7D4BE5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53F30526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BC6F75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4D19AC89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BC6F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5739B98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3C8F12AE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45C150A4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58CF4D1A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BC6F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320ECB4E" w14:textId="77777777" w:rsidR="00DD6666" w:rsidRPr="00BC6F75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284B815D" w:rsidR="00DD6666" w:rsidRPr="00BC6F75" w:rsidRDefault="005C0C03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55D3F"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D6666" w:rsidRPr="00BC6F75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DD6666" w:rsidRPr="00BC6F75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666" w:rsidRPr="00BC6F75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DD6666" w:rsidRPr="00BC6F75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D6666" w:rsidRPr="00BC6F75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DD6666" w:rsidRPr="00BC6F75" w:rsidRDefault="00DD6666" w:rsidP="00DD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53E2549C" w:rsidR="00DD6666" w:rsidRPr="00BC6F75" w:rsidRDefault="00F01805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1F5E36" w14:textId="77777777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06866F79" w:rsidR="00DD6666" w:rsidRPr="00BC6F75" w:rsidRDefault="00C55D3F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436</w:t>
            </w:r>
          </w:p>
        </w:tc>
        <w:tc>
          <w:tcPr>
            <w:tcW w:w="270" w:type="dxa"/>
            <w:gridSpan w:val="2"/>
          </w:tcPr>
          <w:p w14:paraId="66AC9606" w14:textId="77777777" w:rsidR="00DD6666" w:rsidRPr="00BC6F75" w:rsidRDefault="00DD6666" w:rsidP="00DD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14662C4D" w:rsidR="00DD6666" w:rsidRPr="00BC6F75" w:rsidRDefault="00F01805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5E8561" w14:textId="77777777" w:rsidR="00DD6666" w:rsidRPr="00BC6F75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5D061B2B" w:rsidR="00DD6666" w:rsidRPr="00BC6F75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</w:tbl>
    <w:p w14:paraId="19D79B50" w14:textId="77777777" w:rsidR="002C4259" w:rsidRPr="00BC6F75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BC6F75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BC6F7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BC6F75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BC6F75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BC6F75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2CD4D178" w:rsidR="006013DD" w:rsidRPr="00BC6F75" w:rsidRDefault="00F0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26AD6" w14:textId="77777777" w:rsidR="006013DD" w:rsidRPr="00BC6F7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13B8D638" w:rsidR="006013DD" w:rsidRPr="00BC6F75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8F1F22" w14:textId="77777777" w:rsidR="006013DD" w:rsidRPr="00BC6F75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2EBE4178" w:rsidR="006013DD" w:rsidRPr="00BC6F75" w:rsidRDefault="00F0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BC6F7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BC6F7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BC6F75" w:rsidRDefault="002C4259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BC6F75" w14:paraId="79860B14" w14:textId="77777777" w:rsidTr="00696DD7">
        <w:tc>
          <w:tcPr>
            <w:tcW w:w="4230" w:type="dxa"/>
          </w:tcPr>
          <w:p w14:paraId="11E5D786" w14:textId="039BACFC" w:rsidR="00696DD7" w:rsidRPr="00BC6F7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BC6F75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55D3F" w:rsidRPr="00BC6F75" w14:paraId="20670098" w14:textId="77777777" w:rsidTr="00EA242C">
        <w:tc>
          <w:tcPr>
            <w:tcW w:w="4230" w:type="dxa"/>
          </w:tcPr>
          <w:p w14:paraId="070F4ED1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25697486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54AEC" w14:textId="77777777" w:rsidR="00C55D3F" w:rsidRPr="00BC6F75" w:rsidRDefault="00C55D3F" w:rsidP="00C55D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2BC24D6D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116642B8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08C12DAC" w:rsidR="00C55D3F" w:rsidRPr="00BC6F75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C55D3F" w:rsidRPr="00BC6F75" w14:paraId="384A7E20" w14:textId="77777777" w:rsidTr="00EA242C">
        <w:tc>
          <w:tcPr>
            <w:tcW w:w="4230" w:type="dxa"/>
          </w:tcPr>
          <w:p w14:paraId="2A8E906D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2B7B27CA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60DA40EC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B77FE18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73" w:type="dxa"/>
          </w:tcPr>
          <w:p w14:paraId="13781108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5BD71C4B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1B69506C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3DE4A61A" w:rsidR="00C55D3F" w:rsidRPr="00BC6F75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</w:tr>
      <w:tr w:rsidR="00C55D3F" w:rsidRPr="00BC6F75" w14:paraId="16608225" w14:textId="77777777" w:rsidTr="00EA242C">
        <w:tc>
          <w:tcPr>
            <w:tcW w:w="4230" w:type="dxa"/>
          </w:tcPr>
          <w:p w14:paraId="1CD576A1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2EB245CD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816A04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7790DC7A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36CB45D5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666546E8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2CAFC5CC" w:rsidR="00C55D3F" w:rsidRPr="00BC6F75" w:rsidRDefault="00C55D3F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55D3F" w:rsidRPr="00BC6F75" w14:paraId="658FC3EE" w14:textId="77777777" w:rsidTr="00EA242C">
        <w:tc>
          <w:tcPr>
            <w:tcW w:w="4230" w:type="dxa"/>
          </w:tcPr>
          <w:p w14:paraId="0F6D789F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2009BAC1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5A4954D2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0F0F449C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3" w:type="dxa"/>
          </w:tcPr>
          <w:p w14:paraId="44BA15F3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714E8F92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2" w:type="dxa"/>
          </w:tcPr>
          <w:p w14:paraId="4CD316C7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4020D566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70</w:t>
            </w:r>
          </w:p>
        </w:tc>
      </w:tr>
      <w:tr w:rsidR="00C55D3F" w:rsidRPr="00BC6F75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2339433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</w:tcPr>
          <w:p w14:paraId="5D04AED8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2528590F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(167)</w:t>
            </w:r>
          </w:p>
        </w:tc>
        <w:tc>
          <w:tcPr>
            <w:tcW w:w="273" w:type="dxa"/>
          </w:tcPr>
          <w:p w14:paraId="00BEF574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8120708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72" w:type="dxa"/>
          </w:tcPr>
          <w:p w14:paraId="458FB923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246D2F00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(40)</w:t>
            </w:r>
          </w:p>
        </w:tc>
      </w:tr>
      <w:tr w:rsidR="00C55D3F" w:rsidRPr="00BC6F75" w14:paraId="4CDD0807" w14:textId="77777777" w:rsidTr="00EA242C">
        <w:tc>
          <w:tcPr>
            <w:tcW w:w="4230" w:type="dxa"/>
          </w:tcPr>
          <w:p w14:paraId="6DCA11E3" w14:textId="77777777" w:rsidR="00C55D3F" w:rsidRPr="00BC6F75" w:rsidRDefault="00C55D3F" w:rsidP="00C55D3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1FC94A76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53873C5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0676EF0E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14:paraId="4F0F0EF2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76A4A561" w:rsidR="00C55D3F" w:rsidRPr="00BC6F75" w:rsidRDefault="00FB4088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6A546F51" w14:textId="77777777" w:rsidR="00C55D3F" w:rsidRPr="00BC6F75" w:rsidRDefault="00C55D3F" w:rsidP="00C5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1D47081C" w:rsidR="00C55D3F" w:rsidRPr="00BC6F75" w:rsidRDefault="00C55D3F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</w:tr>
    </w:tbl>
    <w:p w14:paraId="6BF536AE" w14:textId="7EBA10DA" w:rsidR="00696DD7" w:rsidRPr="00BC6F75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18"/>
        <w:gridCol w:w="218"/>
        <w:gridCol w:w="52"/>
        <w:gridCol w:w="1068"/>
        <w:gridCol w:w="12"/>
        <w:gridCol w:w="261"/>
        <w:gridCol w:w="12"/>
        <w:gridCol w:w="1032"/>
        <w:gridCol w:w="12"/>
        <w:gridCol w:w="260"/>
        <w:gridCol w:w="12"/>
        <w:gridCol w:w="1093"/>
        <w:gridCol w:w="14"/>
      </w:tblGrid>
      <w:tr w:rsidR="00852AF7" w:rsidRPr="00BC6F75" w14:paraId="27A292F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D750F28" w14:textId="76B2FDB2" w:rsidR="00852AF7" w:rsidRPr="00BC6F75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18" w:type="dxa"/>
            <w:gridSpan w:val="5"/>
          </w:tcPr>
          <w:p w14:paraId="5ED33771" w14:textId="77777777" w:rsidR="00852AF7" w:rsidRPr="00BC6F75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6802C696" w14:textId="77777777" w:rsidR="00852AF7" w:rsidRPr="00BC6F75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6"/>
          </w:tcPr>
          <w:p w14:paraId="4D894ED8" w14:textId="77777777" w:rsidR="00852AF7" w:rsidRPr="00BC6F75" w:rsidRDefault="00852AF7" w:rsidP="00852AF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AF7" w:rsidRPr="00BC6F75" w14:paraId="4B7FE705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622E4B0F" w14:textId="064D01CA" w:rsidR="00852AF7" w:rsidRPr="00BC6F75" w:rsidRDefault="00852AF7" w:rsidP="00852AF7">
            <w:pPr>
              <w:pStyle w:val="a1"/>
              <w:ind w:right="-108" w:firstLine="163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7633F"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7633F" w:rsidRPr="00BC6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37633F" w:rsidRPr="00BC6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62" w:type="dxa"/>
          </w:tcPr>
          <w:p w14:paraId="25026374" w14:textId="77777777" w:rsidR="00852AF7" w:rsidRPr="00BC6F75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67AE2D48" w14:textId="77777777" w:rsidR="00852AF7" w:rsidRPr="00BC6F75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2"/>
          </w:tcPr>
          <w:p w14:paraId="200C22B0" w14:textId="77777777" w:rsidR="00852AF7" w:rsidRPr="00BC6F75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</w:tcPr>
          <w:p w14:paraId="0C9B7343" w14:textId="77777777" w:rsidR="00852AF7" w:rsidRPr="00BC6F75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2A18318" w14:textId="77777777" w:rsidR="00852AF7" w:rsidRPr="00BC6F75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</w:tcPr>
          <w:p w14:paraId="492EFA92" w14:textId="77777777" w:rsidR="00852AF7" w:rsidRPr="00BC6F75" w:rsidRDefault="00852AF7" w:rsidP="00852AF7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2A4F9E7D" w14:textId="77777777" w:rsidR="00852AF7" w:rsidRPr="00BC6F75" w:rsidRDefault="00852AF7" w:rsidP="00852AF7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52AF7" w:rsidRPr="00BC6F75" w14:paraId="673A8D1A" w14:textId="77777777" w:rsidTr="00852AF7">
        <w:trPr>
          <w:gridAfter w:val="1"/>
          <w:wAfter w:w="14" w:type="dxa"/>
          <w:tblHeader/>
        </w:trPr>
        <w:tc>
          <w:tcPr>
            <w:tcW w:w="4230" w:type="dxa"/>
          </w:tcPr>
          <w:p w14:paraId="04CE7AD8" w14:textId="77777777" w:rsidR="00852AF7" w:rsidRPr="00BC6F75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13"/>
          </w:tcPr>
          <w:p w14:paraId="004B63A6" w14:textId="77777777" w:rsidR="00852AF7" w:rsidRPr="00BC6F75" w:rsidRDefault="00852AF7" w:rsidP="00852AF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AF7" w:rsidRPr="00BC6F75" w14:paraId="3F6EA3E1" w14:textId="77777777" w:rsidTr="00852AF7">
        <w:tc>
          <w:tcPr>
            <w:tcW w:w="4230" w:type="dxa"/>
          </w:tcPr>
          <w:p w14:paraId="01AAD44C" w14:textId="5EFF6024" w:rsidR="00852AF7" w:rsidRPr="00BC6F75" w:rsidRDefault="00852AF7" w:rsidP="00B2666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gridSpan w:val="2"/>
          </w:tcPr>
          <w:p w14:paraId="119F256E" w14:textId="47D87F11" w:rsidR="00852AF7" w:rsidRPr="00BC6F75" w:rsidRDefault="00F01805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6B9AD2" w14:textId="77777777" w:rsidR="00852AF7" w:rsidRPr="00BC6F75" w:rsidRDefault="00852AF7" w:rsidP="00B266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1F3B10" w14:textId="77777777" w:rsidR="00852AF7" w:rsidRPr="00BC6F75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129A750" w14:textId="77777777" w:rsidR="00852AF7" w:rsidRPr="00BC6F75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6045B03" w14:textId="7B74B88A" w:rsidR="00852AF7" w:rsidRPr="00BC6F75" w:rsidRDefault="00F01805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0246FB7" w14:textId="77777777" w:rsidR="00852AF7" w:rsidRPr="00BC6F75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0DE68FE" w14:textId="00F4B8F8" w:rsidR="00852AF7" w:rsidRPr="00BC6F75" w:rsidRDefault="00852AF7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</w:tbl>
    <w:p w14:paraId="432581B1" w14:textId="10ED3EF1" w:rsidR="00852AF7" w:rsidRPr="00BC6F75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78945CA5" w14:textId="77777777" w:rsidR="00852AF7" w:rsidRPr="00BC6F75" w:rsidRDefault="00852AF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660A8135" w14:textId="6571517E" w:rsidR="00796818" w:rsidRPr="00BC6F75" w:rsidRDefault="00796818" w:rsidP="004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  <w:r w:rsidRPr="00BC6F75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BC6F75" w14:paraId="378F5E9C" w14:textId="77777777" w:rsidTr="007B27C9">
        <w:tc>
          <w:tcPr>
            <w:tcW w:w="3240" w:type="dxa"/>
          </w:tcPr>
          <w:p w14:paraId="29818636" w14:textId="77777777" w:rsidR="00CF40A9" w:rsidRPr="00BC6F7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69067D96" w14:textId="77777777" w:rsidR="00CF40A9" w:rsidRPr="00BC6F7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D7A2" w14:textId="77777777" w:rsidR="00CF40A9" w:rsidRPr="00BC6F7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BC6F7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BC6F7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BC6F7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BC6F75" w14:paraId="09A07542" w14:textId="77777777" w:rsidTr="007B27C9">
        <w:tc>
          <w:tcPr>
            <w:tcW w:w="3240" w:type="dxa"/>
          </w:tcPr>
          <w:p w14:paraId="2F687773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5BB3CAF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13F179" w14:textId="77777777" w:rsidR="003F5E56" w:rsidRPr="00BC6F75" w:rsidRDefault="003F5E56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56A5489C" w:rsidR="003F5E56" w:rsidRPr="00BC6F75" w:rsidRDefault="0037633F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6BFE8C0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5F5FD919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38D790C2" w:rsidR="003F5E56" w:rsidRPr="00BC6F75" w:rsidRDefault="0037633F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EE4DEE5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6FAF47CF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B27C9" w:rsidRPr="00BC6F75" w14:paraId="51BCC2DC" w14:textId="77777777" w:rsidTr="00C82C2B">
        <w:tc>
          <w:tcPr>
            <w:tcW w:w="3240" w:type="dxa"/>
          </w:tcPr>
          <w:p w14:paraId="122D6502" w14:textId="00076A83" w:rsidR="007B27C9" w:rsidRPr="00BC6F75" w:rsidRDefault="007B27C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4F3DC2C" w14:textId="2E6FAD15" w:rsidR="007B27C9" w:rsidRPr="00BC6F75" w:rsidRDefault="007B27C9" w:rsidP="00C61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24267" w14:textId="05AC4FB2" w:rsidR="007B27C9" w:rsidRPr="00BC6F75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A28A8" w14:textId="77777777" w:rsidR="007B27C9" w:rsidRPr="00BC6F75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6A06D73A" w:rsidR="007B27C9" w:rsidRPr="00BC6F75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4E43E82" w14:textId="77777777" w:rsidR="007B27C9" w:rsidRPr="00BC6F75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5A76035B" w:rsidR="007B27C9" w:rsidRPr="00BC6F75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EBA1D97" w14:textId="77777777" w:rsidR="007B27C9" w:rsidRPr="00BC6F75" w:rsidRDefault="007B27C9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4A34A0C3" w:rsidR="007B27C9" w:rsidRPr="00BC6F75" w:rsidRDefault="007B27C9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1373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BC6F75" w14:paraId="4E6C19BA" w14:textId="77777777" w:rsidTr="00A0288E">
        <w:tc>
          <w:tcPr>
            <w:tcW w:w="3960" w:type="dxa"/>
            <w:gridSpan w:val="2"/>
          </w:tcPr>
          <w:p w14:paraId="518C441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E16B5" w14:textId="77777777" w:rsidR="003F5E56" w:rsidRPr="00BC6F75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3F5E56" w:rsidRPr="00BC6F75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BC6F75" w14:paraId="529F4B3F" w14:textId="77777777" w:rsidTr="00A0288E">
        <w:tc>
          <w:tcPr>
            <w:tcW w:w="3960" w:type="dxa"/>
            <w:gridSpan w:val="2"/>
          </w:tcPr>
          <w:p w14:paraId="587DE648" w14:textId="0A22987A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BC6F75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BC6F75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F3009" w:rsidRPr="00BC6F75" w14:paraId="5E6BA935" w14:textId="77777777" w:rsidTr="00A0288E">
        <w:tc>
          <w:tcPr>
            <w:tcW w:w="3960" w:type="dxa"/>
            <w:gridSpan w:val="2"/>
          </w:tcPr>
          <w:p w14:paraId="2423CE43" w14:textId="77777777" w:rsidR="00AF3009" w:rsidRPr="00BC6F75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8771CF7" w:rsidR="00AF3009" w:rsidRPr="00BC6F75" w:rsidRDefault="00FB4088" w:rsidP="0014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AF3009" w:rsidRPr="00BC6F75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40AFBADF" w:rsidR="00AF3009" w:rsidRPr="00BC6F75" w:rsidRDefault="00FB4088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CF3292C" w14:textId="77777777" w:rsidR="00AF3009" w:rsidRPr="00BC6F75" w:rsidRDefault="00AF3009" w:rsidP="00AF30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2CBFDB51" w:rsidR="00AF3009" w:rsidRPr="00BC6F75" w:rsidRDefault="00AF3009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AF3009" w:rsidRPr="00BC6F75" w14:paraId="1F2CB075" w14:textId="77777777" w:rsidTr="00A0288E">
        <w:tc>
          <w:tcPr>
            <w:tcW w:w="3960" w:type="dxa"/>
            <w:gridSpan w:val="2"/>
          </w:tcPr>
          <w:p w14:paraId="44FBF62E" w14:textId="37292432" w:rsidR="00AF3009" w:rsidRPr="00BC6F75" w:rsidRDefault="00AF3009" w:rsidP="00AF30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7C9EF6D6" w:rsidR="00AF3009" w:rsidRPr="00BC6F75" w:rsidRDefault="00FB4088" w:rsidP="007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75005B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1D1336BA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92A917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30A0CD56" w:rsidR="00AF3009" w:rsidRPr="00BC6F75" w:rsidRDefault="00FB4088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D2BACA" w14:textId="77777777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5455C686" w:rsidR="00AF3009" w:rsidRPr="00BC6F75" w:rsidRDefault="00AF3009" w:rsidP="00AF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82609" w:rsidRPr="00BC6F75" w14:paraId="093CB63C" w14:textId="77777777" w:rsidTr="00A0288E">
        <w:tc>
          <w:tcPr>
            <w:tcW w:w="3960" w:type="dxa"/>
            <w:gridSpan w:val="2"/>
          </w:tcPr>
          <w:p w14:paraId="107A33C4" w14:textId="77777777" w:rsidR="00F82609" w:rsidRPr="00BC6F75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970580A" w:rsidR="00F82609" w:rsidRPr="00BC6F75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2D07C4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02FE2E0C" w:rsidR="00F82609" w:rsidRPr="00BC6F75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8C4C42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1C73A7ED" w:rsidR="00F82609" w:rsidRPr="00BC6F75" w:rsidRDefault="00FB4088" w:rsidP="006A0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916B4B7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1005B183" w:rsidR="00F82609" w:rsidRPr="00BC6F75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</w:tr>
      <w:tr w:rsidR="00F82609" w:rsidRPr="00BC6F75" w14:paraId="537E9165" w14:textId="77777777" w:rsidTr="008D6E21">
        <w:tc>
          <w:tcPr>
            <w:tcW w:w="4230" w:type="dxa"/>
            <w:gridSpan w:val="3"/>
          </w:tcPr>
          <w:p w14:paraId="10DB1164" w14:textId="59895FCB" w:rsidR="00F82609" w:rsidRPr="00BC6F75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F82609" w:rsidRPr="00BC6F75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777BC3B4" w:rsidR="00F82609" w:rsidRPr="00BC6F75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1EC7853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67B1C934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0C03" w:rsidRPr="00BC6F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609" w:rsidRPr="00BC6F75" w14:paraId="1A18F5F9" w14:textId="77777777" w:rsidTr="00A0288E">
        <w:tc>
          <w:tcPr>
            <w:tcW w:w="3960" w:type="dxa"/>
            <w:gridSpan w:val="2"/>
          </w:tcPr>
          <w:p w14:paraId="399CA7F5" w14:textId="77777777" w:rsidR="00F82609" w:rsidRPr="00BC6F75" w:rsidRDefault="00F82609" w:rsidP="00F826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079228D7" w:rsidR="00F82609" w:rsidRPr="00BC6F75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843700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30B1DF54" w:rsidR="00F82609" w:rsidRPr="00BC6F75" w:rsidRDefault="00AF30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F14AE1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13AB2A01" w:rsidR="00F82609" w:rsidRPr="00BC6F75" w:rsidRDefault="00FB4088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FD1DE2D" w14:textId="77777777" w:rsidR="00F82609" w:rsidRPr="00BC6F75" w:rsidRDefault="00F82609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7F8CD845" w:rsidR="00F82609" w:rsidRPr="00BC6F75" w:rsidRDefault="00A31E21" w:rsidP="00F82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0C03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2EF5662" w14:textId="77777777" w:rsidR="00EC4F59" w:rsidRPr="00BC6F75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C6F75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BC6F75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BC6F75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BC6F75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BC6F75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BC6F75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BC6F75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D7391" w14:textId="29245A9C" w:rsidR="0052638B" w:rsidRPr="00BC6F75" w:rsidRDefault="00453E95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BC6F75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BC6F75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BC6F75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6DFD76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BC6F75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BC6F75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BC6F75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85F1D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BC6F75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BC6F75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BC6F75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BC6F75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10C" w14:textId="4E55F984" w:rsidR="0052638B" w:rsidRPr="00BC6F75" w:rsidRDefault="00FB4088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67CDB407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BC6F75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BC6F75" w:rsidRDefault="0052638B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BC6F75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BC6F7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6F75">
              <w:br w:type="page"/>
            </w:r>
          </w:p>
        </w:tc>
        <w:tc>
          <w:tcPr>
            <w:tcW w:w="901" w:type="dxa"/>
          </w:tcPr>
          <w:p w14:paraId="06D57E7D" w14:textId="77777777" w:rsidR="002C0115" w:rsidRPr="00BC6F7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BC6F7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BC6F7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BC6F7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BC6F75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67BC26A6" w:rsidR="00A31E21" w:rsidRPr="00BC6F75" w:rsidRDefault="0037633F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3682B2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67271B75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12682A8B" w:rsidR="00A31E21" w:rsidRPr="00BC6F75" w:rsidRDefault="0037633F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1989A0C2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BC6F75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1A3C09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AF593C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09C05E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07D39F3C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2F33774C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1E21" w:rsidRPr="00BC6F75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BC6F75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BC6F75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0CA71D1F" w:rsidR="00A31E21" w:rsidRPr="00BC6F75" w:rsidRDefault="00C2749E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3.5</w:t>
            </w:r>
            <w:r w:rsidRPr="00BC6F75">
              <w:rPr>
                <w:rFonts w:ascii="Angsana New" w:hAnsi="Angsana New"/>
                <w:sz w:val="30"/>
                <w:szCs w:val="30"/>
              </w:rPr>
              <w:t>0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3588" w:rsidRPr="00BC6F75">
              <w:rPr>
                <w:rFonts w:ascii="Angsana New" w:hAnsi="Angsana New"/>
                <w:sz w:val="30"/>
                <w:szCs w:val="30"/>
              </w:rPr>
              <w:t>5.80</w:t>
            </w:r>
          </w:p>
        </w:tc>
        <w:tc>
          <w:tcPr>
            <w:tcW w:w="270" w:type="dxa"/>
          </w:tcPr>
          <w:p w14:paraId="0667837B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2005E14C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3.5</w:t>
            </w:r>
            <w:r w:rsidR="00C62F63" w:rsidRPr="00BC6F75">
              <w:rPr>
                <w:rFonts w:ascii="Angsana New" w:hAnsi="Angsana New"/>
                <w:sz w:val="30"/>
                <w:szCs w:val="30"/>
              </w:rPr>
              <w:t>0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3816C805" w:rsidR="00A31E21" w:rsidRPr="00BC6F75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45B9B239" w:rsidR="00A31E21" w:rsidRPr="00BC6F75" w:rsidRDefault="00A31E2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31E21" w:rsidRPr="00BC6F75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A31E21" w:rsidRPr="00BC6F75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227BCE60" w:rsidR="00A31E21" w:rsidRPr="00BC6F75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6CA800FE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BC6F75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295CDDE1" w:rsidR="00A31E21" w:rsidRPr="00BC6F75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294C60CA" w:rsidR="00A31E21" w:rsidRPr="00BC6F75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12FD99E2" w14:textId="77777777" w:rsidR="00D1511B" w:rsidRPr="00BC6F75" w:rsidRDefault="00D1511B"/>
    <w:p w14:paraId="50504F1C" w14:textId="77777777" w:rsidR="00B4263B" w:rsidRPr="00BC6F75" w:rsidRDefault="00B4263B"/>
    <w:p w14:paraId="45980308" w14:textId="77777777" w:rsidR="00B4263B" w:rsidRPr="00BC6F75" w:rsidRDefault="00B4263B"/>
    <w:p w14:paraId="2360483F" w14:textId="77777777" w:rsidR="00B4263B" w:rsidRPr="00BC6F75" w:rsidRDefault="00B4263B"/>
    <w:p w14:paraId="527A3836" w14:textId="77777777" w:rsidR="00B4263B" w:rsidRPr="00BC6F75" w:rsidRDefault="00B4263B"/>
    <w:p w14:paraId="53189BD0" w14:textId="77777777" w:rsidR="00B4263B" w:rsidRPr="00BC6F75" w:rsidRDefault="00B4263B"/>
    <w:p w14:paraId="11B83829" w14:textId="77777777" w:rsidR="00B4263B" w:rsidRPr="00BC6F75" w:rsidRDefault="00B4263B"/>
    <w:p w14:paraId="716F6DA1" w14:textId="77777777" w:rsidR="00B4263B" w:rsidRPr="00BC6F75" w:rsidRDefault="00B4263B"/>
    <w:p w14:paraId="1CF87F7D" w14:textId="77777777" w:rsidR="00B4263B" w:rsidRPr="00BC6F75" w:rsidRDefault="00B4263B"/>
    <w:p w14:paraId="162B5EDF" w14:textId="77777777" w:rsidR="00B4263B" w:rsidRPr="00BC6F75" w:rsidRDefault="00B4263B"/>
    <w:p w14:paraId="6453C3B9" w14:textId="77777777" w:rsidR="00B4263B" w:rsidRPr="00BC6F75" w:rsidRDefault="00B4263B"/>
    <w:p w14:paraId="1BD15812" w14:textId="77777777" w:rsidR="00B4263B" w:rsidRPr="00BC6F75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BC6F75" w14:paraId="24A34B40" w14:textId="77777777" w:rsidTr="007F686C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BC6F7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BC6F7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39DB8F5" w14:textId="77777777" w:rsidR="00613164" w:rsidRPr="00BC6F7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BC6F7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BC6F7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BC6F75" w14:paraId="54ACB58F" w14:textId="77777777" w:rsidTr="007F686C">
        <w:tc>
          <w:tcPr>
            <w:tcW w:w="3958" w:type="dxa"/>
            <w:shd w:val="clear" w:color="auto" w:fill="auto"/>
            <w:vAlign w:val="bottom"/>
          </w:tcPr>
          <w:p w14:paraId="2E3A957D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2C013B" w14:textId="0F29168E" w:rsidR="003F5E56" w:rsidRPr="00BC6F75" w:rsidRDefault="0037633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7C38184F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13B4A63F" w:rsidR="003F5E56" w:rsidRPr="00BC6F75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227DBABC" w:rsidR="003F5E56" w:rsidRPr="00BC6F75" w:rsidRDefault="0037633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66424D97" w:rsidR="003F5E56" w:rsidRPr="00BC6F75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BC6F75" w14:paraId="1B2768B2" w14:textId="77777777" w:rsidTr="007F686C">
        <w:tc>
          <w:tcPr>
            <w:tcW w:w="3958" w:type="dxa"/>
            <w:shd w:val="clear" w:color="auto" w:fill="auto"/>
            <w:vAlign w:val="bottom"/>
          </w:tcPr>
          <w:p w14:paraId="278AADB1" w14:textId="1AF167FC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51158D6E" w14:textId="44629042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2DF9D90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0DC36D50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36A60E51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08FA4417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BC6F75" w14:paraId="05829F44" w14:textId="77777777" w:rsidTr="007F686C">
        <w:tc>
          <w:tcPr>
            <w:tcW w:w="3958" w:type="dxa"/>
            <w:shd w:val="clear" w:color="auto" w:fill="auto"/>
          </w:tcPr>
          <w:p w14:paraId="51E83913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BC4206F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BC6F75" w14:paraId="739F8AEF" w14:textId="77777777" w:rsidTr="007F686C">
        <w:tc>
          <w:tcPr>
            <w:tcW w:w="3958" w:type="dxa"/>
            <w:shd w:val="clear" w:color="auto" w:fill="auto"/>
            <w:vAlign w:val="bottom"/>
          </w:tcPr>
          <w:p w14:paraId="73F9EDDB" w14:textId="78C3756D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D14B7A8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A1687" w:rsidRPr="00BC6F75" w14:paraId="57D97056" w14:textId="77777777" w:rsidTr="007F686C">
        <w:tc>
          <w:tcPr>
            <w:tcW w:w="3958" w:type="dxa"/>
            <w:shd w:val="clear" w:color="auto" w:fill="auto"/>
          </w:tcPr>
          <w:p w14:paraId="7F24B689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28BD91A7" w14:textId="7E6F9CB6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0B8988F1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0B452EF2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5FD7E1C4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62274DE2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8A1687" w:rsidRPr="00BC6F75" w14:paraId="688BC617" w14:textId="77777777" w:rsidTr="007F686C">
        <w:tc>
          <w:tcPr>
            <w:tcW w:w="3958" w:type="dxa"/>
            <w:shd w:val="clear" w:color="auto" w:fill="auto"/>
          </w:tcPr>
          <w:p w14:paraId="4BB7667D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36" w:type="dxa"/>
          </w:tcPr>
          <w:p w14:paraId="55E39BAE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17D84CFD" w14:textId="05116AB3" w:rsidR="008A1687" w:rsidRPr="00BC6F75" w:rsidRDefault="000513EA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0E332A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CDC760" w14:textId="01B0C628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3A7D83A4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775D41CA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8A1687" w:rsidRPr="00BC6F75" w14:paraId="71BF55ED" w14:textId="77777777" w:rsidTr="007F686C">
        <w:tc>
          <w:tcPr>
            <w:tcW w:w="3958" w:type="dxa"/>
            <w:shd w:val="clear" w:color="auto" w:fill="auto"/>
          </w:tcPr>
          <w:p w14:paraId="553B5EE9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1B4E277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</w:tcPr>
          <w:p w14:paraId="7360D68E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352A7A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5640AFE8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7617C89E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</w:tr>
      <w:tr w:rsidR="008A1687" w:rsidRPr="00BC6F75" w14:paraId="2636590A" w14:textId="77777777" w:rsidTr="007F686C">
        <w:tc>
          <w:tcPr>
            <w:tcW w:w="4194" w:type="dxa"/>
            <w:gridSpan w:val="2"/>
            <w:shd w:val="clear" w:color="auto" w:fill="auto"/>
          </w:tcPr>
          <w:p w14:paraId="014BD3E4" w14:textId="0DE9559F" w:rsidR="008A1687" w:rsidRPr="00BC6F75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  <w:shd w:val="clear" w:color="auto" w:fill="auto"/>
          </w:tcPr>
          <w:p w14:paraId="550C7079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4DB93233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56042945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8A1687" w:rsidRPr="00BC6F75" w14:paraId="0AF87F83" w14:textId="77777777" w:rsidTr="007F686C">
        <w:tc>
          <w:tcPr>
            <w:tcW w:w="3958" w:type="dxa"/>
            <w:shd w:val="clear" w:color="auto" w:fill="auto"/>
          </w:tcPr>
          <w:p w14:paraId="0E028890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62D89233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0DF1490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38D1B918" w:rsidR="008A1687" w:rsidRPr="00BC6F75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37 </w:t>
            </w:r>
          </w:p>
        </w:tc>
      </w:tr>
    </w:tbl>
    <w:p w14:paraId="2614C9F2" w14:textId="7643A2AF" w:rsidR="00AC6751" w:rsidRPr="00BC6F75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BC6F75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BC6F75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BC6F75" w14:paraId="740F540F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694047C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77CCC08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BC6F75" w14:paraId="5BA32691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FE3CC3C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11F0F22" w14:textId="1F922ACE" w:rsidR="003F5E56" w:rsidRPr="00BC6F75" w:rsidRDefault="0037633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48826CAF" w:rsidR="003F5E56" w:rsidRPr="00BC6F75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7D9A4D6C" w:rsidR="003F5E56" w:rsidRPr="00BC6F75" w:rsidRDefault="0037633F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1F3D5A47" w:rsidR="003F5E56" w:rsidRPr="00BC6F75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BC6F75" w14:paraId="24E73614" w14:textId="77777777" w:rsidTr="007F686C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B18B15F" w14:textId="69AF9DC9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D594EF8" w14:textId="51D7143A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382115C1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01A579C8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55BA7473" w:rsidR="003F5E56" w:rsidRPr="00BC6F75" w:rsidRDefault="00003239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5E56" w:rsidRPr="00BC6F75" w14:paraId="61BA836E" w14:textId="77777777" w:rsidTr="007F686C">
        <w:tc>
          <w:tcPr>
            <w:tcW w:w="4230" w:type="dxa"/>
            <w:shd w:val="clear" w:color="auto" w:fill="auto"/>
          </w:tcPr>
          <w:p w14:paraId="55125589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B68526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BC6F75" w14:paraId="725C0CFD" w14:textId="77777777" w:rsidTr="007F686C">
        <w:tc>
          <w:tcPr>
            <w:tcW w:w="4230" w:type="dxa"/>
            <w:shd w:val="clear" w:color="auto" w:fill="auto"/>
            <w:vAlign w:val="bottom"/>
          </w:tcPr>
          <w:p w14:paraId="46BCB2AD" w14:textId="6540E661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  <w:shd w:val="clear" w:color="auto" w:fill="auto"/>
          </w:tcPr>
          <w:p w14:paraId="501F6A04" w14:textId="3B78DE4B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076B" w:rsidRPr="00BC6F75" w14:paraId="12FED80F" w14:textId="77777777" w:rsidTr="00FC07E8">
        <w:tc>
          <w:tcPr>
            <w:tcW w:w="4230" w:type="dxa"/>
            <w:shd w:val="clear" w:color="auto" w:fill="auto"/>
          </w:tcPr>
          <w:p w14:paraId="4B50F6EA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C1D54AF" w14:textId="3C244FE1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5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.5</w:t>
            </w:r>
            <w:r w:rsidRPr="00BC6F75">
              <w:rPr>
                <w:rFonts w:ascii="Angsana New" w:hAnsi="Angsana New"/>
                <w:sz w:val="30"/>
                <w:szCs w:val="30"/>
              </w:rPr>
              <w:t>0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04664454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6.52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3710329" w14:textId="2A202BC0" w:rsidR="00DD076B" w:rsidRPr="00BC6F75" w:rsidRDefault="00CE1F8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362A965B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D076B" w:rsidRPr="00BC6F75" w14:paraId="00B737D7" w14:textId="77777777" w:rsidTr="00FC07E8">
        <w:tc>
          <w:tcPr>
            <w:tcW w:w="4230" w:type="dxa"/>
            <w:shd w:val="clear" w:color="auto" w:fill="auto"/>
          </w:tcPr>
          <w:p w14:paraId="64BBE34B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70BACA9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5EB7EE6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6701D8A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A04C2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056737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554933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E60769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76B" w:rsidRPr="00BC6F75" w14:paraId="1843F8D9" w14:textId="77777777" w:rsidTr="00FC07E8">
        <w:tc>
          <w:tcPr>
            <w:tcW w:w="4230" w:type="dxa"/>
            <w:shd w:val="clear" w:color="auto" w:fill="auto"/>
          </w:tcPr>
          <w:p w14:paraId="3E56FEB7" w14:textId="3F91E5D1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  <w:shd w:val="clear" w:color="auto" w:fill="auto"/>
          </w:tcPr>
          <w:p w14:paraId="2A7695FD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64D23E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0E26B5E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3DBCA1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7A5145" w14:textId="45120F6F" w:rsidR="00DD076B" w:rsidRPr="00BC6F75" w:rsidRDefault="00CE1F8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5F8C834E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C962CDE" w14:textId="4A857AEB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D076B" w:rsidRPr="00BC6F75" w14:paraId="3C38ED39" w14:textId="77777777" w:rsidTr="00FC07E8">
        <w:tc>
          <w:tcPr>
            <w:tcW w:w="4230" w:type="dxa"/>
            <w:shd w:val="clear" w:color="auto" w:fill="auto"/>
          </w:tcPr>
          <w:p w14:paraId="45463E1A" w14:textId="5B2A5B44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  <w:shd w:val="clear" w:color="auto" w:fill="auto"/>
          </w:tcPr>
          <w:p w14:paraId="32C93D0B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37A16A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A385839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9D27CC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E0C9393" w14:textId="23BE6716" w:rsidR="00DD076B" w:rsidRPr="00BC6F75" w:rsidRDefault="00CE1F8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23865FC5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514DB96" w14:textId="7DC96441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</w:tr>
      <w:tr w:rsidR="00DD076B" w:rsidRPr="00BC6F75" w14:paraId="735EE85A" w14:textId="77777777" w:rsidTr="00FC07E8">
        <w:tc>
          <w:tcPr>
            <w:tcW w:w="4230" w:type="dxa"/>
            <w:shd w:val="clear" w:color="auto" w:fill="auto"/>
          </w:tcPr>
          <w:p w14:paraId="276450C8" w14:textId="02FC1F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shd w:val="clear" w:color="auto" w:fill="auto"/>
          </w:tcPr>
          <w:p w14:paraId="4E7BC8A5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DCD406C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2D714F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0CA20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71315" w14:textId="78845B11" w:rsidR="00DD076B" w:rsidRPr="00BC6F75" w:rsidRDefault="00CE1F8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1FE3BDDC" w14:textId="77777777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7615B" w14:textId="32181E7B" w:rsidR="00DD076B" w:rsidRPr="00BC6F75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</w:tr>
    </w:tbl>
    <w:p w14:paraId="2EE50A98" w14:textId="77777777" w:rsidR="00D1511B" w:rsidRPr="00BC6F75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7EE30" w14:textId="63D54492" w:rsidR="007B2E5B" w:rsidRPr="00BC6F75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C62F63" w:rsidRPr="00BC6F75">
        <w:rPr>
          <w:rFonts w:asciiTheme="majorBidi" w:hAnsiTheme="majorBidi" w:cstheme="majorBidi" w:hint="cs"/>
          <w:sz w:val="30"/>
          <w:szCs w:val="30"/>
          <w:cs/>
        </w:rPr>
        <w:t xml:space="preserve">สองแห่ง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มีระยะเวลา </w:t>
      </w:r>
      <w:r w:rsidR="00C62F63" w:rsidRPr="00BC6F75">
        <w:rPr>
          <w:rFonts w:asciiTheme="majorBidi" w:hAnsiTheme="majorBidi" w:cstheme="majorBidi"/>
          <w:sz w:val="30"/>
          <w:szCs w:val="30"/>
        </w:rPr>
        <w:t>1</w:t>
      </w:r>
      <w:r w:rsidR="00840A43" w:rsidRPr="00BC6F75">
        <w:rPr>
          <w:rFonts w:asciiTheme="majorBidi" w:hAnsiTheme="majorBidi" w:cstheme="majorBidi"/>
          <w:sz w:val="30"/>
          <w:szCs w:val="30"/>
        </w:rPr>
        <w:t xml:space="preserve"> - </w:t>
      </w:r>
      <w:r w:rsidR="006E6AC5" w:rsidRPr="00BC6F75">
        <w:rPr>
          <w:rFonts w:asciiTheme="majorBidi" w:hAnsiTheme="majorBidi" w:cstheme="majorBidi"/>
          <w:sz w:val="30"/>
          <w:szCs w:val="30"/>
        </w:rPr>
        <w:t>10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0A43" w:rsidRPr="00BC6F75">
        <w:rPr>
          <w:rFonts w:asciiTheme="majorBidi" w:hAnsiTheme="majorBidi" w:cstheme="majorBidi"/>
          <w:sz w:val="30"/>
          <w:szCs w:val="30"/>
        </w:rPr>
        <w:t>256</w:t>
      </w:r>
      <w:r w:rsidR="006E6AC5" w:rsidRPr="00BC6F75">
        <w:rPr>
          <w:rFonts w:asciiTheme="majorBidi" w:hAnsiTheme="majorBidi" w:cstheme="majorBidi"/>
          <w:sz w:val="30"/>
          <w:szCs w:val="30"/>
        </w:rPr>
        <w:t>8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-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840A43" w:rsidRPr="00BC6F75">
        <w:rPr>
          <w:rFonts w:asciiTheme="majorBidi" w:hAnsiTheme="majorBidi" w:cstheme="majorBidi"/>
          <w:sz w:val="30"/>
          <w:szCs w:val="30"/>
        </w:rPr>
        <w:t>257</w:t>
      </w:r>
      <w:r w:rsidR="006E6AC5" w:rsidRPr="00BC6F75">
        <w:rPr>
          <w:rFonts w:asciiTheme="majorBidi" w:hAnsiTheme="majorBidi" w:cstheme="majorBidi"/>
          <w:sz w:val="30"/>
          <w:szCs w:val="30"/>
        </w:rPr>
        <w:t>3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C62F63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C62F63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7C3152" w:rsidRPr="00BC6F75">
        <w:rPr>
          <w:rFonts w:asciiTheme="majorBidi" w:hAnsiTheme="majorBidi" w:cstheme="majorBidi" w:hint="cs"/>
          <w:sz w:val="30"/>
          <w:szCs w:val="30"/>
          <w:cs/>
        </w:rPr>
        <w:t xml:space="preserve">เป็นรายเดือนและรายปี </w:t>
      </w:r>
      <w:r w:rsidR="007C3152" w:rsidRPr="00BC6F75">
        <w:rPr>
          <w:rFonts w:asciiTheme="majorBidi" w:hAnsiTheme="majorBidi" w:hint="cs"/>
          <w:sz w:val="30"/>
          <w:szCs w:val="30"/>
          <w:cs/>
        </w:rPr>
        <w:t>รวมถึง</w:t>
      </w:r>
      <w:r w:rsidR="00C62F63" w:rsidRPr="00BC6F75">
        <w:rPr>
          <w:rFonts w:asciiTheme="majorBidi" w:hAnsiTheme="majorBidi" w:hint="cs"/>
          <w:sz w:val="30"/>
          <w:szCs w:val="30"/>
          <w:cs/>
        </w:rPr>
        <w:t>การปฏิบัติตามเงื่อนไขตามที่ระบุไว้ในสัญญา</w:t>
      </w:r>
    </w:p>
    <w:p w14:paraId="25E78E96" w14:textId="77777777" w:rsidR="007B2E5B" w:rsidRPr="00BC6F75" w:rsidRDefault="007B2E5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1543A" w14:textId="77777777" w:rsidR="00473F8B" w:rsidRPr="00BC6F75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BC6F75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BC6F75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BC6F75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BC6F75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BC6F75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BC6F75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BC6F75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5F5A3FD" w:rsidR="003F5E56" w:rsidRPr="00BC6F75" w:rsidRDefault="0037633F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905777C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1AC053FA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BC6F7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19C8E93E" w:rsidR="003F5E56" w:rsidRPr="00BC6F75" w:rsidRDefault="0037633F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3625E11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064380B5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BC6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BC6F75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BC6F75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29864460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23DD34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4389DCC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9B14F1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0E0FEA4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62ADEA1" w14:textId="77777777" w:rsidR="003F5E56" w:rsidRPr="00BC6F75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729292BE" w:rsidR="003F5E56" w:rsidRPr="00BC6F75" w:rsidRDefault="005C0C03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53D8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F5E56" w:rsidRPr="00BC6F75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BC6F75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BC6F75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BC6F75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3D8" w:rsidRPr="00BC6F75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6A53D8" w:rsidRPr="00BC6F75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F8E8F2E" w:rsidR="006A53D8" w:rsidRPr="00BC6F75" w:rsidRDefault="00FB4088" w:rsidP="00D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0D356A85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C316C7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FB01460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A53D8" w:rsidRPr="00BC6F75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6A53D8" w:rsidRPr="00BC6F75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7A58F97B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1205F9D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60D5B6F3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7F81D2A2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31044118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225DE05F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37978515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</w:tr>
      <w:tr w:rsidR="006A53D8" w:rsidRPr="00BC6F75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6A53D8" w:rsidRPr="00BC6F75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27DB9A25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0F94B66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67EACB88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28C4A663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0B41FCFB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8C505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0A0E4A04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A53D8" w:rsidRPr="00BC6F75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6A53D8" w:rsidRPr="00BC6F75" w:rsidRDefault="006A53D8" w:rsidP="006A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609D8DDF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0B89639F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4A53DDDA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3BB14EF9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04A9C245" w:rsidR="006A53D8" w:rsidRPr="00BC6F75" w:rsidRDefault="00FB408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64B2FCC8" w14:textId="77777777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110D27CA" w:rsidR="006A53D8" w:rsidRPr="00BC6F75" w:rsidRDefault="006A53D8" w:rsidP="006A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</w:tr>
      <w:tr w:rsidR="005F6005" w:rsidRPr="00BC6F75" w14:paraId="02604A93" w14:textId="77777777" w:rsidTr="00F42391">
        <w:trPr>
          <w:cantSplit/>
          <w:trHeight w:val="206"/>
        </w:trPr>
        <w:tc>
          <w:tcPr>
            <w:tcW w:w="4228" w:type="dxa"/>
          </w:tcPr>
          <w:p w14:paraId="351CB1A6" w14:textId="77777777" w:rsidR="005F6005" w:rsidRPr="00BC6F75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BC6F75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BC6F75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BC6F75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63D23" w:rsidRPr="00BC6F75" w14:paraId="08216A68" w14:textId="77777777" w:rsidTr="00363BAC">
        <w:trPr>
          <w:cantSplit/>
        </w:trPr>
        <w:tc>
          <w:tcPr>
            <w:tcW w:w="4228" w:type="dxa"/>
          </w:tcPr>
          <w:p w14:paraId="756DA87B" w14:textId="3D809704" w:rsidR="00063D23" w:rsidRPr="00BC6F75" w:rsidRDefault="00063D23" w:rsidP="00063D2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AE56116" w14:textId="6604C9B8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171DED" w14:textId="77777777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AE2A4" w14:textId="2C93FB3B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2CA777" w14:textId="4F80BCB6" w:rsidR="00063D23" w:rsidRPr="00BC6F75" w:rsidRDefault="00063D23" w:rsidP="0006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E56" w:rsidRPr="00BC6F75" w14:paraId="53196B6C" w14:textId="77777777" w:rsidTr="00F42391">
        <w:trPr>
          <w:cantSplit/>
          <w:trHeight w:val="134"/>
        </w:trPr>
        <w:tc>
          <w:tcPr>
            <w:tcW w:w="4228" w:type="dxa"/>
          </w:tcPr>
          <w:p w14:paraId="53CC3ED2" w14:textId="1FFD1CD2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BC6F75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5E56" w:rsidRPr="00BC6F75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BC6F75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BC6F75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BC6F75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5F094A74" w:rsidR="003F5E56" w:rsidRPr="00BC6F75" w:rsidRDefault="00CA6F61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9478D11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7DF8EF5F" w:rsidR="003F5E56" w:rsidRPr="00BC6F75" w:rsidRDefault="00840A4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701FA48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071BF023" w:rsidR="003F5E56" w:rsidRPr="00BC6F75" w:rsidRDefault="00CA6F61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4199039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338BC4BD" w:rsidR="003F5E56" w:rsidRPr="00BC6F75" w:rsidRDefault="005C0C03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0A43" w:rsidRPr="00BC6F7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F5E56" w:rsidRPr="00BC6F75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BC6F75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BC6F75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A43" w:rsidRPr="00BC6F75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840A43" w:rsidRPr="00BC6F75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2341AA1B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BA5EF0C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1102F6E2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6A929F6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2666439C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494F5B5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08293B86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</w:tr>
      <w:tr w:rsidR="00840A43" w:rsidRPr="00BC6F75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840A43" w:rsidRPr="00BC6F75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6BB73DC4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790FF66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786B1F1C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0802901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784B926C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0BF521C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30749865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840A43" w:rsidRPr="00BC6F75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840A43" w:rsidRPr="00BC6F75" w:rsidRDefault="00840A43" w:rsidP="00840A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20663C42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995E18C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3DFBD5B2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C12AAE6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6ACC1225" w:rsidR="00840A43" w:rsidRPr="00BC6F75" w:rsidRDefault="00CA6F61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7DDCE8FF" w14:textId="77777777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23269AB4" w:rsidR="00840A43" w:rsidRPr="00BC6F75" w:rsidRDefault="00840A43" w:rsidP="008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</w:tr>
    </w:tbl>
    <w:p w14:paraId="73319FAD" w14:textId="77777777" w:rsidR="007F24D9" w:rsidRPr="00BC6F7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F4D1" w14:textId="05AF5076" w:rsidR="007F24D9" w:rsidRPr="00BC6F75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BC6F75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BC6F75">
        <w:rPr>
          <w:rFonts w:asciiTheme="majorBidi" w:hAnsiTheme="majorBidi" w:cstheme="majorBidi"/>
          <w:sz w:val="30"/>
          <w:szCs w:val="30"/>
        </w:rPr>
        <w:t>1</w:t>
      </w:r>
      <w:r w:rsidR="00524479" w:rsidRPr="00BC6F75">
        <w:rPr>
          <w:rFonts w:asciiTheme="majorBidi" w:hAnsiTheme="majorBidi" w:cstheme="majorBidi"/>
          <w:sz w:val="30"/>
          <w:szCs w:val="30"/>
        </w:rPr>
        <w:t xml:space="preserve"> - </w:t>
      </w:r>
      <w:r w:rsidR="005C0C03" w:rsidRPr="00BC6F75">
        <w:rPr>
          <w:rFonts w:asciiTheme="majorBidi" w:hAnsiTheme="majorBidi" w:cstheme="majorBidi"/>
          <w:sz w:val="30"/>
          <w:szCs w:val="30"/>
        </w:rPr>
        <w:t>5</w:t>
      </w:r>
      <w:r w:rsidR="00524479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4C41C8" w:rsidRPr="00BC6F75">
        <w:rPr>
          <w:rFonts w:asciiTheme="majorBidi" w:hAnsiTheme="majorBidi" w:cstheme="majorBidi"/>
          <w:sz w:val="30"/>
          <w:szCs w:val="30"/>
        </w:rPr>
        <w:t>7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-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257</w:t>
      </w:r>
      <w:r w:rsidR="004C41C8" w:rsidRPr="00BC6F75">
        <w:rPr>
          <w:rFonts w:asciiTheme="majorBidi" w:hAnsiTheme="majorBidi" w:cstheme="majorBidi"/>
          <w:sz w:val="30"/>
          <w:szCs w:val="30"/>
        </w:rPr>
        <w:t>2</w:t>
      </w:r>
    </w:p>
    <w:p w14:paraId="612AF527" w14:textId="77777777" w:rsidR="007F24D9" w:rsidRPr="00BC6F75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3DC42" w14:textId="38C34B17" w:rsidR="00DA58CF" w:rsidRPr="00BC6F75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BC6F7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C0C03" w:rsidRPr="00BC6F75">
        <w:rPr>
          <w:rFonts w:asciiTheme="majorBidi" w:hAnsiTheme="majorBidi" w:cstheme="majorBidi"/>
          <w:sz w:val="30"/>
          <w:szCs w:val="30"/>
        </w:rPr>
        <w:t>3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5C0C03" w:rsidRPr="00BC6F75">
        <w:rPr>
          <w:rFonts w:asciiTheme="majorBidi" w:hAnsiTheme="majorBidi" w:cstheme="majorBidi"/>
          <w:sz w:val="30"/>
          <w:szCs w:val="30"/>
        </w:rPr>
        <w:t>31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0C03" w:rsidRPr="00BC6F75">
        <w:rPr>
          <w:rFonts w:asciiTheme="majorBidi" w:hAnsiTheme="majorBidi" w:cstheme="majorBidi"/>
          <w:sz w:val="30"/>
          <w:szCs w:val="30"/>
        </w:rPr>
        <w:t>2567</w:t>
      </w:r>
    </w:p>
    <w:p w14:paraId="2A8FF2EC" w14:textId="77777777" w:rsidR="004C41C8" w:rsidRPr="00BC6F75" w:rsidRDefault="004C41C8">
      <w:pPr>
        <w:rPr>
          <w:sz w:val="30"/>
          <w:szCs w:val="30"/>
        </w:rPr>
      </w:pPr>
    </w:p>
    <w:p w14:paraId="1258E4A4" w14:textId="77777777" w:rsidR="00F42391" w:rsidRPr="00BC6F75" w:rsidRDefault="00F42391">
      <w:pPr>
        <w:rPr>
          <w:sz w:val="30"/>
          <w:szCs w:val="30"/>
        </w:rPr>
      </w:pPr>
    </w:p>
    <w:p w14:paraId="278CF3DE" w14:textId="77777777" w:rsidR="00F42391" w:rsidRPr="00BC6F75" w:rsidRDefault="00F42391">
      <w:pPr>
        <w:rPr>
          <w:sz w:val="30"/>
          <w:szCs w:val="30"/>
        </w:rPr>
      </w:pPr>
    </w:p>
    <w:p w14:paraId="3A9D5E28" w14:textId="77777777" w:rsidR="00F42391" w:rsidRPr="00BC6F75" w:rsidRDefault="00F42391">
      <w:pPr>
        <w:rPr>
          <w:sz w:val="30"/>
          <w:szCs w:val="30"/>
        </w:rPr>
      </w:pPr>
    </w:p>
    <w:p w14:paraId="10D62CC2" w14:textId="77777777" w:rsidR="00F42391" w:rsidRPr="00BC6F75" w:rsidRDefault="00F42391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BC6F75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43199E01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BC6F7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BC6F75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57FE1A84" w:rsidR="006B27B7" w:rsidRPr="00BC6F75" w:rsidRDefault="0037633F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734734FE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720684DD" w:rsidR="006B27B7" w:rsidRPr="00BC6F75" w:rsidRDefault="0037633F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4118F48A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BC6F75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7FDF2494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2D69301F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26754AD7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2603F3CF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BC6F75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BC6F75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BC6F75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0162F67B" w:rsidR="006B27B7" w:rsidRPr="00BC6F75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42850499" w:rsidR="006B27B7" w:rsidRPr="00BC6F75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4C967C6A" w:rsidR="006B27B7" w:rsidRPr="00BC6F75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1F5B181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BC6F75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C322E8" w14:textId="631DF05C" w:rsidR="001B38C4" w:rsidRPr="00BC6F75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BC6F75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BC6F75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BC6F75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BC6F75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BC6F7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BC6F7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BC6F7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BC6F7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BC6F75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22013562" w:rsidR="006B27B7" w:rsidRPr="00BC6F75" w:rsidRDefault="0037633F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33AE824E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7DEDCECC" w:rsidR="006B27B7" w:rsidRPr="00BC6F75" w:rsidRDefault="0037633F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526A03E4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BC6F75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420F6B86" w:rsidR="006B27B7" w:rsidRPr="00BC6F75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5A3818F5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48B56D76" w:rsidR="006B27B7" w:rsidRPr="00BC6F75" w:rsidRDefault="00A118A6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00374DCC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B27B7" w:rsidRPr="00BC6F75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BC6F75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BC6F75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442FBD09" w:rsidR="006B27B7" w:rsidRPr="00BC6F75" w:rsidRDefault="0022660E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BA818F5" w:rsidR="006B27B7" w:rsidRPr="00BC6F75" w:rsidRDefault="005C0C03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53D8E67A" w:rsidR="006B27B7" w:rsidRPr="00BC6F75" w:rsidRDefault="0022660E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6B27B7" w:rsidRPr="00BC6F75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3027C7D7" w:rsidR="006B27B7" w:rsidRPr="00BC6F75" w:rsidRDefault="005C0C03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BC6F75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CDE0D4" w14:textId="6DB3060C" w:rsidR="00DA58CF" w:rsidRPr="00BC6F7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BC6F75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BC6F75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00FAD" w:rsidRPr="00BC6F75">
        <w:rPr>
          <w:rFonts w:asciiTheme="majorBidi" w:hAnsiTheme="majorBidi" w:cstheme="majorBidi"/>
          <w:sz w:val="30"/>
          <w:szCs w:val="30"/>
        </w:rPr>
        <w:t>2569</w:t>
      </w:r>
    </w:p>
    <w:p w14:paraId="5A6DEDF7" w14:textId="10E8B312" w:rsidR="00074F6C" w:rsidRPr="00BC6F75" w:rsidRDefault="00074F6C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620DE5" w:rsidRPr="00BC6F75" w14:paraId="7611B3B9" w14:textId="77777777" w:rsidTr="00907578">
        <w:trPr>
          <w:cantSplit/>
          <w:tblHeader/>
        </w:trPr>
        <w:tc>
          <w:tcPr>
            <w:tcW w:w="4228" w:type="dxa"/>
          </w:tcPr>
          <w:p w14:paraId="5BDDFF02" w14:textId="77777777" w:rsidR="00620DE5" w:rsidRPr="00BC6F75" w:rsidRDefault="00620DE5" w:rsidP="0090757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E8CCFA2" w14:textId="77777777" w:rsidR="00620DE5" w:rsidRPr="00BC6F75" w:rsidRDefault="00620DE5" w:rsidP="009075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0666E0" w14:textId="77777777" w:rsidR="00620DE5" w:rsidRPr="00BC6F75" w:rsidRDefault="00620DE5" w:rsidP="00907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A55DF1" w14:textId="77777777" w:rsidR="00620DE5" w:rsidRPr="00BC6F75" w:rsidRDefault="00620DE5" w:rsidP="009075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8A6" w:rsidRPr="00BC6F75" w14:paraId="51465628" w14:textId="77777777" w:rsidTr="00907578">
        <w:trPr>
          <w:cantSplit/>
          <w:tblHeader/>
        </w:trPr>
        <w:tc>
          <w:tcPr>
            <w:tcW w:w="4228" w:type="dxa"/>
          </w:tcPr>
          <w:p w14:paraId="2028C3DC" w14:textId="77777777" w:rsidR="00A118A6" w:rsidRPr="00BC6F75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6EE87F1" w14:textId="122A5C03" w:rsidR="00A118A6" w:rsidRPr="00BC6F75" w:rsidRDefault="0037633F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7E20B29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D2D8DE" w14:textId="0906D9E8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4D6A69A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C20F48" w14:textId="4E557A6D" w:rsidR="00A118A6" w:rsidRPr="00BC6F75" w:rsidRDefault="0037633F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4D0EC82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0E2FA4" w14:textId="0D8A38A9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BC6F7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18A6" w:rsidRPr="00BC6F75" w14:paraId="616514CA" w14:textId="77777777" w:rsidTr="00907578">
        <w:trPr>
          <w:cantSplit/>
          <w:tblHeader/>
        </w:trPr>
        <w:tc>
          <w:tcPr>
            <w:tcW w:w="4228" w:type="dxa"/>
          </w:tcPr>
          <w:p w14:paraId="1264237C" w14:textId="77777777" w:rsidR="00A118A6" w:rsidRPr="00BC6F75" w:rsidRDefault="00A118A6" w:rsidP="00A118A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B2158E" w14:textId="43FF93FF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8F1A355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13B6F2" w14:textId="72696C8B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5E04D4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EC2B95" w14:textId="115EA715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50C28E" w14:textId="77777777" w:rsidR="00A118A6" w:rsidRPr="00BC6F75" w:rsidRDefault="00A118A6" w:rsidP="00A118A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4489BD" w14:textId="6B53A70F" w:rsidR="00A118A6" w:rsidRPr="00BC6F75" w:rsidRDefault="00A118A6" w:rsidP="00A118A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20DE5" w:rsidRPr="00BC6F75" w14:paraId="1446568A" w14:textId="77777777" w:rsidTr="00907578">
        <w:trPr>
          <w:cantSplit/>
          <w:tblHeader/>
        </w:trPr>
        <w:tc>
          <w:tcPr>
            <w:tcW w:w="4228" w:type="dxa"/>
          </w:tcPr>
          <w:p w14:paraId="7DDB7068" w14:textId="77777777" w:rsidR="00620DE5" w:rsidRPr="00BC6F75" w:rsidRDefault="00620DE5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66743C9E" w14:textId="77777777" w:rsidR="00620DE5" w:rsidRPr="00BC6F75" w:rsidRDefault="00620DE5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CD4" w:rsidRPr="00BC6F75" w14:paraId="05D6F7CA" w14:textId="77777777" w:rsidTr="00907578">
        <w:trPr>
          <w:cantSplit/>
          <w:tblHeader/>
        </w:trPr>
        <w:tc>
          <w:tcPr>
            <w:tcW w:w="4228" w:type="dxa"/>
          </w:tcPr>
          <w:p w14:paraId="6DC1A6BA" w14:textId="4C581D83" w:rsidR="00D87CD4" w:rsidRPr="00BC6F75" w:rsidRDefault="00D87CD4" w:rsidP="0090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</w:t>
            </w:r>
          </w:p>
        </w:tc>
        <w:tc>
          <w:tcPr>
            <w:tcW w:w="5132" w:type="dxa"/>
            <w:gridSpan w:val="7"/>
          </w:tcPr>
          <w:p w14:paraId="39261A97" w14:textId="77777777" w:rsidR="00D87CD4" w:rsidRPr="00BC6F75" w:rsidRDefault="00D87CD4" w:rsidP="00907578">
            <w:pPr>
              <w:ind w:left="-18" w:right="72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20DE5" w:rsidRPr="00BC6F75" w14:paraId="04480A3F" w14:textId="77777777" w:rsidTr="00907578">
        <w:trPr>
          <w:cantSplit/>
        </w:trPr>
        <w:tc>
          <w:tcPr>
            <w:tcW w:w="4228" w:type="dxa"/>
          </w:tcPr>
          <w:p w14:paraId="5EB4C05E" w14:textId="6993112B" w:rsidR="00620DE5" w:rsidRPr="00BC6F75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</w:tc>
        <w:tc>
          <w:tcPr>
            <w:tcW w:w="5132" w:type="dxa"/>
            <w:gridSpan w:val="7"/>
          </w:tcPr>
          <w:p w14:paraId="5744C50B" w14:textId="77777777" w:rsidR="00620DE5" w:rsidRPr="00BC6F75" w:rsidRDefault="00620DE5" w:rsidP="00620DE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2AF7" w:rsidRPr="00BC6F75" w14:paraId="34F94CB7" w14:textId="77777777" w:rsidTr="004E7EB6">
        <w:trPr>
          <w:cantSplit/>
        </w:trPr>
        <w:tc>
          <w:tcPr>
            <w:tcW w:w="9360" w:type="dxa"/>
            <w:gridSpan w:val="8"/>
          </w:tcPr>
          <w:p w14:paraId="6C1D23F5" w14:textId="1D10C3AE" w:rsidR="00852AF7" w:rsidRPr="00BC6F75" w:rsidRDefault="00852AF7" w:rsidP="0085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</w:tr>
      <w:tr w:rsidR="00620DE5" w:rsidRPr="00BC6F75" w14:paraId="58CE1243" w14:textId="77777777" w:rsidTr="00907578">
        <w:trPr>
          <w:cantSplit/>
        </w:trPr>
        <w:tc>
          <w:tcPr>
            <w:tcW w:w="4228" w:type="dxa"/>
          </w:tcPr>
          <w:p w14:paraId="5B00D2BC" w14:textId="5E5BAE18" w:rsidR="00620DE5" w:rsidRPr="00BC6F75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9A1505C" w14:textId="2F5CC75C" w:rsidR="00620DE5" w:rsidRPr="00BC6F75" w:rsidRDefault="00966010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4C000" w14:textId="77777777" w:rsidR="00620DE5" w:rsidRPr="00BC6F75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968D08" w14:textId="7B18D9B8" w:rsidR="00620DE5" w:rsidRPr="00BC6F75" w:rsidRDefault="00A118A6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14:paraId="07AD14E5" w14:textId="77777777" w:rsidR="00620DE5" w:rsidRPr="00BC6F75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075662" w14:textId="7E8AD6BB" w:rsidR="00620DE5" w:rsidRPr="00BC6F75" w:rsidRDefault="00966010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9ADA1" w14:textId="77777777" w:rsidR="00620DE5" w:rsidRPr="00BC6F75" w:rsidRDefault="00620DE5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D6C846" w14:textId="1D38346A" w:rsidR="00620DE5" w:rsidRPr="00BC6F75" w:rsidRDefault="005C0C03" w:rsidP="0062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18A6" w:rsidRPr="00BC6F7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662C8822" w14:textId="6F671AE7" w:rsidR="00991783" w:rsidRPr="00BC6F75" w:rsidRDefault="0099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DD71BF6" w14:textId="77777777" w:rsidR="00D1511B" w:rsidRPr="00BC6F75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9CDFDC" w14:textId="77777777" w:rsidR="00D1511B" w:rsidRPr="00BC6F75" w:rsidRDefault="00D1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958DD94" w14:textId="77777777" w:rsidR="00577D54" w:rsidRPr="00BC6F75" w:rsidRDefault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0FC4E8" w14:textId="77777777" w:rsidR="00577D54" w:rsidRPr="00BC6F75" w:rsidRDefault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F66A9D9" w14:textId="77777777" w:rsidR="00F42391" w:rsidRPr="00BC6F75" w:rsidRDefault="00F4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DB5C08" w14:textId="3C88C64F" w:rsidR="00DF7265" w:rsidRPr="00BC6F75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BC6F7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BC6F75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BC6F75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BC6F75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BC6F75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BC6F7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BC6F7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BC6F7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BC6F75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BC6F75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7691E312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7633F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7633F" w:rsidRPr="00BC6F7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37633F" w:rsidRPr="00BC6F7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7633F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817DA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14:paraId="2573519F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BC6F7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BC6F75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12CC0294" w:rsidR="000A23D5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36" w:type="dxa"/>
          </w:tcPr>
          <w:p w14:paraId="1983ADA1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5F08657F" w:rsidR="000A23D5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9" w:type="dxa"/>
          </w:tcPr>
          <w:p w14:paraId="408796D6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779BF6C3" w:rsidR="000A23D5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1,109</w:t>
            </w:r>
          </w:p>
        </w:tc>
        <w:tc>
          <w:tcPr>
            <w:tcW w:w="236" w:type="dxa"/>
          </w:tcPr>
          <w:p w14:paraId="50A96BE8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076070C5" w:rsidR="000A23D5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2,060</w:t>
            </w:r>
          </w:p>
        </w:tc>
        <w:tc>
          <w:tcPr>
            <w:tcW w:w="236" w:type="dxa"/>
          </w:tcPr>
          <w:p w14:paraId="4DA47F9A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4FC9546D" w:rsidR="000A23D5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A23D5" w:rsidRPr="00BC6F75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BC6F7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BC6F75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B892590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07BCB86A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36" w:type="dxa"/>
          </w:tcPr>
          <w:p w14:paraId="65610821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602AAC4D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35567F24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0C80290E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36" w:type="dxa"/>
          </w:tcPr>
          <w:p w14:paraId="611AC864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79B8C365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110C" w:rsidRPr="00BC6F75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10C37521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63DC4104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2B64450C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6020E6C7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52585BEC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266241FD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38EF300B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402CE5D0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8110C" w:rsidRPr="00BC6F75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0BAF674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6E6A246B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7A546E02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69425434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22CB5064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13979E76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27C33FF6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15793A9A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8110C" w:rsidRPr="00BC6F75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01CB2FA0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7DF0B187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36" w:type="dxa"/>
          </w:tcPr>
          <w:p w14:paraId="0AC954E2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30A54F05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6CD7D621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385ED324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36" w:type="dxa"/>
          </w:tcPr>
          <w:p w14:paraId="4D5CFC7E" w14:textId="77777777" w:rsidR="0098110C" w:rsidRPr="00BC6F7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57A24EF7" w:rsidR="0098110C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7D3C4E" w:rsidRPr="00BC6F75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43FE514E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2,227</w:t>
            </w:r>
          </w:p>
        </w:tc>
        <w:tc>
          <w:tcPr>
            <w:tcW w:w="236" w:type="dxa"/>
          </w:tcPr>
          <w:p w14:paraId="3C7207F4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1FA5F4D4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39" w:type="dxa"/>
          </w:tcPr>
          <w:p w14:paraId="2E2850E0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0501B0D7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/>
                <w:b/>
                <w:bCs/>
                <w:sz w:val="28"/>
                <w:szCs w:val="28"/>
              </w:rPr>
              <w:t>1,109</w:t>
            </w:r>
          </w:p>
        </w:tc>
        <w:tc>
          <w:tcPr>
            <w:tcW w:w="236" w:type="dxa"/>
          </w:tcPr>
          <w:p w14:paraId="0EDE466A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430C9C9C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3,382</w:t>
            </w:r>
          </w:p>
        </w:tc>
        <w:tc>
          <w:tcPr>
            <w:tcW w:w="236" w:type="dxa"/>
          </w:tcPr>
          <w:p w14:paraId="3563CF82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04EA10F5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</w:tr>
      <w:tr w:rsidR="007D3C4E" w:rsidRPr="00BC6F75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9C95879" w14:textId="77777777" w:rsidR="00063F1D" w:rsidRPr="00BC6F75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754BAB93" w:rsidR="00A83B18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0AA4C0DB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27BB1ED" w14:textId="77777777" w:rsidR="00063F1D" w:rsidRPr="00BC6F75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5E658B51" w:rsidR="00A83B18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112C664" w14:textId="77777777" w:rsidR="00063F1D" w:rsidRPr="00BC6F75" w:rsidRDefault="00063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69601CD" w14:textId="12471C29" w:rsidR="00A83B18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43CFB877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E643DDC" w14:textId="77777777" w:rsidR="00063F1D" w:rsidRPr="00BC6F75" w:rsidRDefault="00063F1D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16FB8423" w:rsidR="00A83B18" w:rsidRPr="00BC6F75" w:rsidRDefault="00A83B18" w:rsidP="0006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631EBAB8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C4E" w:rsidRPr="00BC6F75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1DB674C0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1,749</w:t>
            </w:r>
          </w:p>
        </w:tc>
        <w:tc>
          <w:tcPr>
            <w:tcW w:w="236" w:type="dxa"/>
          </w:tcPr>
          <w:p w14:paraId="6C060B41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73D87C74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39" w:type="dxa"/>
          </w:tcPr>
          <w:p w14:paraId="4CB102D0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361163DA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/>
                <w:b/>
                <w:bCs/>
                <w:sz w:val="28"/>
                <w:szCs w:val="28"/>
              </w:rPr>
              <w:t>1,103</w:t>
            </w:r>
          </w:p>
        </w:tc>
        <w:tc>
          <w:tcPr>
            <w:tcW w:w="236" w:type="dxa"/>
          </w:tcPr>
          <w:p w14:paraId="66B13F90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3B15A79C" w:rsidR="007D3C4E" w:rsidRPr="00BC6F75" w:rsidRDefault="00A83B1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</w:t>
            </w:r>
          </w:p>
        </w:tc>
        <w:tc>
          <w:tcPr>
            <w:tcW w:w="236" w:type="dxa"/>
          </w:tcPr>
          <w:p w14:paraId="11E667B6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7D3C4E" w:rsidRPr="00BC6F7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BC6F75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52638B" w:rsidRPr="00BC6F75" w14:paraId="295829D4" w14:textId="77777777" w:rsidTr="003E0C7F">
        <w:trPr>
          <w:trHeight w:val="20"/>
        </w:trPr>
        <w:tc>
          <w:tcPr>
            <w:tcW w:w="2790" w:type="dxa"/>
          </w:tcPr>
          <w:p w14:paraId="6D073419" w14:textId="5B92BE93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118A6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486692A6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4D5FB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61B256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30350E8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1438895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B8DBB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D901FF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E5CEB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4AF6F93" w14:textId="77777777" w:rsidR="0052638B" w:rsidRPr="00BC6F75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BC6F75" w14:paraId="1CA53337" w14:textId="77777777" w:rsidTr="003E0C7F">
        <w:trPr>
          <w:trHeight w:val="20"/>
        </w:trPr>
        <w:tc>
          <w:tcPr>
            <w:tcW w:w="2790" w:type="dxa"/>
          </w:tcPr>
          <w:p w14:paraId="3649722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AADD8C1" w14:textId="2977A833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1,191</w:t>
            </w:r>
          </w:p>
        </w:tc>
        <w:tc>
          <w:tcPr>
            <w:tcW w:w="236" w:type="dxa"/>
          </w:tcPr>
          <w:p w14:paraId="3A6124A1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6F706" w14:textId="3A30165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AFF866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7D42CD5" w14:textId="61E3CA5D" w:rsidR="00C01B79" w:rsidRPr="00BC6F75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1,345</w:t>
            </w:r>
          </w:p>
        </w:tc>
        <w:tc>
          <w:tcPr>
            <w:tcW w:w="236" w:type="dxa"/>
          </w:tcPr>
          <w:p w14:paraId="41C8B42E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BB52985" w14:textId="3034F6CF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2,605</w:t>
            </w:r>
          </w:p>
        </w:tc>
        <w:tc>
          <w:tcPr>
            <w:tcW w:w="236" w:type="dxa"/>
          </w:tcPr>
          <w:p w14:paraId="0006A0D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9563E6A" w14:textId="792C073C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BC6F75" w14:paraId="6BEF3848" w14:textId="77777777" w:rsidTr="003E0C7F">
        <w:trPr>
          <w:trHeight w:val="20"/>
        </w:trPr>
        <w:tc>
          <w:tcPr>
            <w:tcW w:w="2790" w:type="dxa"/>
          </w:tcPr>
          <w:p w14:paraId="08AA89C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1174AC41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0F0F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29D64D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0F3140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E11FA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88BE8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002585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0337B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77DB0A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BC6F75" w14:paraId="3A677908" w14:textId="77777777" w:rsidTr="003E0C7F">
        <w:trPr>
          <w:trHeight w:val="20"/>
        </w:trPr>
        <w:tc>
          <w:tcPr>
            <w:tcW w:w="2790" w:type="dxa"/>
          </w:tcPr>
          <w:p w14:paraId="534F09C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A371F97" w14:textId="11F3A85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FC3A6D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FE46EC8" w14:textId="1789B6EB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97ABEF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FD723C" w14:textId="098A161A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4337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4079454" w14:textId="40794D0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41D23F85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9DBA576" w14:textId="11F77ED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C01B79" w:rsidRPr="00BC6F75" w14:paraId="1715EDF8" w14:textId="77777777" w:rsidTr="003E0C7F">
        <w:trPr>
          <w:trHeight w:val="20"/>
        </w:trPr>
        <w:tc>
          <w:tcPr>
            <w:tcW w:w="2790" w:type="dxa"/>
          </w:tcPr>
          <w:p w14:paraId="2E9B079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C7F03FA" w14:textId="5FFDC63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7FC8324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3EEC26" w14:textId="7D146988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EF63391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624F947" w14:textId="07418B7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7BC3B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E10937B" w14:textId="6DC8EF31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3CF6B884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1169D5" w14:textId="4F987B10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BC6F75" w14:paraId="659AB74E" w14:textId="77777777" w:rsidTr="003E0C7F">
        <w:trPr>
          <w:trHeight w:val="20"/>
        </w:trPr>
        <w:tc>
          <w:tcPr>
            <w:tcW w:w="2790" w:type="dxa"/>
          </w:tcPr>
          <w:p w14:paraId="3F56F18D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57D7961" w14:textId="09C22C2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39A638D5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DF1EDE" w14:textId="7EE3B04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AFFC2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69EF71" w14:textId="275BDAF8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13722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80F3388" w14:textId="40A25FC3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2A38E1C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33AE61C" w14:textId="390002C8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1B79" w:rsidRPr="00BC6F75" w14:paraId="6C272C1C" w14:textId="77777777" w:rsidTr="003E0C7F">
        <w:trPr>
          <w:trHeight w:val="20"/>
        </w:trPr>
        <w:tc>
          <w:tcPr>
            <w:tcW w:w="2790" w:type="dxa"/>
          </w:tcPr>
          <w:p w14:paraId="7B772431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B46B7B" w14:textId="11F19CD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388C14F1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10C316C" w14:textId="2AEC94D9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D0EE32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94EFF02" w14:textId="7BEB1C9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99B98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26F6D06" w14:textId="68B48686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17B6581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95F680A" w14:textId="55660ED1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461</w:t>
            </w:r>
          </w:p>
        </w:tc>
      </w:tr>
      <w:tr w:rsidR="00C01B79" w:rsidRPr="00BC6F75" w14:paraId="158FAFE5" w14:textId="77777777" w:rsidTr="003E0C7F">
        <w:trPr>
          <w:trHeight w:val="20"/>
        </w:trPr>
        <w:tc>
          <w:tcPr>
            <w:tcW w:w="2790" w:type="dxa"/>
          </w:tcPr>
          <w:p w14:paraId="35D41E44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599E65B" w14:textId="611741FA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2,404</w:t>
            </w:r>
          </w:p>
        </w:tc>
        <w:tc>
          <w:tcPr>
            <w:tcW w:w="236" w:type="dxa"/>
          </w:tcPr>
          <w:p w14:paraId="1C26E7C2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B95C7E2" w14:textId="5A27771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5C21EABD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C3732FF" w14:textId="05B3D2DB" w:rsidR="00C01B79" w:rsidRPr="00BC6F75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hint="cs"/>
                <w:b/>
                <w:bCs/>
                <w:sz w:val="28"/>
                <w:szCs w:val="28"/>
              </w:rPr>
              <w:t>1,345</w:t>
            </w:r>
          </w:p>
        </w:tc>
        <w:tc>
          <w:tcPr>
            <w:tcW w:w="236" w:type="dxa"/>
          </w:tcPr>
          <w:p w14:paraId="0CAC2E6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47D60D0" w14:textId="24B23369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3,818</w:t>
            </w:r>
          </w:p>
        </w:tc>
        <w:tc>
          <w:tcPr>
            <w:tcW w:w="236" w:type="dxa"/>
          </w:tcPr>
          <w:p w14:paraId="18F7F045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AC93F56" w14:textId="1E3B4D1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484</w:t>
            </w:r>
          </w:p>
        </w:tc>
      </w:tr>
      <w:tr w:rsidR="00C01B79" w:rsidRPr="00BC6F75" w14:paraId="456380B9" w14:textId="77777777" w:rsidTr="003E0C7F">
        <w:trPr>
          <w:trHeight w:val="20"/>
        </w:trPr>
        <w:tc>
          <w:tcPr>
            <w:tcW w:w="2790" w:type="dxa"/>
          </w:tcPr>
          <w:p w14:paraId="445B9C2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982C50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5228C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48961C" w14:textId="31F3BE60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(478)</w:t>
            </w:r>
          </w:p>
        </w:tc>
        <w:tc>
          <w:tcPr>
            <w:tcW w:w="236" w:type="dxa"/>
          </w:tcPr>
          <w:p w14:paraId="29B36872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C1CBDD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B3D137" w14:textId="25ABD68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96DEAD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C781684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01D7B3" w14:textId="5604A6D6" w:rsidR="00C01B79" w:rsidRPr="00BC6F75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51BCAD5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6C1A3D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59DFF2E2" w14:textId="7DB7CF83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(484)</w:t>
            </w:r>
          </w:p>
        </w:tc>
        <w:tc>
          <w:tcPr>
            <w:tcW w:w="236" w:type="dxa"/>
          </w:tcPr>
          <w:p w14:paraId="7F75AB2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033FC50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BC6F75" w14:paraId="763619DA" w14:textId="77777777" w:rsidTr="003E0C7F">
        <w:trPr>
          <w:trHeight w:val="20"/>
        </w:trPr>
        <w:tc>
          <w:tcPr>
            <w:tcW w:w="2790" w:type="dxa"/>
          </w:tcPr>
          <w:p w14:paraId="154E161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35FBA" w14:textId="28274076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1,926</w:t>
            </w:r>
          </w:p>
        </w:tc>
        <w:tc>
          <w:tcPr>
            <w:tcW w:w="236" w:type="dxa"/>
          </w:tcPr>
          <w:p w14:paraId="4F6C52D0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9B1D34D" w14:textId="3A89E714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9" w:type="dxa"/>
          </w:tcPr>
          <w:p w14:paraId="0603ED5E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FB5F20F" w14:textId="6852F78E" w:rsidR="00C01B79" w:rsidRPr="00BC6F75" w:rsidRDefault="00C01B79" w:rsidP="00C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hint="cs"/>
                <w:b/>
                <w:bCs/>
                <w:sz w:val="28"/>
                <w:szCs w:val="28"/>
              </w:rPr>
              <w:t>1,339</w:t>
            </w:r>
          </w:p>
        </w:tc>
        <w:tc>
          <w:tcPr>
            <w:tcW w:w="236" w:type="dxa"/>
          </w:tcPr>
          <w:p w14:paraId="62140B2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5FCD1FA" w14:textId="7FDE6E98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3,334</w:t>
            </w:r>
          </w:p>
        </w:tc>
        <w:tc>
          <w:tcPr>
            <w:tcW w:w="236" w:type="dxa"/>
          </w:tcPr>
          <w:p w14:paraId="3F10327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6B6E0155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DAB9BF" w14:textId="3714AAEE" w:rsidR="00DB07F1" w:rsidRPr="00BC6F75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BC6F75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BC6F75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BC6F75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BC6F75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BC6F75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BC6F75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BC6F75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4D9BD49D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817DA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817DA" w:rsidRPr="00BC6F7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817DA" w:rsidRPr="00BC6F7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01B79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BC6F7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BC6F75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276B5534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36" w:type="dxa"/>
            <w:gridSpan w:val="2"/>
          </w:tcPr>
          <w:p w14:paraId="61FE2B2D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1BBBF4D9" w:rsidR="00321455" w:rsidRPr="00BC6F75" w:rsidRDefault="00C078FC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36" w:type="dxa"/>
            <w:gridSpan w:val="2"/>
          </w:tcPr>
          <w:p w14:paraId="25072021" w14:textId="77777777" w:rsidR="00321455" w:rsidRPr="00BC6F75" w:rsidRDefault="0032145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6E2C4D8D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36" w:type="dxa"/>
            <w:gridSpan w:val="2"/>
          </w:tcPr>
          <w:p w14:paraId="488206C2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09883F03" w:rsidR="00321455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21455" w:rsidRPr="00BC6F75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BC6F75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6D726C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4569ED38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36" w:type="dxa"/>
            <w:gridSpan w:val="2"/>
          </w:tcPr>
          <w:p w14:paraId="2F23C88B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14ACEA2C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68E03A36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36" w:type="dxa"/>
            <w:gridSpan w:val="2"/>
          </w:tcPr>
          <w:p w14:paraId="3B7D0529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4AE5FBA1" w:rsidR="00DB0734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B0734" w:rsidRPr="00BC6F75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34214E25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207C93BD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gridSpan w:val="2"/>
          </w:tcPr>
          <w:p w14:paraId="39A59F29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48A05C72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370BE96B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gridSpan w:val="2"/>
          </w:tcPr>
          <w:p w14:paraId="4B22A6BD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73F32966" w:rsidR="00DB0734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0734" w:rsidRPr="00BC6F75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61E271F0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3AFC5DCE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  <w:gridSpan w:val="2"/>
          </w:tcPr>
          <w:p w14:paraId="3CDD2AEF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B075FAC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15F640CC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  <w:gridSpan w:val="2"/>
          </w:tcPr>
          <w:p w14:paraId="5CFACFBC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52882D0F" w:rsidR="00DB0734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B0734" w:rsidRPr="00BC6F75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3FD3B6D2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C0C03"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1F2E00B3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6" w:type="dxa"/>
            <w:gridSpan w:val="2"/>
          </w:tcPr>
          <w:p w14:paraId="4D4F15FB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74EE36A7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354026AE" w:rsidR="00DB0734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6" w:type="dxa"/>
            <w:gridSpan w:val="2"/>
          </w:tcPr>
          <w:p w14:paraId="131B1E4A" w14:textId="77777777" w:rsidR="00DB0734" w:rsidRPr="00BC6F7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48E11989" w:rsidR="00DB0734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321455" w:rsidRPr="00BC6F75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2022A339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36" w:type="dxa"/>
            <w:gridSpan w:val="2"/>
          </w:tcPr>
          <w:p w14:paraId="3776CF6F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1B907295" w:rsidR="00321455" w:rsidRPr="00BC6F75" w:rsidRDefault="00C078FC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236" w:type="dxa"/>
            <w:gridSpan w:val="2"/>
          </w:tcPr>
          <w:p w14:paraId="5E574383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0749C424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  <w:tc>
          <w:tcPr>
            <w:tcW w:w="236" w:type="dxa"/>
            <w:gridSpan w:val="2"/>
          </w:tcPr>
          <w:p w14:paraId="44EA0ED7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033425DB" w:rsidR="00321455" w:rsidRPr="00BC6F75" w:rsidRDefault="00C129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</w:tr>
      <w:tr w:rsidR="00321455" w:rsidRPr="00BC6F75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538CAD41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4693D623" w:rsidR="00321455" w:rsidRPr="00BC6F75" w:rsidRDefault="00C078FC" w:rsidP="00FB1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14118BFE" w:rsidR="00321455" w:rsidRPr="00BC6F75" w:rsidRDefault="00C078FC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BC6F75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2D6E2B0F" w:rsidR="00321455" w:rsidRPr="00BC6F75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27C5CD57" w:rsidR="00321455" w:rsidRPr="00BC6F75" w:rsidRDefault="00C078FC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24754E1B" w:rsidR="00321455" w:rsidRPr="00BC6F75" w:rsidRDefault="00C078FC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1,103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BC6F7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BC6F75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BC6F75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C5CD5" w:rsidRPr="00BC6F75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75B1628A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C0C03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C0C03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01B79" w:rsidRPr="00BC6F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BC6F7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BC6F75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73438D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236" w:type="dxa"/>
            <w:gridSpan w:val="2"/>
          </w:tcPr>
          <w:p w14:paraId="430B98E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3ED2209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39AC010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7373565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1,109</w:t>
            </w:r>
          </w:p>
        </w:tc>
        <w:tc>
          <w:tcPr>
            <w:tcW w:w="236" w:type="dxa"/>
            <w:gridSpan w:val="2"/>
          </w:tcPr>
          <w:p w14:paraId="1C8A531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685A01E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01B79" w:rsidRPr="00BC6F75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B79" w:rsidRPr="00BC6F75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1D05895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27C784A9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27EDF82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17E68D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57F7316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36" w:type="dxa"/>
            <w:gridSpan w:val="2"/>
          </w:tcPr>
          <w:p w14:paraId="5558E4AE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02E3BC3F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C01B79" w:rsidRPr="00BC6F75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01711D4F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6848F83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4C81EC4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1CFA54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1F2C6C1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36" w:type="dxa"/>
            <w:gridSpan w:val="2"/>
          </w:tcPr>
          <w:p w14:paraId="0A52768A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5258849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BC6F75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4FC00E6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5BDDB86F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04E929D4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6E414AE3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6C7690C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gridSpan w:val="2"/>
          </w:tcPr>
          <w:p w14:paraId="5281A3ED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1CC7983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01B79" w:rsidRPr="00BC6F75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58181E91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1632DB8E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1FBB4986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4488B50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2739464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36" w:type="dxa"/>
            <w:gridSpan w:val="2"/>
          </w:tcPr>
          <w:p w14:paraId="411A10DE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5F93D36A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</w:tr>
      <w:tr w:rsidR="00C01B79" w:rsidRPr="00BC6F75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56D39644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1,020</w:t>
            </w:r>
          </w:p>
        </w:tc>
        <w:tc>
          <w:tcPr>
            <w:tcW w:w="236" w:type="dxa"/>
            <w:gridSpan w:val="2"/>
          </w:tcPr>
          <w:p w14:paraId="66BDDF9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2AB86436" w:rsidR="00C01B79" w:rsidRPr="00BC6F75" w:rsidRDefault="00C01B79" w:rsidP="0083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36" w:type="dxa"/>
            <w:gridSpan w:val="2"/>
          </w:tcPr>
          <w:p w14:paraId="7CFF32B0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54799DED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1,588</w:t>
            </w:r>
          </w:p>
        </w:tc>
        <w:tc>
          <w:tcPr>
            <w:tcW w:w="236" w:type="dxa"/>
            <w:gridSpan w:val="2"/>
          </w:tcPr>
          <w:p w14:paraId="2B331577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6C37715A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257</w:t>
            </w:r>
          </w:p>
        </w:tc>
      </w:tr>
      <w:tr w:rsidR="004F2CCB" w:rsidRPr="00BC6F75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6F7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6DD768B0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F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1B79" w:rsidRPr="00BC6F7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BC6F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65647A69" w:rsidR="004F2CCB" w:rsidRPr="00BC6F75" w:rsidRDefault="004F2CCB" w:rsidP="00A0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(</w:t>
            </w:r>
            <w:r w:rsidR="005C0C03" w:rsidRPr="00BC6F75">
              <w:rPr>
                <w:rFonts w:asciiTheme="majorBidi" w:hAnsiTheme="majorBidi"/>
                <w:sz w:val="28"/>
                <w:szCs w:val="28"/>
              </w:rPr>
              <w:t>6</w:t>
            </w:r>
            <w:r w:rsidRPr="00BC6F75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0D081C1A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BC6F75">
              <w:rPr>
                <w:rFonts w:asciiTheme="majorBidi" w:hAnsiTheme="majorBidi"/>
                <w:sz w:val="28"/>
                <w:szCs w:val="28"/>
              </w:rPr>
              <w:t>(</w:t>
            </w:r>
            <w:r w:rsidR="00C01B79" w:rsidRPr="00BC6F75">
              <w:rPr>
                <w:rFonts w:asciiTheme="majorBidi" w:hAnsiTheme="majorBidi"/>
                <w:sz w:val="28"/>
                <w:szCs w:val="28"/>
              </w:rPr>
              <w:t>257</w:t>
            </w:r>
            <w:r w:rsidRPr="00BC6F75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BC6F7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B79" w:rsidRPr="00BC6F75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63D15AF5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36" w:type="dxa"/>
            <w:gridSpan w:val="2"/>
          </w:tcPr>
          <w:p w14:paraId="771238C9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6DCA59D8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36" w:type="dxa"/>
            <w:gridSpan w:val="2"/>
          </w:tcPr>
          <w:p w14:paraId="215B0FF0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3205C372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C6F75">
              <w:rPr>
                <w:rFonts w:ascii="Angsana New" w:hAnsi="Angsana New" w:hint="cs"/>
                <w:b/>
                <w:bCs/>
                <w:sz w:val="28"/>
                <w:szCs w:val="28"/>
              </w:rPr>
              <w:t>1,331</w:t>
            </w:r>
          </w:p>
        </w:tc>
        <w:tc>
          <w:tcPr>
            <w:tcW w:w="236" w:type="dxa"/>
            <w:gridSpan w:val="2"/>
          </w:tcPr>
          <w:p w14:paraId="55B7F9D8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C01B79" w:rsidRPr="00BC6F75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BC6F75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830649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830649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830649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830649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830649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830649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830649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56356D03" w:rsidR="00C01B79" w:rsidRPr="00830649" w:rsidRDefault="002817DA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30649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" w:type="dxa"/>
          </w:tcPr>
          <w:p w14:paraId="1B469298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0BD69D8A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8306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5E395E21" w:rsidR="00C01B79" w:rsidRPr="00830649" w:rsidRDefault="002817DA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30649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0168B34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3219CED4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83064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830649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830649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41E86604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" w:type="dxa"/>
          </w:tcPr>
          <w:p w14:paraId="641DF7F1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5C7978E8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8" w:type="dxa"/>
          </w:tcPr>
          <w:p w14:paraId="463D634F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C97C51B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1186327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7BBF3D09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C49B2" w:rsidRPr="00830649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830649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830649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01B79" w:rsidRPr="00830649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C01B79" w:rsidRPr="00830649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2A24BFDE" w:rsidR="00C01B79" w:rsidRPr="00830649" w:rsidRDefault="00F61809" w:rsidP="0083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4" w:type="dxa"/>
          </w:tcPr>
          <w:p w14:paraId="56FE3AA4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46F023E3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="Angsana New" w:hAnsi="Angsana New" w:hint="cs"/>
                <w:sz w:val="28"/>
                <w:szCs w:val="28"/>
              </w:rPr>
              <w:t>413</w:t>
            </w:r>
          </w:p>
        </w:tc>
        <w:tc>
          <w:tcPr>
            <w:tcW w:w="228" w:type="dxa"/>
          </w:tcPr>
          <w:p w14:paraId="4B1474C0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7FB9D451" w:rsidR="00C01B79" w:rsidRPr="00830649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40E54A62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0EABCAE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</w:tr>
      <w:tr w:rsidR="00C01B79" w:rsidRPr="00830649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3064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6288E7F5" w:rsidR="00C01B79" w:rsidRPr="00830649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34" w:type="dxa"/>
          </w:tcPr>
          <w:p w14:paraId="61A7BB3F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0A083C6A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="Angsana New" w:hAnsi="Angsana New" w:hint="cs"/>
                <w:sz w:val="28"/>
                <w:szCs w:val="28"/>
              </w:rPr>
              <w:t>(22)</w:t>
            </w:r>
          </w:p>
        </w:tc>
        <w:tc>
          <w:tcPr>
            <w:tcW w:w="228" w:type="dxa"/>
          </w:tcPr>
          <w:p w14:paraId="4A1DADCD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7A044761" w:rsidR="00C01B79" w:rsidRPr="00830649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14:paraId="7AE72DB0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00D4F179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649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C01B79" w:rsidRPr="00830649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C01B79" w:rsidRPr="00830649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5F118B56" w:rsidR="00C01B79" w:rsidRPr="00830649" w:rsidRDefault="00F6180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34" w:type="dxa"/>
          </w:tcPr>
          <w:p w14:paraId="203090F8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6E641076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649">
              <w:rPr>
                <w:rFonts w:ascii="Angsana New" w:hAnsi="Angsana New" w:hint="cs"/>
                <w:b/>
                <w:bCs/>
                <w:sz w:val="28"/>
                <w:szCs w:val="28"/>
              </w:rPr>
              <w:t>391</w:t>
            </w:r>
          </w:p>
        </w:tc>
        <w:tc>
          <w:tcPr>
            <w:tcW w:w="228" w:type="dxa"/>
          </w:tcPr>
          <w:p w14:paraId="75FD2EFF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47FA54DC" w:rsidR="00C01B79" w:rsidRPr="00830649" w:rsidRDefault="00390B16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36" w:type="dxa"/>
          </w:tcPr>
          <w:p w14:paraId="0CFFC6FD" w14:textId="77777777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31D6F2FC" w:rsidR="00C01B79" w:rsidRPr="00830649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649">
              <w:rPr>
                <w:rFonts w:ascii="Angsana New" w:hAnsi="Angsana New" w:hint="cs"/>
                <w:b/>
                <w:bCs/>
                <w:sz w:val="28"/>
                <w:szCs w:val="28"/>
              </w:rPr>
              <w:t>173</w:t>
            </w:r>
          </w:p>
        </w:tc>
      </w:tr>
    </w:tbl>
    <w:p w14:paraId="00913D17" w14:textId="77777777" w:rsidR="00BF7843" w:rsidRPr="00BC6F75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BC6F75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1E815667" w:rsidR="00BF7843" w:rsidRPr="00BC6F75" w:rsidRDefault="00BF7843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C0C03" w:rsidRPr="00BC6F75">
        <w:rPr>
          <w:rFonts w:asciiTheme="majorBidi" w:hAnsiTheme="majorBidi" w:cstheme="majorBidi"/>
          <w:sz w:val="30"/>
          <w:szCs w:val="30"/>
        </w:rPr>
        <w:t>2560</w:t>
      </w:r>
      <w:r w:rsidR="00950E9E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BC6F7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C6F75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BC6F75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BC6F75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BC6F75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BC6F75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BC6F75">
        <w:rPr>
          <w:rFonts w:asciiTheme="majorBidi" w:hAnsiTheme="majorBidi" w:cstheme="majorBidi"/>
          <w:sz w:val="30"/>
          <w:szCs w:val="30"/>
        </w:rPr>
        <w:t>”)</w:t>
      </w:r>
      <w:r w:rsidR="00BD1298"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BC6F75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BC6F75">
        <w:rPr>
          <w:rFonts w:asciiTheme="majorBidi" w:hAnsiTheme="majorBidi" w:cstheme="majorBidi"/>
          <w:sz w:val="30"/>
          <w:szCs w:val="30"/>
        </w:rPr>
        <w:t>“</w:t>
      </w:r>
      <w:r w:rsidR="00B12C6E" w:rsidRPr="00BC6F75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BC6F75">
        <w:rPr>
          <w:rFonts w:asciiTheme="majorBidi" w:hAnsiTheme="majorBidi" w:cstheme="majorBidi"/>
          <w:sz w:val="30"/>
          <w:szCs w:val="30"/>
        </w:rPr>
        <w:t>”</w:t>
      </w:r>
      <w:r w:rsidR="00B12C6E" w:rsidRPr="00BC6F75">
        <w:rPr>
          <w:rFonts w:asciiTheme="majorBidi" w:hAnsiTheme="majorBidi" w:cstheme="majorBidi"/>
          <w:sz w:val="30"/>
          <w:szCs w:val="30"/>
          <w:cs/>
        </w:rPr>
        <w:t>)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BC6F75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C0C03" w:rsidRPr="00BC6F75">
        <w:rPr>
          <w:rFonts w:asciiTheme="majorBidi" w:hAnsiTheme="majorBidi" w:cstheme="majorBidi"/>
          <w:sz w:val="30"/>
          <w:szCs w:val="30"/>
        </w:rPr>
        <w:t>1</w:t>
      </w:r>
      <w:r w:rsidRPr="00BC6F75">
        <w:rPr>
          <w:rFonts w:asciiTheme="majorBidi" w:hAnsiTheme="majorBidi" w:cstheme="majorBidi"/>
          <w:sz w:val="30"/>
          <w:szCs w:val="30"/>
        </w:rPr>
        <w:t>,</w:t>
      </w:r>
      <w:r w:rsidR="005C0C03" w:rsidRPr="00BC6F75">
        <w:rPr>
          <w:rFonts w:asciiTheme="majorBidi" w:hAnsiTheme="majorBidi" w:cstheme="majorBidi"/>
          <w:sz w:val="30"/>
          <w:szCs w:val="30"/>
        </w:rPr>
        <w:t>294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0440D59" w:rsidR="00BF7843" w:rsidRPr="00BC6F75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BC6F75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BC6F75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564509C4" w:rsidR="00BF7843" w:rsidRPr="00BC6F75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F3D29C6" w:rsidR="00BF7843" w:rsidRPr="00BC6F75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BC6F75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BC6F75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4F7F4F69" w:rsidR="00BF7843" w:rsidRPr="00BC6F7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0AF808DD" w:rsidR="00BF7843" w:rsidRPr="00BC6F7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78815645" w:rsidR="00BF7843" w:rsidRPr="00BC6F7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2CEB10CC" w:rsidR="00BF7843" w:rsidRPr="00BC6F7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BC6F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35848C4E" w:rsidR="00BF7843" w:rsidRPr="00BC6F7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6F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C0C03" w:rsidRPr="00BC6F7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BC6F75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651C3EB8" w:rsidR="00BF46F7" w:rsidRPr="00BC6F75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1" w:name="_Hlk78747847"/>
      <w:bookmarkStart w:id="2" w:name="_Hlk102232325"/>
      <w:bookmarkEnd w:id="0"/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F30237" w:rsidRPr="00BC6F75">
        <w:rPr>
          <w:rFonts w:ascii="Angsana New" w:hAnsi="Angsana New" w:hint="cs"/>
          <w:sz w:val="30"/>
          <w:szCs w:val="30"/>
        </w:rPr>
        <w:t xml:space="preserve">30 </w:t>
      </w:r>
      <w:r w:rsidR="00F30237"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color w:val="000000"/>
          <w:sz w:val="30"/>
          <w:szCs w:val="30"/>
        </w:rPr>
        <w:t>256</w:t>
      </w:r>
      <w:r w:rsidR="00D054C6" w:rsidRPr="00BC6F75">
        <w:rPr>
          <w:rFonts w:ascii="Angsana New" w:hAnsi="Angsana New"/>
          <w:color w:val="000000"/>
          <w:sz w:val="30"/>
          <w:szCs w:val="30"/>
        </w:rPr>
        <w:t>7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BC6F75">
        <w:rPr>
          <w:rFonts w:ascii="Angsana New" w:hAnsi="Angsana New" w:hint="cs"/>
          <w:color w:val="000000"/>
          <w:sz w:val="30"/>
          <w:szCs w:val="30"/>
        </w:rPr>
        <w:t>2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BC6F75">
        <w:rPr>
          <w:rFonts w:ascii="Angsana New" w:hAnsi="Angsana New"/>
          <w:color w:val="000000"/>
          <w:sz w:val="30"/>
          <w:szCs w:val="30"/>
        </w:rPr>
        <w:t xml:space="preserve"> 765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D054C6" w:rsidRPr="00BC6F75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D054C6" w:rsidRPr="00BC6F75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BC6F75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1"/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BC6F75">
        <w:rPr>
          <w:rFonts w:ascii="Angsana New" w:hAnsi="Angsana New" w:hint="cs"/>
          <w:color w:val="000000"/>
          <w:sz w:val="30"/>
          <w:szCs w:val="30"/>
        </w:rPr>
        <w:t>2019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Pr="00BC6F75">
        <w:rPr>
          <w:rFonts w:ascii="Angsana New" w:hAnsi="Angsana New" w:hint="cs"/>
          <w:color w:val="000000"/>
          <w:sz w:val="30"/>
          <w:szCs w:val="30"/>
        </w:rPr>
        <w:t>2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BC6F75">
        <w:rPr>
          <w:rFonts w:ascii="Angsana New" w:hAnsi="Angsana New" w:hint="cs"/>
          <w:color w:val="000000"/>
          <w:sz w:val="30"/>
          <w:szCs w:val="30"/>
        </w:rPr>
        <w:t>2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Pr="00BC6F75">
        <w:rPr>
          <w:rFonts w:ascii="Angsana New" w:hAnsi="Angsana New" w:hint="cs"/>
          <w:color w:val="000000"/>
          <w:sz w:val="30"/>
          <w:szCs w:val="30"/>
        </w:rPr>
        <w:t>2565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BC6F75">
        <w:rPr>
          <w:rFonts w:ascii="Angsana New" w:hAnsi="Angsana New" w:hint="cs"/>
          <w:color w:val="000000"/>
          <w:sz w:val="30"/>
          <w:szCs w:val="30"/>
        </w:rPr>
        <w:t>2566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Pr="00BC6F75">
        <w:rPr>
          <w:rFonts w:ascii="Angsana New" w:hAnsi="Angsana New" w:hint="cs"/>
          <w:color w:val="000000"/>
          <w:sz w:val="30"/>
          <w:szCs w:val="30"/>
        </w:rPr>
        <w:t>155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Pr="00BC6F75">
        <w:rPr>
          <w:rFonts w:ascii="Angsana New" w:hAnsi="Angsana New" w:hint="cs"/>
          <w:color w:val="000000"/>
          <w:sz w:val="30"/>
          <w:szCs w:val="30"/>
        </w:rPr>
        <w:t>209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Pr="00BC6F75">
        <w:rPr>
          <w:rFonts w:ascii="Angsana New" w:hAnsi="Angsana New" w:hint="cs"/>
          <w:color w:val="000000"/>
          <w:sz w:val="30"/>
          <w:szCs w:val="30"/>
        </w:rPr>
        <w:t>364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BC6F7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BC6F7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BC6F75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77777777" w:rsidR="00BF46F7" w:rsidRPr="00BC6F75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BC6F75">
        <w:rPr>
          <w:rFonts w:ascii="Angsana New" w:hAnsi="Angsana New" w:hint="cs"/>
          <w:sz w:val="30"/>
          <w:szCs w:val="30"/>
        </w:rPr>
        <w:t>2566</w:t>
      </w:r>
      <w:r w:rsidRPr="00BC6F75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Pr="00BC6F75">
        <w:rPr>
          <w:rFonts w:ascii="Angsana New" w:hAnsi="Angsana New" w:hint="cs"/>
          <w:sz w:val="30"/>
          <w:szCs w:val="30"/>
        </w:rPr>
        <w:t>2566</w:t>
      </w:r>
      <w:r w:rsidRPr="00BC6F75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BC6F75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334087" w14:textId="53D97EAF" w:rsidR="00BF46F7" w:rsidRPr="00BC6F75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BC6F75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BC6F75">
        <w:rPr>
          <w:rFonts w:ascii="Angsana New" w:hAnsi="Angsana New" w:hint="cs"/>
          <w:sz w:val="30"/>
          <w:szCs w:val="30"/>
        </w:rPr>
        <w:t xml:space="preserve"> 2566 </w:t>
      </w:r>
      <w:r w:rsidRPr="00BC6F75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Pr="00BC6F75">
        <w:rPr>
          <w:rFonts w:ascii="Angsana New" w:hAnsi="Angsana New" w:hint="cs"/>
          <w:sz w:val="30"/>
          <w:szCs w:val="30"/>
        </w:rPr>
        <w:t xml:space="preserve">12 </w:t>
      </w:r>
      <w:r w:rsidRPr="00BC6F7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C6F75">
        <w:rPr>
          <w:rFonts w:ascii="Angsana New" w:hAnsi="Angsana New" w:hint="cs"/>
          <w:sz w:val="30"/>
          <w:szCs w:val="30"/>
        </w:rPr>
        <w:t xml:space="preserve">2566 </w:t>
      </w:r>
      <w:r w:rsidRPr="00BC6F75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Pr="00BC6F75">
        <w:rPr>
          <w:rFonts w:ascii="Angsana New" w:hAnsi="Angsana New" w:hint="cs"/>
          <w:sz w:val="30"/>
          <w:szCs w:val="30"/>
        </w:rPr>
        <w:t xml:space="preserve">25 </w:t>
      </w:r>
      <w:r w:rsidRPr="00BC6F7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C6F75">
        <w:rPr>
          <w:rFonts w:ascii="Angsana New" w:hAnsi="Angsana New" w:hint="cs"/>
          <w:sz w:val="30"/>
          <w:szCs w:val="30"/>
        </w:rPr>
        <w:t xml:space="preserve">2566 </w:t>
      </w:r>
      <w:r w:rsidRPr="00BC6F75">
        <w:rPr>
          <w:rFonts w:ascii="Angsana New" w:hAnsi="Angsana New" w:hint="cs"/>
          <w:sz w:val="30"/>
          <w:szCs w:val="30"/>
          <w:cs/>
        </w:rPr>
        <w:t xml:space="preserve"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 </w:t>
      </w:r>
      <w:r w:rsidR="00E04084" w:rsidRPr="00BC6F75">
        <w:rPr>
          <w:rFonts w:ascii="Angsana New" w:hAnsi="Angsana New" w:hint="cs"/>
          <w:sz w:val="30"/>
          <w:szCs w:val="30"/>
          <w:cs/>
        </w:rPr>
        <w:t xml:space="preserve">ณ วันที่รายงาน </w:t>
      </w:r>
      <w:r w:rsidRPr="00BC6F75">
        <w:rPr>
          <w:rFonts w:ascii="Angsana New" w:hAnsi="Angsana New" w:hint="cs"/>
          <w:sz w:val="30"/>
          <w:szCs w:val="30"/>
          <w:cs/>
        </w:rPr>
        <w:t>คดีอยู่ระหว่างการพิจารณาของศาล ผู้บริหารของกลุ่มบริษัทและบริษัทย่อย คาดว่าจะไม่มีผลกระทบต่องบการเงินอย่างมีสาระสำคัญ</w:t>
      </w:r>
    </w:p>
    <w:p w14:paraId="7CD4107C" w14:textId="77777777" w:rsidR="00DD02AB" w:rsidRPr="00BC6F75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54EF835C" w:rsidR="00BF46F7" w:rsidRPr="00BC6F75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BC6F75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9822A8" w:rsidRPr="00BC6F75">
        <w:rPr>
          <w:rFonts w:asciiTheme="majorBidi" w:hAnsiTheme="majorBidi" w:cstheme="majorBidi"/>
          <w:color w:val="000000"/>
          <w:spacing w:val="-2"/>
          <w:sz w:val="30"/>
          <w:szCs w:val="30"/>
        </w:rPr>
        <w:t>9</w:t>
      </w:r>
      <w:r w:rsidR="00291DF4" w:rsidRPr="00BC6F75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BC6F75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2E34A30A" w:rsidR="00BF7843" w:rsidRPr="00BC6F75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5C0C03" w:rsidRPr="00BC6F75">
        <w:rPr>
          <w:rFonts w:ascii="Angsana New" w:hAnsi="Angsana New"/>
          <w:sz w:val="30"/>
          <w:szCs w:val="30"/>
        </w:rPr>
        <w:t>3</w:t>
      </w:r>
      <w:r w:rsidR="002817DA" w:rsidRPr="00BC6F75">
        <w:rPr>
          <w:rFonts w:ascii="Angsana New" w:hAnsi="Angsana New"/>
          <w:sz w:val="30"/>
          <w:szCs w:val="30"/>
        </w:rPr>
        <w:t>0</w:t>
      </w:r>
      <w:r w:rsidR="00A81C44" w:rsidRPr="00BC6F75">
        <w:rPr>
          <w:rFonts w:ascii="Angsana New" w:hAnsi="Angsana New"/>
          <w:sz w:val="30"/>
          <w:szCs w:val="30"/>
        </w:rPr>
        <w:t xml:space="preserve"> </w:t>
      </w:r>
      <w:r w:rsidR="002817DA"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="00A81C44"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B164AB" w:rsidRPr="00BC6F75">
        <w:rPr>
          <w:rFonts w:asciiTheme="majorBidi" w:hAnsiTheme="majorBidi" w:cstheme="majorBidi"/>
          <w:sz w:val="30"/>
          <w:szCs w:val="30"/>
        </w:rPr>
        <w:t>7</w:t>
      </w:r>
      <w:r w:rsidR="00BC06E7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BC6F75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31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B164AB" w:rsidRPr="00BC6F75">
        <w:rPr>
          <w:rFonts w:asciiTheme="majorBidi" w:hAnsiTheme="majorBidi" w:cstheme="majorBidi"/>
          <w:sz w:val="30"/>
          <w:szCs w:val="30"/>
        </w:rPr>
        <w:t>6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BC6F75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2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BC6F75" w14:paraId="20AB7194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56DAF5E5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291834B9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BC6F75" w14:paraId="5884E6F1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6C310278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2F38AF47" w14:textId="5CCAF002" w:rsidR="00DC6F68" w:rsidRPr="00BC6F75" w:rsidRDefault="002817DA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5" w:type="dxa"/>
            <w:shd w:val="clear" w:color="auto" w:fill="auto"/>
          </w:tcPr>
          <w:p w14:paraId="2CA91009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6CD8E98E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C6F7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BC6F75" w14:paraId="2116D8A0" w14:textId="77777777" w:rsidTr="00852AF7">
        <w:trPr>
          <w:trHeight w:val="326"/>
        </w:trPr>
        <w:tc>
          <w:tcPr>
            <w:tcW w:w="5504" w:type="dxa"/>
            <w:shd w:val="clear" w:color="auto" w:fill="auto"/>
          </w:tcPr>
          <w:p w14:paraId="7D9C9D37" w14:textId="6CB33BD4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</w:tcPr>
          <w:p w14:paraId="7C4835DF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7947A59E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CA9971C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C6F68" w:rsidRPr="00BC6F75" w14:paraId="7256EFBA" w14:textId="77777777" w:rsidTr="00852AF7">
        <w:trPr>
          <w:trHeight w:val="336"/>
        </w:trPr>
        <w:tc>
          <w:tcPr>
            <w:tcW w:w="5504" w:type="dxa"/>
            <w:shd w:val="clear" w:color="auto" w:fill="auto"/>
          </w:tcPr>
          <w:p w14:paraId="04814899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6ECABA38" w14:textId="77777777" w:rsidR="00DC6F68" w:rsidRPr="00BC6F75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BC6F75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BC6F75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  <w:shd w:val="clear" w:color="auto" w:fill="auto"/>
          </w:tcPr>
          <w:p w14:paraId="5CFB65DE" w14:textId="561DE042" w:rsidR="00DC6F68" w:rsidRPr="00BC6F75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337FE2F8" w14:textId="77777777" w:rsidR="00DC6F68" w:rsidRPr="00BC6F75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66ED7131" w:rsidR="00DC6F68" w:rsidRPr="00BC6F75" w:rsidRDefault="00FC4646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DC6F68" w:rsidRPr="00BC6F75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BC6F75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05B73FA3" w14:textId="6373190A" w:rsidR="00DC6F68" w:rsidRPr="00BC6F75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375" w:type="dxa"/>
          </w:tcPr>
          <w:p w14:paraId="6210FE5E" w14:textId="77777777" w:rsidR="00DC6F68" w:rsidRPr="00BC6F75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1727FF44" w:rsidR="00DC6F68" w:rsidRPr="00BC6F75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C4646"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BC6F75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BC6F75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8CE01" w14:textId="2A4AE827" w:rsidR="00DC6F68" w:rsidRPr="00BC6F75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04C3CD84" w14:textId="77777777" w:rsidR="00DC6F68" w:rsidRPr="00BC6F75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63A43D02" w:rsidR="00DC6F68" w:rsidRPr="00BC6F75" w:rsidRDefault="00FC4646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46CB7776" w14:textId="0443097E" w:rsidR="00BF7843" w:rsidRPr="00BC6F75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7E10EC" w:rsidRPr="00BC6F75" w14:paraId="6CE4B444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3098F615" w14:textId="56BEABF6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263" w:type="dxa"/>
            <w:gridSpan w:val="3"/>
            <w:shd w:val="clear" w:color="auto" w:fill="auto"/>
          </w:tcPr>
          <w:p w14:paraId="77254C15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10EC" w:rsidRPr="00BC6F75" w14:paraId="7BB9BC1D" w14:textId="77777777" w:rsidTr="00B26666">
        <w:trPr>
          <w:trHeight w:val="326"/>
        </w:trPr>
        <w:tc>
          <w:tcPr>
            <w:tcW w:w="5504" w:type="dxa"/>
            <w:shd w:val="clear" w:color="auto" w:fill="auto"/>
          </w:tcPr>
          <w:p w14:paraId="2D146738" w14:textId="6DDD11F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77C1"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817DA"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817DA" w:rsidRPr="00BC6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00" w:type="dxa"/>
            <w:shd w:val="clear" w:color="auto" w:fill="auto"/>
          </w:tcPr>
          <w:p w14:paraId="02C898C7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375" w:type="dxa"/>
            <w:shd w:val="clear" w:color="auto" w:fill="auto"/>
          </w:tcPr>
          <w:p w14:paraId="6499BE11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791D7FB8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10EC" w:rsidRPr="00BC6F75" w14:paraId="7E136A20" w14:textId="77777777" w:rsidTr="00B26666">
        <w:trPr>
          <w:trHeight w:val="336"/>
        </w:trPr>
        <w:tc>
          <w:tcPr>
            <w:tcW w:w="5504" w:type="dxa"/>
            <w:shd w:val="clear" w:color="auto" w:fill="auto"/>
          </w:tcPr>
          <w:p w14:paraId="1F72918F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0946D985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10EC" w:rsidRPr="00BC6F75" w14:paraId="616227F3" w14:textId="77777777" w:rsidTr="00B26666">
        <w:trPr>
          <w:trHeight w:val="63"/>
        </w:trPr>
        <w:tc>
          <w:tcPr>
            <w:tcW w:w="5504" w:type="dxa"/>
          </w:tcPr>
          <w:p w14:paraId="49DB5146" w14:textId="427811AC" w:rsidR="007E10EC" w:rsidRPr="00BC6F75" w:rsidRDefault="007E10EC" w:rsidP="00B26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00" w:type="dxa"/>
            <w:shd w:val="clear" w:color="auto" w:fill="auto"/>
          </w:tcPr>
          <w:p w14:paraId="7DC9C9CF" w14:textId="16B8DAFD" w:rsidR="007E10EC" w:rsidRPr="00BC6F75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75" w:type="dxa"/>
          </w:tcPr>
          <w:p w14:paraId="4150132B" w14:textId="77777777" w:rsidR="007E10EC" w:rsidRPr="00BC6F75" w:rsidRDefault="007E10EC" w:rsidP="00B2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7FC33F6" w14:textId="59A3CF8F" w:rsidR="007E10EC" w:rsidRPr="00BC6F75" w:rsidRDefault="007E10EC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E741F"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ACFCA84" w14:textId="77777777" w:rsidR="007E10EC" w:rsidRPr="00BC6F75" w:rsidRDefault="007E10EC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0CFB6C94" w:rsidR="00A8270F" w:rsidRPr="00BC6F75" w:rsidRDefault="00A8270F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Pr="00BC6F75">
        <w:rPr>
          <w:rFonts w:asciiTheme="majorBidi" w:hAnsiTheme="majorBidi" w:cstheme="majorBidi"/>
          <w:sz w:val="30"/>
          <w:szCs w:val="30"/>
        </w:rPr>
        <w:t>46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Pr="00BC6F75">
        <w:rPr>
          <w:rFonts w:asciiTheme="majorBidi" w:hAnsiTheme="majorBidi" w:cstheme="majorBidi"/>
          <w:sz w:val="30"/>
          <w:szCs w:val="30"/>
        </w:rPr>
        <w:t xml:space="preserve">13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Pr="00BC6F75">
        <w:rPr>
          <w:rFonts w:asciiTheme="majorBidi" w:hAnsiTheme="majorBidi" w:cstheme="majorBidi"/>
          <w:sz w:val="30"/>
          <w:szCs w:val="30"/>
        </w:rPr>
        <w:t>7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Pr="00BC6F75">
        <w:rPr>
          <w:rFonts w:asciiTheme="majorBidi" w:hAnsiTheme="majorBidi" w:cstheme="majorBidi"/>
          <w:sz w:val="30"/>
          <w:szCs w:val="30"/>
        </w:rPr>
        <w:t xml:space="preserve">2564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77777777" w:rsidR="00A8270F" w:rsidRPr="00BC6F75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Pr="00BC6F75">
        <w:rPr>
          <w:rFonts w:asciiTheme="majorBidi" w:hAnsiTheme="majorBidi" w:cstheme="majorBidi"/>
          <w:sz w:val="30"/>
          <w:szCs w:val="30"/>
        </w:rPr>
        <w:t xml:space="preserve">100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Pr="00BC6F75">
        <w:rPr>
          <w:rFonts w:asciiTheme="majorBidi" w:hAnsiTheme="majorBidi" w:cstheme="majorBidi"/>
          <w:sz w:val="30"/>
          <w:szCs w:val="30"/>
        </w:rPr>
        <w:t>7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Pr="00BC6F75">
        <w:rPr>
          <w:rFonts w:asciiTheme="majorBidi" w:hAnsiTheme="majorBidi" w:cstheme="majorBidi"/>
          <w:sz w:val="30"/>
          <w:szCs w:val="30"/>
        </w:rPr>
        <w:t>3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BC6F75">
        <w:rPr>
          <w:rFonts w:asciiTheme="majorBidi" w:hAnsiTheme="majorBidi" w:cstheme="majorBidi"/>
          <w:sz w:val="30"/>
          <w:szCs w:val="30"/>
        </w:rPr>
        <w:t>12.5</w:t>
      </w:r>
    </w:p>
    <w:p w14:paraId="34212201" w14:textId="77777777" w:rsidR="00A8270F" w:rsidRPr="00BC6F75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ภาระหนี้ส่วนที่เหลือจาก </w:t>
      </w:r>
      <w:r w:rsidRPr="00BC6F75">
        <w:rPr>
          <w:rFonts w:asciiTheme="majorBidi" w:hAnsiTheme="majorBidi" w:cstheme="majorBidi"/>
          <w:sz w:val="30"/>
          <w:szCs w:val="30"/>
        </w:rPr>
        <w:t xml:space="preserve">1)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BC6F75" w:rsidRDefault="00E3796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2ED33BB" w14:textId="2691BC06" w:rsidR="00166717" w:rsidRPr="00BC6F75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6F75">
        <w:rPr>
          <w:rFonts w:asciiTheme="majorBidi" w:hAnsiTheme="majorBidi" w:cstheme="majorBidi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BC6F75">
        <w:rPr>
          <w:rFonts w:asciiTheme="majorBidi" w:hAnsiTheme="majorBidi" w:cstheme="majorBidi"/>
          <w:sz w:val="30"/>
          <w:szCs w:val="30"/>
        </w:rPr>
        <w:t xml:space="preserve"> 59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BC6F75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Pr="00BC6F75">
        <w:rPr>
          <w:rFonts w:asciiTheme="majorBidi" w:hAnsiTheme="majorBidi" w:cstheme="majorBidi"/>
          <w:sz w:val="30"/>
          <w:szCs w:val="30"/>
        </w:rPr>
        <w:t>2564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BC6F75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3EE8081" w14:textId="3218FFE7" w:rsidR="00A8270F" w:rsidRPr="00BC6F75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BC6F75">
        <w:rPr>
          <w:rFonts w:ascii="Angsana New" w:hAnsi="Angsana New" w:hint="cs"/>
          <w:sz w:val="30"/>
          <w:szCs w:val="30"/>
        </w:rPr>
        <w:t xml:space="preserve">30 </w:t>
      </w:r>
      <w:r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color w:val="000000"/>
          <w:sz w:val="30"/>
          <w:szCs w:val="30"/>
        </w:rPr>
        <w:t>256</w:t>
      </w:r>
      <w:r w:rsidRPr="00BC6F75">
        <w:rPr>
          <w:rFonts w:ascii="Angsana New" w:hAnsi="Angsana New"/>
          <w:color w:val="000000"/>
          <w:sz w:val="30"/>
          <w:szCs w:val="30"/>
        </w:rPr>
        <w:t>7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กลุ่มบริษัทได้รับชำระเงินตามข้อ </w:t>
      </w:r>
      <w:r w:rsidRPr="00BC6F75">
        <w:rPr>
          <w:rFonts w:ascii="Angsana New" w:hAnsi="Angsana New"/>
          <w:color w:val="000000"/>
          <w:sz w:val="30"/>
          <w:szCs w:val="30"/>
        </w:rPr>
        <w:t>1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Pr="00BC6F75">
        <w:rPr>
          <w:rFonts w:ascii="Angsana New" w:hAnsi="Angsana New"/>
          <w:color w:val="000000"/>
          <w:sz w:val="30"/>
          <w:szCs w:val="30"/>
        </w:rPr>
        <w:t xml:space="preserve"> </w:t>
      </w:r>
      <w:r w:rsidR="00CE311F" w:rsidRPr="00BC6F75">
        <w:rPr>
          <w:rFonts w:ascii="Angsana New" w:hAnsi="Angsana New"/>
          <w:color w:val="000000"/>
          <w:sz w:val="30"/>
          <w:szCs w:val="30"/>
        </w:rPr>
        <w:t>8</w:t>
      </w:r>
      <w:r w:rsidRPr="00BC6F7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B845D3" w:rsidRPr="00BC6F75">
        <w:rPr>
          <w:rFonts w:ascii="Angsana New" w:hAnsi="Angsana New"/>
          <w:color w:val="000000"/>
          <w:sz w:val="30"/>
          <w:szCs w:val="30"/>
        </w:rPr>
        <w:t xml:space="preserve"> </w:t>
      </w:r>
      <w:r w:rsidR="00B845D3" w:rsidRPr="00BC6F75">
        <w:rPr>
          <w:rFonts w:ascii="Angsana New" w:hAnsi="Angsana New" w:hint="cs"/>
          <w:sz w:val="30"/>
          <w:szCs w:val="30"/>
          <w:cs/>
        </w:rPr>
        <w:t>โดย</w:t>
      </w:r>
      <w:r w:rsidR="00902F7A" w:rsidRPr="00BC6F7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45D3" w:rsidRPr="00BC6F75">
        <w:rPr>
          <w:rFonts w:ascii="Angsana New" w:hAnsi="Angsana New" w:hint="cs"/>
          <w:sz w:val="30"/>
          <w:szCs w:val="30"/>
          <w:cs/>
        </w:rPr>
        <w:t>ได้บันทึกรายการดังกล่าวเป็นส่วนหนึ่งของการกลับรายการผลขาดทุนจากการด้อยค่า</w:t>
      </w:r>
      <w:r w:rsidR="00E547A6">
        <w:rPr>
          <w:rFonts w:ascii="Angsana New" w:hAnsi="Angsana New" w:hint="cs"/>
          <w:sz w:val="30"/>
          <w:szCs w:val="30"/>
          <w:cs/>
        </w:rPr>
        <w:t>ด้านเครดิตที่คาดว่าจะเกิดขึ้น</w:t>
      </w:r>
      <w:r w:rsidR="00B845D3" w:rsidRPr="00BC6F75">
        <w:rPr>
          <w:rFonts w:ascii="Angsana New" w:hAnsi="Angsana New" w:hint="cs"/>
          <w:sz w:val="30"/>
          <w:szCs w:val="30"/>
          <w:cs/>
        </w:rPr>
        <w:t>ในงบกำไรขาดทุน</w:t>
      </w:r>
    </w:p>
    <w:p w14:paraId="5D8A7D7B" w14:textId="77777777" w:rsidR="00EA1882" w:rsidRPr="00BC6F75" w:rsidRDefault="00EA1882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7DDF190" w14:textId="77777777" w:rsidR="00EA1882" w:rsidRPr="00BC6F75" w:rsidRDefault="00EA1882" w:rsidP="00EA1882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C6F75">
        <w:rPr>
          <w:rFonts w:asciiTheme="majorBidi" w:hAnsiTheme="majorBidi" w:cstheme="majorBidi" w:hint="cs"/>
          <w:sz w:val="30"/>
          <w:szCs w:val="30"/>
          <w:u w:val="none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888EA25" w14:textId="77777777" w:rsidR="00EA1882" w:rsidRPr="00BC6F75" w:rsidRDefault="00EA1882" w:rsidP="00EA1882">
      <w:pPr>
        <w:rPr>
          <w:sz w:val="24"/>
          <w:szCs w:val="24"/>
        </w:rPr>
      </w:pPr>
    </w:p>
    <w:p w14:paraId="778B5632" w14:textId="2D261A08" w:rsidR="00EA1882" w:rsidRPr="00BC6F75" w:rsidRDefault="00EA1882" w:rsidP="00EA1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ในเดือนม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2567 </w:t>
      </w:r>
      <w:r w:rsidRPr="00BC6F75">
        <w:rPr>
          <w:rFonts w:asciiTheme="majorBidi" w:hAnsiTheme="majorBidi" w:cstheme="majorBidi"/>
          <w:sz w:val="30"/>
          <w:szCs w:val="30"/>
          <w:cs/>
        </w:rPr>
        <w:t>บริษัทได้จำหน่ายเงินลงทุน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BC6F75">
        <w:rPr>
          <w:rFonts w:asciiTheme="majorBidi" w:hAnsiTheme="majorBidi" w:cstheme="majorBidi"/>
          <w:sz w:val="30"/>
          <w:szCs w:val="30"/>
          <w:cs/>
        </w:rPr>
        <w:t>ในบริษัท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 xml:space="preserve">ไทยไฟเบอร์ออพติคส์ </w:t>
      </w:r>
      <w:r w:rsidRPr="00BC6F75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ซึ่งเป็นบริษัท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C6F75">
        <w:rPr>
          <w:rFonts w:asciiTheme="majorBidi" w:hAnsiTheme="majorBidi" w:cstheme="majorBidi"/>
          <w:sz w:val="30"/>
          <w:szCs w:val="30"/>
          <w:cs/>
        </w:rPr>
        <w:t>ของบริษัทให้</w:t>
      </w:r>
      <w:r w:rsidR="007D2D92" w:rsidRPr="00BC6F75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BC6F7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  <w:r w:rsidR="006005EB" w:rsidRPr="00BC6F75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122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(สุทธิค่าใช้จ่ายในการขายเงินลงทุนจำนวน </w:t>
      </w:r>
      <w:r w:rsidR="001C1C09" w:rsidRPr="00BC6F75">
        <w:rPr>
          <w:rFonts w:asciiTheme="majorBidi" w:hAnsiTheme="majorBidi" w:cstheme="majorBidi"/>
          <w:sz w:val="30"/>
          <w:szCs w:val="30"/>
          <w:cs/>
        </w:rPr>
        <w:br/>
      </w:r>
      <w:r w:rsidRPr="00BC6F75">
        <w:rPr>
          <w:rFonts w:asciiTheme="majorBidi" w:hAnsiTheme="majorBidi" w:cstheme="majorBidi"/>
          <w:sz w:val="30"/>
          <w:szCs w:val="30"/>
        </w:rPr>
        <w:t xml:space="preserve">3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BC6F75">
        <w:rPr>
          <w:rFonts w:asciiTheme="majorBidi" w:hAnsiTheme="majorBidi" w:cstheme="majorBidi"/>
          <w:sz w:val="30"/>
          <w:szCs w:val="30"/>
          <w:cs/>
        </w:rPr>
        <w:t>กำไรจากการ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BC6F75">
        <w:rPr>
          <w:rFonts w:asciiTheme="majorBidi" w:hAnsiTheme="majorBidi" w:cstheme="majorBidi"/>
          <w:sz w:val="30"/>
          <w:szCs w:val="30"/>
          <w:cs/>
        </w:rPr>
        <w:t>เงินลงทุนดังกล่าว</w:t>
      </w:r>
      <w:r w:rsidR="000C217D" w:rsidRPr="00BC6F75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 </w:t>
      </w:r>
      <w:r w:rsidRPr="00BC6F75">
        <w:rPr>
          <w:rFonts w:asciiTheme="majorBidi" w:hAnsiTheme="majorBidi" w:cstheme="majorBidi"/>
          <w:sz w:val="30"/>
          <w:szCs w:val="30"/>
        </w:rPr>
        <w:t xml:space="preserve">24 </w:t>
      </w:r>
      <w:r w:rsidRPr="00BC6F75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งบการเงินเฉพาะกิจการจำนวน </w:t>
      </w:r>
      <w:r w:rsidRPr="00BC6F75">
        <w:rPr>
          <w:rFonts w:asciiTheme="majorBidi" w:hAnsiTheme="majorBidi" w:cstheme="majorBidi"/>
          <w:sz w:val="30"/>
          <w:szCs w:val="30"/>
        </w:rPr>
        <w:t xml:space="preserve">22 </w:t>
      </w:r>
      <w:r w:rsidRPr="00BC6F7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ซึ่งบันทึกอยู่ในงบกำไรขาดทุนรวมและ</w:t>
      </w:r>
      <w:r w:rsidR="000C217D" w:rsidRPr="00BC6F75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1C1C09" w:rsidRPr="00BC6F75">
        <w:rPr>
          <w:rFonts w:asciiTheme="majorBidi" w:hAnsiTheme="majorBidi" w:cstheme="majorBidi" w:hint="cs"/>
          <w:sz w:val="30"/>
          <w:szCs w:val="30"/>
          <w:cs/>
        </w:rPr>
        <w:t>กำไรขาดทุนเฉพาะกิจการแล้วทั้งจำนวน</w:t>
      </w:r>
    </w:p>
    <w:p w14:paraId="13DDCBD3" w14:textId="77777777" w:rsidR="00852FA6" w:rsidRPr="00BC6F75" w:rsidRDefault="00852FA6" w:rsidP="00852FA6">
      <w:pPr>
        <w:rPr>
          <w:sz w:val="24"/>
          <w:szCs w:val="24"/>
        </w:rPr>
      </w:pPr>
    </w:p>
    <w:p w14:paraId="555E33DA" w14:textId="50E65D1B" w:rsidR="00BB3DB7" w:rsidRPr="00BC6F75" w:rsidRDefault="00BB3DB7" w:rsidP="00166717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BC6F75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BC6F75" w14:paraId="0EFB31FB" w14:textId="77777777" w:rsidTr="002916B3">
        <w:trPr>
          <w:trHeight w:val="422"/>
          <w:tblHeader/>
        </w:trPr>
        <w:tc>
          <w:tcPr>
            <w:tcW w:w="4500" w:type="dxa"/>
          </w:tcPr>
          <w:p w14:paraId="48B93910" w14:textId="77777777" w:rsidR="008A7E28" w:rsidRPr="00BC6F75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BC6F75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BC6F75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BC6F75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BC6F75" w14:paraId="7E733652" w14:textId="77777777" w:rsidTr="002916B3">
        <w:trPr>
          <w:trHeight w:val="409"/>
          <w:tblHeader/>
        </w:trPr>
        <w:tc>
          <w:tcPr>
            <w:tcW w:w="4500" w:type="dxa"/>
          </w:tcPr>
          <w:p w14:paraId="55B9241A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09A5BA43" w:rsidR="008A7E28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8D12E29" w14:textId="77777777" w:rsidR="008A7E28" w:rsidRPr="00BC6F75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0924089C" w:rsidR="008A7E28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30CDE68" w14:textId="77777777" w:rsidR="008A7E28" w:rsidRPr="00BC6F75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0F38C7EC" w:rsidR="008A7E28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C5CB08" w14:textId="77777777" w:rsidR="008A7E28" w:rsidRPr="00BC6F75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773CA204" w:rsidR="008A7E28" w:rsidRPr="00BC6F75" w:rsidRDefault="005C0C03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529A"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A7E28" w:rsidRPr="00BC6F75" w14:paraId="3685E910" w14:textId="77777777" w:rsidTr="002916B3">
        <w:trPr>
          <w:trHeight w:val="422"/>
          <w:tblHeader/>
        </w:trPr>
        <w:tc>
          <w:tcPr>
            <w:tcW w:w="4500" w:type="dxa"/>
          </w:tcPr>
          <w:p w14:paraId="24F7D915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BC6F75" w14:paraId="14B3AF22" w14:textId="77777777" w:rsidTr="002916B3">
        <w:trPr>
          <w:trHeight w:val="409"/>
        </w:trPr>
        <w:tc>
          <w:tcPr>
            <w:tcW w:w="4500" w:type="dxa"/>
            <w:hideMark/>
          </w:tcPr>
          <w:p w14:paraId="4A4ADB36" w14:textId="77777777" w:rsidR="008A7E28" w:rsidRPr="00BC6F75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BC6F75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BC6F75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BC6F75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BC6F75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BC6F75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4466F" w:rsidRPr="00BC6F75" w14:paraId="7549C46A" w14:textId="77777777" w:rsidTr="002916B3">
        <w:trPr>
          <w:trHeight w:val="236"/>
        </w:trPr>
        <w:tc>
          <w:tcPr>
            <w:tcW w:w="4500" w:type="dxa"/>
            <w:hideMark/>
          </w:tcPr>
          <w:p w14:paraId="4C5255B0" w14:textId="717C2160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6C533131" w:rsidR="0044466F" w:rsidRPr="00BC6F75" w:rsidRDefault="0044466F" w:rsidP="00F669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2,815</w:t>
            </w:r>
          </w:p>
        </w:tc>
        <w:tc>
          <w:tcPr>
            <w:tcW w:w="270" w:type="dxa"/>
          </w:tcPr>
          <w:p w14:paraId="69210EAA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710B1EDD" w:rsidR="0044466F" w:rsidRPr="00BC6F75" w:rsidRDefault="0044466F" w:rsidP="00F669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2,908</w:t>
            </w:r>
          </w:p>
        </w:tc>
        <w:tc>
          <w:tcPr>
            <w:tcW w:w="270" w:type="dxa"/>
          </w:tcPr>
          <w:p w14:paraId="0F9462C3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07B59096" w:rsidR="0044466F" w:rsidRPr="00BC6F75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596D1B09" w:rsidR="0044466F" w:rsidRPr="00BC6F75" w:rsidRDefault="0044466F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</w:tr>
      <w:tr w:rsidR="0044466F" w:rsidRPr="00BC6F75" w14:paraId="38E6CE7E" w14:textId="77777777" w:rsidTr="002916B3">
        <w:trPr>
          <w:trHeight w:val="236"/>
        </w:trPr>
        <w:tc>
          <w:tcPr>
            <w:tcW w:w="4500" w:type="dxa"/>
          </w:tcPr>
          <w:p w14:paraId="3D8BCA8D" w14:textId="50F10B36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6E6660E" w14:textId="245451D7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E5F0F7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A1150" w14:textId="52AC01CA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6157253E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CAD0A" w14:textId="57819102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DC73998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93157" w14:textId="49B30EFF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44466F" w:rsidRPr="00BC6F75" w14:paraId="6B978479" w14:textId="77777777" w:rsidTr="002916B3">
        <w:trPr>
          <w:trHeight w:val="317"/>
        </w:trPr>
        <w:tc>
          <w:tcPr>
            <w:tcW w:w="4500" w:type="dxa"/>
            <w:hideMark/>
          </w:tcPr>
          <w:p w14:paraId="2A011031" w14:textId="77777777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15D35CD9" w:rsidR="0044466F" w:rsidRPr="00BC6F75" w:rsidRDefault="000B71BA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244FC349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069357D4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5C71E22E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0A4D1A8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1223060E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BC6F75" w14:paraId="1AFEB9D4" w14:textId="77777777" w:rsidTr="002916B3">
        <w:trPr>
          <w:trHeight w:val="409"/>
        </w:trPr>
        <w:tc>
          <w:tcPr>
            <w:tcW w:w="4500" w:type="dxa"/>
            <w:hideMark/>
          </w:tcPr>
          <w:p w14:paraId="2EC1FE2F" w14:textId="77777777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3411E06" w14:textId="20607366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70" w:type="dxa"/>
          </w:tcPr>
          <w:p w14:paraId="5429BAEC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5FF4DB68" w14:textId="6F604AAA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(326)</w:t>
            </w:r>
          </w:p>
        </w:tc>
        <w:tc>
          <w:tcPr>
            <w:tcW w:w="270" w:type="dxa"/>
          </w:tcPr>
          <w:p w14:paraId="4F91FF4B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FBCA45" w14:textId="6E0BE69B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0C8B93BC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1AF3E87" w14:textId="36E5DEE5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BC6F75" w14:paraId="3E4F133E" w14:textId="77777777" w:rsidTr="002916B3">
        <w:trPr>
          <w:trHeight w:val="409"/>
        </w:trPr>
        <w:tc>
          <w:tcPr>
            <w:tcW w:w="4500" w:type="dxa"/>
          </w:tcPr>
          <w:p w14:paraId="29D0A448" w14:textId="66AD350B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</w:tcPr>
          <w:p w14:paraId="443B2689" w14:textId="5C6813D6" w:rsidR="0044466F" w:rsidRPr="00BC6F75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424171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D56691" w14:textId="23ABF257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C8C57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3099E9" w14:textId="77777777" w:rsidR="0044466F" w:rsidRPr="00BC6F75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6E8D2AE0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2CC29" w14:textId="6EBFFE24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BC6F75" w14:paraId="4C33E03C" w14:textId="77777777" w:rsidTr="00434C7C">
        <w:trPr>
          <w:trHeight w:val="409"/>
        </w:trPr>
        <w:tc>
          <w:tcPr>
            <w:tcW w:w="4500" w:type="dxa"/>
          </w:tcPr>
          <w:p w14:paraId="0F223BC6" w14:textId="1DD8DECF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BC6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2F5BDB25" w14:textId="1FCDE34B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2E777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A6B5F2" w14:textId="167CBC83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270" w:type="dxa"/>
          </w:tcPr>
          <w:p w14:paraId="2C9EC62E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258E34" w14:textId="7FFBA2EF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5CD4345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A9ADD" w14:textId="5685A031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466F" w:rsidRPr="00BC6F75" w14:paraId="25C8B9D7" w14:textId="77777777" w:rsidTr="00434C7C">
        <w:trPr>
          <w:trHeight w:val="409"/>
        </w:trPr>
        <w:tc>
          <w:tcPr>
            <w:tcW w:w="4500" w:type="dxa"/>
            <w:hideMark/>
          </w:tcPr>
          <w:p w14:paraId="1EEBE089" w14:textId="4D793791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5B0200D9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2,96</w:t>
            </w:r>
            <w:r w:rsidR="000B71BA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4858321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49638A17" w:rsidR="0044466F" w:rsidRPr="00BC6F75" w:rsidRDefault="0044466F" w:rsidP="00F669B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2,868</w:t>
            </w:r>
          </w:p>
        </w:tc>
        <w:tc>
          <w:tcPr>
            <w:tcW w:w="270" w:type="dxa"/>
          </w:tcPr>
          <w:p w14:paraId="62BFF49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7548E4FF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6641D875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  <w:tr w:rsidR="002916B3" w:rsidRPr="00BC6F75" w14:paraId="3BB86451" w14:textId="77777777" w:rsidTr="002916B3">
        <w:trPr>
          <w:trHeight w:val="145"/>
        </w:trPr>
        <w:tc>
          <w:tcPr>
            <w:tcW w:w="4500" w:type="dxa"/>
          </w:tcPr>
          <w:p w14:paraId="646898EF" w14:textId="77777777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2F80963A" w14:textId="77777777" w:rsidR="0055231F" w:rsidRPr="00BC6F75" w:rsidRDefault="0055231F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47EDD2EE" w14:textId="77777777" w:rsidR="0055231F" w:rsidRPr="00BC6F75" w:rsidRDefault="0055231F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3745B76F" w14:textId="77777777" w:rsidR="0055231F" w:rsidRPr="00BC6F75" w:rsidRDefault="0055231F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089AFF7C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3D47E993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D888B8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01A5EE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90" w:type="dxa"/>
          </w:tcPr>
          <w:p w14:paraId="4A475FF2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F38A181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989C7E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2916B3" w:rsidRPr="00BC6F75" w14:paraId="79CE8F2B" w14:textId="77777777" w:rsidTr="002916B3">
        <w:trPr>
          <w:trHeight w:val="409"/>
        </w:trPr>
        <w:tc>
          <w:tcPr>
            <w:tcW w:w="4500" w:type="dxa"/>
            <w:hideMark/>
          </w:tcPr>
          <w:p w14:paraId="295E78F9" w14:textId="77777777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90" w:type="dxa"/>
          </w:tcPr>
          <w:p w14:paraId="2853B137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7F8DA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916B3" w:rsidRPr="00BC6F75" w14:paraId="4FCD65A5" w14:textId="77777777" w:rsidTr="002916B3">
        <w:trPr>
          <w:trHeight w:val="306"/>
        </w:trPr>
        <w:tc>
          <w:tcPr>
            <w:tcW w:w="4500" w:type="dxa"/>
            <w:hideMark/>
          </w:tcPr>
          <w:p w14:paraId="04576C52" w14:textId="4EF2CA35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2194F2E3" w:rsidR="002916B3" w:rsidRPr="00BC6F75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D3BA7B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4DE1D93D" w:rsidR="002916B3" w:rsidRPr="00BC6F75" w:rsidRDefault="002916B3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B3EF510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171C7FE4" w:rsidR="002916B3" w:rsidRPr="00BC6F75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7C67A333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234DE2EB" w:rsidR="002916B3" w:rsidRPr="00BC6F75" w:rsidRDefault="002916B3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916B3" w:rsidRPr="00BC6F75" w14:paraId="73952C24" w14:textId="77777777" w:rsidTr="002916B3">
        <w:trPr>
          <w:trHeight w:val="306"/>
        </w:trPr>
        <w:tc>
          <w:tcPr>
            <w:tcW w:w="4500" w:type="dxa"/>
            <w:hideMark/>
          </w:tcPr>
          <w:p w14:paraId="15C150B2" w14:textId="13C2DE07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5C820B3D" w:rsidR="002916B3" w:rsidRPr="00BC6F75" w:rsidRDefault="00E7596F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EFA85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00187ABF" w:rsidR="002916B3" w:rsidRPr="00BC6F75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0AFB1A7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0885FCFB" w:rsidR="002916B3" w:rsidRPr="00BC6F75" w:rsidRDefault="00E7596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293397D" w:rsidR="002916B3" w:rsidRPr="00BC6F75" w:rsidRDefault="002916B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6B3" w:rsidRPr="00BC6F75" w14:paraId="42F5C919" w14:textId="77777777" w:rsidTr="002916B3">
        <w:trPr>
          <w:trHeight w:val="306"/>
        </w:trPr>
        <w:tc>
          <w:tcPr>
            <w:tcW w:w="4500" w:type="dxa"/>
            <w:hideMark/>
          </w:tcPr>
          <w:p w14:paraId="163152AF" w14:textId="09C42649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11E3190D" w:rsidR="002916B3" w:rsidRPr="00BC6F75" w:rsidRDefault="00E7596F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56CE66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3C6BFD36" w:rsidR="002916B3" w:rsidRPr="00BC6F75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C8C5F12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15A004A7" w:rsidR="002916B3" w:rsidRPr="00BC6F75" w:rsidRDefault="00E7596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044760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750AB5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916B3" w:rsidRPr="00BC6F75" w14:paraId="5F3D704F" w14:textId="77777777" w:rsidTr="002916B3">
        <w:trPr>
          <w:trHeight w:val="181"/>
        </w:trPr>
        <w:tc>
          <w:tcPr>
            <w:tcW w:w="4500" w:type="dxa"/>
            <w:shd w:val="clear" w:color="auto" w:fill="auto"/>
          </w:tcPr>
          <w:p w14:paraId="6A308B90" w14:textId="77777777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6F817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486FF6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FBEF87" w14:textId="77777777" w:rsidR="002916B3" w:rsidRPr="00BC6F75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2112F7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17ECC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A359E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77E29D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16B3" w:rsidRPr="00BC6F75" w14:paraId="05B96EA1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56E02726" w14:textId="1CB2E3A4" w:rsidR="002916B3" w:rsidRPr="00BC6F75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4ACA33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3BE7DD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53ABAF7" w14:textId="77777777" w:rsidR="002916B3" w:rsidRPr="00BC6F75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23599F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C31D9F9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3EDBF" w14:textId="77777777" w:rsidR="002916B3" w:rsidRPr="00BC6F75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3447E98" w14:textId="77777777" w:rsidR="002916B3" w:rsidRPr="00BC6F75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BC6F75" w14:paraId="44761AE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35D5CF0F" w14:textId="44B40D05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BC6F7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675519B" w14:textId="14466657" w:rsidR="0044466F" w:rsidRPr="00BC6F75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2,819</w:t>
            </w:r>
          </w:p>
        </w:tc>
        <w:tc>
          <w:tcPr>
            <w:tcW w:w="270" w:type="dxa"/>
            <w:shd w:val="clear" w:color="auto" w:fill="auto"/>
          </w:tcPr>
          <w:p w14:paraId="3DC89B5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3FD7336" w14:textId="56E4A0C5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2,915</w:t>
            </w:r>
          </w:p>
        </w:tc>
        <w:tc>
          <w:tcPr>
            <w:tcW w:w="270" w:type="dxa"/>
            <w:shd w:val="clear" w:color="auto" w:fill="auto"/>
          </w:tcPr>
          <w:p w14:paraId="3D39C771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A5184F" w14:textId="1A637A5B" w:rsidR="0044466F" w:rsidRPr="00BC6F75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14A27BD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76E684" w14:textId="023EA5D2" w:rsidR="0044466F" w:rsidRPr="00BC6F75" w:rsidRDefault="0044466F" w:rsidP="00F3023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44466F" w:rsidRPr="00BC6F75" w14:paraId="1BABDA8F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3AC84554" w14:textId="7FCE8B6B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3018730B" w14:textId="5044BD72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24A6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E4B35" w14:textId="1BF895D0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7C803A6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40D784" w14:textId="36DF4812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89F1E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1D3CA2" w14:textId="386C12CD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44466F" w:rsidRPr="00BC6F75" w14:paraId="167B8CC3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7EF1E4AC" w14:textId="0119CD8F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BC6F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shd w:val="clear" w:color="auto" w:fill="auto"/>
          </w:tcPr>
          <w:p w14:paraId="20DE8675" w14:textId="278C199D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0B71BA"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3D9069B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7DF2275" w14:textId="24D60AD7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1639942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F692F6" w14:textId="2EDCA65E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0B092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532BCA3" w14:textId="739AEA4E" w:rsidR="0044466F" w:rsidRPr="00BC6F75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BC6F75" w14:paraId="7DC05AA6" w14:textId="77777777" w:rsidTr="002916B3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1CD3DCA0" w14:textId="77777777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06C39A0E" w14:textId="4C3BB857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(114)</w:t>
            </w:r>
          </w:p>
        </w:tc>
        <w:tc>
          <w:tcPr>
            <w:tcW w:w="270" w:type="dxa"/>
            <w:shd w:val="clear" w:color="auto" w:fill="auto"/>
          </w:tcPr>
          <w:p w14:paraId="18F9B9D8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F5B5422" w14:textId="1052B5F0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(326)</w:t>
            </w:r>
          </w:p>
        </w:tc>
        <w:tc>
          <w:tcPr>
            <w:tcW w:w="270" w:type="dxa"/>
            <w:shd w:val="clear" w:color="auto" w:fill="auto"/>
          </w:tcPr>
          <w:p w14:paraId="2DB76CD3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D6B7A3" w14:textId="61E73718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FD203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938A937" w14:textId="578BBF38" w:rsidR="0044466F" w:rsidRPr="00BC6F75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BC6F75" w14:paraId="6C53A41B" w14:textId="77777777" w:rsidTr="002916B3">
        <w:trPr>
          <w:trHeight w:val="306"/>
        </w:trPr>
        <w:tc>
          <w:tcPr>
            <w:tcW w:w="4500" w:type="dxa"/>
            <w:shd w:val="clear" w:color="auto" w:fill="auto"/>
          </w:tcPr>
          <w:p w14:paraId="3DBAAC17" w14:textId="6DA1A7DB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3D68BFE1" w14:textId="77777777" w:rsidR="0044466F" w:rsidRPr="00BC6F75" w:rsidRDefault="004446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95FD31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1F3490" w14:textId="5BF2B0F2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306A95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589C1" w14:textId="77777777" w:rsidR="0044466F" w:rsidRPr="00BC6F75" w:rsidRDefault="004446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3290B8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E6DA5C" w14:textId="77C50B64" w:rsidR="0044466F" w:rsidRPr="00BC6F75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BC6F75" w14:paraId="7CB9AA5E" w14:textId="77777777" w:rsidTr="009C7ED7">
        <w:trPr>
          <w:trHeight w:val="306"/>
        </w:trPr>
        <w:tc>
          <w:tcPr>
            <w:tcW w:w="4500" w:type="dxa"/>
            <w:shd w:val="clear" w:color="auto" w:fill="auto"/>
          </w:tcPr>
          <w:p w14:paraId="5B23C6F3" w14:textId="6DB165D5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BC6F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069443E1" w14:textId="04E196DE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CBBED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C21483" w14:textId="087B0A63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270" w:type="dxa"/>
            <w:shd w:val="clear" w:color="auto" w:fill="auto"/>
          </w:tcPr>
          <w:p w14:paraId="0299E63F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2B941" w14:textId="7C9CF393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9DF91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7265D6" w14:textId="5D52F6BC" w:rsidR="0044466F" w:rsidRPr="00BC6F75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F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466F" w:rsidRPr="00BC6F75" w14:paraId="2A30C6E2" w14:textId="77777777" w:rsidTr="009C7ED7">
        <w:trPr>
          <w:trHeight w:val="306"/>
        </w:trPr>
        <w:tc>
          <w:tcPr>
            <w:tcW w:w="4500" w:type="dxa"/>
            <w:shd w:val="clear" w:color="auto" w:fill="auto"/>
            <w:hideMark/>
          </w:tcPr>
          <w:p w14:paraId="0B906A78" w14:textId="56C667C1" w:rsidR="0044466F" w:rsidRPr="00BC6F75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13411" w14:textId="7F61EC52" w:rsidR="0044466F" w:rsidRPr="00BC6F75" w:rsidRDefault="00E7596F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2,96</w:t>
            </w:r>
            <w:r w:rsidR="000B71BA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474C0A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3CE9A2" w14:textId="7D383953" w:rsidR="0044466F" w:rsidRPr="00BC6F75" w:rsidRDefault="0044466F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2,876</w:t>
            </w:r>
          </w:p>
        </w:tc>
        <w:tc>
          <w:tcPr>
            <w:tcW w:w="270" w:type="dxa"/>
            <w:shd w:val="clear" w:color="auto" w:fill="auto"/>
          </w:tcPr>
          <w:p w14:paraId="49DBC910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D4328" w14:textId="1A756299" w:rsidR="0044466F" w:rsidRPr="00BC6F75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AC60EED" w14:textId="77777777" w:rsidR="0044466F" w:rsidRPr="00BC6F75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37792E" w14:textId="208FD987" w:rsidR="0044466F" w:rsidRPr="00BC6F75" w:rsidRDefault="0044466F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</w:tbl>
    <w:p w14:paraId="68CC97CC" w14:textId="77777777" w:rsidR="002916B3" w:rsidRPr="00BC6F75" w:rsidRDefault="002916B3" w:rsidP="0005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783BEF9" w14:textId="77777777" w:rsidR="00617266" w:rsidRPr="00BC6F75" w:rsidRDefault="00617266" w:rsidP="00617266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44216BF" w14:textId="77777777" w:rsidR="00617266" w:rsidRPr="00BC6F75" w:rsidRDefault="00617266" w:rsidP="00617266">
      <w:pPr>
        <w:rPr>
          <w:sz w:val="24"/>
          <w:szCs w:val="24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BC6F75" w14:paraId="670D6FEA" w14:textId="77777777" w:rsidTr="006241C1">
        <w:tc>
          <w:tcPr>
            <w:tcW w:w="5365" w:type="dxa"/>
          </w:tcPr>
          <w:p w14:paraId="666F7161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BC6F75" w14:paraId="695BAEE9" w14:textId="77777777" w:rsidTr="006241C1">
        <w:tc>
          <w:tcPr>
            <w:tcW w:w="5365" w:type="dxa"/>
          </w:tcPr>
          <w:p w14:paraId="098B5C45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5E61A0F3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2F192B2A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59F54325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17266" w:rsidRPr="00BC6F75" w14:paraId="3E836864" w14:textId="77777777" w:rsidTr="006241C1">
        <w:tc>
          <w:tcPr>
            <w:tcW w:w="5365" w:type="dxa"/>
          </w:tcPr>
          <w:p w14:paraId="7D522125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6F7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17266" w:rsidRPr="00BC6F75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77777777" w:rsidR="00617266" w:rsidRPr="00BC6F75" w:rsidRDefault="00617266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9DA3CCC" w14:textId="0D3A7FA6" w:rsidR="00617266" w:rsidRPr="00BC6F75" w:rsidRDefault="005238A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2,283</w:t>
            </w:r>
          </w:p>
        </w:tc>
        <w:tc>
          <w:tcPr>
            <w:tcW w:w="256" w:type="dxa"/>
          </w:tcPr>
          <w:p w14:paraId="645B0FB6" w14:textId="77777777" w:rsidR="00617266" w:rsidRPr="00BC6F75" w:rsidRDefault="00617266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2419AAF7" w:rsidR="00617266" w:rsidRPr="00BC6F75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2,318</w:t>
            </w:r>
          </w:p>
        </w:tc>
      </w:tr>
      <w:tr w:rsidR="0004713D" w:rsidRPr="00BC6F75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04713D" w:rsidRPr="00BC6F75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04713D" w:rsidRPr="00BC6F75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7BB9FCB" w14:textId="4AAA02E7" w:rsidR="0004713D" w:rsidRPr="00BC6F75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56" w:type="dxa"/>
          </w:tcPr>
          <w:p w14:paraId="23EE2CA1" w14:textId="77777777" w:rsidR="0004713D" w:rsidRPr="00BC6F75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07C080C7" w:rsidR="0004713D" w:rsidRPr="00BC6F75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713D" w:rsidRPr="00BC6F75" w14:paraId="6D75E8FD" w14:textId="77777777" w:rsidTr="006241C1">
        <w:trPr>
          <w:trHeight w:val="362"/>
        </w:trPr>
        <w:tc>
          <w:tcPr>
            <w:tcW w:w="5365" w:type="dxa"/>
          </w:tcPr>
          <w:p w14:paraId="63ABCAC3" w14:textId="36B17620" w:rsidR="0004713D" w:rsidRPr="00BC6F75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150" w:type="dxa"/>
          </w:tcPr>
          <w:p w14:paraId="508E85FD" w14:textId="77777777" w:rsidR="0004713D" w:rsidRPr="00BC6F75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6B70B03" w14:textId="77777777" w:rsidR="0004713D" w:rsidRPr="00BC6F75" w:rsidRDefault="0004713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</w:tcPr>
          <w:p w14:paraId="372E2C3C" w14:textId="77777777" w:rsidR="0004713D" w:rsidRPr="00BC6F75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163D1D7" w14:textId="77777777" w:rsidR="0004713D" w:rsidRPr="00BC6F75" w:rsidRDefault="0004713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713D" w:rsidRPr="00BC6F75" w14:paraId="1C6BA5D1" w14:textId="77777777" w:rsidTr="006241C1">
        <w:trPr>
          <w:trHeight w:val="362"/>
        </w:trPr>
        <w:tc>
          <w:tcPr>
            <w:tcW w:w="5365" w:type="dxa"/>
          </w:tcPr>
          <w:p w14:paraId="6A6F8ED1" w14:textId="17FF3496" w:rsidR="0004713D" w:rsidRPr="00BC6F75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50" w:type="dxa"/>
          </w:tcPr>
          <w:p w14:paraId="54C6D29F" w14:textId="77777777" w:rsidR="0004713D" w:rsidRPr="00BC6F75" w:rsidRDefault="0004713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A8B10C6" w14:textId="773E3640" w:rsidR="0004713D" w:rsidRPr="00BC6F75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40F7529" w14:textId="77777777" w:rsidR="0004713D" w:rsidRPr="00BC6F75" w:rsidRDefault="0004713D" w:rsidP="006241C1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00EA20E" w14:textId="3BD64E0E" w:rsidR="0004713D" w:rsidRPr="00BC6F75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</w:tr>
      <w:tr w:rsidR="00617266" w:rsidRPr="00BC6F75" w14:paraId="483AF2D0" w14:textId="77777777" w:rsidTr="006241C1">
        <w:tc>
          <w:tcPr>
            <w:tcW w:w="5365" w:type="dxa"/>
          </w:tcPr>
          <w:p w14:paraId="25DFEE76" w14:textId="44CF739D" w:rsidR="00617266" w:rsidRPr="00BC6F75" w:rsidRDefault="0004713D" w:rsidP="006241C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50" w:type="dxa"/>
          </w:tcPr>
          <w:p w14:paraId="1ACBFBF0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E8CDC37" w14:textId="28B42964" w:rsidR="00617266" w:rsidRPr="00BC6F75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CE8DC09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C4E05A2" w14:textId="08B1C852" w:rsidR="00617266" w:rsidRPr="00BC6F75" w:rsidRDefault="00601422" w:rsidP="00617266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617266" w:rsidRPr="00BC6F75" w14:paraId="71267496" w14:textId="77777777" w:rsidTr="006241C1">
        <w:tc>
          <w:tcPr>
            <w:tcW w:w="5365" w:type="dxa"/>
          </w:tcPr>
          <w:p w14:paraId="18820309" w14:textId="1EE26B8E" w:rsidR="00617266" w:rsidRPr="00BC6F75" w:rsidRDefault="00617266" w:rsidP="006241C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387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81387" w:rsidRPr="00BC6F7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0" w:type="dxa"/>
          </w:tcPr>
          <w:p w14:paraId="4EBB3235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1EF18" w14:textId="313C3C33" w:rsidR="00617266" w:rsidRPr="00BC6F75" w:rsidRDefault="00E7596F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256" w:type="dxa"/>
            <w:shd w:val="clear" w:color="auto" w:fill="auto"/>
          </w:tcPr>
          <w:p w14:paraId="59BE75BC" w14:textId="77777777" w:rsidR="00617266" w:rsidRPr="00BC6F75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79D9C" w14:textId="63CB8450" w:rsidR="00617266" w:rsidRPr="00BC6F75" w:rsidRDefault="00601422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2,318</w:t>
            </w:r>
          </w:p>
        </w:tc>
      </w:tr>
    </w:tbl>
    <w:p w14:paraId="7C354B6E" w14:textId="77777777" w:rsidR="000A1426" w:rsidRPr="00BC6F75" w:rsidRDefault="000A1426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AFADB0" w14:textId="0EAA29AB" w:rsidR="00B845D3" w:rsidRPr="00BC6F75" w:rsidRDefault="00617266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84D3B" w:rsidRPr="00BC6F75">
        <w:rPr>
          <w:rFonts w:asciiTheme="majorBidi" w:hAnsiTheme="majorBidi" w:hint="cs"/>
          <w:sz w:val="30"/>
          <w:szCs w:val="30"/>
          <w:cs/>
        </w:rPr>
        <w:t>มีนาคม</w:t>
      </w:r>
      <w:r w:rsidR="00281387" w:rsidRPr="00BC6F75">
        <w:rPr>
          <w:rFonts w:asciiTheme="majorBidi" w:hAnsi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>256</w:t>
      </w:r>
      <w:r w:rsidR="002F1085" w:rsidRPr="00BC6F75">
        <w:rPr>
          <w:rFonts w:asciiTheme="majorBidi" w:hAnsiTheme="majorBidi" w:cstheme="majorBidi"/>
          <w:sz w:val="30"/>
          <w:szCs w:val="30"/>
        </w:rPr>
        <w:t>7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BC6F75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BC6F75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BC6F75">
        <w:rPr>
          <w:rFonts w:asciiTheme="majorBidi" w:hAnsiTheme="majorBidi" w:hint="cs"/>
          <w:sz w:val="30"/>
          <w:szCs w:val="30"/>
          <w:cs/>
        </w:rPr>
        <w:t>ซิสเต็ม</w:t>
      </w:r>
      <w:r w:rsidR="002F1085" w:rsidRPr="00BC6F75">
        <w:rPr>
          <w:rFonts w:asciiTheme="majorBidi" w:hAnsiTheme="majorBidi"/>
          <w:sz w:val="30"/>
          <w:szCs w:val="30"/>
          <w:cs/>
        </w:rPr>
        <w:t xml:space="preserve"> </w:t>
      </w:r>
      <w:r w:rsidR="002F1085" w:rsidRPr="00BC6F75">
        <w:rPr>
          <w:rFonts w:asciiTheme="majorBidi" w:hAnsiTheme="majorBidi" w:hint="cs"/>
          <w:sz w:val="30"/>
          <w:szCs w:val="30"/>
          <w:cs/>
        </w:rPr>
        <w:t>อินทิเกรเตอร์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B00BC1" w:rsidRPr="00BC6F75">
        <w:rPr>
          <w:rFonts w:asciiTheme="majorBidi" w:hAnsiTheme="majorBidi" w:cstheme="majorBidi"/>
          <w:sz w:val="30"/>
          <w:szCs w:val="30"/>
        </w:rPr>
        <w:t>40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BC6F75">
        <w:rPr>
          <w:rFonts w:asciiTheme="majorBidi" w:hAnsiTheme="majorBidi" w:cstheme="majorBidi"/>
          <w:sz w:val="30"/>
          <w:szCs w:val="30"/>
        </w:rPr>
        <w:t>100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BC6F75">
        <w:rPr>
          <w:rFonts w:asciiTheme="majorBidi" w:hAnsiTheme="majorBidi" w:cstheme="majorBidi"/>
          <w:sz w:val="30"/>
          <w:szCs w:val="30"/>
        </w:rPr>
        <w:t>99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1085" w:rsidRPr="00BC6F75">
        <w:rPr>
          <w:rFonts w:asciiTheme="majorBidi" w:hAnsiTheme="majorBidi" w:cstheme="majorBidi"/>
          <w:sz w:val="30"/>
          <w:szCs w:val="30"/>
        </w:rPr>
        <w:t>60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FF65AF2" w14:textId="0A7FE3DB" w:rsidR="00334C91" w:rsidRPr="00BC6F75" w:rsidRDefault="00F708EF" w:rsidP="0057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BC6F75">
        <w:rPr>
          <w:rFonts w:ascii="Angsana New" w:hAnsi="Angsana New" w:hint="cs"/>
          <w:spacing w:val="-2"/>
          <w:sz w:val="30"/>
          <w:szCs w:val="30"/>
          <w:cs/>
        </w:rPr>
        <w:lastRenderedPageBreak/>
        <w:t>ในเดือนเมษายน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2567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ล็อกซเล่ย์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อีโวลูชั่น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เทคโนโลยี</w:t>
      </w:r>
      <w:r w:rsidR="00B1624E" w:rsidRPr="00BC6F75">
        <w:rPr>
          <w:rFonts w:ascii="Angsana New" w:hAnsi="Angsana New"/>
          <w:spacing w:val="-2"/>
          <w:sz w:val="30"/>
          <w:szCs w:val="30"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ซึ่งเป็นบริษัทย่อยของบริษัท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ได้เพิ่มทุนจดทะเบียนจากจำนวน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50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60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และเรียกชำระแล้วทั้งจำนวน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บริษัทซื้อหุ้นเพิ่มทุนดังกล่าว</w:t>
      </w:r>
      <w:r w:rsidR="00C82905" w:rsidRPr="00BC6F75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80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เป็นร้อยละ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83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กลุ่มบริษัทมีกำไรจากการเปลี่ยนสัดส่วนจำนวน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pacing w:val="-2"/>
          <w:sz w:val="30"/>
          <w:szCs w:val="30"/>
        </w:rPr>
        <w:t>1</w:t>
      </w:r>
      <w:r w:rsidR="00914C14" w:rsidRPr="00BC6F75">
        <w:rPr>
          <w:rFonts w:ascii="Angsana New" w:hAnsi="Angsana New"/>
          <w:spacing w:val="-2"/>
          <w:sz w:val="30"/>
          <w:szCs w:val="30"/>
        </w:rPr>
        <w:t>.3</w:t>
      </w:r>
      <w:r w:rsidRPr="00BC6F75">
        <w:rPr>
          <w:rFonts w:ascii="Angsana New" w:hAnsi="Angsana New"/>
          <w:spacing w:val="-2"/>
          <w:sz w:val="30"/>
          <w:szCs w:val="30"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ซึ่งบันทึกอยู่ภายใต้บัญชี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“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การเปลี่ยนแปลงสัดส่วนการถือหุ้นในบริษัทย่อย</w:t>
      </w:r>
      <w:r w:rsidRPr="00BC6F75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BC6F7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A57B32" w:rsidRPr="00BC6F75">
        <w:rPr>
          <w:rFonts w:ascii="Angsana New" w:hAnsi="Angsana New" w:hint="cs"/>
          <w:spacing w:val="-2"/>
          <w:sz w:val="30"/>
          <w:szCs w:val="30"/>
          <w:cs/>
        </w:rPr>
        <w:t>ส่วนเกินทุน</w:t>
      </w:r>
      <w:r w:rsidRPr="00BC6F75">
        <w:rPr>
          <w:rFonts w:ascii="Angsana New" w:hAnsi="Angsana New" w:hint="cs"/>
          <w:spacing w:val="-2"/>
          <w:sz w:val="30"/>
          <w:szCs w:val="30"/>
          <w:cs/>
        </w:rPr>
        <w:t>อื่นของส่วนของผู้ถือหุ้น</w:t>
      </w:r>
    </w:p>
    <w:p w14:paraId="101DA228" w14:textId="5DACF9C1" w:rsidR="00F708EF" w:rsidRPr="00BC6F75" w:rsidRDefault="00F708EF" w:rsidP="0057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24"/>
          <w:szCs w:val="24"/>
        </w:rPr>
      </w:pPr>
      <w:r w:rsidRPr="00BC6F7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CB9BB9D" w14:textId="54C8D428" w:rsidR="00601422" w:rsidRPr="00BC6F75" w:rsidRDefault="00601422" w:rsidP="00601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BC6F75">
        <w:rPr>
          <w:rFonts w:asciiTheme="majorBidi" w:hAnsiTheme="majorBidi" w:hint="cs"/>
          <w:sz w:val="30"/>
          <w:szCs w:val="30"/>
          <w:cs/>
        </w:rPr>
        <w:t>พฤษภาคม</w:t>
      </w:r>
      <w:r w:rsidRPr="00BC6F75">
        <w:rPr>
          <w:rFonts w:asciiTheme="majorBidi" w:hAnsi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2567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DE5A4A" w:rsidRPr="00BC6F75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DE5A4A" w:rsidRPr="00BC6F75">
        <w:rPr>
          <w:rFonts w:asciiTheme="majorBidi" w:hAnsiTheme="majorBidi"/>
          <w:sz w:val="30"/>
          <w:szCs w:val="30"/>
          <w:cs/>
        </w:rPr>
        <w:t xml:space="preserve"> </w:t>
      </w:r>
      <w:r w:rsidR="00DE5A4A" w:rsidRPr="00BC6F75">
        <w:rPr>
          <w:rFonts w:asciiTheme="majorBidi" w:hAnsiTheme="majorBidi" w:hint="cs"/>
          <w:sz w:val="30"/>
          <w:szCs w:val="30"/>
          <w:cs/>
        </w:rPr>
        <w:t>บิซิเนส</w:t>
      </w:r>
      <w:r w:rsidR="00DE5A4A" w:rsidRPr="00BC6F75">
        <w:rPr>
          <w:rFonts w:asciiTheme="majorBidi" w:hAnsiTheme="majorBidi"/>
          <w:sz w:val="30"/>
          <w:szCs w:val="30"/>
          <w:cs/>
        </w:rPr>
        <w:t xml:space="preserve"> </w:t>
      </w:r>
      <w:r w:rsidR="00DE5A4A" w:rsidRPr="00BC6F75">
        <w:rPr>
          <w:rFonts w:asciiTheme="majorBidi" w:hAnsiTheme="majorBidi" w:hint="cs"/>
          <w:sz w:val="30"/>
          <w:szCs w:val="30"/>
          <w:cs/>
        </w:rPr>
        <w:t>อินโนเวชั่น</w:t>
      </w:r>
      <w:r w:rsidR="00DE5A4A" w:rsidRPr="00BC6F75">
        <w:rPr>
          <w:rFonts w:asciiTheme="majorBidi" w:hAnsi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Pr="00BC6F75">
        <w:rPr>
          <w:rFonts w:asciiTheme="majorBidi" w:hAnsiTheme="majorBidi" w:cstheme="majorBidi"/>
          <w:sz w:val="30"/>
          <w:szCs w:val="30"/>
        </w:rPr>
        <w:t>10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Pr="00BC6F75">
        <w:rPr>
          <w:rFonts w:asciiTheme="majorBidi" w:hAnsiTheme="majorBidi" w:cstheme="majorBidi"/>
          <w:sz w:val="30"/>
          <w:szCs w:val="30"/>
        </w:rPr>
        <w:t>20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>99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>10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777849F" w14:textId="77777777" w:rsidR="008D631A" w:rsidRPr="00BC6F75" w:rsidRDefault="008D631A" w:rsidP="00BF4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24"/>
          <w:szCs w:val="24"/>
          <w:cs/>
        </w:rPr>
      </w:pPr>
    </w:p>
    <w:p w14:paraId="741BB35B" w14:textId="1DD8C60D" w:rsidR="00291DF4" w:rsidRPr="00BC6F75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BC6F75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37D8C2C" w14:textId="5E26B095" w:rsidR="00DC4CD0" w:rsidRPr="00BC6F75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BC6F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BC6F75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3"/>
    <w:p w14:paraId="17119B5A" w14:textId="46D398AA" w:rsidR="0084418A" w:rsidRPr="00BC6F75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BC6F75">
        <w:rPr>
          <w:rFonts w:ascii="Angsana New" w:hAnsi="Angsana New" w:hint="cs"/>
          <w:sz w:val="30"/>
          <w:szCs w:val="30"/>
        </w:rPr>
        <w:t xml:space="preserve">2560 </w:t>
      </w:r>
      <w:r w:rsidRPr="00BC6F75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BC6F75">
        <w:rPr>
          <w:rFonts w:ascii="Angsana New" w:hAnsi="Angsana New" w:hint="cs"/>
          <w:sz w:val="30"/>
          <w:szCs w:val="30"/>
        </w:rPr>
        <w:t xml:space="preserve"> 1,023 </w:t>
      </w:r>
      <w:r w:rsidRPr="00BC6F75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BC6F75">
        <w:rPr>
          <w:rFonts w:ascii="Angsana New" w:hAnsi="Angsana New" w:hint="cs"/>
          <w:sz w:val="30"/>
          <w:szCs w:val="30"/>
        </w:rPr>
        <w:t xml:space="preserve">2560 </w:t>
      </w:r>
      <w:r w:rsidRPr="00BC6F75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Pr="00BC6F75">
        <w:rPr>
          <w:rFonts w:ascii="Angsana New" w:hAnsi="Angsana New" w:hint="cs"/>
          <w:sz w:val="30"/>
          <w:szCs w:val="30"/>
        </w:rPr>
        <w:t>2563</w:t>
      </w:r>
      <w:r w:rsidRPr="00BC6F75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Pr="00BC6F75">
        <w:rPr>
          <w:rFonts w:ascii="Angsana New" w:hAnsi="Angsana New" w:hint="cs"/>
          <w:sz w:val="30"/>
          <w:szCs w:val="30"/>
        </w:rPr>
        <w:t>2561</w:t>
      </w:r>
      <w:r w:rsidRPr="00BC6F75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BC6F75">
        <w:rPr>
          <w:rFonts w:ascii="Angsana New" w:hAnsi="Angsana New" w:hint="cs"/>
          <w:sz w:val="30"/>
          <w:szCs w:val="30"/>
        </w:rPr>
        <w:t>2563</w:t>
      </w:r>
      <w:r w:rsidRPr="00BC6F75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Pr="00BC6F75">
        <w:rPr>
          <w:rFonts w:ascii="Angsana New" w:hAnsi="Angsana New" w:hint="cs"/>
          <w:sz w:val="30"/>
          <w:szCs w:val="30"/>
        </w:rPr>
        <w:t xml:space="preserve">2566 </w:t>
      </w:r>
      <w:r w:rsidRPr="00BC6F75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BC6F75">
        <w:rPr>
          <w:rFonts w:ascii="Angsana New" w:hAnsi="Angsana New" w:hint="cs"/>
          <w:sz w:val="30"/>
          <w:szCs w:val="30"/>
        </w:rPr>
        <w:t>.</w:t>
      </w:r>
      <w:r w:rsidRPr="00BC6F75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C26329" w:rsidRPr="00BC6F75">
        <w:rPr>
          <w:rFonts w:ascii="Angsana New" w:hAnsi="Angsana New"/>
          <w:sz w:val="30"/>
          <w:szCs w:val="30"/>
        </w:rPr>
        <w:t>5</w:t>
      </w:r>
      <w:r w:rsidRPr="00BC6F75">
        <w:rPr>
          <w:rFonts w:ascii="Angsana New" w:hAnsi="Angsana New" w:hint="cs"/>
          <w:sz w:val="30"/>
          <w:szCs w:val="30"/>
        </w:rPr>
        <w:t xml:space="preserve">) </w:t>
      </w:r>
      <w:r w:rsidRPr="00BC6F75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BC6F75">
        <w:rPr>
          <w:rFonts w:ascii="Angsana New" w:hAnsi="Angsana New" w:hint="cs"/>
          <w:sz w:val="30"/>
          <w:szCs w:val="30"/>
        </w:rPr>
        <w:t xml:space="preserve">2563 </w:t>
      </w:r>
      <w:r w:rsidRPr="00BC6F75">
        <w:rPr>
          <w:rFonts w:ascii="Angsana New" w:hAnsi="Angsana New" w:hint="cs"/>
          <w:sz w:val="30"/>
          <w:szCs w:val="30"/>
          <w:cs/>
        </w:rPr>
        <w:t>ทำให้</w:t>
      </w:r>
      <w:r w:rsidRPr="00BC6F75">
        <w:rPr>
          <w:rFonts w:ascii="Angsana New" w:hAnsi="Angsana New"/>
          <w:sz w:val="30"/>
          <w:szCs w:val="30"/>
        </w:rPr>
        <w:br/>
      </w:r>
      <w:r w:rsidRPr="00BC6F75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BC6F75">
        <w:rPr>
          <w:rFonts w:ascii="Angsana New" w:hAnsi="Angsana New" w:hint="cs"/>
          <w:sz w:val="30"/>
          <w:szCs w:val="30"/>
          <w:cs/>
        </w:rPr>
        <w:t>ได้ ต่อมา</w:t>
      </w:r>
      <w:r w:rsidRPr="00BC6F75">
        <w:rPr>
          <w:rFonts w:ascii="Angsana New" w:hAnsi="Angsana New" w:hint="cs"/>
          <w:sz w:val="30"/>
          <w:szCs w:val="30"/>
          <w:cs/>
        </w:rPr>
        <w:t>ในเดือน</w:t>
      </w:r>
      <w:r w:rsidR="006A5A85" w:rsidRPr="00BC6F75">
        <w:rPr>
          <w:rFonts w:ascii="Angsana New" w:hAnsi="Angsana New" w:hint="cs"/>
          <w:sz w:val="30"/>
          <w:szCs w:val="30"/>
          <w:cs/>
        </w:rPr>
        <w:t>กรกฎา</w:t>
      </w:r>
      <w:r w:rsidRPr="00BC6F75">
        <w:rPr>
          <w:rFonts w:ascii="Angsana New" w:hAnsi="Angsana New" w:hint="cs"/>
          <w:sz w:val="30"/>
          <w:szCs w:val="30"/>
          <w:cs/>
        </w:rPr>
        <w:t xml:space="preserve">คม </w:t>
      </w:r>
      <w:r w:rsidRPr="00BC6F75">
        <w:rPr>
          <w:rFonts w:ascii="Angsana New" w:hAnsi="Angsana New" w:hint="cs"/>
          <w:sz w:val="30"/>
          <w:szCs w:val="30"/>
        </w:rPr>
        <w:t>256</w:t>
      </w:r>
      <w:r w:rsidR="006A5A85" w:rsidRPr="00BC6F75">
        <w:rPr>
          <w:rFonts w:ascii="Angsana New" w:hAnsi="Angsana New"/>
          <w:sz w:val="30"/>
          <w:szCs w:val="30"/>
        </w:rPr>
        <w:t>7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ไวร์เลสได้รับอนุมัติการขยายระยะเวลาการชำระหนี้ดังกล่าวเพิ่มเติมเป็นภายในเดือนก</w:t>
      </w:r>
      <w:r w:rsidR="006A5A85" w:rsidRPr="00BC6F75">
        <w:rPr>
          <w:rFonts w:ascii="Angsana New" w:hAnsi="Angsana New" w:hint="cs"/>
          <w:sz w:val="30"/>
          <w:szCs w:val="30"/>
          <w:cs/>
        </w:rPr>
        <w:t>ุมภาพันธ์</w:t>
      </w:r>
      <w:r w:rsidRPr="00BC6F75">
        <w:rPr>
          <w:rFonts w:ascii="Angsana New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</w:rPr>
        <w:t>256</w:t>
      </w:r>
      <w:r w:rsidR="006A5A85" w:rsidRPr="00BC6F75">
        <w:rPr>
          <w:rFonts w:ascii="Angsana New" w:hAnsi="Angsana New"/>
          <w:sz w:val="30"/>
          <w:szCs w:val="30"/>
        </w:rPr>
        <w:t>8</w:t>
      </w:r>
      <w:r w:rsidRPr="00BC6F75">
        <w:rPr>
          <w:rFonts w:ascii="Angsana New" w:hAnsi="Angsana New" w:hint="cs"/>
          <w:sz w:val="30"/>
          <w:szCs w:val="30"/>
          <w:cs/>
        </w:rPr>
        <w:t xml:space="preserve"> โดย ณ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วันที่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z w:val="30"/>
          <w:szCs w:val="30"/>
        </w:rPr>
        <w:t>3</w:t>
      </w:r>
      <w:r w:rsidR="00281387" w:rsidRPr="00BC6F75">
        <w:rPr>
          <w:rFonts w:ascii="Angsana New" w:hAnsi="Angsana New"/>
          <w:sz w:val="30"/>
          <w:szCs w:val="30"/>
        </w:rPr>
        <w:t>0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="00281387" w:rsidRPr="00BC6F75">
        <w:rPr>
          <w:rFonts w:ascii="Angsana New" w:hAnsi="Angsana New" w:hint="cs"/>
          <w:sz w:val="30"/>
          <w:szCs w:val="30"/>
          <w:cs/>
        </w:rPr>
        <w:t>มิถุนายน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/>
          <w:sz w:val="30"/>
          <w:szCs w:val="30"/>
        </w:rPr>
        <w:t>256</w:t>
      </w:r>
      <w:r w:rsidR="00C26329" w:rsidRPr="00BC6F75">
        <w:rPr>
          <w:rFonts w:ascii="Angsana New" w:hAnsi="Angsana New"/>
          <w:sz w:val="30"/>
          <w:szCs w:val="30"/>
        </w:rPr>
        <w:t>7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="00B1624E" w:rsidRPr="00BC6F75">
        <w:rPr>
          <w:rFonts w:ascii="Angsana New" w:hAnsi="Angsana New"/>
          <w:sz w:val="30"/>
          <w:szCs w:val="30"/>
        </w:rPr>
        <w:t xml:space="preserve"> 39</w:t>
      </w:r>
      <w:r w:rsidR="0063281F" w:rsidRPr="00BC6F75">
        <w:rPr>
          <w:rFonts w:ascii="Angsana New" w:hAnsi="Angsana New"/>
          <w:sz w:val="30"/>
          <w:szCs w:val="30"/>
        </w:rPr>
        <w:t>7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BC6F75">
        <w:rPr>
          <w:rFonts w:ascii="Angsana New" w:hAnsi="Angsana New"/>
          <w:sz w:val="30"/>
          <w:szCs w:val="30"/>
        </w:rPr>
        <w:t xml:space="preserve"> (</w:t>
      </w:r>
      <w:r w:rsidR="00852FA6" w:rsidRPr="00BC6F75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B1624E" w:rsidRPr="00BC6F75">
        <w:rPr>
          <w:rFonts w:ascii="Angsana New" w:hAnsi="Angsana New"/>
          <w:sz w:val="30"/>
          <w:szCs w:val="30"/>
        </w:rPr>
        <w:t xml:space="preserve"> 1</w:t>
      </w:r>
      <w:r w:rsidR="0063281F" w:rsidRPr="00BC6F75">
        <w:rPr>
          <w:rFonts w:ascii="Angsana New" w:hAnsi="Angsana New"/>
          <w:sz w:val="30"/>
          <w:szCs w:val="30"/>
        </w:rPr>
        <w:t>11</w:t>
      </w:r>
      <w:r w:rsidR="00852FA6" w:rsidRPr="00BC6F75">
        <w:rPr>
          <w:rFonts w:ascii="Angsana New" w:hAnsi="Angsana New"/>
          <w:sz w:val="30"/>
          <w:szCs w:val="30"/>
          <w:cs/>
        </w:rPr>
        <w:t xml:space="preserve"> </w:t>
      </w:r>
      <w:r w:rsidR="00852FA6" w:rsidRPr="00BC6F75">
        <w:rPr>
          <w:rFonts w:ascii="Angsana New" w:hAnsi="Angsana New" w:hint="cs"/>
          <w:sz w:val="30"/>
          <w:szCs w:val="30"/>
          <w:cs/>
        </w:rPr>
        <w:t>ล้านบาท</w:t>
      </w:r>
      <w:r w:rsidR="00852FA6" w:rsidRPr="00BC6F75">
        <w:rPr>
          <w:rFonts w:ascii="Angsana New" w:hAnsi="Angsana New"/>
          <w:sz w:val="30"/>
          <w:szCs w:val="30"/>
          <w:cs/>
        </w:rPr>
        <w:t>)</w:t>
      </w:r>
      <w:r w:rsidR="001A2DE2" w:rsidRPr="00BC6F75">
        <w:rPr>
          <w:rFonts w:ascii="Angsana New" w:hAnsi="Angsana New"/>
          <w:sz w:val="30"/>
          <w:szCs w:val="30"/>
          <w:cs/>
        </w:rPr>
        <w:br/>
      </w:r>
      <w:r w:rsidR="00216032" w:rsidRPr="00E660AD">
        <w:rPr>
          <w:rFonts w:ascii="Angsana New" w:hAnsi="Angsana New"/>
          <w:i/>
          <w:iCs/>
          <w:sz w:val="30"/>
          <w:szCs w:val="30"/>
        </w:rPr>
        <w:t>(</w:t>
      </w:r>
      <w:r w:rsidR="00D72FE0" w:rsidRPr="00E660AD">
        <w:rPr>
          <w:rFonts w:ascii="Angsana New" w:hAnsi="Angsana New"/>
          <w:i/>
          <w:iCs/>
          <w:sz w:val="30"/>
          <w:szCs w:val="30"/>
        </w:rPr>
        <w:t xml:space="preserve">31 </w:t>
      </w:r>
      <w:r w:rsidR="00D72FE0" w:rsidRPr="00E660A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52FA6" w:rsidRPr="00E660AD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216032" w:rsidRPr="00E660AD">
        <w:rPr>
          <w:rFonts w:ascii="Angsana New" w:hAnsi="Angsana New" w:hint="cs"/>
          <w:i/>
          <w:iCs/>
          <w:sz w:val="30"/>
          <w:szCs w:val="30"/>
          <w:cs/>
        </w:rPr>
        <w:t>หนี้สินจากการปรับโครงสร้างหนี้</w:t>
      </w:r>
      <w:r w:rsidR="00731740" w:rsidRPr="00E660AD">
        <w:rPr>
          <w:rFonts w:ascii="Angsana New" w:hAnsi="Angsana New" w:hint="cs"/>
          <w:i/>
          <w:iCs/>
          <w:sz w:val="30"/>
          <w:szCs w:val="30"/>
          <w:cs/>
        </w:rPr>
        <w:t>และดอกเบี้ยค้างจ่าย</w:t>
      </w:r>
      <w:r w:rsidR="00852FA6" w:rsidRPr="00E660AD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852FA6" w:rsidRPr="00E660AD">
        <w:rPr>
          <w:rFonts w:ascii="Angsana New" w:hAnsi="Angsana New"/>
          <w:i/>
          <w:iCs/>
          <w:sz w:val="30"/>
          <w:szCs w:val="30"/>
        </w:rPr>
        <w:t xml:space="preserve">393 </w:t>
      </w:r>
      <w:r w:rsidR="00852FA6" w:rsidRPr="00E660A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E660AD">
        <w:rPr>
          <w:rFonts w:ascii="Angsana New" w:hAnsi="Angsana New" w:hint="cs"/>
          <w:i/>
          <w:iCs/>
          <w:sz w:val="30"/>
          <w:szCs w:val="30"/>
          <w:cs/>
        </w:rPr>
        <w:t>เป็นดอกเบี้ยค้างจ่ายจำนวน</w:t>
      </w:r>
      <w:r w:rsidRPr="00E660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660AD">
        <w:rPr>
          <w:rFonts w:ascii="Angsana New" w:hAnsi="Angsana New"/>
          <w:i/>
          <w:iCs/>
          <w:sz w:val="30"/>
          <w:szCs w:val="30"/>
        </w:rPr>
        <w:t>10</w:t>
      </w:r>
      <w:r w:rsidR="00852FA6" w:rsidRPr="00E660AD">
        <w:rPr>
          <w:rFonts w:ascii="Angsana New" w:hAnsi="Angsana New"/>
          <w:i/>
          <w:iCs/>
          <w:sz w:val="30"/>
          <w:szCs w:val="30"/>
        </w:rPr>
        <w:t>7</w:t>
      </w:r>
      <w:r w:rsidRPr="00E660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660A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660AD">
        <w:rPr>
          <w:rFonts w:ascii="Angsana New" w:hAnsi="Angsana New"/>
          <w:i/>
          <w:iCs/>
          <w:sz w:val="30"/>
          <w:szCs w:val="30"/>
          <w:cs/>
        </w:rPr>
        <w:t>)</w:t>
      </w:r>
      <w:r w:rsidRPr="00BC6F75">
        <w:rPr>
          <w:rFonts w:ascii="Angsana New" w:hAnsi="Angsana New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56633DD2" w14:textId="77777777" w:rsidR="00852FA6" w:rsidRPr="00BC6F75" w:rsidRDefault="00852FA6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97B0AB7" w14:textId="77777777" w:rsidR="001D7B88" w:rsidRPr="00BC6F75" w:rsidRDefault="001D7B88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EC74DEB" w14:textId="77777777" w:rsidR="001D7B88" w:rsidRPr="00BC6F75" w:rsidRDefault="001D7B88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50FBA15" w14:textId="77777777" w:rsidR="001D7B88" w:rsidRPr="00BC6F75" w:rsidRDefault="001D7B88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5ED3879" w14:textId="77777777" w:rsidR="00577D54" w:rsidRPr="00BC6F75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2B46EDA" w14:textId="77777777" w:rsidR="00577D54" w:rsidRPr="00BC6F75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39EA63" w14:textId="77777777" w:rsidR="00577D54" w:rsidRPr="00BC6F75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E0244F5" w14:textId="77777777" w:rsidR="00577D54" w:rsidRPr="00BC6F75" w:rsidRDefault="00577D54" w:rsidP="00444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BC6F75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BC6F75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170D429C" w:rsidR="005F656E" w:rsidRPr="00BC6F75" w:rsidRDefault="0028138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700BDE2F" w:rsidR="005F656E" w:rsidRPr="00BC6F75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BC6F7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BC6F7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BC6F75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0CDDB8FB" w:rsidR="005F656E" w:rsidRPr="00BC6F75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81B2E" w:rsidRPr="00BC6F7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073D8CF1" w:rsidR="005F656E" w:rsidRPr="00BC6F75" w:rsidRDefault="005C0C0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1B2E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F656E" w:rsidRPr="00BC6F75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BC6F7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1B2E" w:rsidRPr="00BC6F75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E81B2E" w:rsidRPr="00BC6F75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3E03F936" w:rsidR="00E81B2E" w:rsidRPr="00BC6F75" w:rsidRDefault="00B1624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E81B2E" w:rsidRPr="00BC6F75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5553757B" w:rsidR="00E81B2E" w:rsidRPr="00BC6F75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E81B2E" w:rsidRPr="00BC6F75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E81B2E" w:rsidRPr="00BC6F75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73120B74" w14:textId="741A4C2F" w:rsidR="00E81B2E" w:rsidRPr="00BC6F75" w:rsidRDefault="00B1624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375" w:type="dxa"/>
          </w:tcPr>
          <w:p w14:paraId="164E62FF" w14:textId="77777777" w:rsidR="00E81B2E" w:rsidRPr="00BC6F75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7DCEC540" w:rsidR="00E81B2E" w:rsidRPr="00BC6F75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E81B2E" w:rsidRPr="00BC6F75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E81B2E" w:rsidRPr="00BC6F75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**</w:t>
            </w:r>
            <w:r w:rsidR="00FF79A7" w:rsidRPr="00BC6F75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588C0EBB" w14:textId="325E5D11" w:rsidR="00E81B2E" w:rsidRPr="00BC6F75" w:rsidRDefault="00362288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375" w:type="dxa"/>
          </w:tcPr>
          <w:p w14:paraId="101E097B" w14:textId="77777777" w:rsidR="00E81B2E" w:rsidRPr="00BC6F75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33452165" w:rsidR="00E81B2E" w:rsidRPr="00BC6F75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E81B2E" w:rsidRPr="00BC6F75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E81B2E" w:rsidRPr="00BC6F75" w:rsidRDefault="00E81B2E" w:rsidP="00E81B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***</w:t>
            </w:r>
            <w:r w:rsidR="00660499" w:rsidRPr="00BC6F75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4FC8B285" w:rsidR="00E81B2E" w:rsidRPr="00BC6F75" w:rsidRDefault="00B1624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75" w:type="dxa"/>
          </w:tcPr>
          <w:p w14:paraId="277E02E4" w14:textId="77777777" w:rsidR="00E81B2E" w:rsidRPr="00BC6F75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01724076" w:rsidR="00E81B2E" w:rsidRPr="00BC6F75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E81B2E" w:rsidRPr="00BC6F75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E81B2E" w:rsidRPr="00BC6F75" w:rsidRDefault="00E81B2E" w:rsidP="00E81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40115721" w:rsidR="00E81B2E" w:rsidRPr="00BC6F75" w:rsidRDefault="00B1624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D7B88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375" w:type="dxa"/>
          </w:tcPr>
          <w:p w14:paraId="25166C96" w14:textId="77777777" w:rsidR="00E81B2E" w:rsidRPr="00BC6F75" w:rsidRDefault="00E81B2E" w:rsidP="00E8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319E72EC" w:rsidR="00E81B2E" w:rsidRPr="00BC6F75" w:rsidRDefault="00E81B2E" w:rsidP="00E81B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</w:tr>
    </w:tbl>
    <w:p w14:paraId="16D1ED21" w14:textId="77777777" w:rsidR="00BB39E8" w:rsidRPr="00BC6F75" w:rsidRDefault="00BB39E8" w:rsidP="00EF0DA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92490E" w14:textId="3DAAD28B" w:rsidR="00F6040A" w:rsidRPr="00BC6F75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/>
          <w:sz w:val="30"/>
          <w:szCs w:val="30"/>
        </w:rPr>
        <w:t xml:space="preserve">* </w:t>
      </w:r>
      <w:r w:rsidRPr="00BC6F75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BC6F75">
        <w:rPr>
          <w:rFonts w:ascii="Angsana New" w:hAnsi="Angsana New"/>
          <w:sz w:val="30"/>
          <w:szCs w:val="30"/>
          <w:cs/>
        </w:rPr>
        <w:t>ได้</w:t>
      </w:r>
      <w:r w:rsidRPr="00BC6F75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BC6F75" w:rsidRDefault="00FA4984" w:rsidP="00120C41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EC089A8" w14:textId="77777777" w:rsidR="001A3909" w:rsidRPr="00BC6F75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BC6F75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/>
          <w:spacing w:val="-4"/>
          <w:sz w:val="30"/>
          <w:szCs w:val="30"/>
        </w:rPr>
        <w:t>*</w:t>
      </w:r>
      <w:r w:rsidRPr="00BC6F75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BC6F75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BC6F75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BC6F75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074BDE7" w14:textId="77777777" w:rsidR="00253043" w:rsidRPr="00BC6F75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BC6F75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/>
          <w:sz w:val="30"/>
          <w:szCs w:val="30"/>
        </w:rPr>
        <w:t>***</w:t>
      </w:r>
      <w:r w:rsidRPr="00BC6F75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78730169"/>
      <w:bookmarkStart w:id="5" w:name="_Hlk118051004"/>
      <w:r w:rsidR="005D0AD1" w:rsidRPr="00BC6F75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BC6F75" w:rsidRDefault="00F6040A" w:rsidP="00AE18CA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19A485" w14:textId="77777777" w:rsidR="005D0AD1" w:rsidRPr="00BC6F75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C6F75">
        <w:rPr>
          <w:rFonts w:ascii="Angsana New" w:hAnsi="Angsana New" w:hint="cs"/>
          <w:sz w:val="30"/>
          <w:szCs w:val="30"/>
        </w:rPr>
        <w:t>***</w:t>
      </w:r>
      <w:r w:rsidRPr="00BC6F75">
        <w:rPr>
          <w:rFonts w:ascii="Angsana New" w:hAnsi="Angsana New"/>
          <w:sz w:val="30"/>
          <w:szCs w:val="30"/>
        </w:rPr>
        <w:t>*</w:t>
      </w:r>
      <w:r w:rsidRPr="00BC6F75">
        <w:rPr>
          <w:rFonts w:ascii="Angsana New" w:hAnsi="Angsana New" w:hint="cs"/>
          <w:sz w:val="30"/>
          <w:szCs w:val="30"/>
        </w:rPr>
        <w:t xml:space="preserve"> </w:t>
      </w:r>
      <w:r w:rsidRPr="00BC6F75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2162A4FB" w14:textId="77777777" w:rsidR="00AE18CA" w:rsidRPr="00BC6F75" w:rsidRDefault="00AE18CA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p w14:paraId="61963071" w14:textId="5F7BE222" w:rsidR="00935D6A" w:rsidRPr="00BC6F75" w:rsidRDefault="00935D6A" w:rsidP="0065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C198757" w14:textId="615034A1" w:rsidR="00935D6A" w:rsidRPr="00BC6F75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bookmarkEnd w:id="4"/>
    <w:bookmarkEnd w:id="5"/>
    <w:p w14:paraId="240382DE" w14:textId="77777777" w:rsidR="00C3488F" w:rsidRPr="00BC6F75" w:rsidRDefault="00C3488F" w:rsidP="00C34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</w:rPr>
      </w:pPr>
    </w:p>
    <w:p w14:paraId="35C039EB" w14:textId="26E2E2EE" w:rsidR="00C3488F" w:rsidRPr="00BC6F75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BC6F75" w:rsidSect="00BF67D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6" w:name="_Hlk149725883"/>
    </w:p>
    <w:bookmarkEnd w:id="6"/>
    <w:p w14:paraId="7662F00D" w14:textId="56CBB892" w:rsidR="001D4F25" w:rsidRPr="00BC6F75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BC6F75" w:rsidRDefault="006F72D1" w:rsidP="00EF0DA5">
      <w:pPr>
        <w:rPr>
          <w:lang w:val="th-TH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2F3BC7" w:rsidRPr="00BC6F75" w14:paraId="35A93A2A" w14:textId="77777777" w:rsidTr="00736BBB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453C4ED6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F3BC7" w:rsidRPr="00BC6F75" w14:paraId="4C877CF8" w14:textId="77777777" w:rsidTr="00736BBB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38292F9B" w14:textId="4709AB45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84D3B"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F1418B0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6103E76F" w14:textId="77777777" w:rsidR="002F3BC7" w:rsidRPr="00BC6F75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6DD282CF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3FF13835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24063095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C828A1D" w14:textId="77777777" w:rsidR="002F3BC7" w:rsidRPr="00BC6F75" w:rsidRDefault="002F3BC7" w:rsidP="00736BB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6F94709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4270F91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598D0BB6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13071D63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12FF1165" w14:textId="689411C1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9A619E"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พิเศษและอื่นๆ</w:t>
            </w:r>
          </w:p>
        </w:tc>
        <w:tc>
          <w:tcPr>
            <w:tcW w:w="236" w:type="dxa"/>
          </w:tcPr>
          <w:p w14:paraId="5E4B0C88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02CAA22" w14:textId="77777777" w:rsidR="002F3BC7" w:rsidRPr="00BC6F75" w:rsidRDefault="002F3BC7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AD03CD" w:rsidRPr="00BC6F75" w14:paraId="1998CFC1" w14:textId="77777777" w:rsidTr="00736BBB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04D20CCB" w14:textId="1255833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81387" w:rsidRPr="00BC6F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="00281387" w:rsidRPr="00BC6F75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04" w:type="dxa"/>
            <w:hideMark/>
          </w:tcPr>
          <w:p w14:paraId="09416951" w14:textId="3030DD5A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2D720A4A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0B0185C3" w14:textId="27F4A85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54754B40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32D4C60B" w14:textId="21998EA0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7BE6E23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4F93FBE5" w14:textId="1AFE3772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7B336F75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F47D196" w14:textId="4DDE65B8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014071E4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05DD7D3" w14:textId="27D316D6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4B2D82A2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BF9630C" w14:textId="265A43F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19598B98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B4CFD98" w14:textId="1D55B9E4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73A96C9C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5B885F2" w14:textId="587608B1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52F776B2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7A916613" w14:textId="64AC96C9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705D7D2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763562EF" w14:textId="143EE663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9216E3F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28F57CF" w14:textId="7A90D11D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028497D" w14:textId="77777777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497F71C" w14:textId="396133BD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4EFB794" w14:textId="77777777" w:rsidR="00AD03CD" w:rsidRPr="00BC6F75" w:rsidRDefault="00AD03CD" w:rsidP="00AD03CD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B626A67" w14:textId="73611DFD" w:rsidR="00AD03CD" w:rsidRPr="00BC6F75" w:rsidRDefault="00AD03CD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9B2E9C" w:rsidRPr="00BC6F75" w14:paraId="059AAF23" w14:textId="77777777" w:rsidTr="00736BBB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  <w:hideMark/>
          </w:tcPr>
          <w:p w14:paraId="1666ECE4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9B2E9C" w:rsidRPr="00BC6F75" w14:paraId="609E8B8D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A3D900F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6CC47B8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E8477F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0B8AF5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DEBF34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05A24CD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42B06E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2772B46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C408ED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B974689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79D8D3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E7FF570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F79AE9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EFEB297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160B71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4C1DDEA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6B618D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E8A4EB1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F9A86E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46BF4C6B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3E37126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7789533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008990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7AA3074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1B580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D6C9D6F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AE06C0F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E9E7941" w14:textId="77777777" w:rsidR="009B2E9C" w:rsidRPr="00BC6F75" w:rsidRDefault="009B2E9C" w:rsidP="009B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BC6F75" w14:paraId="4F420E17" w14:textId="77777777" w:rsidTr="008968C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5C915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3418144" w14:textId="5E477E39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  <w:hideMark/>
          </w:tcPr>
          <w:p w14:paraId="2308D76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53D8CFA" w14:textId="49C679B2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237" w:type="dxa"/>
            <w:noWrap/>
            <w:vAlign w:val="bottom"/>
          </w:tcPr>
          <w:p w14:paraId="4556098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0B7FDB9" w14:textId="3BADE4E2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375</w:t>
            </w:r>
          </w:p>
        </w:tc>
        <w:tc>
          <w:tcPr>
            <w:tcW w:w="236" w:type="dxa"/>
            <w:vAlign w:val="bottom"/>
          </w:tcPr>
          <w:p w14:paraId="7D8D63D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43C33CE" w14:textId="0FFEAFDD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9" w:type="dxa"/>
          </w:tcPr>
          <w:p w14:paraId="049C33B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777B635" w14:textId="3712E9A2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4696163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6DE819D" w14:textId="4E18F047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211F2AC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3B88D06" w14:textId="5B20A3FB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236" w:type="dxa"/>
            <w:noWrap/>
            <w:vAlign w:val="bottom"/>
          </w:tcPr>
          <w:p w14:paraId="1A0707A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ABC8D46" w14:textId="15DC4921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vAlign w:val="bottom"/>
          </w:tcPr>
          <w:p w14:paraId="4E846B7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91C183D" w14:textId="67123698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  <w:vAlign w:val="bottom"/>
          </w:tcPr>
          <w:p w14:paraId="55DAABB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40FB2164" w14:textId="4B90E93A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</w:tcPr>
          <w:p w14:paraId="7D3CC7D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CBDDD3" w14:textId="3304F047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  <w:vAlign w:val="bottom"/>
          </w:tcPr>
          <w:p w14:paraId="6B09A33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BC784B1" w14:textId="2790FD6F" w:rsidR="006E54F5" w:rsidRPr="00BC6F75" w:rsidRDefault="006E54F5" w:rsidP="00F66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vAlign w:val="bottom"/>
          </w:tcPr>
          <w:p w14:paraId="603A632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AF9A0F6" w14:textId="5B2D715F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2,639</w:t>
            </w:r>
          </w:p>
        </w:tc>
        <w:tc>
          <w:tcPr>
            <w:tcW w:w="236" w:type="dxa"/>
            <w:vAlign w:val="bottom"/>
          </w:tcPr>
          <w:p w14:paraId="15A0CB2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49E12BF" w14:textId="3826A6A9" w:rsidR="006E54F5" w:rsidRPr="00BC6F75" w:rsidRDefault="006E54F5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2,461</w:t>
            </w:r>
          </w:p>
        </w:tc>
      </w:tr>
      <w:tr w:rsidR="006E54F5" w:rsidRPr="00BC6F75" w14:paraId="18F6E68E" w14:textId="77777777" w:rsidTr="008968C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366F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32E18F" w14:textId="77C23C60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  <w:hideMark/>
          </w:tcPr>
          <w:p w14:paraId="3404092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9DF438E" w14:textId="100B86B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</w:tcPr>
          <w:p w14:paraId="252F6F2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4F" w14:textId="407D8D43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vAlign w:val="bottom"/>
          </w:tcPr>
          <w:p w14:paraId="243A490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FE495" w14:textId="716F2272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9" w:type="dxa"/>
          </w:tcPr>
          <w:p w14:paraId="5BC128E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4C1598" w14:textId="6B99AF82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DE5279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B2D58C6" w14:textId="381FE71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25B37A4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65A650" w14:textId="3FB8832D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noWrap/>
            <w:vAlign w:val="bottom"/>
          </w:tcPr>
          <w:p w14:paraId="63AA4CB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4CDF12" w14:textId="54A8C8D4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vAlign w:val="bottom"/>
          </w:tcPr>
          <w:p w14:paraId="7B1674E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09B90" w14:textId="6EE7DC61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71ACB9B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D18CB" w14:textId="4BD214B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</w:tcPr>
          <w:p w14:paraId="308CD48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1FC09" w14:textId="5F829820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1DEEB99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1B069" w14:textId="332CF54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5AE9A9F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9A824" w14:textId="4EA3CB18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4624574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41AD9" w14:textId="1D010D88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</w:tr>
      <w:tr w:rsidR="006E54F5" w:rsidRPr="00BC6F75" w14:paraId="1092598B" w14:textId="77777777" w:rsidTr="008968C0">
        <w:trPr>
          <w:trHeight w:val="50"/>
        </w:trPr>
        <w:tc>
          <w:tcPr>
            <w:tcW w:w="2411" w:type="dxa"/>
            <w:vAlign w:val="bottom"/>
            <w:hideMark/>
          </w:tcPr>
          <w:p w14:paraId="52F7827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507DD" w14:textId="108C00AC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714</w:t>
            </w:r>
          </w:p>
        </w:tc>
        <w:tc>
          <w:tcPr>
            <w:tcW w:w="237" w:type="dxa"/>
            <w:vAlign w:val="bottom"/>
            <w:hideMark/>
          </w:tcPr>
          <w:p w14:paraId="651B940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0BD724" w14:textId="266CC22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37" w:type="dxa"/>
            <w:vAlign w:val="bottom"/>
          </w:tcPr>
          <w:p w14:paraId="57497C2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02F1" w14:textId="60BC9CE4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411</w:t>
            </w:r>
          </w:p>
        </w:tc>
        <w:tc>
          <w:tcPr>
            <w:tcW w:w="236" w:type="dxa"/>
            <w:vAlign w:val="bottom"/>
          </w:tcPr>
          <w:p w14:paraId="0ED6AD6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C7C1DA" w14:textId="64B1878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239" w:type="dxa"/>
          </w:tcPr>
          <w:p w14:paraId="7664BC2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437CF" w14:textId="7F4C63C7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vAlign w:val="bottom"/>
          </w:tcPr>
          <w:p w14:paraId="7E2DC6D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32A46A" w14:textId="0072DDE8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5ADA3CD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DD9A2" w14:textId="406B6B5D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476</w:t>
            </w:r>
          </w:p>
        </w:tc>
        <w:tc>
          <w:tcPr>
            <w:tcW w:w="236" w:type="dxa"/>
            <w:vAlign w:val="bottom"/>
          </w:tcPr>
          <w:p w14:paraId="0872CC2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0FE09F" w14:textId="6803BA3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626</w:t>
            </w:r>
          </w:p>
        </w:tc>
        <w:tc>
          <w:tcPr>
            <w:tcW w:w="236" w:type="dxa"/>
            <w:vAlign w:val="bottom"/>
          </w:tcPr>
          <w:p w14:paraId="772905E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FBE8" w14:textId="57E66AFB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36" w:type="dxa"/>
            <w:vAlign w:val="bottom"/>
          </w:tcPr>
          <w:p w14:paraId="34D0F71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A3A796" w14:textId="30B20AA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771</w:t>
            </w:r>
          </w:p>
        </w:tc>
        <w:tc>
          <w:tcPr>
            <w:tcW w:w="236" w:type="dxa"/>
          </w:tcPr>
          <w:p w14:paraId="5460FFD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450A6" w14:textId="4D594592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236" w:type="dxa"/>
            <w:vAlign w:val="bottom"/>
          </w:tcPr>
          <w:p w14:paraId="5FD6ACD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B1D1AE" w14:textId="3C8B384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236" w:type="dxa"/>
            <w:vAlign w:val="bottom"/>
          </w:tcPr>
          <w:p w14:paraId="45C5D9A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970A" w14:textId="477F4237" w:rsidR="006E54F5" w:rsidRPr="00BC6F75" w:rsidRDefault="007D34AA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2,742</w:t>
            </w:r>
          </w:p>
        </w:tc>
        <w:tc>
          <w:tcPr>
            <w:tcW w:w="236" w:type="dxa"/>
            <w:vAlign w:val="bottom"/>
          </w:tcPr>
          <w:p w14:paraId="797B48A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9E14D8" w14:textId="1E1B8E5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2,640</w:t>
            </w:r>
          </w:p>
        </w:tc>
      </w:tr>
      <w:tr w:rsidR="0010454C" w:rsidRPr="00BC6F75" w14:paraId="219C7419" w14:textId="77777777" w:rsidTr="00736BBB">
        <w:trPr>
          <w:trHeight w:val="29"/>
        </w:trPr>
        <w:tc>
          <w:tcPr>
            <w:tcW w:w="2411" w:type="dxa"/>
            <w:noWrap/>
            <w:vAlign w:val="bottom"/>
          </w:tcPr>
          <w:p w14:paraId="5981F06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EF8CA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F3030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C938FB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B9BC98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90144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67549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2417EB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6AB652A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8DF16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372548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22B383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4D7FF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32ABE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F984D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6A7823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E8FA17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33434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4A7DE5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09A59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8237B7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44284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35C9C71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E6B583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CE305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24E7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9289CD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5E91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10454C" w:rsidRPr="00BC6F75" w14:paraId="77FD087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1E9AE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329761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8A553C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8D1026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3B18DF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DA143C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B228D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3D4DFF9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8A12BA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A14512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8791FF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CB99A0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2D15BA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4B4F46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11B14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CA7C55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510A1A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A17005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745CE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E1BC65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9567C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0BA10B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20C9E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EF4378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FC192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85EB13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3C2152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7B14DA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BC6F75" w14:paraId="439F9FB6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13B70D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2063A77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1C5A2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BB1616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04AF8E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73B5E2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97ECC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E62D293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035343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421ABA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AC3E99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4DBE3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ED4566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02829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58629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3CA7014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83A7E9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718349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6A6396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1F424B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E32531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BAA202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8A1262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9409A48" w14:textId="77777777" w:rsidR="0010454C" w:rsidRPr="00BC6F75" w:rsidRDefault="0010454C" w:rsidP="005D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6B6AE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9F153A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3BDF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83B3CF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BC6F75" w14:paraId="4639D841" w14:textId="77777777" w:rsidTr="001A04F1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DBECEE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C13455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0A57C58B" w14:textId="0320DC1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4421C1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73D94B2" w14:textId="1E21776B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07E5CC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ABA68FB" w14:textId="327D3CFB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5A36A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BEEA956" w14:textId="2BECFA8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E322D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DBC1002" w14:textId="2D98BEB1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2BEF34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287700B" w14:textId="72554BC4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0E1FE8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8EE8B83" w14:textId="70265BBF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6AEDD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B33355C" w14:textId="20B6A6D8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92E59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C7F6DAF" w14:textId="3665B7E6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  <w:vAlign w:val="bottom"/>
          </w:tcPr>
          <w:p w14:paraId="7F9FAE8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2BF6AC8F" w14:textId="4ED68FA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753</w:t>
            </w:r>
          </w:p>
        </w:tc>
        <w:tc>
          <w:tcPr>
            <w:tcW w:w="236" w:type="dxa"/>
          </w:tcPr>
          <w:p w14:paraId="3146C33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2BAEF18" w14:textId="525EA763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73195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42A425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2A05CED" w14:textId="1F1A0478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D19C8A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133F010" w14:textId="4405A9C9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  <w:vAlign w:val="bottom"/>
          </w:tcPr>
          <w:p w14:paraId="108D424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5B19286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63339B7" w14:textId="4366D57E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753 </w:t>
            </w:r>
          </w:p>
        </w:tc>
      </w:tr>
      <w:tr w:rsidR="006E54F5" w:rsidRPr="00BC6F75" w14:paraId="2887B593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42A06F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4B5AD56D" w14:textId="4FCF7B87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304</w:t>
            </w:r>
          </w:p>
        </w:tc>
        <w:tc>
          <w:tcPr>
            <w:tcW w:w="237" w:type="dxa"/>
            <w:noWrap/>
            <w:vAlign w:val="bottom"/>
          </w:tcPr>
          <w:p w14:paraId="76BA954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EFEC1F3" w14:textId="717663AC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7" w:type="dxa"/>
            <w:noWrap/>
            <w:vAlign w:val="bottom"/>
          </w:tcPr>
          <w:p w14:paraId="3E6387C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B5CCAEB" w14:textId="099930AB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E142E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39CFA3B4" w14:textId="0C51E05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DC814C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FD2AFE0" w14:textId="57D84F83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0B1EF3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5336F85" w14:textId="5A64837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14A06E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FF8821F" w14:textId="74F727E4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6" w:type="dxa"/>
            <w:noWrap/>
            <w:vAlign w:val="bottom"/>
          </w:tcPr>
          <w:p w14:paraId="6BA4B8C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9526CA3" w14:textId="112009A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vAlign w:val="bottom"/>
          </w:tcPr>
          <w:p w14:paraId="5A1E6CE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C43A809" w14:textId="774CD5AF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A92593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B75FEDB" w14:textId="315F810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8BEE9E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2034A9" w14:textId="361E2A87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319106E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3C24E51" w14:textId="1876AB9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vAlign w:val="bottom"/>
          </w:tcPr>
          <w:p w14:paraId="70434C1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0CA35CA" w14:textId="759F95B2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236" w:type="dxa"/>
            <w:vAlign w:val="bottom"/>
          </w:tcPr>
          <w:p w14:paraId="487E6BE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4FEA834" w14:textId="4DD30A1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224</w:t>
            </w:r>
          </w:p>
        </w:tc>
      </w:tr>
      <w:tr w:rsidR="006E54F5" w:rsidRPr="00BC6F75" w14:paraId="3DCA90B2" w14:textId="77777777" w:rsidTr="00237C4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94D845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2DDB09CC" w14:textId="7F00A2D1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7" w:type="dxa"/>
            <w:noWrap/>
            <w:vAlign w:val="bottom"/>
          </w:tcPr>
          <w:p w14:paraId="4713AB4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89DB5C7" w14:textId="0FC6677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7" w:type="dxa"/>
            <w:noWrap/>
            <w:vAlign w:val="bottom"/>
          </w:tcPr>
          <w:p w14:paraId="355372F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D6EB8EF" w14:textId="54ECCE89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B99A0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A575D15" w14:textId="01EA39C8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49AB46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E0717EC" w14:textId="18D8BD12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noWrap/>
            <w:vAlign w:val="bottom"/>
          </w:tcPr>
          <w:p w14:paraId="512DB06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0D4EF9A" w14:textId="5A89704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noWrap/>
            <w:vAlign w:val="bottom"/>
          </w:tcPr>
          <w:p w14:paraId="63F8C9C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A61A12C" w14:textId="43DCDEAF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</w:p>
        </w:tc>
        <w:tc>
          <w:tcPr>
            <w:tcW w:w="236" w:type="dxa"/>
            <w:noWrap/>
            <w:vAlign w:val="bottom"/>
          </w:tcPr>
          <w:p w14:paraId="6E70F29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169FDB" w14:textId="55A6E4EE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391</w:t>
            </w:r>
          </w:p>
        </w:tc>
        <w:tc>
          <w:tcPr>
            <w:tcW w:w="236" w:type="dxa"/>
            <w:vAlign w:val="bottom"/>
          </w:tcPr>
          <w:p w14:paraId="44FF861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9C767F0" w14:textId="59AE8053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EB1E4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3F57D90" w14:textId="699E0E2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BDEA2C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7177F3E" w14:textId="75D6850D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4B7923F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166C981" w14:textId="159CBD12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vAlign w:val="bottom"/>
          </w:tcPr>
          <w:p w14:paraId="5F4D018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83F68B7" w14:textId="1831185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6" w:type="dxa"/>
            <w:vAlign w:val="bottom"/>
          </w:tcPr>
          <w:p w14:paraId="23A0F1E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06DC279" w14:textId="5CB8BA19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650</w:t>
            </w:r>
          </w:p>
        </w:tc>
      </w:tr>
      <w:tr w:rsidR="006E54F5" w:rsidRPr="00BC6F75" w14:paraId="20C97E06" w14:textId="77777777" w:rsidTr="00237C4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1DD68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56BAE489" w14:textId="567330EC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ADE352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9AA341F" w14:textId="5743B9A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E550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230466F" w14:textId="71818DFD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vAlign w:val="bottom"/>
          </w:tcPr>
          <w:p w14:paraId="310ACAD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61494FE" w14:textId="43F37D11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9" w:type="dxa"/>
          </w:tcPr>
          <w:p w14:paraId="5EA4838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6857A9A9" w14:textId="4DDA1CA7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14B8C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40056FE" w14:textId="7850BDCC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C1645C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FFEFE" w14:textId="0B57BF69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66417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7EB7C48" w14:textId="43765F1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00B932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18ED1A" w14:textId="167DE3C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24CBF2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54F4584" w14:textId="31D5F6B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D2AB1D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9F4891A" w14:textId="41BB2A00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53C6CA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223EEE" w14:textId="6DA4A421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ED503B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CFC0906" w14:textId="6FD03A6B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vAlign w:val="bottom"/>
          </w:tcPr>
          <w:p w14:paraId="7BF3161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7A3C501" w14:textId="5CBB9F0A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</w:tr>
      <w:tr w:rsidR="006E54F5" w:rsidRPr="00BC6F75" w14:paraId="017605DC" w14:textId="77777777" w:rsidTr="00237C4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CF46AA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7AD0EB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45197DC8" w14:textId="2D74571D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347</w:t>
            </w:r>
          </w:p>
        </w:tc>
        <w:tc>
          <w:tcPr>
            <w:tcW w:w="237" w:type="dxa"/>
            <w:noWrap/>
            <w:vAlign w:val="bottom"/>
          </w:tcPr>
          <w:p w14:paraId="7DFB47A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2E206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7F3DC" w14:textId="4F9E18D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317</w:t>
            </w:r>
          </w:p>
        </w:tc>
        <w:tc>
          <w:tcPr>
            <w:tcW w:w="237" w:type="dxa"/>
            <w:noWrap/>
            <w:vAlign w:val="bottom"/>
          </w:tcPr>
          <w:p w14:paraId="625308E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5BEA6EE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8884428" w14:textId="0816ABC0" w:rsidR="00082217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7EABA46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1B11492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FA0AC" w14:textId="01310D4E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9" w:type="dxa"/>
          </w:tcPr>
          <w:p w14:paraId="4D53AD7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E31A26B" w14:textId="438A0696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130989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8F34D7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5AE21F" w14:textId="78EF768A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69A1B67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FC8CC1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F8F94D" w14:textId="47F8A115" w:rsidR="00082217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6" w:type="dxa"/>
            <w:noWrap/>
            <w:vAlign w:val="bottom"/>
          </w:tcPr>
          <w:p w14:paraId="0980C2A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C57CD3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BB79B84" w14:textId="1F688E2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vAlign w:val="bottom"/>
          </w:tcPr>
          <w:p w14:paraId="3DD5E88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2473BA5" w14:textId="7697BA74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1C7FB4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0001143" w14:textId="6A0F9AE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DA306D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6AD9CA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E8EB15" w14:textId="5C9458CA" w:rsidR="00082217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6" w:type="dxa"/>
            <w:vAlign w:val="bottom"/>
          </w:tcPr>
          <w:p w14:paraId="198F458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6659F9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6ABE55" w14:textId="53A805D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vAlign w:val="bottom"/>
          </w:tcPr>
          <w:p w14:paraId="2214938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E6423A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2A90CA" w14:textId="4824E734" w:rsidR="00082217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516</w:t>
            </w:r>
          </w:p>
        </w:tc>
        <w:tc>
          <w:tcPr>
            <w:tcW w:w="236" w:type="dxa"/>
            <w:vAlign w:val="bottom"/>
          </w:tcPr>
          <w:p w14:paraId="5101824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976EF0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1EECE88" w14:textId="32BBC3C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</w:tr>
      <w:tr w:rsidR="006E54F5" w:rsidRPr="00BC6F75" w14:paraId="10B91B0F" w14:textId="77777777" w:rsidTr="00B31D0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7CB833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5BAF6" w14:textId="633EC47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5092368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421828" w14:textId="48ED1444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7" w:type="dxa"/>
            <w:noWrap/>
            <w:vAlign w:val="bottom"/>
          </w:tcPr>
          <w:p w14:paraId="46A584D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5B219" w14:textId="68C78B90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44EE574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8063C" w14:textId="6C7136B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" w:type="dxa"/>
          </w:tcPr>
          <w:p w14:paraId="1133D66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B6215E" w14:textId="212B931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22AB9B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24500A" w14:textId="3CB3635B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81F7B4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CA39EE" w14:textId="28487D8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B1D03B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24CD1C" w14:textId="56A067B1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65DDA38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68148" w14:textId="35D8F5B1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7A2A4C7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482F8" w14:textId="4E03053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64E139B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0D2BD" w14:textId="421F2D1A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165176A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19DEA" w14:textId="515D3F1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vAlign w:val="bottom"/>
          </w:tcPr>
          <w:p w14:paraId="4653EB2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12C82" w14:textId="3D70D70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vAlign w:val="bottom"/>
          </w:tcPr>
          <w:p w14:paraId="3CC53BF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2F51" w14:textId="315D8F3A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</w:tr>
      <w:tr w:rsidR="006E54F5" w:rsidRPr="00BC6F75" w14:paraId="476B0358" w14:textId="77777777" w:rsidTr="00B31D0D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84FBFD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7EF665" w14:textId="1480F680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</w:tcPr>
          <w:p w14:paraId="1FBF340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53B678E" w14:textId="134F82E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237" w:type="dxa"/>
            <w:noWrap/>
            <w:vAlign w:val="bottom"/>
          </w:tcPr>
          <w:p w14:paraId="53006DD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3809" w14:textId="536D9277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375</w:t>
            </w:r>
          </w:p>
        </w:tc>
        <w:tc>
          <w:tcPr>
            <w:tcW w:w="236" w:type="dxa"/>
            <w:vAlign w:val="bottom"/>
          </w:tcPr>
          <w:p w14:paraId="0F09841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4EFF" w14:textId="1EB0E4F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9" w:type="dxa"/>
          </w:tcPr>
          <w:p w14:paraId="080F902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96029" w14:textId="44AE5CA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608AEFB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D1C269C" w14:textId="54D6166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4C021FA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85934E" w14:textId="25E9CCC9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236" w:type="dxa"/>
            <w:noWrap/>
            <w:vAlign w:val="bottom"/>
          </w:tcPr>
          <w:p w14:paraId="0770C2F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BF38CD1" w14:textId="1B98BEDD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vAlign w:val="bottom"/>
          </w:tcPr>
          <w:p w14:paraId="196DEBA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6CC60" w14:textId="107ACEDD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  <w:vAlign w:val="bottom"/>
          </w:tcPr>
          <w:p w14:paraId="1F0B3CC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270665" w14:textId="4C632E8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</w:tcPr>
          <w:p w14:paraId="2D2D065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138B" w14:textId="7DF3B2EB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  <w:vAlign w:val="bottom"/>
          </w:tcPr>
          <w:p w14:paraId="7B4F907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65FE52" w14:textId="12AE891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vAlign w:val="bottom"/>
          </w:tcPr>
          <w:p w14:paraId="01DA689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AD8F9" w14:textId="5660D2A0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2,639</w:t>
            </w:r>
          </w:p>
        </w:tc>
        <w:tc>
          <w:tcPr>
            <w:tcW w:w="236" w:type="dxa"/>
            <w:vAlign w:val="bottom"/>
          </w:tcPr>
          <w:p w14:paraId="76928ED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7DC7E8" w14:textId="28B85A24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2,461</w:t>
            </w:r>
          </w:p>
        </w:tc>
      </w:tr>
      <w:tr w:rsidR="002A706C" w:rsidRPr="00BC6F75" w14:paraId="37822FB0" w14:textId="77777777" w:rsidTr="002A706C">
        <w:trPr>
          <w:trHeight w:val="50"/>
        </w:trPr>
        <w:tc>
          <w:tcPr>
            <w:tcW w:w="2411" w:type="dxa"/>
            <w:noWrap/>
            <w:vAlign w:val="bottom"/>
          </w:tcPr>
          <w:p w14:paraId="3C0DB9DB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9FD096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11F605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17C41B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DCB12AF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42987301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80C660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004748FD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9C7CBFB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92D43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C7A135E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45E78C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D0BD00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8EF8C5C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E8535A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D28ACC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238B8D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7917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0B2B2A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D2DD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3D225C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425BCE22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FFCD5C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2E76288D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FE72CE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0D870A8D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0AC822A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450A4EEA" w14:textId="77777777" w:rsidR="002A706C" w:rsidRPr="00BC6F75" w:rsidRDefault="002A706C" w:rsidP="00AD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BC6F75" w14:paraId="7DC0002C" w14:textId="77777777" w:rsidTr="00736BBB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ECC4284" w14:textId="77777777" w:rsidR="002A706C" w:rsidRPr="00BC6F75" w:rsidRDefault="002A706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0F89179" w14:textId="72310CFD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6AF19E0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2477E6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BC920F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018A2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C1CDFE3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C607BE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A23DCAB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CD53B07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B464A2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9735AD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F2E53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50781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1C405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2DDC4D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0D5479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2863B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5873B7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018DC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06A9496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712E1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C00E02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A3DE7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19A016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C3395A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2019A2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83027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702493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BC6F75" w14:paraId="3B37859A" w14:textId="77777777" w:rsidTr="005F008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D38A7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537432C6" w14:textId="31462C10" w:rsidR="006E54F5" w:rsidRPr="00BC6F75" w:rsidRDefault="008E6C5E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7" w:type="dxa"/>
            <w:noWrap/>
          </w:tcPr>
          <w:p w14:paraId="2BCCC89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A375F6E" w14:textId="7C12CE3F" w:rsidR="006E54F5" w:rsidRPr="00BC6F75" w:rsidRDefault="006E54F5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174 </w:t>
            </w:r>
          </w:p>
        </w:tc>
        <w:tc>
          <w:tcPr>
            <w:tcW w:w="237" w:type="dxa"/>
            <w:shd w:val="clear" w:color="auto" w:fill="auto"/>
            <w:noWrap/>
          </w:tcPr>
          <w:p w14:paraId="6954E95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7989458F" w14:textId="65DD9E48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23E88A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540DDC90" w14:textId="4CD2A7CC" w:rsidR="006E54F5" w:rsidRPr="00BC6F75" w:rsidRDefault="006E54F5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 </w:t>
            </w:r>
          </w:p>
        </w:tc>
        <w:tc>
          <w:tcPr>
            <w:tcW w:w="239" w:type="dxa"/>
          </w:tcPr>
          <w:p w14:paraId="32D3755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49CCE4" w14:textId="34A8A054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2B4646C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172FF7" w14:textId="6ECD4712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noWrap/>
          </w:tcPr>
          <w:p w14:paraId="0E97FC7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7BDEE25" w14:textId="7367889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6" w:type="dxa"/>
            <w:noWrap/>
          </w:tcPr>
          <w:p w14:paraId="4C65FE1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2CEB0" w14:textId="4C14C075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</w:tcPr>
          <w:p w14:paraId="5550379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1707272" w14:textId="51214D5A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826</w:t>
            </w:r>
          </w:p>
        </w:tc>
        <w:tc>
          <w:tcPr>
            <w:tcW w:w="236" w:type="dxa"/>
          </w:tcPr>
          <w:p w14:paraId="51E33EC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5ED31F1" w14:textId="65D4275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36" w:type="dxa"/>
          </w:tcPr>
          <w:p w14:paraId="47A1A5F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F68F682" w14:textId="5570D5D4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</w:tcPr>
          <w:p w14:paraId="18C5A3C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28FF3A" w14:textId="0595D49E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</w:tcPr>
          <w:p w14:paraId="4CD4508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82219A5" w14:textId="7B538D39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</w:t>
            </w:r>
            <w:r w:rsidR="008E6C5E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</w:tcPr>
          <w:p w14:paraId="1F3E972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F3A50B8" w14:textId="7CB9AE4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1,023</w:t>
            </w:r>
          </w:p>
        </w:tc>
      </w:tr>
      <w:tr w:rsidR="006E54F5" w:rsidRPr="00BC6F75" w14:paraId="1282D6F5" w14:textId="77777777" w:rsidTr="005F008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C0D27D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BEDE43" w14:textId="1119FE87" w:rsidR="006E54F5" w:rsidRPr="00BC6F75" w:rsidRDefault="008E6C5E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37" w:type="dxa"/>
            <w:noWrap/>
          </w:tcPr>
          <w:p w14:paraId="5861AB2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5EF9F8E" w14:textId="42AC739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376 </w:t>
            </w:r>
          </w:p>
        </w:tc>
        <w:tc>
          <w:tcPr>
            <w:tcW w:w="237" w:type="dxa"/>
            <w:shd w:val="clear" w:color="auto" w:fill="auto"/>
            <w:noWrap/>
          </w:tcPr>
          <w:p w14:paraId="44C8E0C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219B" w14:textId="5B7A794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374</w:t>
            </w:r>
          </w:p>
        </w:tc>
        <w:tc>
          <w:tcPr>
            <w:tcW w:w="236" w:type="dxa"/>
            <w:shd w:val="clear" w:color="auto" w:fill="auto"/>
          </w:tcPr>
          <w:p w14:paraId="1B0D1AD1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A7FCB" w14:textId="5ECDB45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350 </w:t>
            </w:r>
          </w:p>
        </w:tc>
        <w:tc>
          <w:tcPr>
            <w:tcW w:w="239" w:type="dxa"/>
          </w:tcPr>
          <w:p w14:paraId="53956D9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9AAB80" w14:textId="16629CAA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noWrap/>
          </w:tcPr>
          <w:p w14:paraId="16B21F5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68741D" w14:textId="479EEDD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143 </w:t>
            </w:r>
          </w:p>
        </w:tc>
        <w:tc>
          <w:tcPr>
            <w:tcW w:w="236" w:type="dxa"/>
            <w:noWrap/>
          </w:tcPr>
          <w:p w14:paraId="243B68E2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33729B" w14:textId="559CE313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6" w:type="dxa"/>
            <w:noWrap/>
          </w:tcPr>
          <w:p w14:paraId="4EC0693E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924D8F" w14:textId="44222E01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36" w:type="dxa"/>
          </w:tcPr>
          <w:p w14:paraId="75B63F3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3F9C5" w14:textId="05A14D24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0CB1DDD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89B3C" w14:textId="74B549B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5F88189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8513" w14:textId="6B415D1A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</w:tcPr>
          <w:p w14:paraId="516EE04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FBEDF" w14:textId="0870E6B3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</w:tcPr>
          <w:p w14:paraId="7C6A33C5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06B4" w14:textId="5BAA4DF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1,36</w:t>
            </w:r>
            <w:r w:rsidR="008E6C5E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C7ADDD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E4326" w14:textId="44DCDB34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1,438</w:t>
            </w:r>
          </w:p>
        </w:tc>
      </w:tr>
      <w:tr w:rsidR="006E54F5" w:rsidRPr="00BC6F75" w14:paraId="73C6CA1A" w14:textId="77777777" w:rsidTr="005F008D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07D39CA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1ECA7C" w14:textId="5CE204C3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</w:tcPr>
          <w:p w14:paraId="7B4AB130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B7C7CD7" w14:textId="186187A2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550 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1CE2E6D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80236" w14:textId="2E2AA27F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99C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ED17B2" w14:textId="408FB15A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355 </w:t>
            </w:r>
          </w:p>
        </w:tc>
        <w:tc>
          <w:tcPr>
            <w:tcW w:w="239" w:type="dxa"/>
          </w:tcPr>
          <w:p w14:paraId="02B2EE8B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760D09" w14:textId="4F47F48E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3CDED12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B0A0567" w14:textId="0E83FB5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143 </w:t>
            </w:r>
          </w:p>
        </w:tc>
        <w:tc>
          <w:tcPr>
            <w:tcW w:w="236" w:type="dxa"/>
            <w:noWrap/>
            <w:vAlign w:val="bottom"/>
          </w:tcPr>
          <w:p w14:paraId="5A7E2A84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31EB96" w14:textId="11E540B7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236" w:type="dxa"/>
            <w:noWrap/>
            <w:vAlign w:val="bottom"/>
          </w:tcPr>
          <w:p w14:paraId="5727A6F8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273D4AE4" w14:textId="6AFE2A86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vAlign w:val="bottom"/>
          </w:tcPr>
          <w:p w14:paraId="756EDBA6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D72CE" w14:textId="08D7CACB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  <w:vAlign w:val="bottom"/>
          </w:tcPr>
          <w:p w14:paraId="085A1A49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AF2702" w14:textId="52627DDF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</w:tcPr>
          <w:p w14:paraId="71782BF3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AFA45" w14:textId="0C3BB4B5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  <w:vAlign w:val="bottom"/>
          </w:tcPr>
          <w:p w14:paraId="339FFF9C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1DD5A5" w14:textId="6ABE4B70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vAlign w:val="bottom"/>
          </w:tcPr>
          <w:p w14:paraId="3F99E9D7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CC137" w14:textId="3A389370" w:rsidR="006E54F5" w:rsidRPr="00BC6F75" w:rsidRDefault="00082217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2,639</w:t>
            </w:r>
          </w:p>
        </w:tc>
        <w:tc>
          <w:tcPr>
            <w:tcW w:w="236" w:type="dxa"/>
            <w:vAlign w:val="bottom"/>
          </w:tcPr>
          <w:p w14:paraId="147D01DF" w14:textId="77777777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BD85E8" w14:textId="03543E6C" w:rsidR="006E54F5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2,461</w:t>
            </w:r>
          </w:p>
        </w:tc>
      </w:tr>
      <w:tr w:rsidR="0010454C" w:rsidRPr="00BC6F75" w14:paraId="601E386C" w14:textId="77777777" w:rsidTr="00736BBB">
        <w:trPr>
          <w:trHeight w:val="20"/>
        </w:trPr>
        <w:tc>
          <w:tcPr>
            <w:tcW w:w="2411" w:type="dxa"/>
            <w:noWrap/>
            <w:vAlign w:val="bottom"/>
          </w:tcPr>
          <w:p w14:paraId="2C4449D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D0D93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2A5B0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F367B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EFCE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99C5FA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4CABEF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6CDECA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6ABEC09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8AEA7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519ED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4850A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74A5A9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819FA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D7ADB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30986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538D7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71D9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E62FE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C762F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C2B84B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FB0D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F80AC7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5CC3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592D0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162D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D9071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F2511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0454C" w:rsidRPr="00BC6F75" w14:paraId="62599D9E" w14:textId="77777777" w:rsidTr="00940BF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267695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440195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3A194BC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1F0C79E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DF5FCE3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A683BD" w14:textId="10F38D39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</w:tcPr>
          <w:p w14:paraId="5118B26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6754592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9EC899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6ED9EDE" w14:textId="0F7CF694" w:rsidR="0010454C" w:rsidRPr="00BC6F75" w:rsidRDefault="006E54F5" w:rsidP="006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7" w:type="dxa"/>
            <w:noWrap/>
          </w:tcPr>
          <w:p w14:paraId="14F49A1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D03B09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BA7D49C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9D1E53" w14:textId="3EF03EA3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</w:tcPr>
          <w:p w14:paraId="1BA15E3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99E5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5BDB4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718E8AB" w14:textId="4E849CF6" w:rsidR="0010454C" w:rsidRPr="00BC6F75" w:rsidRDefault="006E54F5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  <w:r w:rsidR="0010454C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9" w:type="dxa"/>
          </w:tcPr>
          <w:p w14:paraId="51A2C1B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ABB4190" w14:textId="77777777" w:rsidR="00DE1D89" w:rsidRPr="00BC6F75" w:rsidRDefault="00DE1D89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1A8052" w14:textId="77777777" w:rsidR="0073792F" w:rsidRPr="00BC6F75" w:rsidRDefault="0073792F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1C044F2" w14:textId="15318461" w:rsidR="0073792F" w:rsidRPr="00BC6F75" w:rsidRDefault="0073792F" w:rsidP="000C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noWrap/>
          </w:tcPr>
          <w:p w14:paraId="7821DC2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0790AA1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3D916E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C75C35" w14:textId="7DAD6E85" w:rsidR="0010454C" w:rsidRPr="00BC6F75" w:rsidRDefault="006E54F5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  <w:noWrap/>
          </w:tcPr>
          <w:p w14:paraId="0E292ED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69DCB22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33A957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0398C3" w14:textId="1DE531B8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(37)</w:t>
            </w:r>
          </w:p>
        </w:tc>
        <w:tc>
          <w:tcPr>
            <w:tcW w:w="236" w:type="dxa"/>
            <w:noWrap/>
          </w:tcPr>
          <w:p w14:paraId="1B0866B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288FD4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68806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DC36B9" w14:textId="24682B31" w:rsidR="0010454C" w:rsidRPr="00BC6F75" w:rsidRDefault="006E54F5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</w:tcPr>
          <w:p w14:paraId="372C3CF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899397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C9B9364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9A56112" w14:textId="54736E5C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</w:tcPr>
          <w:p w14:paraId="5889F12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4300B3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2C477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0FC21F1" w14:textId="3231DD54" w:rsidR="0010454C" w:rsidRPr="00BC6F75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13AF174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E0233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EDFFB50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52289EE" w14:textId="0EB4A82B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</w:tcPr>
          <w:p w14:paraId="49126A91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F744D4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C5740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9E55606" w14:textId="2160FE00" w:rsidR="0010454C" w:rsidRPr="00BC6F75" w:rsidRDefault="00AD03CD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</w:tcPr>
          <w:p w14:paraId="2E21F99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93F312" w14:textId="77777777" w:rsidR="00DE1D89" w:rsidRPr="00BC6F75" w:rsidRDefault="00DE1D89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785907B" w14:textId="77777777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2D39DBD" w14:textId="720508AE" w:rsidR="0073792F" w:rsidRPr="00BC6F75" w:rsidRDefault="0073792F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2B571103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1B5EB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0CDDF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346027" w14:textId="6E3B5A70" w:rsidR="0010454C" w:rsidRPr="00BC6F75" w:rsidRDefault="006E54F5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  <w:r w:rsidR="0010454C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0454C" w:rsidRPr="00BC6F75" w14:paraId="7C2E655B" w14:textId="77777777" w:rsidTr="009D4C9E">
        <w:trPr>
          <w:trHeight w:val="20"/>
        </w:trPr>
        <w:tc>
          <w:tcPr>
            <w:tcW w:w="2411" w:type="dxa"/>
            <w:noWrap/>
            <w:vAlign w:val="bottom"/>
          </w:tcPr>
          <w:p w14:paraId="2300B45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13C77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AD93512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D5B69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6CAFB3A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14AC45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821C8DA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232341B7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A9CE040" w14:textId="77777777" w:rsidR="0010454C" w:rsidRPr="00BC6F75" w:rsidRDefault="0010454C" w:rsidP="0010454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53B7C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BD9CB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32E3E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5D6484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2E5E8C0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91F14E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726F4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241D5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19872419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80861B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0DA5AE67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204ACF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2B32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0A63C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F5FA0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85BB28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9B47E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3DF9C6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3FD05" w14:textId="77777777" w:rsidR="0010454C" w:rsidRPr="00BC6F75" w:rsidRDefault="0010454C" w:rsidP="0010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D6C768E" w14:textId="77777777" w:rsidR="002F3BC7" w:rsidRPr="00BC6F75" w:rsidRDefault="002F3BC7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14:paraId="4D466628" w14:textId="3BEEE937" w:rsidR="00347969" w:rsidRPr="00BC6F75" w:rsidRDefault="00347969" w:rsidP="0072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809DD3" w14:textId="77777777" w:rsidR="00B26B55" w:rsidRPr="00BC6F75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C6F7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366075E" w14:textId="77777777" w:rsidR="00F10686" w:rsidRPr="00BC6F75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C5AC1F" w14:textId="2B9B0849" w:rsidR="00F10686" w:rsidRPr="00BC6F75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999AAE" w14:textId="77777777" w:rsidR="00A26F72" w:rsidRPr="00BC6F75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BC6F75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6E54F5" w:rsidRPr="00BC6F75" w14:paraId="45031448" w14:textId="77777777" w:rsidTr="00A26F72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7D603855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สำหรับงวดหกเดือน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617578C2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2A69B9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BC6F75" w14:paraId="1256D68F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Pr="00BC6F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BC6F75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04" w:type="dxa"/>
            <w:hideMark/>
          </w:tcPr>
          <w:p w14:paraId="56AE2D5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730EFE0E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186D0202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04903B0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1F42CD3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7E79FE04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hideMark/>
          </w:tcPr>
          <w:p w14:paraId="518E7F0F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2AD4A9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2D13BBDB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39970FC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89B08A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6775D9A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57893D1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363168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B912E08" w14:textId="77777777" w:rsidR="006E54F5" w:rsidRPr="00BC6F75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6E54F5" w:rsidRPr="00BC6F75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BC6F75" w14:paraId="5BD5B64C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60C32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2B09D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17C84284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606F4D76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1,222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11AAB170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1,159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51D3E2B0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vAlign w:val="bottom"/>
          </w:tcPr>
          <w:p w14:paraId="059D62C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4B4C7355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9" w:type="dxa"/>
          </w:tcPr>
          <w:p w14:paraId="7AD1C49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3CC8BAF8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5BAEADED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13E2298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65F1832" w14:textId="366F28A5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303365EE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vAlign w:val="bottom"/>
          </w:tcPr>
          <w:p w14:paraId="10AC0A4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2FFE9287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1,688</w:t>
            </w:r>
          </w:p>
        </w:tc>
        <w:tc>
          <w:tcPr>
            <w:tcW w:w="236" w:type="dxa"/>
            <w:vAlign w:val="bottom"/>
          </w:tcPr>
          <w:p w14:paraId="0629110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12AAE4E1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1,555</w:t>
            </w:r>
          </w:p>
        </w:tc>
        <w:tc>
          <w:tcPr>
            <w:tcW w:w="236" w:type="dxa"/>
          </w:tcPr>
          <w:p w14:paraId="5C7DDE8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283179CD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vAlign w:val="bottom"/>
          </w:tcPr>
          <w:p w14:paraId="397DC01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15E5BF15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1789D76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0D91D8C0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4,984</w:t>
            </w:r>
          </w:p>
        </w:tc>
        <w:tc>
          <w:tcPr>
            <w:tcW w:w="236" w:type="dxa"/>
            <w:vAlign w:val="bottom"/>
          </w:tcPr>
          <w:p w14:paraId="4F3F089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3A904618" w:rsidR="001423F1" w:rsidRPr="00BC6F75" w:rsidRDefault="001423F1" w:rsidP="000E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5,084</w:t>
            </w:r>
          </w:p>
        </w:tc>
      </w:tr>
      <w:tr w:rsidR="001423F1" w:rsidRPr="00BC6F75" w14:paraId="2607FE95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53A04EF1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462595F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139FDA9A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6" w:type="dxa"/>
            <w:vAlign w:val="bottom"/>
          </w:tcPr>
          <w:p w14:paraId="4B4486B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1BE1B650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9" w:type="dxa"/>
          </w:tcPr>
          <w:p w14:paraId="7E1E416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7BB9922F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32C4F4F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A4509F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30778495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531C299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173</w:t>
            </w:r>
          </w:p>
        </w:tc>
        <w:tc>
          <w:tcPr>
            <w:tcW w:w="236" w:type="dxa"/>
            <w:vAlign w:val="bottom"/>
          </w:tcPr>
          <w:p w14:paraId="78E72F8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6999E687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7B5073D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5103C83C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</w:tcPr>
          <w:p w14:paraId="2D7B410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491D0668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129EADE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1E0F1FB6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54CA229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5015A605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  <w:tc>
          <w:tcPr>
            <w:tcW w:w="236" w:type="dxa"/>
            <w:vAlign w:val="bottom"/>
          </w:tcPr>
          <w:p w14:paraId="6B22D23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17C3793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</w:tr>
      <w:tr w:rsidR="001423F1" w:rsidRPr="00BC6F75" w14:paraId="3820715F" w14:textId="77777777" w:rsidTr="00A26F72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387EA22D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1,232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6FBC69F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1,177</w:t>
            </w:r>
          </w:p>
        </w:tc>
        <w:tc>
          <w:tcPr>
            <w:tcW w:w="237" w:type="dxa"/>
            <w:vAlign w:val="bottom"/>
          </w:tcPr>
          <w:p w14:paraId="350FA7E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72F0CE72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792</w:t>
            </w:r>
          </w:p>
        </w:tc>
        <w:tc>
          <w:tcPr>
            <w:tcW w:w="236" w:type="dxa"/>
            <w:vAlign w:val="bottom"/>
          </w:tcPr>
          <w:p w14:paraId="3D808B5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707E826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806</w:t>
            </w:r>
          </w:p>
        </w:tc>
        <w:tc>
          <w:tcPr>
            <w:tcW w:w="239" w:type="dxa"/>
          </w:tcPr>
          <w:p w14:paraId="3D42D12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61053721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280</w:t>
            </w:r>
          </w:p>
        </w:tc>
        <w:tc>
          <w:tcPr>
            <w:tcW w:w="236" w:type="dxa"/>
            <w:vAlign w:val="bottom"/>
          </w:tcPr>
          <w:p w14:paraId="0AFCE98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0E99BC8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381</w:t>
            </w:r>
          </w:p>
        </w:tc>
        <w:tc>
          <w:tcPr>
            <w:tcW w:w="236" w:type="dxa"/>
            <w:vAlign w:val="bottom"/>
          </w:tcPr>
          <w:p w14:paraId="6EEDB36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7B1643F3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907</w:t>
            </w:r>
          </w:p>
        </w:tc>
        <w:tc>
          <w:tcPr>
            <w:tcW w:w="236" w:type="dxa"/>
            <w:vAlign w:val="bottom"/>
          </w:tcPr>
          <w:p w14:paraId="58863E5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4ABC19D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1,132</w:t>
            </w:r>
          </w:p>
        </w:tc>
        <w:tc>
          <w:tcPr>
            <w:tcW w:w="236" w:type="dxa"/>
            <w:vAlign w:val="bottom"/>
          </w:tcPr>
          <w:p w14:paraId="0F06E74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61D0B215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1,715</w:t>
            </w:r>
          </w:p>
        </w:tc>
        <w:tc>
          <w:tcPr>
            <w:tcW w:w="236" w:type="dxa"/>
            <w:vAlign w:val="bottom"/>
          </w:tcPr>
          <w:p w14:paraId="0968DCB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4D34322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1,584</w:t>
            </w:r>
          </w:p>
        </w:tc>
        <w:tc>
          <w:tcPr>
            <w:tcW w:w="236" w:type="dxa"/>
          </w:tcPr>
          <w:p w14:paraId="38D8608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47350320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246</w:t>
            </w:r>
          </w:p>
        </w:tc>
        <w:tc>
          <w:tcPr>
            <w:tcW w:w="236" w:type="dxa"/>
            <w:vAlign w:val="bottom"/>
          </w:tcPr>
          <w:p w14:paraId="7DC3DC2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4E0DB19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336</w:t>
            </w:r>
          </w:p>
        </w:tc>
        <w:tc>
          <w:tcPr>
            <w:tcW w:w="236" w:type="dxa"/>
            <w:vAlign w:val="bottom"/>
          </w:tcPr>
          <w:p w14:paraId="36BBFEE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05C857A0" w:rsidR="001423F1" w:rsidRPr="00BC6F75" w:rsidRDefault="00185E4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5,172</w:t>
            </w:r>
          </w:p>
        </w:tc>
        <w:tc>
          <w:tcPr>
            <w:tcW w:w="236" w:type="dxa"/>
            <w:vAlign w:val="bottom"/>
          </w:tcPr>
          <w:p w14:paraId="5EF8E06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65C94E3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5,416</w:t>
            </w:r>
          </w:p>
        </w:tc>
      </w:tr>
      <w:tr w:rsidR="006E54F5" w:rsidRPr="00BC6F75" w14:paraId="690BC1FE" w14:textId="77777777" w:rsidTr="00A26F72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B7DAB6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BC6F75" w14:paraId="4F5BAD82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E34EFB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CBB9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BC6F75" w14:paraId="4E8CCC9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226950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D30FCB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1ABE2B2E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22325850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5D5EE38B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225460A5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539CED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C0797F" w14:textId="266959BA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498A6870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1,679</w:t>
            </w:r>
          </w:p>
        </w:tc>
        <w:tc>
          <w:tcPr>
            <w:tcW w:w="236" w:type="dxa"/>
            <w:vAlign w:val="bottom"/>
          </w:tcPr>
          <w:p w14:paraId="353D95D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0B37C6E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1,550</w:t>
            </w:r>
          </w:p>
        </w:tc>
        <w:tc>
          <w:tcPr>
            <w:tcW w:w="236" w:type="dxa"/>
          </w:tcPr>
          <w:p w14:paraId="1BB610F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31C2466A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100654F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F65F7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0E3E4EC8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1,679</w:t>
            </w:r>
          </w:p>
        </w:tc>
        <w:tc>
          <w:tcPr>
            <w:tcW w:w="236" w:type="dxa"/>
            <w:vAlign w:val="bottom"/>
          </w:tcPr>
          <w:p w14:paraId="0F346DC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531F4D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82FCA" w14:textId="2234F89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1,550 </w:t>
            </w:r>
          </w:p>
        </w:tc>
      </w:tr>
      <w:tr w:rsidR="001423F1" w:rsidRPr="00BC6F75" w14:paraId="209B4B78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50A21A70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61298C" w14:textId="7A15BF65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1C4C3214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AC8644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02ED35D0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44C9DE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1A0C5763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A03C63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DD876E3" w14:textId="4E264D75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256C36F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36" w:type="dxa"/>
            <w:vAlign w:val="bottom"/>
          </w:tcPr>
          <w:p w14:paraId="14DC2AA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5DD57936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6DB87765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vAlign w:val="bottom"/>
          </w:tcPr>
          <w:p w14:paraId="6EBCF96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6FFC01E9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5314633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37E4E812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36" w:type="dxa"/>
            <w:vAlign w:val="bottom"/>
          </w:tcPr>
          <w:p w14:paraId="1FDB1A0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7DF03D56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524</w:t>
            </w:r>
          </w:p>
        </w:tc>
      </w:tr>
      <w:tr w:rsidR="001423F1" w:rsidRPr="00BC6F75" w14:paraId="378DC9F8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3FA556FB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1D304D0" w14:textId="09926A80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3229DB65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5D8709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72D1645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CA189B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7EBD01A8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53980D2" w14:textId="4DC81DBC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noWrap/>
            <w:vAlign w:val="bottom"/>
          </w:tcPr>
          <w:p w14:paraId="6A0FDC1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B5C75" w14:textId="6F2ED7B4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551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53384E69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684</w:t>
            </w:r>
          </w:p>
        </w:tc>
        <w:tc>
          <w:tcPr>
            <w:tcW w:w="236" w:type="dxa"/>
            <w:vAlign w:val="bottom"/>
          </w:tcPr>
          <w:p w14:paraId="72FFC67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6197F55D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3E60A051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025A107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4FBD4F3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6" w:type="dxa"/>
            <w:vAlign w:val="bottom"/>
          </w:tcPr>
          <w:p w14:paraId="3FDCB8A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25651B5D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1,006</w:t>
            </w:r>
          </w:p>
        </w:tc>
        <w:tc>
          <w:tcPr>
            <w:tcW w:w="236" w:type="dxa"/>
            <w:vAlign w:val="bottom"/>
          </w:tcPr>
          <w:p w14:paraId="595D7D6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09AFE7E5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1,363</w:t>
            </w:r>
          </w:p>
        </w:tc>
      </w:tr>
      <w:tr w:rsidR="001423F1" w:rsidRPr="00BC6F75" w14:paraId="6646FE1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4506A630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943F2ED" w14:textId="622AED96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22AF57AA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36" w:type="dxa"/>
            <w:vAlign w:val="bottom"/>
          </w:tcPr>
          <w:p w14:paraId="013025C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0422165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640</w:t>
            </w:r>
          </w:p>
        </w:tc>
        <w:tc>
          <w:tcPr>
            <w:tcW w:w="239" w:type="dxa"/>
          </w:tcPr>
          <w:p w14:paraId="7EDDA02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33F57422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991123B" w14:textId="03819696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D75628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B51FA56" w14:textId="73160933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4D0539A6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1DACEE71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1BF32596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7DD5195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11A2AFE4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36" w:type="dxa"/>
            <w:vAlign w:val="bottom"/>
          </w:tcPr>
          <w:p w14:paraId="6AE67F4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459FFA2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640</w:t>
            </w:r>
          </w:p>
        </w:tc>
      </w:tr>
      <w:tr w:rsidR="001423F1" w:rsidRPr="00BC6F75" w14:paraId="20EEEFB1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5BA76C91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685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116596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6325623" w14:textId="616FD09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630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C2C249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6863C260" w:rsidR="000800CD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1F0F94F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225DC14" w14:textId="3CDD2328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9" w:type="dxa"/>
          </w:tcPr>
          <w:p w14:paraId="4178BCA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6A750EB2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82C635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71C060B" w14:textId="29EC88C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920BA9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8B720C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71471C9F" w:rsidR="000800CD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F718F0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728805E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36" w:type="dxa"/>
            <w:vAlign w:val="bottom"/>
          </w:tcPr>
          <w:p w14:paraId="684351B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0E442FFC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E95A52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4CD2F12C" w:rsidR="000800CD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36" w:type="dxa"/>
            <w:vAlign w:val="bottom"/>
          </w:tcPr>
          <w:p w14:paraId="21D51ED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26A127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3A53121C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2980E98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74634E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66D601C9" w:rsidR="000800CD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236" w:type="dxa"/>
            <w:vAlign w:val="bottom"/>
          </w:tcPr>
          <w:p w14:paraId="0908053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50BD07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1149F66C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</w:tr>
      <w:tr w:rsidR="001423F1" w:rsidRPr="00BC6F75" w14:paraId="28C8BBB4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427E3416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AC0C625" w14:textId="68501AD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5624BF8E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74CC05E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6586AC2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" w:type="dxa"/>
          </w:tcPr>
          <w:p w14:paraId="029A4AF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27C1B468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7763C1F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C46F11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5021F3D3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49B22D50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4EF3108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68F17C3C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5C65EF2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31A211D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337A7A1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30AB7508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vAlign w:val="bottom"/>
          </w:tcPr>
          <w:p w14:paraId="48D739C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01B5A5D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vAlign w:val="bottom"/>
          </w:tcPr>
          <w:p w14:paraId="07BEE96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56916844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vAlign w:val="bottom"/>
          </w:tcPr>
          <w:p w14:paraId="0049234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77638675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</w:p>
        </w:tc>
      </w:tr>
      <w:tr w:rsidR="001423F1" w:rsidRPr="00BC6F75" w14:paraId="40E3C602" w14:textId="77777777" w:rsidTr="00A26F72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5A9E473F" w:rsidR="001423F1" w:rsidRPr="00BC6F75" w:rsidRDefault="00876486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1,222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52C4F3D" w14:textId="038CBCB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1,159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65A5BD19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vAlign w:val="bottom"/>
          </w:tcPr>
          <w:p w14:paraId="09EEA79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522A9F38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9" w:type="dxa"/>
          </w:tcPr>
          <w:p w14:paraId="6F049F1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05A502CE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360B2F7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0227816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5B60DC77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1F50D47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vAlign w:val="bottom"/>
          </w:tcPr>
          <w:p w14:paraId="5EB4591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32E90DC6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1,688</w:t>
            </w:r>
          </w:p>
        </w:tc>
        <w:tc>
          <w:tcPr>
            <w:tcW w:w="236" w:type="dxa"/>
            <w:vAlign w:val="bottom"/>
          </w:tcPr>
          <w:p w14:paraId="5F02510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2375BD1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1,555</w:t>
            </w:r>
          </w:p>
        </w:tc>
        <w:tc>
          <w:tcPr>
            <w:tcW w:w="236" w:type="dxa"/>
          </w:tcPr>
          <w:p w14:paraId="353C80B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126DA7A7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vAlign w:val="bottom"/>
          </w:tcPr>
          <w:p w14:paraId="03CFE19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5D37A8F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6A73BAD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78D6AD82" w:rsidR="001423F1" w:rsidRPr="00BC6F75" w:rsidRDefault="000800C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4,984</w:t>
            </w:r>
          </w:p>
        </w:tc>
        <w:tc>
          <w:tcPr>
            <w:tcW w:w="236" w:type="dxa"/>
            <w:vAlign w:val="bottom"/>
          </w:tcPr>
          <w:p w14:paraId="267C614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2C2BAA6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5,084</w:t>
            </w:r>
          </w:p>
        </w:tc>
      </w:tr>
      <w:tr w:rsidR="006E54F5" w:rsidRPr="00BC6F75" w14:paraId="1E08B017" w14:textId="77777777" w:rsidTr="00A26F72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97C27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A20C566" w14:textId="77777777" w:rsidR="001423F1" w:rsidRPr="00BC6F75" w:rsidRDefault="001423F1"/>
    <w:p w14:paraId="5641DB3B" w14:textId="77777777" w:rsidR="001423F1" w:rsidRPr="00BC6F75" w:rsidRDefault="001423F1"/>
    <w:p w14:paraId="378445F8" w14:textId="77777777" w:rsidR="001423F1" w:rsidRPr="00BC6F75" w:rsidRDefault="001423F1"/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AC285A" w:rsidRPr="00BC6F75" w14:paraId="3FBEB405" w14:textId="77777777" w:rsidTr="00C62EC9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BC355C7" w14:textId="70254368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5B6879" w:rsidRPr="00BC6F75" w14:paraId="577E2F0F" w14:textId="77777777" w:rsidTr="0028266E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E4C9591" w14:textId="131E51BD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สำหรับงวดหกเดือน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noWrap/>
            <w:vAlign w:val="bottom"/>
          </w:tcPr>
          <w:p w14:paraId="3D5BF2EB" w14:textId="31ABC42A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noWrap/>
            <w:vAlign w:val="bottom"/>
          </w:tcPr>
          <w:p w14:paraId="0B82F5BE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08BD74DB" w14:textId="5306B306" w:rsidR="005B6879" w:rsidRPr="00BC6F75" w:rsidRDefault="005B6879" w:rsidP="005B687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738B5D8" w14:textId="77777777" w:rsidR="005B6879" w:rsidRPr="00BC6F75" w:rsidRDefault="005B6879" w:rsidP="005B6879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2" w:type="dxa"/>
            <w:gridSpan w:val="3"/>
            <w:noWrap/>
            <w:vAlign w:val="bottom"/>
          </w:tcPr>
          <w:p w14:paraId="10BC2374" w14:textId="048FBBB4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noWrap/>
            <w:vAlign w:val="bottom"/>
          </w:tcPr>
          <w:p w14:paraId="1CA8CA25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noWrap/>
            <w:vAlign w:val="bottom"/>
          </w:tcPr>
          <w:p w14:paraId="66B853FE" w14:textId="66AA5BF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  <w:vAlign w:val="bottom"/>
          </w:tcPr>
          <w:p w14:paraId="487B2A96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3E34BE1C" w14:textId="7B3FE5E9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สายธุรกิจเทรดดิ้ง</w:t>
            </w:r>
          </w:p>
        </w:tc>
        <w:tc>
          <w:tcPr>
            <w:tcW w:w="236" w:type="dxa"/>
          </w:tcPr>
          <w:p w14:paraId="086DFBD6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</w:tcPr>
          <w:p w14:paraId="410DB585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</w:t>
            </w:r>
          </w:p>
          <w:p w14:paraId="2AA231B7" w14:textId="552572AE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และอื่นๆ</w:t>
            </w:r>
          </w:p>
        </w:tc>
        <w:tc>
          <w:tcPr>
            <w:tcW w:w="236" w:type="dxa"/>
            <w:vAlign w:val="bottom"/>
          </w:tcPr>
          <w:p w14:paraId="2B5A12CC" w14:textId="77777777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3B877AC8" w14:textId="711E6C86" w:rsidR="005B6879" w:rsidRPr="00BC6F75" w:rsidRDefault="005B6879" w:rsidP="005B6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AC285A" w:rsidRPr="00BC6F75" w14:paraId="19E6B041" w14:textId="77777777" w:rsidTr="009B0C92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737CFEF0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Pr="00BC6F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BC6F75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04" w:type="dxa"/>
            <w:noWrap/>
          </w:tcPr>
          <w:p w14:paraId="39289C8F" w14:textId="1D4D3D2B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660ADDFB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37305764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</w:tcPr>
          <w:p w14:paraId="0615BA4C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549556B7" w:rsidR="00AC285A" w:rsidRPr="00BC6F75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CC6CC3D" w14:textId="77777777" w:rsidR="00AC285A" w:rsidRPr="00BC6F75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002C9DF3" w:rsidR="00AC285A" w:rsidRPr="00BC6F75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40548A07" w14:textId="77777777" w:rsidR="00AC285A" w:rsidRPr="00BC6F75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4AB4233B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5E414F4B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7BB871DD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</w:tcPr>
          <w:p w14:paraId="331BD9E7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E833E38" w14:textId="6DF514EE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1BF6D93D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6E30F328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EC6840D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66ED39BE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09A5C8C3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35CD23BD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60844C3C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19E0CADA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5D130B2C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5FD2C1B8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2D5711D7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335E9659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AC05E6F" w14:textId="77777777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4EBA9A64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AC285A" w:rsidRPr="00BC6F75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BC6F75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BC6F75" w14:paraId="2744656E" w14:textId="77777777" w:rsidTr="00A26F72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3E127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A57DA1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61EC99B8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3B30E0E1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  <w:r w:rsidR="00EB6F68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</w:tcPr>
          <w:p w14:paraId="6F1C8D2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22AC8BB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237" w:type="dxa"/>
            <w:shd w:val="clear" w:color="auto" w:fill="auto"/>
            <w:noWrap/>
          </w:tcPr>
          <w:p w14:paraId="65FF973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shd w:val="clear" w:color="auto" w:fill="auto"/>
          </w:tcPr>
          <w:p w14:paraId="1958B036" w14:textId="7DC3EB4D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A6CC6E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3B8B151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" w:type="dxa"/>
          </w:tcPr>
          <w:p w14:paraId="59B1857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1CC78F40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18A4A19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7F6E01B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42BB65F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A44A84D" w14:textId="0C9E41E2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6" w:type="dxa"/>
            <w:noWrap/>
          </w:tcPr>
          <w:p w14:paraId="26F9627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7CA6522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36" w:type="dxa"/>
          </w:tcPr>
          <w:p w14:paraId="3C110ED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283CF864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1,684</w:t>
            </w:r>
          </w:p>
        </w:tc>
        <w:tc>
          <w:tcPr>
            <w:tcW w:w="236" w:type="dxa"/>
          </w:tcPr>
          <w:p w14:paraId="71CCDA6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hideMark/>
          </w:tcPr>
          <w:p w14:paraId="5AE2D969" w14:textId="260C8DB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1,548 </w:t>
            </w:r>
          </w:p>
        </w:tc>
        <w:tc>
          <w:tcPr>
            <w:tcW w:w="236" w:type="dxa"/>
          </w:tcPr>
          <w:p w14:paraId="4BBB7C1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007F2292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</w:tcPr>
          <w:p w14:paraId="1EB1E7C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shd w:val="clear" w:color="auto" w:fill="auto"/>
            <w:hideMark/>
          </w:tcPr>
          <w:p w14:paraId="2A16A0D4" w14:textId="3A07BBC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78 </w:t>
            </w:r>
          </w:p>
        </w:tc>
        <w:tc>
          <w:tcPr>
            <w:tcW w:w="236" w:type="dxa"/>
          </w:tcPr>
          <w:p w14:paraId="4124BA6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1841CB54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2,32</w:t>
            </w:r>
            <w:r w:rsidR="00EB6F68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36" w:type="dxa"/>
          </w:tcPr>
          <w:p w14:paraId="5EC0AE4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shd w:val="clear" w:color="auto" w:fill="auto"/>
            <w:hideMark/>
          </w:tcPr>
          <w:p w14:paraId="20EA91EB" w14:textId="5FDEE1C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2,160 </w:t>
            </w:r>
          </w:p>
        </w:tc>
      </w:tr>
      <w:tr w:rsidR="001423F1" w:rsidRPr="00BC6F75" w14:paraId="35350203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10375044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="00EB6F68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</w:tcPr>
          <w:p w14:paraId="3CBC8FE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23E5E0A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760</w:t>
            </w:r>
          </w:p>
        </w:tc>
        <w:tc>
          <w:tcPr>
            <w:tcW w:w="237" w:type="dxa"/>
            <w:shd w:val="clear" w:color="auto" w:fill="auto"/>
            <w:noWrap/>
          </w:tcPr>
          <w:p w14:paraId="25626D9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1F04C" w14:textId="294F6653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714</w:t>
            </w:r>
          </w:p>
        </w:tc>
        <w:tc>
          <w:tcPr>
            <w:tcW w:w="236" w:type="dxa"/>
            <w:shd w:val="clear" w:color="auto" w:fill="auto"/>
          </w:tcPr>
          <w:p w14:paraId="673C7C4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5DB594E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695</w:t>
            </w:r>
          </w:p>
        </w:tc>
        <w:tc>
          <w:tcPr>
            <w:tcW w:w="239" w:type="dxa"/>
          </w:tcPr>
          <w:p w14:paraId="3357498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0F735834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noWrap/>
          </w:tcPr>
          <w:p w14:paraId="08F981A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242141D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</w:tcPr>
          <w:p w14:paraId="0C72C71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13163110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712</w:t>
            </w:r>
          </w:p>
        </w:tc>
        <w:tc>
          <w:tcPr>
            <w:tcW w:w="236" w:type="dxa"/>
            <w:noWrap/>
          </w:tcPr>
          <w:p w14:paraId="29395DB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34CAF02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</w:tcPr>
          <w:p w14:paraId="134F2F3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4611D704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4B81CB5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33215" w14:textId="5FE0834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 </w:t>
            </w:r>
          </w:p>
        </w:tc>
        <w:tc>
          <w:tcPr>
            <w:tcW w:w="236" w:type="dxa"/>
          </w:tcPr>
          <w:p w14:paraId="7185292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7B3F3F71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177</w:t>
            </w:r>
          </w:p>
        </w:tc>
        <w:tc>
          <w:tcPr>
            <w:tcW w:w="236" w:type="dxa"/>
          </w:tcPr>
          <w:p w14:paraId="566E0CA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949E0" w14:textId="27331825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245 </w:t>
            </w:r>
          </w:p>
        </w:tc>
        <w:tc>
          <w:tcPr>
            <w:tcW w:w="236" w:type="dxa"/>
          </w:tcPr>
          <w:p w14:paraId="4EC3E7F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4818E5F0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2,66</w:t>
            </w:r>
            <w:r w:rsidR="00EB6F68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FCC431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66E5F" w14:textId="32A36A39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2,924 </w:t>
            </w:r>
          </w:p>
        </w:tc>
      </w:tr>
      <w:tr w:rsidR="001423F1" w:rsidRPr="00BC6F75" w14:paraId="0A1CFD11" w14:textId="77777777" w:rsidTr="00F200D6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08609F17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1,222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E278140" w14:textId="29597EA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1,159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C966B5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FA7AA" w14:textId="38187183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0092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3B45793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9" w:type="dxa"/>
          </w:tcPr>
          <w:p w14:paraId="3329BA9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63AF090B" w:rsidR="001423F1" w:rsidRPr="00BC6F75" w:rsidRDefault="00C55DBD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13D3DE76" w14:textId="2699A30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420A0B0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3114AFDA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34CF16F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vAlign w:val="bottom"/>
          </w:tcPr>
          <w:p w14:paraId="797ECF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4FA844B9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1,688</w:t>
            </w:r>
          </w:p>
        </w:tc>
        <w:tc>
          <w:tcPr>
            <w:tcW w:w="236" w:type="dxa"/>
            <w:vAlign w:val="bottom"/>
          </w:tcPr>
          <w:p w14:paraId="0A3B3E5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DD39F9F" w14:textId="645F31F9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1,555 </w:t>
            </w:r>
          </w:p>
        </w:tc>
        <w:tc>
          <w:tcPr>
            <w:tcW w:w="236" w:type="dxa"/>
          </w:tcPr>
          <w:p w14:paraId="5A9F4E9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252B029B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vAlign w:val="bottom"/>
          </w:tcPr>
          <w:p w14:paraId="272BDD6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8DA828D" w14:textId="0FE58F8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323 </w:t>
            </w:r>
          </w:p>
        </w:tc>
        <w:tc>
          <w:tcPr>
            <w:tcW w:w="236" w:type="dxa"/>
            <w:vAlign w:val="bottom"/>
          </w:tcPr>
          <w:p w14:paraId="51CF40E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197505AA" w:rsidR="001423F1" w:rsidRPr="00BC6F75" w:rsidRDefault="00B04F4F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4,984</w:t>
            </w:r>
          </w:p>
        </w:tc>
        <w:tc>
          <w:tcPr>
            <w:tcW w:w="236" w:type="dxa"/>
            <w:vAlign w:val="bottom"/>
          </w:tcPr>
          <w:p w14:paraId="0217612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5F744F3" w14:textId="19C2D7E4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5,084 </w:t>
            </w:r>
          </w:p>
        </w:tc>
      </w:tr>
      <w:tr w:rsidR="001423F1" w:rsidRPr="00BC6F75" w14:paraId="66DCB866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9BD57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88902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C44E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0721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A333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3D0D875E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46E29E6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E57D056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79E03A59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</w:tcPr>
          <w:p w14:paraId="71365F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102AAD2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42B0B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2982A27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7" w:type="dxa"/>
            <w:noWrap/>
          </w:tcPr>
          <w:p w14:paraId="53079DD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C12AB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B845D99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6700F8AE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</w:tcPr>
          <w:p w14:paraId="29D21F2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C83AA2" w14:textId="55F47B3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9" w:type="dxa"/>
          </w:tcPr>
          <w:p w14:paraId="7D7E393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1BC6D0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6D3C1E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6F8AB8D9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</w:tcPr>
          <w:p w14:paraId="4A54036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A0C55D3" w14:textId="3230A0D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noWrap/>
          </w:tcPr>
          <w:p w14:paraId="3645408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EBF5A8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24223D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3719DEFF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236" w:type="dxa"/>
            <w:noWrap/>
          </w:tcPr>
          <w:p w14:paraId="6EC4193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EA2EC1" w14:textId="4D64E64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0C107BF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C8A8F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3FFF14C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6B868F68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</w:tcPr>
          <w:p w14:paraId="3955037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44FC9" w14:textId="158E983B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</w:tcPr>
          <w:p w14:paraId="1735B35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2B917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652C8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69E6C822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477F45A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E3AC5" w14:textId="6600AB1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</w:tcPr>
          <w:p w14:paraId="77915C5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ACDE6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61AF6A1" w14:textId="77777777" w:rsidR="00266DEB" w:rsidRPr="00BC6F75" w:rsidRDefault="00266DEB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0B98ED3A" w:rsidR="001C2134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310E245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731C7" w14:textId="6DEDFE4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</w:tr>
      <w:tr w:rsidR="001423F1" w:rsidRPr="00BC6F75" w14:paraId="62E439EE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51A1C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2EEFB4B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688F3A6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9C12EB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2997B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DAD352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8DCB01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55C78E4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7967316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01C9C593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AD3CD2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7503026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80308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3D1FE9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218B8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3F2804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2EF8A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A0623F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9E99E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7828D8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67C5BB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3BD870D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6E131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0EDF468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6A1758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B2740C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ED89C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CB95E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43578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D8192F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109D8A42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3CF3D58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Pr="00BC6F75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Pr="00BC6F75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BC6F75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BC6F7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1534CB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B417C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F00DF6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87F99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E7E0684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3CCE3DF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64ECDC1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8386CF5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8D8F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968F73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ADFDCC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924BCA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166BCD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668F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2A8225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73B10A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2FFB438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59FF3C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78A18A4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84355D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7A41A11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2CD530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59F740E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82E14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09FD9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529A1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6EE577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423F1" w:rsidRPr="00BC6F75" w14:paraId="59519CD4" w14:textId="77777777" w:rsidTr="005C098E">
        <w:trPr>
          <w:trHeight w:val="20"/>
        </w:trPr>
        <w:tc>
          <w:tcPr>
            <w:tcW w:w="2411" w:type="dxa"/>
            <w:noWrap/>
            <w:vAlign w:val="bottom"/>
          </w:tcPr>
          <w:p w14:paraId="06CDB14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C6F7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1716E9" w14:textId="34B78FAD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2,535</w:t>
            </w:r>
          </w:p>
        </w:tc>
        <w:tc>
          <w:tcPr>
            <w:tcW w:w="237" w:type="dxa"/>
            <w:noWrap/>
            <w:vAlign w:val="bottom"/>
          </w:tcPr>
          <w:p w14:paraId="3CD6B6D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3254C4" w14:textId="29708F9E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2,674</w:t>
            </w:r>
          </w:p>
        </w:tc>
        <w:tc>
          <w:tcPr>
            <w:tcW w:w="237" w:type="dxa"/>
            <w:noWrap/>
            <w:vAlign w:val="bottom"/>
          </w:tcPr>
          <w:p w14:paraId="69EAAF2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</w:tcPr>
          <w:p w14:paraId="6B4F5897" w14:textId="63F55E0B" w:rsidR="001423F1" w:rsidRPr="00BC6F75" w:rsidRDefault="001C2134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1,564</w:t>
            </w:r>
          </w:p>
        </w:tc>
        <w:tc>
          <w:tcPr>
            <w:tcW w:w="236" w:type="dxa"/>
          </w:tcPr>
          <w:p w14:paraId="5E0693BD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E8F4E" w14:textId="70F294CA" w:rsidR="001423F1" w:rsidRPr="00BC6F75" w:rsidRDefault="002851E2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1,492</w:t>
            </w:r>
          </w:p>
        </w:tc>
        <w:tc>
          <w:tcPr>
            <w:tcW w:w="239" w:type="dxa"/>
          </w:tcPr>
          <w:p w14:paraId="6FAC6E69" w14:textId="77777777" w:rsidR="001423F1" w:rsidRPr="00BC6F75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14B27F" w14:textId="0FB2C929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476</w:t>
            </w:r>
          </w:p>
        </w:tc>
        <w:tc>
          <w:tcPr>
            <w:tcW w:w="236" w:type="dxa"/>
            <w:noWrap/>
            <w:vAlign w:val="bottom"/>
          </w:tcPr>
          <w:p w14:paraId="461091D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B6FD69" w14:textId="511C1930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707</w:t>
            </w:r>
          </w:p>
        </w:tc>
        <w:tc>
          <w:tcPr>
            <w:tcW w:w="236" w:type="dxa"/>
            <w:noWrap/>
            <w:vAlign w:val="bottom"/>
          </w:tcPr>
          <w:p w14:paraId="7B2449A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29B74D" w14:textId="4BF051F7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1,547</w:t>
            </w:r>
          </w:p>
        </w:tc>
        <w:tc>
          <w:tcPr>
            <w:tcW w:w="236" w:type="dxa"/>
            <w:noWrap/>
            <w:vAlign w:val="bottom"/>
          </w:tcPr>
          <w:p w14:paraId="6D69CAB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9345E6" w14:textId="34F09815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1,676</w:t>
            </w:r>
          </w:p>
        </w:tc>
        <w:tc>
          <w:tcPr>
            <w:tcW w:w="236" w:type="dxa"/>
            <w:vAlign w:val="bottom"/>
          </w:tcPr>
          <w:p w14:paraId="42ED33A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</w:tcPr>
          <w:p w14:paraId="20E2DF11" w14:textId="29444FA8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1,640</w:t>
            </w:r>
          </w:p>
        </w:tc>
        <w:tc>
          <w:tcPr>
            <w:tcW w:w="236" w:type="dxa"/>
          </w:tcPr>
          <w:p w14:paraId="3A94436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A910B" w14:textId="624D5714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1,705</w:t>
            </w:r>
          </w:p>
        </w:tc>
        <w:tc>
          <w:tcPr>
            <w:tcW w:w="236" w:type="dxa"/>
          </w:tcPr>
          <w:p w14:paraId="15CB4FE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C522E4" w14:textId="195D66D4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C80839"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2CD853B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0EAAE" w14:textId="5BB31F36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  <w:vAlign w:val="bottom"/>
          </w:tcPr>
          <w:p w14:paraId="5E07BC1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C7EF56" w14:textId="202B00C4" w:rsidR="001423F1" w:rsidRPr="00BC6F75" w:rsidRDefault="001C2134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8,628</w:t>
            </w:r>
          </w:p>
        </w:tc>
        <w:tc>
          <w:tcPr>
            <w:tcW w:w="236" w:type="dxa"/>
            <w:vAlign w:val="bottom"/>
          </w:tcPr>
          <w:p w14:paraId="3635A86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8B7D45" w14:textId="12043569" w:rsidR="001423F1" w:rsidRPr="00BC6F75" w:rsidRDefault="002851E2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BC6F7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9,152</w:t>
            </w:r>
          </w:p>
        </w:tc>
      </w:tr>
      <w:tr w:rsidR="006E54F5" w:rsidRPr="00BC6F75" w14:paraId="79D87E25" w14:textId="77777777" w:rsidTr="002B1B92">
        <w:trPr>
          <w:trHeight w:val="20"/>
        </w:trPr>
        <w:tc>
          <w:tcPr>
            <w:tcW w:w="2411" w:type="dxa"/>
            <w:noWrap/>
            <w:vAlign w:val="bottom"/>
          </w:tcPr>
          <w:p w14:paraId="2AFA45E9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58CDC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FDAB50B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4601C7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632022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4788D5ED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83BD70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44075172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7CC617F" w14:textId="77777777" w:rsidR="006E54F5" w:rsidRPr="00BC6F75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C5323C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624ED4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1AEBF1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7E4AABF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A77246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BB5031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002F10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1A225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27A395C2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B4F18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3DA23E1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34590A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488AF5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07A6E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9BCEB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155ABEE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B1897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F2DF44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6BE90D" w14:textId="77777777" w:rsidR="006E54F5" w:rsidRPr="00BC6F75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82F9031" w14:textId="77777777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AC8AD2" w14:textId="77777777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E4C28D" w14:textId="77777777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5DBC92" w14:textId="77777777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A23C53B" w:rsidR="006E54F5" w:rsidRPr="00BC6F75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BC6F75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BC6F75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94EF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84B514B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BC6F75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CD36" w14:textId="1A44F87D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2C4EC8" w:rsidRPr="00BC6F7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2C4EC8"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F5E656F" w14:textId="479AACE9" w:rsidR="00536480" w:rsidRPr="00BC6F75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6644D6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56BCD10" w14:textId="4EA2D65E" w:rsidR="00536480" w:rsidRPr="00BC6F75" w:rsidRDefault="005C0C03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="009D4C9E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36480" w:rsidRPr="00BC6F75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BAD3D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2841C05F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BC6F75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070E4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067D170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BC6F75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77C27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CC2A8CE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2D2A8FF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AA2764" w14:textId="77777777" w:rsidR="00536480" w:rsidRPr="00BC6F75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BC6F75" w14:paraId="43A270C9" w14:textId="77777777" w:rsidTr="0054373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BE6A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C0C321D" w14:textId="455370EC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7AEB6B2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479E712" w14:textId="23CEEDD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311 </w:t>
            </w:r>
          </w:p>
        </w:tc>
      </w:tr>
      <w:tr w:rsidR="001423F1" w:rsidRPr="00BC6F75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A14A" w14:textId="494A823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  <w:shd w:val="clear" w:color="auto" w:fill="auto"/>
          </w:tcPr>
          <w:p w14:paraId="70B17EA7" w14:textId="3CC73B48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454C6A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355C36B" w14:textId="7F6B13C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18 </w:t>
            </w:r>
          </w:p>
        </w:tc>
      </w:tr>
      <w:tr w:rsidR="001423F1" w:rsidRPr="00BC6F75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732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75377620" w14:textId="1425B7CE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6BBBB23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AB0ED48" w14:textId="44E6002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411 </w:t>
            </w:r>
          </w:p>
        </w:tc>
      </w:tr>
      <w:tr w:rsidR="001423F1" w:rsidRPr="00BC6F75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8D36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724F3432" w14:textId="2AAE783D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63924B5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E620985" w14:textId="076D6AAA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127 </w:t>
            </w:r>
          </w:p>
        </w:tc>
      </w:tr>
      <w:tr w:rsidR="001423F1" w:rsidRPr="00BC6F75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86957" w14:textId="1379F8CD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84DE8E7" w14:textId="27B313E9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  <w:r w:rsidR="008E0474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FECA588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497346A" w14:textId="57BAA0B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87</w:t>
            </w:r>
          </w:p>
        </w:tc>
      </w:tr>
      <w:tr w:rsidR="001423F1" w:rsidRPr="00BC6F75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CE36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7716" w14:textId="202CC5FB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77</w:t>
            </w:r>
            <w:r w:rsidR="008E0474"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6E3A2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A5FC9" w14:textId="7C7E4CB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954</w:t>
            </w:r>
          </w:p>
        </w:tc>
      </w:tr>
      <w:tr w:rsidR="001423F1" w:rsidRPr="00BC6F75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DF2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1854F531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4F2A7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0E1D3D5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BC6F75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32B5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060EF5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1CBCA0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212806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BC6F75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B390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047D77A" w14:textId="410FD49E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</w:t>
            </w:r>
            <w:r w:rsidR="008E0474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22288E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C7AA321" w14:textId="05C5762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472 </w:t>
            </w:r>
          </w:p>
        </w:tc>
      </w:tr>
      <w:tr w:rsidR="001423F1" w:rsidRPr="00BC6F75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4DA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BC61B2" w14:textId="5FBE45F3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59FCD0B0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2DEE6C6" w14:textId="74425E4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482 </w:t>
            </w:r>
          </w:p>
        </w:tc>
      </w:tr>
      <w:tr w:rsidR="001423F1" w:rsidRPr="00BC6F75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C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CE2F6" w14:textId="534E00BB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77</w:t>
            </w:r>
            <w:r w:rsidR="008E0474"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4EBAEF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0B07" w14:textId="3BC81422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954 </w:t>
            </w:r>
          </w:p>
        </w:tc>
      </w:tr>
    </w:tbl>
    <w:p w14:paraId="6993581C" w14:textId="05B93538" w:rsidR="005941A6" w:rsidRPr="00BC6F75" w:rsidRDefault="005941A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1423F1" w:rsidRPr="00BC6F75" w14:paraId="153DD7E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C5A4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06BDE5A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1423F1" w:rsidRPr="00BC6F75" w14:paraId="31B35AE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44B0" w14:textId="4EDEB1D4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BC6F7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A7B4E8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D3FF1F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CEF4191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1423F1" w:rsidRPr="00BC6F75" w14:paraId="57FBACFF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21F50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4681507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1423F1" w:rsidRPr="00BC6F75" w14:paraId="238D2032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88B6D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779B7CD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BC6F75" w14:paraId="6C0B2E4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E724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E684D22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63F156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2E3DF1" w14:textId="77777777" w:rsidR="001423F1" w:rsidRPr="00BC6F75" w:rsidRDefault="001423F1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BC6F75" w14:paraId="4C9D0B7A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3614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0F9553D" w14:textId="26184C0C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6847D2EF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2674097F" w14:textId="05899E50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607 </w:t>
            </w:r>
          </w:p>
        </w:tc>
      </w:tr>
      <w:tr w:rsidR="001423F1" w:rsidRPr="00BC6F75" w14:paraId="60CAB7C9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25F5" w14:textId="2DBA0A2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  <w:shd w:val="clear" w:color="auto" w:fill="auto"/>
          </w:tcPr>
          <w:p w14:paraId="6292EB4A" w14:textId="23C28F2F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39595412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32FAF661" w14:textId="73FD660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86 </w:t>
            </w:r>
          </w:p>
        </w:tc>
      </w:tr>
      <w:tr w:rsidR="001423F1" w:rsidRPr="00BC6F75" w14:paraId="1CEAFC2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7DF9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0D629F23" w14:textId="6C5D2AB5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1B7FC7DA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1022AA46" w14:textId="241821AE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769 </w:t>
            </w:r>
          </w:p>
        </w:tc>
      </w:tr>
      <w:tr w:rsidR="001423F1" w:rsidRPr="00BC6F75" w14:paraId="78135B4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7100B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3E8F6D95" w14:textId="75CFB33D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1F6BC313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0427707F" w14:textId="053FAB71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332 </w:t>
            </w:r>
          </w:p>
        </w:tc>
      </w:tr>
      <w:tr w:rsidR="001423F1" w:rsidRPr="00BC6F75" w14:paraId="24FEE7C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93E7" w14:textId="4A72B5EC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6B3C7FA" w14:textId="49E536E5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</w:t>
            </w:r>
            <w:r w:rsidR="008E0474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0BB17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DA3EE6F" w14:textId="1132BDF3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177 </w:t>
            </w:r>
          </w:p>
        </w:tc>
      </w:tr>
      <w:tr w:rsidR="001423F1" w:rsidRPr="00BC6F75" w14:paraId="4A3EA9E5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78E7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4330D" w14:textId="01544FE5" w:rsidR="001423F1" w:rsidRPr="00BC6F75" w:rsidRDefault="00362288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</w:t>
            </w:r>
            <w:r w:rsidR="008E0474"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873A3D" w14:textId="77777777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1F8B3" w14:textId="40EADD8F" w:rsidR="001423F1" w:rsidRPr="00BC6F75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1,971 </w:t>
            </w:r>
          </w:p>
        </w:tc>
      </w:tr>
    </w:tbl>
    <w:p w14:paraId="0D429763" w14:textId="77777777" w:rsidR="001423F1" w:rsidRPr="00BC6F75" w:rsidRDefault="001423F1"/>
    <w:p w14:paraId="4EB65BAC" w14:textId="77777777" w:rsidR="001423F1" w:rsidRPr="00BC6F75" w:rsidRDefault="001423F1"/>
    <w:p w14:paraId="44E7C3DB" w14:textId="77777777" w:rsidR="001423F1" w:rsidRPr="00BC6F75" w:rsidRDefault="001423F1"/>
    <w:p w14:paraId="0A517164" w14:textId="77777777" w:rsidR="001423F1" w:rsidRPr="00BC6F75" w:rsidRDefault="001423F1"/>
    <w:p w14:paraId="7177D215" w14:textId="77777777" w:rsidR="001423F1" w:rsidRPr="00BC6F75" w:rsidRDefault="001423F1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8735E5" w:rsidRPr="00BC6F75" w14:paraId="02036E7F" w14:textId="77777777" w:rsidTr="0074356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88FE1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BDDAB59" w14:textId="14BF85C2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8735E5" w:rsidRPr="00BC6F75" w14:paraId="6DAB91D4" w14:textId="77777777" w:rsidTr="00FA27DC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530C7" w14:textId="0FB85BD3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BC6F7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2AD2B7E" w14:textId="255BFAB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6A5B83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3458928" w14:textId="674D8CCA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735E5" w:rsidRPr="00BC6F75" w14:paraId="59C1CAE3" w14:textId="77777777" w:rsidTr="001F18CD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386DA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3062CF91" w14:textId="30F26EA0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BC6F7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8735E5" w:rsidRPr="00BC6F75" w14:paraId="2083A370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2A6AC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8B0F897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3D9D1D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EC1165D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735E5" w:rsidRPr="00BC6F75" w14:paraId="5051DC19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B542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2933A04F" w14:textId="2ED6BE20" w:rsidR="008735E5" w:rsidRPr="00BC6F75" w:rsidRDefault="00362288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1,00</w:t>
            </w:r>
            <w:r w:rsidR="008E0474"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99CFF0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73CB10D6" w14:textId="471A236C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1,065</w:t>
            </w:r>
          </w:p>
        </w:tc>
      </w:tr>
      <w:tr w:rsidR="008735E5" w:rsidRPr="00BC6F75" w14:paraId="570C4EB6" w14:textId="77777777" w:rsidTr="002B1B9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59CBF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E0B3A49" w14:textId="1326B538" w:rsidR="008735E5" w:rsidRPr="00BC6F75" w:rsidRDefault="00362288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5FC7AF66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AA0D4B1" w14:textId="7F6B54CA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906</w:t>
            </w:r>
          </w:p>
        </w:tc>
      </w:tr>
      <w:tr w:rsidR="008735E5" w:rsidRPr="00BC6F75" w14:paraId="5F985B17" w14:textId="77777777" w:rsidTr="001423F1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46FBE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F746A" w14:textId="2013AAEC" w:rsidR="008735E5" w:rsidRPr="00BC6F75" w:rsidRDefault="00362288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</w:t>
            </w:r>
            <w:r w:rsidR="008E0474"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11B650" w14:textId="77777777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F08E" w14:textId="575D141A" w:rsidR="008735E5" w:rsidRPr="00BC6F75" w:rsidRDefault="008735E5" w:rsidP="0087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1,971</w:t>
            </w:r>
          </w:p>
        </w:tc>
      </w:tr>
    </w:tbl>
    <w:p w14:paraId="64095A15" w14:textId="77777777" w:rsidR="001423F1" w:rsidRPr="00BC6F75" w:rsidRDefault="001423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BC6F75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C6F7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BC6F75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BC6F75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BC6F7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15BD27A6" w:rsidR="00B74B40" w:rsidRPr="00BC6F75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BC6F75" w14:paraId="64B5220A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BC6F75" w14:paraId="22FB9A29" w14:textId="77777777" w:rsidTr="001F1C64">
        <w:trPr>
          <w:trHeight w:val="43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BC6F75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BC6F75" w14:paraId="67BB910D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334F5F0D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BC6F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C4EC8" w:rsidRPr="00BC6F7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="002C4EC8" w:rsidRPr="00BC6F7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33FE6EB5" w:rsidR="00FE00F7" w:rsidRPr="00BC6F75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BC6F7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1F2FBEB8" w:rsidR="00FE00F7" w:rsidRPr="00BC6F75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BC6F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720E89E1" w:rsidR="00FE00F7" w:rsidRPr="00BC6F75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BC6F7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6835AEA4" w:rsidR="00FE00F7" w:rsidRPr="00BC6F75" w:rsidRDefault="005C0C03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3F20" w:rsidRPr="00BC6F7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00F7" w:rsidRPr="00BC6F75" w14:paraId="7DE86887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BC6F75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2FF" w:rsidRPr="00BC6F75" w14:paraId="174B290B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FFDF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739AA2EC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6AA48B36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D2B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D9ED" w14:textId="60D1CC1C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528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FC5C" w14:textId="58C639F8" w:rsidR="00EF62FF" w:rsidRPr="00BC6F75" w:rsidRDefault="00EF62FF" w:rsidP="00A26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EF62FF" w:rsidRPr="00BC6F75" w14:paraId="3F283356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5D83816F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(10</w:t>
            </w:r>
            <w:r w:rsidR="00A85B29" w:rsidRPr="00BC6F75">
              <w:rPr>
                <w:rFonts w:ascii="Angsana New" w:hAnsi="Angsana New"/>
                <w:sz w:val="30"/>
                <w:szCs w:val="30"/>
              </w:rPr>
              <w:t>3</w:t>
            </w:r>
            <w:r w:rsidRPr="00BC6F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7E5D647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1EC52D23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7FC129BD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EF62FF" w:rsidRPr="00BC6F75" w14:paraId="181E16F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2FF" w:rsidRPr="00BC6F75" w14:paraId="70A52249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61423FF2" w:rsidR="00EF62FF" w:rsidRPr="00BC6F75" w:rsidRDefault="00C102C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4F97B32D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0C2605DE" w:rsidR="00EF62FF" w:rsidRPr="00BC6F75" w:rsidRDefault="00C102C5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195CACDD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F62FF" w:rsidRPr="00BC6F75" w14:paraId="06E1A9F8" w14:textId="77777777" w:rsidTr="001F1C6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6A9FF954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64E7DBE4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168D7C13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(8</w:t>
            </w:r>
            <w:r w:rsidR="000B71BA" w:rsidRPr="00BC6F75">
              <w:rPr>
                <w:rFonts w:ascii="Angsana New" w:hAnsi="Angsana New"/>
                <w:sz w:val="30"/>
                <w:szCs w:val="30"/>
              </w:rPr>
              <w:t>8</w:t>
            </w:r>
            <w:r w:rsidRPr="00BC6F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72D009C6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</w:tr>
      <w:tr w:rsidR="00EF62FF" w:rsidRPr="00BC6F75" w14:paraId="129B4119" w14:textId="77777777" w:rsidTr="00B01B1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162CFC83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50B23A0D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70224541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8</w:t>
            </w:r>
            <w:r w:rsidR="000B71BA" w:rsidRPr="00BC6F7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2BA728EA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EF62FF" w:rsidRPr="00BC6F75" w14:paraId="43FC90A8" w14:textId="77777777" w:rsidTr="00B01B1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D20DD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7F0DDADA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2,67</w:t>
            </w:r>
            <w:r w:rsidR="00C102C5" w:rsidRPr="00BC6F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58C86944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2,498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E1A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8BFC8" w14:textId="25BA9539" w:rsidR="00EF62FF" w:rsidRPr="00BC6F75" w:rsidRDefault="003964D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B71BA" w:rsidRPr="00BC6F7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20E4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1E85271A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7C396D5A" w14:textId="77777777" w:rsidR="00EF62FF" w:rsidRPr="00BC6F75" w:rsidRDefault="00EF62FF" w:rsidP="00EF0DA5">
      <w:pPr>
        <w:rPr>
          <w:rFonts w:asciiTheme="majorBidi" w:hAnsiTheme="majorBidi" w:cstheme="majorBidi"/>
          <w:sz w:val="30"/>
          <w:szCs w:val="30"/>
        </w:rPr>
      </w:pPr>
    </w:p>
    <w:p w14:paraId="393848BA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3301B57F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07E947BE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7DC38015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69EF2978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5FB891F3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67F72732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2AAC9444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p w14:paraId="33536C98" w14:textId="77777777" w:rsidR="00013103" w:rsidRPr="00BC6F75" w:rsidRDefault="00013103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984"/>
        <w:gridCol w:w="255"/>
        <w:gridCol w:w="1016"/>
        <w:gridCol w:w="255"/>
        <w:gridCol w:w="984"/>
        <w:gridCol w:w="261"/>
        <w:gridCol w:w="1016"/>
      </w:tblGrid>
      <w:tr w:rsidR="00EF62FF" w:rsidRPr="00BC6F75" w14:paraId="52350332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B9B455F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C121A7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62FF" w:rsidRPr="00BC6F75" w14:paraId="3A125D72" w14:textId="77777777" w:rsidTr="002B1B92">
        <w:trPr>
          <w:trHeight w:val="434"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6C874FF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D40B0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788EA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07C3ED8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3A309" w14:textId="77777777" w:rsidR="00EF62FF" w:rsidRPr="00BC6F75" w:rsidRDefault="00EF62FF" w:rsidP="002B1B9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EF62FF" w:rsidRPr="00BC6F75" w14:paraId="7B40C225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D97BBB3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C6F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BC6F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08A155" w14:textId="307CC89F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223BE0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3600647" w14:textId="707EBFC9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5DD75B0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F894A3" w14:textId="4E8177C3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6B17CB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97C93D9" w14:textId="38832A8F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6F7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62FF" w:rsidRPr="00BC6F75" w14:paraId="3AA39E60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E650F3B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064C23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2FF" w:rsidRPr="00BC6F75" w14:paraId="45FDCB2E" w14:textId="77777777" w:rsidTr="00F63609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A38A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31B6BB" w14:textId="109802B6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93BF65C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C66D367" w14:textId="4BC6B1B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5,416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0828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DC66" w14:textId="6A8BBF43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DE3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4D71" w14:textId="467FFAD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EF62FF" w:rsidRPr="00BC6F75" w14:paraId="68686BF4" w14:textId="77777777" w:rsidTr="00F63609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4688977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96E6755" w14:textId="65EBD254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(18</w:t>
            </w:r>
            <w:r w:rsidR="00B4535A" w:rsidRPr="00BC6F75">
              <w:rPr>
                <w:rFonts w:ascii="Angsana New" w:hAnsi="Angsana New"/>
                <w:sz w:val="30"/>
                <w:szCs w:val="30"/>
              </w:rPr>
              <w:t>8</w:t>
            </w:r>
            <w:r w:rsidRPr="00BC6F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7EFE33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EAA799" w14:textId="2FBE7A21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2C4D7B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A54AAA" w14:textId="70926B13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82E3393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F7D63BE" w14:textId="0914D637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EF62FF" w:rsidRPr="00BC6F75" w14:paraId="285B08D7" w14:textId="77777777" w:rsidTr="002B1B92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09025A1E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47E8A5" w14:textId="77777777" w:rsidR="00EF62FF" w:rsidRPr="00BC6F75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B4E12C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D2F5003" w14:textId="77777777" w:rsidR="00EF62FF" w:rsidRPr="00BC6F75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B1D8D2F" w14:textId="77777777" w:rsidR="00EF62FF" w:rsidRPr="00BC6F75" w:rsidRDefault="00EF62FF" w:rsidP="002B1B9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BE14EC" w14:textId="77777777" w:rsidR="00EF62FF" w:rsidRPr="00BC6F75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2357B33" w14:textId="77777777" w:rsidR="00EF62FF" w:rsidRPr="00BC6F75" w:rsidRDefault="00EF62FF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28B8" w14:textId="77777777" w:rsidR="00EF62FF" w:rsidRPr="00BC6F75" w:rsidRDefault="00EF62FF" w:rsidP="002B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2FF" w:rsidRPr="00BC6F75" w14:paraId="5B66E3A6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540D54A" w14:textId="77777777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3433D32" w14:textId="26E7F115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</w:t>
            </w:r>
            <w:r w:rsidR="00B4535A" w:rsidRPr="00BC6F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58F5B51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7AEF616" w14:textId="0F15AB93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2384A8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A4F2A1" w14:textId="3518CA1B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</w:t>
            </w:r>
            <w:r w:rsidR="00B4535A" w:rsidRPr="00BC6F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9FCDCE9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4B3A8FD" w14:textId="4A976B4A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EF62FF" w:rsidRPr="00BC6F75" w14:paraId="423C1F9A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5384D2B" w14:textId="77777777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539BF" w14:textId="2C919D1D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9B52708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5A74529" w14:textId="0A76A0BE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D14F50F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0A1F02" w14:textId="26E9386F" w:rsidR="00EF62FF" w:rsidRPr="00BC6F75" w:rsidRDefault="0062701C" w:rsidP="00823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(16</w:t>
            </w:r>
            <w:r w:rsidR="000B71BA" w:rsidRPr="00BC6F75">
              <w:rPr>
                <w:rFonts w:ascii="Angsana New" w:hAnsi="Angsana New"/>
                <w:sz w:val="30"/>
                <w:szCs w:val="30"/>
              </w:rPr>
              <w:t>6</w:t>
            </w:r>
            <w:r w:rsidRPr="00BC6F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54728F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DBBA1D5" w14:textId="33481C41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</w:tr>
      <w:tr w:rsidR="00EF62FF" w:rsidRPr="00BC6F75" w14:paraId="6CE6641E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03356514" w14:textId="77777777" w:rsidR="00EF62FF" w:rsidRPr="00BC6F75" w:rsidRDefault="00EF62FF" w:rsidP="00EF62FF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BC6F7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C6F7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36DA2" w14:textId="69452664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141B0A1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1D3A0" w14:textId="32099C70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CC0715F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37F6" w14:textId="54CF2429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26</w:t>
            </w:r>
            <w:r w:rsidR="000B71BA" w:rsidRPr="00BC6F7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D181CE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D8078" w14:textId="1A60C979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EF62FF" w:rsidRPr="00BC6F75" w14:paraId="71AAEB25" w14:textId="77777777" w:rsidTr="00850344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D9BBBB9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D868B" w14:textId="35753F14" w:rsidR="00EF62FF" w:rsidRPr="00BC6F75" w:rsidRDefault="0062701C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5,027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C9F5045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755BD" w14:textId="21605A71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5,127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00F214" w14:textId="77777777" w:rsidR="00EF62FF" w:rsidRPr="00BC6F75" w:rsidRDefault="00EF62FF" w:rsidP="00EF62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3A881" w14:textId="25CC0783" w:rsidR="00EF62FF" w:rsidRPr="00BC6F75" w:rsidRDefault="0062701C" w:rsidP="00627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0B71BA" w:rsidRPr="00BC6F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744265" w14:textId="77777777" w:rsidR="00EF62FF" w:rsidRPr="00BC6F75" w:rsidRDefault="00EF62FF" w:rsidP="00EF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3D4E3" w14:textId="2D56E335" w:rsidR="00EF62FF" w:rsidRPr="00BC6F75" w:rsidRDefault="00EF62FF" w:rsidP="00EF62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</w:tr>
    </w:tbl>
    <w:p w14:paraId="425813E9" w14:textId="77777777" w:rsidR="00EF62FF" w:rsidRPr="00BC6F75" w:rsidRDefault="00EF62FF" w:rsidP="00EF0DA5">
      <w:pPr>
        <w:rPr>
          <w:rFonts w:asciiTheme="majorBidi" w:hAnsiTheme="majorBidi" w:cstheme="majorBidi"/>
          <w:sz w:val="30"/>
          <w:szCs w:val="30"/>
        </w:rPr>
      </w:pPr>
    </w:p>
    <w:p w14:paraId="65FE1B5D" w14:textId="17841CF8" w:rsidR="00EF62FF" w:rsidRPr="00BC6F75" w:rsidRDefault="00EF62FF" w:rsidP="00EF0DA5">
      <w:pPr>
        <w:rPr>
          <w:rFonts w:asciiTheme="majorBidi" w:hAnsiTheme="majorBidi" w:cstheme="majorBidi"/>
          <w:sz w:val="30"/>
          <w:szCs w:val="30"/>
        </w:rPr>
        <w:sectPr w:rsidR="00EF62FF" w:rsidRPr="00BC6F75" w:rsidSect="00D524B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BC6F75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BC6F75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7079C7EB" w:rsidR="00E9360F" w:rsidRPr="00BC6F75" w:rsidRDefault="002C4EC8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4D68BE96" w:rsidR="00E9360F" w:rsidRPr="00BC6F75" w:rsidRDefault="005C0C03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BC6F75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C9AF56B" w:rsidR="00E9360F" w:rsidRPr="00BC6F75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BC6F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518D5F07" w:rsidR="00E9360F" w:rsidRPr="00BC6F75" w:rsidRDefault="005C0C03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41A6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360F" w:rsidRPr="00BC6F75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BC6F75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BC6F75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BC6F75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BC6F75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0EA8" w:rsidRPr="00BC6F75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7B909C75" w:rsidR="00E60EA8" w:rsidRPr="00BC6F75" w:rsidRDefault="0062701C" w:rsidP="002F747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3E94E091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9,152</w:t>
            </w:r>
          </w:p>
        </w:tc>
      </w:tr>
      <w:tr w:rsidR="00E60EA8" w:rsidRPr="00BC6F75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49EE1C2B" w:rsidR="00E60EA8" w:rsidRPr="00BC6F75" w:rsidRDefault="0062701C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</w:t>
            </w:r>
            <w:r w:rsidR="000B71BA"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466A8C6D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2,819</w:t>
            </w:r>
          </w:p>
        </w:tc>
      </w:tr>
      <w:tr w:rsidR="00E60EA8" w:rsidRPr="00BC6F75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0689F692" w:rsidR="00E60EA8" w:rsidRPr="00BC6F75" w:rsidRDefault="0062701C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</w:t>
            </w:r>
            <w:r w:rsidR="000B71BA" w:rsidRPr="00BC6F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2F00AD05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BC6F75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BC6F7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599</w:t>
            </w:r>
          </w:p>
        </w:tc>
      </w:tr>
      <w:tr w:rsidR="00E60EA8" w:rsidRPr="00BC6F75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795E75AB" w:rsidR="00E60EA8" w:rsidRPr="00BC6F75" w:rsidRDefault="0062701C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</w:t>
            </w:r>
            <w:r w:rsidR="000B71BA"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6A1F6177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13,570</w:t>
            </w:r>
          </w:p>
        </w:tc>
      </w:tr>
      <w:tr w:rsidR="00E60EA8" w:rsidRPr="00BC6F75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60EA8" w:rsidRPr="00BC6F75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E60EA8" w:rsidRPr="00BC6F75" w:rsidRDefault="00E60EA8" w:rsidP="00E60EA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57FF21F8" w:rsidR="00E60EA8" w:rsidRPr="00BC6F75" w:rsidRDefault="0062701C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6,624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E60EA8" w:rsidRPr="00BC6F75" w:rsidRDefault="00E60EA8" w:rsidP="00E6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64FE2031" w:rsidR="00E60EA8" w:rsidRPr="00BC6F75" w:rsidRDefault="00E60EA8" w:rsidP="00E60EA8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</w:tr>
    </w:tbl>
    <w:p w14:paraId="76E38A7E" w14:textId="77777777" w:rsidR="00035C1F" w:rsidRPr="00BC6F7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BC6F7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F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BC6F7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BC6F7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305AC016" w14:textId="77777777" w:rsidR="00D94A83" w:rsidRPr="00BC6F75" w:rsidRDefault="00035C1F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BC6F7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BC6F75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BC6F7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BC6F75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BC6F7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13CCA5D" w14:textId="77777777" w:rsidR="00001E96" w:rsidRPr="00BC6F75" w:rsidRDefault="00001E96" w:rsidP="00D94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</w:p>
    <w:p w14:paraId="3C6564DF" w14:textId="77777777" w:rsidR="00001E96" w:rsidRPr="00BC6F75" w:rsidRDefault="00001E96" w:rsidP="00001E96"/>
    <w:p w14:paraId="2A4E93F0" w14:textId="77777777" w:rsidR="004734B4" w:rsidRPr="00BC6F75" w:rsidRDefault="004734B4" w:rsidP="00001E96"/>
    <w:p w14:paraId="2144BF03" w14:textId="77777777" w:rsidR="004734B4" w:rsidRPr="00BC6F75" w:rsidRDefault="004734B4" w:rsidP="00001E96"/>
    <w:p w14:paraId="25A9D07A" w14:textId="77777777" w:rsidR="00D56384" w:rsidRPr="00BC6F75" w:rsidRDefault="00D56384" w:rsidP="00001E96"/>
    <w:p w14:paraId="3C108E88" w14:textId="77777777" w:rsidR="00001E96" w:rsidRPr="00BC6F75" w:rsidRDefault="00001E96" w:rsidP="00001E96">
      <w:pPr>
        <w:rPr>
          <w:cs/>
          <w:lang w:val="th-TH"/>
        </w:rPr>
      </w:pPr>
    </w:p>
    <w:p w14:paraId="73C2F287" w14:textId="24722243" w:rsidR="00592ED8" w:rsidRPr="00BC6F75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BC6F75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3C7CD5EA" w:rsidR="002B3BFA" w:rsidRPr="00BC6F75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2A5444" w:rsidRPr="00BC6F7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C0C03" w:rsidRPr="00BC6F75">
        <w:rPr>
          <w:rFonts w:asciiTheme="majorBidi" w:hAnsiTheme="majorBidi" w:cstheme="majorBidi"/>
          <w:sz w:val="30"/>
          <w:szCs w:val="30"/>
        </w:rPr>
        <w:t>3</w:t>
      </w:r>
      <w:r w:rsidR="00AC2F90" w:rsidRPr="00BC6F75">
        <w:rPr>
          <w:rFonts w:asciiTheme="majorBidi" w:hAnsiTheme="majorBidi" w:cstheme="majorBidi"/>
          <w:sz w:val="30"/>
          <w:szCs w:val="30"/>
        </w:rPr>
        <w:t>0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5941A6" w:rsidRPr="00BC6F75">
        <w:rPr>
          <w:rFonts w:asciiTheme="majorBidi" w:hAnsiTheme="majorBidi" w:cstheme="majorBidi" w:hint="cs"/>
          <w:sz w:val="30"/>
          <w:szCs w:val="30"/>
          <w:cs/>
        </w:rPr>
        <w:t>ม</w:t>
      </w:r>
      <w:r w:rsidR="00AC2F90" w:rsidRPr="00BC6F75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0C03" w:rsidRPr="00BC6F75">
        <w:rPr>
          <w:rFonts w:asciiTheme="majorBidi" w:hAnsiTheme="majorBidi" w:cstheme="majorBidi"/>
          <w:sz w:val="30"/>
          <w:szCs w:val="30"/>
        </w:rPr>
        <w:t>256</w:t>
      </w:r>
      <w:r w:rsidR="005941A6" w:rsidRPr="00BC6F75">
        <w:rPr>
          <w:rFonts w:asciiTheme="majorBidi" w:hAnsiTheme="majorBidi" w:cstheme="majorBidi"/>
          <w:sz w:val="30"/>
          <w:szCs w:val="30"/>
        </w:rPr>
        <w:t>7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BC6F75">
        <w:rPr>
          <w:rFonts w:asciiTheme="majorBidi" w:hAnsiTheme="majorBidi" w:cstheme="majorBidi"/>
          <w:sz w:val="30"/>
          <w:szCs w:val="30"/>
        </w:rPr>
        <w:t xml:space="preserve"> 23</w:t>
      </w:r>
      <w:r w:rsidR="00074F6C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BC6F75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="001257AD" w:rsidRPr="00BC6F75">
        <w:rPr>
          <w:rFonts w:asciiTheme="majorBidi" w:hAnsiTheme="majorBidi" w:cstheme="majorBidi"/>
          <w:sz w:val="30"/>
          <w:szCs w:val="30"/>
        </w:rPr>
        <w:t>0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C6F75">
        <w:rPr>
          <w:rFonts w:asciiTheme="majorBidi" w:hAnsiTheme="majorBidi" w:cstheme="majorBidi"/>
          <w:sz w:val="30"/>
          <w:szCs w:val="30"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</w:t>
      </w:r>
      <w:r w:rsidR="00E47019" w:rsidRPr="00BC6F75">
        <w:rPr>
          <w:rFonts w:asciiTheme="majorBidi" w:hAnsiTheme="majorBidi" w:cstheme="majorBidi" w:hint="cs"/>
          <w:sz w:val="30"/>
          <w:szCs w:val="30"/>
          <w:cs/>
        </w:rPr>
        <w:t>มากกว่า</w:t>
      </w:r>
      <w:r w:rsidR="00E47019" w:rsidRPr="00BC6F75">
        <w:rPr>
          <w:rFonts w:asciiTheme="majorBidi" w:hAnsiTheme="majorBidi" w:cstheme="majorBidi"/>
          <w:sz w:val="30"/>
          <w:szCs w:val="30"/>
        </w:rPr>
        <w:t>/</w:t>
      </w:r>
      <w:r w:rsidRPr="00BC6F75">
        <w:rPr>
          <w:rFonts w:asciiTheme="majorBidi" w:hAnsiTheme="majorBidi" w:cstheme="majorBidi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BC6F75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(ก)</w:t>
      </w:r>
      <w:r w:rsidRPr="00BC6F75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BC6F75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(ข)</w:t>
      </w:r>
      <w:r w:rsidRPr="00BC6F75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77777777" w:rsidR="00120C41" w:rsidRPr="00BC6F75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/>
          <w:sz w:val="30"/>
          <w:szCs w:val="30"/>
          <w:cs/>
        </w:rPr>
        <w:t>(ค)</w:t>
      </w:r>
      <w:r w:rsidRPr="00BC6F75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BC6F75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5913D51A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33723" w14:textId="77777777" w:rsidR="00120C41" w:rsidRPr="00BC6F75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6FC71ABF" w14:textId="77777777" w:rsidR="00120C41" w:rsidRPr="00BC6F75" w:rsidRDefault="00120C41" w:rsidP="00120C41">
      <w:pPr>
        <w:rPr>
          <w:lang w:val="th-TH"/>
        </w:rPr>
      </w:pPr>
    </w:p>
    <w:p w14:paraId="7E9F4447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25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C6F75">
        <w:rPr>
          <w:rFonts w:asciiTheme="majorBidi" w:hAnsiTheme="majorBidi" w:cstheme="majorBidi"/>
          <w:sz w:val="30"/>
          <w:szCs w:val="30"/>
        </w:rPr>
        <w:t xml:space="preserve">2567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</w:t>
      </w:r>
      <w:r w:rsidRPr="00BC6F75">
        <w:rPr>
          <w:rFonts w:asciiTheme="majorBidi" w:hAnsiTheme="majorBidi" w:cstheme="majorBidi"/>
          <w:sz w:val="30"/>
          <w:szCs w:val="30"/>
        </w:rPr>
        <w:br/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ปันผลในอัตราหุ้นละ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0.07 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158 </w:t>
      </w:r>
      <w:r w:rsidRPr="00BC6F7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8FBAC2E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94869" w14:textId="77777777" w:rsidR="00120C41" w:rsidRPr="00BC6F75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63246E" w14:textId="77777777" w:rsidR="00120C41" w:rsidRPr="00BC6F75" w:rsidRDefault="00120C41" w:rsidP="00120C41">
      <w:pPr>
        <w:rPr>
          <w:lang w:val="th-TH"/>
        </w:rPr>
      </w:pPr>
    </w:p>
    <w:p w14:paraId="2E795DBD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F7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F75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30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2567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31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C6F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F75">
        <w:rPr>
          <w:rFonts w:asciiTheme="majorBidi" w:hAnsiTheme="majorBidi" w:cstheme="majorBidi"/>
          <w:sz w:val="30"/>
          <w:szCs w:val="30"/>
        </w:rPr>
        <w:t xml:space="preserve">2566 </w:t>
      </w:r>
      <w:r w:rsidRPr="00BC6F75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34D88AEF" w14:textId="77777777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62692" w14:textId="7503EC1C" w:rsidR="00120C41" w:rsidRPr="00BC6F75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120C41" w:rsidRPr="00BC6F75" w:rsidSect="00D524B9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3350403" w14:textId="3CCD4396" w:rsidR="007F4DEB" w:rsidRPr="00BC6F75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</w:t>
      </w:r>
      <w:r w:rsidR="00882FAF"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BC6F75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BC6F75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BC6F75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BC6F75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BC6F7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BC6F7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BC6F7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BC6F75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2CE347B2" w:rsidR="003B26AE" w:rsidRPr="00BC6F75" w:rsidRDefault="00C608E2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4EC8" w:rsidRPr="00BC6F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2C4EC8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3" w:type="pct"/>
          </w:tcPr>
          <w:p w14:paraId="64530871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366DF6EE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10651382" w:rsidR="003B26AE" w:rsidRPr="00BC6F75" w:rsidRDefault="002C4EC8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6F7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2676876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50CDDE7F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BC6F75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357A2D23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BC6F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D67711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627F70DC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AEAEA23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4828B2BF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BC6F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8198405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2365EF24" w:rsidR="003B26AE" w:rsidRPr="00BC6F75" w:rsidRDefault="005C0C03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08E2" w:rsidRPr="00BC6F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26AE" w:rsidRPr="00BC6F75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BC6F75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08E2" w:rsidRPr="00BC6F75" w14:paraId="37717423" w14:textId="77777777" w:rsidTr="003F5C8E">
        <w:tc>
          <w:tcPr>
            <w:tcW w:w="2385" w:type="pct"/>
            <w:gridSpan w:val="2"/>
          </w:tcPr>
          <w:p w14:paraId="6905AF34" w14:textId="57EE0366" w:rsidR="00C608E2" w:rsidRPr="00BC6F75" w:rsidRDefault="00C608E2" w:rsidP="00C608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14D17FC2" w:rsidR="00C608E2" w:rsidRPr="00BC6F75" w:rsidRDefault="00CF6D30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0437FEF8" w:rsidR="00C608E2" w:rsidRPr="00BC6F75" w:rsidRDefault="00C608E2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27CE4103" w:rsidR="00C608E2" w:rsidRPr="00BC6F75" w:rsidRDefault="00CF6D30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46B585D7" w:rsidR="00C608E2" w:rsidRPr="00BC6F75" w:rsidRDefault="00C608E2" w:rsidP="00552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C608E2" w:rsidRPr="00BC6F75" w14:paraId="534B84A0" w14:textId="77777777" w:rsidTr="003F5C8E">
        <w:tc>
          <w:tcPr>
            <w:tcW w:w="2385" w:type="pct"/>
            <w:gridSpan w:val="2"/>
          </w:tcPr>
          <w:p w14:paraId="16812481" w14:textId="0B85BB7A" w:rsidR="00C608E2" w:rsidRPr="00BC6F75" w:rsidRDefault="00852FA6" w:rsidP="00C608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Pr="00BC6F7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C6F7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  <w:shd w:val="clear" w:color="auto" w:fill="auto"/>
          </w:tcPr>
          <w:p w14:paraId="73622EC5" w14:textId="441F044D" w:rsidR="00C608E2" w:rsidRPr="00BC6F75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0D92B24E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2EA0EAD4" w:rsidR="00C608E2" w:rsidRPr="00BC6F75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608E2" w:rsidRPr="00BC6F75" w14:paraId="0CEA2518" w14:textId="77777777" w:rsidTr="003F5C8E">
        <w:tc>
          <w:tcPr>
            <w:tcW w:w="2385" w:type="pct"/>
            <w:gridSpan w:val="2"/>
          </w:tcPr>
          <w:p w14:paraId="132BD18F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7086928B" w:rsidR="00C608E2" w:rsidRPr="00BC6F75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58769206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6E5D9F94" w:rsidR="00C608E2" w:rsidRPr="00BC6F75" w:rsidRDefault="00CF6D30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3194DBB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3B26AE" w:rsidRPr="00BC6F75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BC6F75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BC6F75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BC6F75" w14:paraId="252710CA" w14:textId="77777777" w:rsidTr="003F5C8E">
        <w:tc>
          <w:tcPr>
            <w:tcW w:w="2385" w:type="pct"/>
            <w:gridSpan w:val="2"/>
          </w:tcPr>
          <w:p w14:paraId="4FD38031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00E8859B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3" w:type="pct"/>
          </w:tcPr>
          <w:p w14:paraId="44A3E2FD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13A1E7FC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8" w:type="pct"/>
          </w:tcPr>
          <w:p w14:paraId="07DECBBC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1688159D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27C4B0CB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1732E04A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C608E2" w:rsidRPr="00BC6F75" w14:paraId="50A199ED" w14:textId="77777777" w:rsidTr="003F5C8E">
        <w:tc>
          <w:tcPr>
            <w:tcW w:w="2385" w:type="pct"/>
            <w:gridSpan w:val="2"/>
          </w:tcPr>
          <w:p w14:paraId="66BBC8B5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181BEF05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1,599</w:t>
            </w:r>
          </w:p>
        </w:tc>
        <w:tc>
          <w:tcPr>
            <w:tcW w:w="143" w:type="pct"/>
          </w:tcPr>
          <w:p w14:paraId="6E26D9D3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55FEA39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1,558</w:t>
            </w:r>
          </w:p>
        </w:tc>
        <w:tc>
          <w:tcPr>
            <w:tcW w:w="148" w:type="pct"/>
          </w:tcPr>
          <w:p w14:paraId="29B21FB9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0BDF7401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45" w:type="pct"/>
          </w:tcPr>
          <w:p w14:paraId="580BB934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0F309C2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</w:tr>
      <w:tr w:rsidR="003B26AE" w:rsidRPr="00BC6F75" w14:paraId="476D860D" w14:textId="77777777" w:rsidTr="003F5C8E">
        <w:tc>
          <w:tcPr>
            <w:tcW w:w="2385" w:type="pct"/>
            <w:gridSpan w:val="2"/>
          </w:tcPr>
          <w:p w14:paraId="629AF4F5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3B26AE" w:rsidRPr="00BC6F75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8E2" w:rsidRPr="00BC6F75" w14:paraId="1B72E3AF" w14:textId="77777777" w:rsidTr="00905DB8">
        <w:tc>
          <w:tcPr>
            <w:tcW w:w="2385" w:type="pct"/>
            <w:gridSpan w:val="2"/>
          </w:tcPr>
          <w:p w14:paraId="33F82732" w14:textId="37402FD2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C6F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2BAB32D5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2,477</w:t>
            </w:r>
          </w:p>
        </w:tc>
        <w:tc>
          <w:tcPr>
            <w:tcW w:w="143" w:type="pct"/>
          </w:tcPr>
          <w:p w14:paraId="0DE6DFCB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D2434E0" w14:textId="3424322E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 w:hint="cs"/>
                <w:sz w:val="30"/>
                <w:szCs w:val="30"/>
              </w:rPr>
              <w:t>2,</w:t>
            </w:r>
            <w:r w:rsidRPr="00BC6F75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48" w:type="pct"/>
            <w:shd w:val="clear" w:color="auto" w:fill="auto"/>
          </w:tcPr>
          <w:p w14:paraId="210D762E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C7B7F7B" w14:textId="6E234E58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  <w:tc>
          <w:tcPr>
            <w:tcW w:w="145" w:type="pct"/>
            <w:shd w:val="clear" w:color="auto" w:fill="auto"/>
          </w:tcPr>
          <w:p w14:paraId="48D65113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0F11300" w14:textId="505F2F70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6F75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C608E2" w:rsidRPr="00BC6F75" w14:paraId="6BC7D1A0" w14:textId="77777777" w:rsidTr="00905DB8">
        <w:tc>
          <w:tcPr>
            <w:tcW w:w="2385" w:type="pct"/>
            <w:gridSpan w:val="2"/>
          </w:tcPr>
          <w:p w14:paraId="21956DA5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3674901C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</w:t>
            </w:r>
          </w:p>
        </w:tc>
        <w:tc>
          <w:tcPr>
            <w:tcW w:w="143" w:type="pct"/>
          </w:tcPr>
          <w:p w14:paraId="08E5A617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171E1" w14:textId="535F02DB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3,689</w:t>
            </w:r>
          </w:p>
        </w:tc>
        <w:tc>
          <w:tcPr>
            <w:tcW w:w="148" w:type="pct"/>
            <w:shd w:val="clear" w:color="auto" w:fill="auto"/>
          </w:tcPr>
          <w:p w14:paraId="371AC76A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0FEF5" w14:textId="20C9E301" w:rsidR="00C608E2" w:rsidRPr="00BC6F75" w:rsidRDefault="004603C7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  <w:tc>
          <w:tcPr>
            <w:tcW w:w="145" w:type="pct"/>
            <w:shd w:val="clear" w:color="auto" w:fill="auto"/>
          </w:tcPr>
          <w:p w14:paraId="3921C17D" w14:textId="77777777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8B2FF" w14:textId="4AA241C3" w:rsidR="00C608E2" w:rsidRPr="00BC6F75" w:rsidRDefault="00C608E2" w:rsidP="00C60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F75">
              <w:rPr>
                <w:rFonts w:ascii="Angsana New" w:hAnsi="Angsana New" w:hint="cs"/>
                <w:b/>
                <w:bCs/>
                <w:sz w:val="30"/>
                <w:szCs w:val="30"/>
              </w:rPr>
              <w:t>1,</w:t>
            </w:r>
            <w:r w:rsidRPr="00BC6F75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</w:tr>
    </w:tbl>
    <w:p w14:paraId="2EC9E861" w14:textId="79F22E69" w:rsidR="00122255" w:rsidRPr="00BC6F75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7" w:name="_Hlk23297510"/>
    </w:p>
    <w:p w14:paraId="288D896D" w14:textId="47D0C2B1" w:rsidR="00B21460" w:rsidRPr="00BC6F75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C6F7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bookmarkEnd w:id="7"/>
    <w:p w14:paraId="7322E2C4" w14:textId="77777777" w:rsidR="0084418A" w:rsidRPr="00BC6F75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77777777" w:rsidR="0084418A" w:rsidRPr="00BC6F75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89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BC6F75">
        <w:rPr>
          <w:rFonts w:ascii="Angsana New" w:eastAsia="SimSun" w:hAnsi="Angsana New" w:cs="Angsana New" w:hint="cs"/>
          <w:sz w:val="30"/>
          <w:szCs w:val="30"/>
        </w:rPr>
        <w:t>2562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BC6F75">
        <w:rPr>
          <w:rFonts w:ascii="Angsana New" w:eastAsia="SimSun" w:hAnsi="Angsana New" w:cs="Angsana New" w:hint="cs"/>
          <w:sz w:val="30"/>
          <w:szCs w:val="30"/>
        </w:rPr>
        <w:t>41.7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Pr="00BC6F75">
        <w:rPr>
          <w:rFonts w:ascii="Angsana New" w:eastAsia="SimSun" w:hAnsi="Angsana New" w:cs="Angsana New" w:hint="cs"/>
          <w:sz w:val="30"/>
          <w:szCs w:val="30"/>
        </w:rPr>
        <w:t>2562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BC6F75">
        <w:rPr>
          <w:rFonts w:ascii="Angsana New" w:eastAsia="SimSun" w:hAnsi="Angsana New" w:cs="Angsana New" w:hint="cs"/>
          <w:sz w:val="30"/>
          <w:szCs w:val="30"/>
        </w:rPr>
        <w:t>2560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BC6F75">
        <w:rPr>
          <w:rFonts w:ascii="Angsana New" w:eastAsia="SimSun" w:hAnsi="Angsana New" w:cs="Angsana New" w:hint="cs"/>
          <w:sz w:val="30"/>
          <w:szCs w:val="30"/>
        </w:rPr>
        <w:t>9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BC6F75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1467C1B3" w:rsidR="0084418A" w:rsidRPr="00BC6F75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30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2565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41.7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ล้านบาท พร้อมดอกเบี้ยใน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อัตราร้อยละ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3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1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2561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0D67F9" w:rsidRPr="00BC6F75">
        <w:rPr>
          <w:rFonts w:ascii="Angsana New" w:eastAsia="SimSun" w:hAnsi="Angsana New" w:cs="Angsana New"/>
          <w:sz w:val="30"/>
          <w:szCs w:val="30"/>
        </w:rPr>
        <w:t xml:space="preserve">18 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0D67F9" w:rsidRPr="00BC6F75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BC6F75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BC6F75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BC6F75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A72401" w:rsidRPr="00BC6F75">
        <w:rPr>
          <w:rFonts w:ascii="Angsana New" w:eastAsia="SimSun" w:hAnsi="Angsana New" w:cs="Angsana New"/>
          <w:sz w:val="30"/>
          <w:szCs w:val="30"/>
        </w:rPr>
        <w:t xml:space="preserve">11 </w:t>
      </w:r>
      <w:r w:rsidR="007C67B3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676459" w:rsidRPr="00BC6F75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BC6F75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1312A4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BC6F75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77777777" w:rsidR="0084418A" w:rsidRPr="00BC6F75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Pr="00BC6F75">
        <w:rPr>
          <w:rFonts w:ascii="Angsana New" w:eastAsia="SimSun" w:hAnsi="Angsana New" w:cs="Angsana New" w:hint="cs"/>
          <w:sz w:val="30"/>
          <w:szCs w:val="30"/>
        </w:rPr>
        <w:t xml:space="preserve">12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Pr="00BC6F75">
        <w:rPr>
          <w:rFonts w:ascii="Angsana New" w:eastAsia="SimSun" w:hAnsi="Angsana New" w:cs="Angsana New" w:hint="cs"/>
          <w:sz w:val="30"/>
          <w:szCs w:val="30"/>
        </w:rPr>
        <w:t>2557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BC6F75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4C25B545" w14:textId="14B4114D" w:rsidR="0084418A" w:rsidRPr="00D0483B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BC6F75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hint="cs"/>
          <w:sz w:val="30"/>
          <w:szCs w:val="30"/>
        </w:rPr>
        <w:t>2566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/>
          <w:sz w:val="30"/>
          <w:szCs w:val="30"/>
        </w:rPr>
        <w:t>31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="00133F39" w:rsidRPr="00BC6F75">
        <w:rPr>
          <w:rFonts w:ascii="Angsana New" w:eastAsia="SimSun" w:hAnsi="Angsana New"/>
          <w:sz w:val="30"/>
          <w:szCs w:val="30"/>
        </w:rPr>
        <w:t xml:space="preserve"> </w:t>
      </w:r>
      <w:r w:rsidRPr="00BC6F75">
        <w:rPr>
          <w:rFonts w:ascii="Angsana New" w:eastAsia="SimSun" w:hAnsi="Angsana New" w:hint="cs"/>
          <w:sz w:val="30"/>
          <w:szCs w:val="30"/>
        </w:rPr>
        <w:t>77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BC6F75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2C2C86" w:rsidRPr="00BC6F75">
        <w:rPr>
          <w:rFonts w:ascii="Angsana New" w:eastAsia="SimSun" w:hAnsi="Angsana New" w:cs="Angsana New" w:hint="cs"/>
          <w:sz w:val="30"/>
          <w:szCs w:val="30"/>
          <w:cs/>
        </w:rPr>
        <w:t>ณ วันที่รายงาน</w:t>
      </w:r>
      <w:r w:rsidR="00E04084" w:rsidRPr="00BC6F7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>คดีความดังกล่าวอยู่ในระหว่างการพิจารณาของศาลแพ่ง</w:t>
      </w:r>
      <w:r w:rsidRPr="00BC6F7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อย่างไรก็ตาม 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จึงไม่ได้ตั้งประมาณการหนี้สินจากคดีความดังกล่าวไว้ในงบการเงินรวม ณ วันที่ </w:t>
      </w:r>
      <w:r w:rsidRPr="00BC6F75">
        <w:rPr>
          <w:rFonts w:ascii="Angsana New" w:eastAsia="SimSun" w:hAnsi="Angsana New" w:cs="Angsana New" w:hint="cs"/>
          <w:sz w:val="30"/>
          <w:szCs w:val="30"/>
        </w:rPr>
        <w:t>3</w:t>
      </w:r>
      <w:r w:rsidR="00E62BE9" w:rsidRPr="00BC6F75">
        <w:rPr>
          <w:rFonts w:ascii="Angsana New" w:eastAsia="SimSun" w:hAnsi="Angsana New" w:cs="Angsana New"/>
          <w:sz w:val="30"/>
          <w:szCs w:val="30"/>
        </w:rPr>
        <w:t>0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FC53E8" w:rsidRPr="00BC6F75">
        <w:rPr>
          <w:rFonts w:ascii="Angsana New" w:eastAsia="SimSun" w:hAnsi="Angsana New" w:cs="Angsana New" w:hint="cs"/>
          <w:sz w:val="30"/>
          <w:szCs w:val="30"/>
          <w:cs/>
        </w:rPr>
        <w:t>ม</w:t>
      </w:r>
      <w:r w:rsidR="00E62BE9" w:rsidRPr="00BC6F75">
        <w:rPr>
          <w:rFonts w:ascii="Angsana New" w:eastAsia="SimSun" w:hAnsi="Angsana New" w:cs="Angsana New" w:hint="cs"/>
          <w:sz w:val="30"/>
          <w:szCs w:val="30"/>
          <w:cs/>
        </w:rPr>
        <w:t>ิถุนายน</w:t>
      </w:r>
      <w:r w:rsidRPr="00BC6F75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BC6F75">
        <w:rPr>
          <w:rFonts w:ascii="Angsana New" w:eastAsia="SimSun" w:hAnsi="Angsana New" w:cs="Angsana New" w:hint="cs"/>
          <w:sz w:val="30"/>
          <w:szCs w:val="30"/>
        </w:rPr>
        <w:t>256</w:t>
      </w:r>
      <w:r w:rsidR="00FC53E8" w:rsidRPr="00BC6F75">
        <w:rPr>
          <w:rFonts w:ascii="Angsana New" w:eastAsia="SimSun" w:hAnsi="Angsana New" w:cs="Angsana New"/>
          <w:sz w:val="30"/>
          <w:szCs w:val="30"/>
        </w:rPr>
        <w:t>7</w:t>
      </w:r>
    </w:p>
    <w:p w14:paraId="5AB99C97" w14:textId="1DB92BF1" w:rsidR="0084418A" w:rsidRPr="00D0483B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31266959" w14:textId="27CEA1A2" w:rsidR="00BB1377" w:rsidRPr="00BB1377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B1377" w:rsidRPr="00BB1377" w:rsidSect="00D524B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D2B56" w14:textId="77777777" w:rsidR="00D163C6" w:rsidRDefault="00D163C6" w:rsidP="00900EE2">
      <w:r>
        <w:separator/>
      </w:r>
    </w:p>
  </w:endnote>
  <w:endnote w:type="continuationSeparator" w:id="0">
    <w:p w14:paraId="50151AB5" w14:textId="77777777" w:rsidR="00D163C6" w:rsidRDefault="00D163C6" w:rsidP="00900EE2">
      <w:r>
        <w:continuationSeparator/>
      </w:r>
    </w:p>
  </w:endnote>
  <w:endnote w:type="continuationNotice" w:id="1">
    <w:p w14:paraId="44DDBB4F" w14:textId="77777777" w:rsidR="00D163C6" w:rsidRDefault="00D163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FD70" w14:textId="7E5296DF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C151A" w14:textId="4BC6A13E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06A34D4C" w:rsidR="005E4962" w:rsidRPr="00984B6E" w:rsidRDefault="005E4962" w:rsidP="00477B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4EA11" w14:textId="15EBBCD9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C0C03" w:rsidRPr="005C0C03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D9891" w14:textId="77777777" w:rsidR="00D163C6" w:rsidRDefault="00D163C6" w:rsidP="00900EE2">
      <w:r>
        <w:separator/>
      </w:r>
    </w:p>
  </w:footnote>
  <w:footnote w:type="continuationSeparator" w:id="0">
    <w:p w14:paraId="662CD4D5" w14:textId="77777777" w:rsidR="00D163C6" w:rsidRDefault="00D163C6" w:rsidP="00900EE2">
      <w:r>
        <w:continuationSeparator/>
      </w:r>
    </w:p>
  </w:footnote>
  <w:footnote w:type="continuationNotice" w:id="1">
    <w:p w14:paraId="1E474FC4" w14:textId="77777777" w:rsidR="00D163C6" w:rsidRDefault="00D16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AB9D9" w14:textId="77777777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75EC5A64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902BD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902BD7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DE657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902BD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DE6572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5D62A1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35922E92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0E07D5" w:rsidRPr="000E07D5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สามเดือนและหกเดือนสิ้นสุดวันที่</w:t>
    </w:r>
    <w:r w:rsidR="000E07D5" w:rsidRPr="000E07D5">
      <w:rPr>
        <w:rFonts w:ascii="Angsana New" w:hAnsi="Angsana New"/>
        <w:b w:val="0"/>
        <w:bCs/>
        <w:sz w:val="32"/>
        <w:szCs w:val="32"/>
        <w:cs/>
        <w:lang w:bidi="th-TH"/>
      </w:rPr>
      <w:t xml:space="preserve"> 30 </w:t>
    </w:r>
    <w:r w:rsidR="000E07D5" w:rsidRPr="000E07D5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9525C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9525C2" w:rsidRPr="005C0C03">
      <w:rPr>
        <w:rFonts w:ascii="Angsana New" w:hAnsi="Angsana New"/>
        <w:sz w:val="32"/>
        <w:szCs w:val="32"/>
        <w:lang w:val="en-US" w:bidi="th-TH"/>
      </w:rPr>
      <w:t>256</w:t>
    </w:r>
    <w:r w:rsidR="009525C2">
      <w:rPr>
        <w:rFonts w:ascii="Angsana New" w:hAnsi="Angsana New"/>
        <w:sz w:val="32"/>
        <w:szCs w:val="32"/>
        <w:lang w:val="en-US" w:bidi="th-TH"/>
      </w:rPr>
      <w:t>7</w:t>
    </w:r>
    <w:r w:rsidR="000E07D5" w:rsidRPr="000E07D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5D2B9A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1A3F7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6FBFEEA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6F3C17" w14:textId="7424EE1A" w:rsidR="005D2B9A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2C4EC8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</w:t>
    </w:r>
    <w:r w:rsidR="00635D99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5C0C03" w:rsidRPr="005C0C03">
      <w:rPr>
        <w:rFonts w:ascii="Angsana New" w:hAnsi="Angsana New" w:hint="cs"/>
        <w:sz w:val="32"/>
        <w:szCs w:val="32"/>
        <w:lang w:val="en-US" w:bidi="th-TH"/>
      </w:rPr>
      <w:t>3</w:t>
    </w:r>
    <w:r w:rsidR="002C4EC8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9F3F2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2C4EC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5C0C03" w:rsidRPr="005C0C03">
      <w:rPr>
        <w:rFonts w:ascii="Angsana New" w:hAnsi="Angsana New"/>
        <w:sz w:val="32"/>
        <w:szCs w:val="32"/>
        <w:lang w:val="en-US" w:bidi="th-TH"/>
      </w:rPr>
      <w:t>256</w:t>
    </w:r>
    <w:r w:rsidR="009F3F20">
      <w:rPr>
        <w:rFonts w:ascii="Angsana New" w:hAnsi="Angsana New"/>
        <w:sz w:val="32"/>
        <w:szCs w:val="32"/>
        <w:lang w:val="en-US" w:bidi="th-TH"/>
      </w:rPr>
      <w:t>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5D2B9A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C47B2" w14:textId="77777777" w:rsidR="005E4962" w:rsidRDefault="005E4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C1F"/>
    <w:rsid w:val="00036023"/>
    <w:rsid w:val="00036399"/>
    <w:rsid w:val="00036AD0"/>
    <w:rsid w:val="00036C09"/>
    <w:rsid w:val="00036CBF"/>
    <w:rsid w:val="00036F9B"/>
    <w:rsid w:val="000370DF"/>
    <w:rsid w:val="00037115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3D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212"/>
    <w:rsid w:val="00081213"/>
    <w:rsid w:val="00081263"/>
    <w:rsid w:val="000812C4"/>
    <w:rsid w:val="000817D7"/>
    <w:rsid w:val="00081898"/>
    <w:rsid w:val="00081BBB"/>
    <w:rsid w:val="00081FF2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0CA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3F39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C0"/>
    <w:rsid w:val="00216773"/>
    <w:rsid w:val="00217034"/>
    <w:rsid w:val="0021708C"/>
    <w:rsid w:val="0021757C"/>
    <w:rsid w:val="0021763D"/>
    <w:rsid w:val="00217A88"/>
    <w:rsid w:val="00217C08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61F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4B5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5258"/>
    <w:rsid w:val="00275527"/>
    <w:rsid w:val="0027562D"/>
    <w:rsid w:val="0027580E"/>
    <w:rsid w:val="00276214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568"/>
    <w:rsid w:val="002869C3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B2D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F3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D51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0D"/>
    <w:rsid w:val="003804E8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864"/>
    <w:rsid w:val="00405870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3A0"/>
    <w:rsid w:val="0041102D"/>
    <w:rsid w:val="00411432"/>
    <w:rsid w:val="00411661"/>
    <w:rsid w:val="00411ABA"/>
    <w:rsid w:val="00411B1D"/>
    <w:rsid w:val="00411C41"/>
    <w:rsid w:val="00411ED5"/>
    <w:rsid w:val="00412274"/>
    <w:rsid w:val="00412289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D3A"/>
    <w:rsid w:val="00501E23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67C"/>
    <w:rsid w:val="005269ED"/>
    <w:rsid w:val="00526AD8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529C"/>
    <w:rsid w:val="005C52C0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AB0"/>
    <w:rsid w:val="005D1DC6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463"/>
    <w:rsid w:val="00620480"/>
    <w:rsid w:val="00620A04"/>
    <w:rsid w:val="00620DE5"/>
    <w:rsid w:val="00621038"/>
    <w:rsid w:val="0062124E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64"/>
    <w:rsid w:val="00675E8E"/>
    <w:rsid w:val="006761F9"/>
    <w:rsid w:val="00676263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4F5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83D"/>
    <w:rsid w:val="00726EE5"/>
    <w:rsid w:val="007273B1"/>
    <w:rsid w:val="007279CD"/>
    <w:rsid w:val="00727D1E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C28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60E"/>
    <w:rsid w:val="0077569F"/>
    <w:rsid w:val="007759D5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1FFA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EE"/>
    <w:rsid w:val="007B2B5D"/>
    <w:rsid w:val="007B2B6F"/>
    <w:rsid w:val="007B2E5B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C9C"/>
    <w:rsid w:val="00814CFB"/>
    <w:rsid w:val="00814DB3"/>
    <w:rsid w:val="00814E3F"/>
    <w:rsid w:val="00814E4A"/>
    <w:rsid w:val="00814EA5"/>
    <w:rsid w:val="00815150"/>
    <w:rsid w:val="00815478"/>
    <w:rsid w:val="0081557F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B5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30D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07D67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6010"/>
    <w:rsid w:val="0096626A"/>
    <w:rsid w:val="009668A9"/>
    <w:rsid w:val="00966994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6E9"/>
    <w:rsid w:val="009A1AF0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0F8"/>
    <w:rsid w:val="00A26248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6E7D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D9"/>
    <w:rsid w:val="00A718D5"/>
    <w:rsid w:val="00A71AF4"/>
    <w:rsid w:val="00A71B35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A3"/>
    <w:rsid w:val="00AA65D5"/>
    <w:rsid w:val="00AA678B"/>
    <w:rsid w:val="00AA6855"/>
    <w:rsid w:val="00AA6AF1"/>
    <w:rsid w:val="00AA7047"/>
    <w:rsid w:val="00AA7048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103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96F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3C5"/>
    <w:rsid w:val="00AF55E7"/>
    <w:rsid w:val="00AF56CC"/>
    <w:rsid w:val="00AF5769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D7C"/>
    <w:rsid w:val="00C26FF2"/>
    <w:rsid w:val="00C2730E"/>
    <w:rsid w:val="00C2749E"/>
    <w:rsid w:val="00C2798B"/>
    <w:rsid w:val="00C3059D"/>
    <w:rsid w:val="00C3080D"/>
    <w:rsid w:val="00C30B87"/>
    <w:rsid w:val="00C30EFC"/>
    <w:rsid w:val="00C312A4"/>
    <w:rsid w:val="00C314CD"/>
    <w:rsid w:val="00C31EC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0D3B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3007"/>
    <w:rsid w:val="00CE311F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B9F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24A"/>
    <w:rsid w:val="00E054E8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1084"/>
    <w:rsid w:val="00E61417"/>
    <w:rsid w:val="00E61D60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79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ED7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1090</TotalTime>
  <Pages>26</Pages>
  <Words>4412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Niramon Sridoung</cp:lastModifiedBy>
  <cp:revision>181</cp:revision>
  <cp:lastPrinted>2024-07-31T11:59:00Z</cp:lastPrinted>
  <dcterms:created xsi:type="dcterms:W3CDTF">2024-05-02T14:33:00Z</dcterms:created>
  <dcterms:modified xsi:type="dcterms:W3CDTF">2024-08-11T02:54:00Z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