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183B9810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1BAE1129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2C2A48F1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5A213112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4A795BCB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1A135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6A0DAA" w:rsidRPr="0072479F" w14:paraId="34D7DB28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85AB96" w14:textId="57FF523D" w:rsidR="006A0DAA" w:rsidRPr="00876948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781487B5" w14:textId="77777777" w:rsidR="006A0DAA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6A73260" w14:textId="48D9D5AD" w:rsidR="006A0DAA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17445E06" w14:textId="293B0480" w:rsidR="006A0DAA" w:rsidRPr="003375F3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7DFE344B" w:rsidR="00874B8F" w:rsidRPr="00EB7EB8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4CC2FF99" w:rsidR="00874B8F" w:rsidRPr="003375F3" w:rsidRDefault="00965B8B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EE34B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70A48E25" w:rsidR="00874B8F" w:rsidRPr="0072479F" w:rsidRDefault="006A0DA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57F2F8B6" w:rsidR="00874B8F" w:rsidRPr="003375F3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B37E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3474E" w:rsidRPr="0072479F" w14:paraId="7F38846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55FCC24" w14:textId="363B8875" w:rsidR="0083474E" w:rsidRDefault="0083474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2727706C" w14:textId="77777777" w:rsidR="0083474E" w:rsidRPr="0072479F" w:rsidRDefault="0083474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2F10B5EE" w14:textId="743F6980" w:rsidR="0083474E" w:rsidRPr="00831C1F" w:rsidRDefault="0083474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7577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  <w:tc>
          <w:tcPr>
            <w:tcW w:w="1918" w:type="dxa"/>
            <w:shd w:val="clear" w:color="auto" w:fill="auto"/>
          </w:tcPr>
          <w:p w14:paraId="2F202502" w14:textId="63A32A87" w:rsidR="0083474E" w:rsidRDefault="0083474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3B37EF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</w:tbl>
    <w:p w14:paraId="57583177" w14:textId="585D5A71" w:rsidR="006E7CC5" w:rsidRPr="002935D0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52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</w:t>
      </w:r>
      <w:r w:rsidR="006E7CC5" w:rsidRPr="002935D0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</w:p>
    <w:p w14:paraId="6D6E99AA" w14:textId="77777777" w:rsidR="006E7CC5" w:rsidRPr="002935D0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544BBB31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935D0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5EEE" w:rsidRPr="002935D0">
        <w:rPr>
          <w:rFonts w:ascii="Angsana New" w:hAnsi="Angsana New" w:hint="cs"/>
          <w:sz w:val="30"/>
          <w:szCs w:val="30"/>
          <w:cs/>
        </w:rPr>
        <w:t xml:space="preserve"> </w:t>
      </w:r>
      <w:r w:rsidR="002935D0" w:rsidRPr="002935D0">
        <w:rPr>
          <w:rFonts w:ascii="Angsana New" w:hAnsi="Angsana New"/>
          <w:sz w:val="30"/>
          <w:szCs w:val="30"/>
          <w:lang w:val="en-US"/>
        </w:rPr>
        <w:t>7</w:t>
      </w:r>
      <w:r w:rsidR="00985F8D" w:rsidRPr="002935D0">
        <w:rPr>
          <w:rFonts w:ascii="Angsana New" w:hAnsi="Angsana New"/>
          <w:sz w:val="30"/>
          <w:szCs w:val="30"/>
          <w:lang w:val="en-US"/>
        </w:rPr>
        <w:t xml:space="preserve"> </w:t>
      </w:r>
      <w:r w:rsidR="00985F8D" w:rsidRPr="002935D0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="00985F8D" w:rsidRPr="002935D0">
        <w:rPr>
          <w:rFonts w:ascii="Angsana New" w:hAnsi="Angsana New"/>
          <w:sz w:val="30"/>
          <w:szCs w:val="30"/>
          <w:lang w:val="en-US"/>
        </w:rPr>
        <w:t>256</w:t>
      </w:r>
      <w:r w:rsidR="002935D0" w:rsidRPr="002935D0">
        <w:rPr>
          <w:rFonts w:ascii="Angsana New" w:hAnsi="Angsana New"/>
          <w:sz w:val="30"/>
          <w:szCs w:val="30"/>
          <w:lang w:val="en-US"/>
        </w:rPr>
        <w:t>7</w:t>
      </w:r>
    </w:p>
    <w:p w14:paraId="09538766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5230E1">
        <w:rPr>
          <w:rFonts w:ascii="Angsana New" w:hAnsi="Angsana New"/>
          <w:sz w:val="30"/>
          <w:szCs w:val="30"/>
        </w:rPr>
        <w:br/>
        <w:t>“</w:t>
      </w:r>
      <w:r w:rsidRPr="005230E1">
        <w:rPr>
          <w:rFonts w:ascii="Angsana New" w:hAnsi="Angsana New"/>
          <w:sz w:val="30"/>
          <w:szCs w:val="30"/>
          <w:cs/>
        </w:rPr>
        <w:t>มิตซูบิชิ</w:t>
      </w:r>
      <w:r w:rsidRPr="005230E1">
        <w:rPr>
          <w:rFonts w:ascii="Angsana New" w:hAnsi="Angsana New"/>
          <w:sz w:val="30"/>
          <w:szCs w:val="30"/>
        </w:rPr>
        <w:t>”</w:t>
      </w:r>
      <w:r w:rsidRPr="005230E1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5230E1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5230E1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62E6094C" w:rsidR="006E7CC5" w:rsidRPr="005230E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A71B4">
        <w:rPr>
          <w:rFonts w:ascii="Angsana New" w:hAnsi="Angsana New"/>
          <w:sz w:val="30"/>
          <w:szCs w:val="30"/>
        </w:rPr>
        <w:br/>
      </w:r>
      <w:r w:rsidRPr="005230E1">
        <w:rPr>
          <w:rFonts w:ascii="Angsana New" w:hAnsi="Angsana New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34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 xml:space="preserve">เรื่อง </w:t>
      </w:r>
      <w:r w:rsidRPr="00523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30E1">
        <w:rPr>
          <w:rFonts w:ascii="Angsana New" w:hAnsi="Angsana New"/>
          <w:sz w:val="30"/>
          <w:szCs w:val="30"/>
          <w:cs/>
        </w:rPr>
        <w:t xml:space="preserve"> 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 w:rsidRPr="005230E1">
        <w:rPr>
          <w:rFonts w:ascii="Angsana New" w:hAnsi="Angsana New"/>
          <w:sz w:val="30"/>
          <w:szCs w:val="30"/>
        </w:rPr>
        <w:t xml:space="preserve"> </w:t>
      </w:r>
      <w:r w:rsidR="002D17C1" w:rsidRPr="005230E1">
        <w:rPr>
          <w:rFonts w:ascii="Angsana New" w:hAnsi="Angsana New" w:hint="cs"/>
          <w:sz w:val="30"/>
          <w:szCs w:val="30"/>
          <w:cs/>
        </w:rPr>
        <w:t>โดย</w:t>
      </w: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 w:rsidRPr="005230E1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5230E1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E333FF">
        <w:rPr>
          <w:rFonts w:ascii="Angsana New" w:hAnsi="Angsana New"/>
          <w:sz w:val="30"/>
          <w:szCs w:val="30"/>
          <w:lang w:val="en-US"/>
        </w:rPr>
        <w:t>7</w:t>
      </w:r>
    </w:p>
    <w:p w14:paraId="7A76CFF1" w14:textId="77777777" w:rsidR="009E4CC4" w:rsidRPr="005230E1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72363" w14:textId="60E89C83" w:rsidR="00B53DEA" w:rsidRPr="005230E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E333FF">
        <w:rPr>
          <w:rFonts w:ascii="Angsana New" w:hAnsi="Angsana New"/>
          <w:sz w:val="30"/>
          <w:szCs w:val="30"/>
          <w:lang w:val="en-US"/>
        </w:rPr>
        <w:t>7</w:t>
      </w:r>
    </w:p>
    <w:p w14:paraId="39E26FF3" w14:textId="08F57F02" w:rsidR="00B10F4F" w:rsidRPr="005230E1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Pr="005230E1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5230E1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FC87CEE" w14:textId="3E6A4561" w:rsidR="00B71816" w:rsidRPr="005230E1" w:rsidRDefault="00E83C43" w:rsidP="00E333FF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</w:t>
      </w:r>
      <w:r w:rsidR="00E15A93">
        <w:rPr>
          <w:rFonts w:ascii="Angsana New" w:hAnsi="Angsana New"/>
          <w:sz w:val="30"/>
          <w:szCs w:val="30"/>
          <w:cs/>
        </w:rPr>
        <w:t>งวด</w:t>
      </w:r>
      <w:r w:rsidR="00CE207B">
        <w:rPr>
          <w:rFonts w:ascii="Angsana New" w:hAnsi="Angsana New" w:hint="cs"/>
          <w:sz w:val="30"/>
          <w:szCs w:val="30"/>
          <w:cs/>
        </w:rPr>
        <w:t>สาม</w:t>
      </w:r>
      <w:r w:rsidRPr="005230E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9A71B4">
        <w:rPr>
          <w:rFonts w:ascii="Angsana New" w:hAnsi="Angsana New"/>
          <w:sz w:val="30"/>
          <w:szCs w:val="30"/>
        </w:rPr>
        <w:br/>
      </w:r>
      <w:r w:rsidR="00B83010">
        <w:rPr>
          <w:rFonts w:ascii="Angsana New" w:hAnsi="Angsana New"/>
          <w:sz w:val="30"/>
          <w:szCs w:val="30"/>
          <w:lang w:val="en-US"/>
        </w:rPr>
        <w:t xml:space="preserve">30 </w:t>
      </w:r>
      <w:r w:rsidR="00B83010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876948" w:rsidRPr="005230E1">
        <w:rPr>
          <w:rFonts w:ascii="Angsana New" w:hAnsi="Angsana New"/>
          <w:sz w:val="30"/>
          <w:szCs w:val="30"/>
          <w:lang w:val="en-US"/>
        </w:rPr>
        <w:t>256</w:t>
      </w:r>
      <w:r w:rsidR="00E333FF">
        <w:rPr>
          <w:rFonts w:ascii="Angsana New" w:hAnsi="Angsana New"/>
          <w:sz w:val="30"/>
          <w:szCs w:val="30"/>
          <w:lang w:val="en-US"/>
        </w:rPr>
        <w:t>7</w:t>
      </w:r>
    </w:p>
    <w:p w14:paraId="2A9C1347" w14:textId="46732975" w:rsidR="00B71816" w:rsidRDefault="00B71816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B0A3C8E" w14:textId="67B8431E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440"/>
        <w:gridCol w:w="270"/>
        <w:gridCol w:w="1440"/>
      </w:tblGrid>
      <w:tr w:rsidR="00B83010" w:rsidRPr="00C97CAD" w14:paraId="59EAD013" w14:textId="77777777" w:rsidTr="00730A98">
        <w:trPr>
          <w:tblHeader/>
        </w:trPr>
        <w:tc>
          <w:tcPr>
            <w:tcW w:w="5940" w:type="dxa"/>
          </w:tcPr>
          <w:p w14:paraId="38FAEAC6" w14:textId="77777777" w:rsidR="00B83010" w:rsidRPr="00594D19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D0D7FC1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C97CAD" w14:paraId="47E6650C" w14:textId="77777777" w:rsidTr="00730A98">
        <w:trPr>
          <w:tblHeader/>
        </w:trPr>
        <w:tc>
          <w:tcPr>
            <w:tcW w:w="5940" w:type="dxa"/>
          </w:tcPr>
          <w:p w14:paraId="203D5540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6BFC44C0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B83010" w:rsidRPr="00C97CAD" w14:paraId="28E4D4F2" w14:textId="77777777" w:rsidTr="00730A98">
        <w:trPr>
          <w:tblHeader/>
        </w:trPr>
        <w:tc>
          <w:tcPr>
            <w:tcW w:w="5940" w:type="dxa"/>
          </w:tcPr>
          <w:p w14:paraId="6CBF5B64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594D1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3150" w:type="dxa"/>
            <w:gridSpan w:val="3"/>
          </w:tcPr>
          <w:p w14:paraId="042209F6" w14:textId="2FC49D8C" w:rsidR="00B83010" w:rsidRPr="00C97CAD" w:rsidRDefault="00466B33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และ</w:t>
            </w:r>
            <w:r w:rsidR="00B83010"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B83010" w:rsidRPr="00C97CAD" w14:paraId="008EB4DD" w14:textId="77777777" w:rsidTr="00730A98">
        <w:trPr>
          <w:tblHeader/>
        </w:trPr>
        <w:tc>
          <w:tcPr>
            <w:tcW w:w="5940" w:type="dxa"/>
          </w:tcPr>
          <w:p w14:paraId="6DCA12B1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6806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Pr="00C97CA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7C3BF4C7" w14:textId="05DAF0F2" w:rsidR="00B83010" w:rsidRPr="00C97CAD" w:rsidRDefault="00B83010" w:rsidP="00730A9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7D7CAB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232A6676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CA99390" w14:textId="5610A2FB" w:rsidR="00B83010" w:rsidRPr="00C97CAD" w:rsidRDefault="00B83010" w:rsidP="00730A98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806DE">
              <w:rPr>
                <w:rFonts w:ascii="Angsana New" w:hAnsi="Angsana New" w:hint="cs"/>
                <w:sz w:val="30"/>
                <w:szCs w:val="30"/>
                <w:lang w:val="en-US"/>
              </w:rPr>
              <w:t>256</w:t>
            </w:r>
            <w:r w:rsidR="007D7CAB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83010" w:rsidRPr="00C97CAD" w14:paraId="6527E182" w14:textId="77777777" w:rsidTr="00730A98">
        <w:trPr>
          <w:tblHeader/>
        </w:trPr>
        <w:tc>
          <w:tcPr>
            <w:tcW w:w="5940" w:type="dxa"/>
          </w:tcPr>
          <w:p w14:paraId="7DBD2293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5BE46C9E" w14:textId="77777777" w:rsidR="00B83010" w:rsidRPr="00C97CAD" w:rsidRDefault="00B83010" w:rsidP="00730A98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C97CAD" w14:paraId="286416AE" w14:textId="77777777" w:rsidTr="00730A98">
        <w:tc>
          <w:tcPr>
            <w:tcW w:w="5940" w:type="dxa"/>
          </w:tcPr>
          <w:p w14:paraId="46031896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7FD2FC98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C3145B5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94C1F92" w14:textId="77777777" w:rsidR="00B83010" w:rsidRPr="00C97CAD" w:rsidRDefault="00B83010" w:rsidP="00730A98">
            <w:pPr>
              <w:tabs>
                <w:tab w:val="decimal" w:pos="115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B83010" w:rsidRPr="00C97CAD" w14:paraId="7C85BC55" w14:textId="77777777" w:rsidTr="00730A98">
        <w:tc>
          <w:tcPr>
            <w:tcW w:w="5940" w:type="dxa"/>
          </w:tcPr>
          <w:p w14:paraId="22C6E79B" w14:textId="77777777" w:rsidR="00B83010" w:rsidRPr="00C97CAD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43AFE958" w14:textId="2EBF686B" w:rsidR="00B83010" w:rsidRPr="00C97CAD" w:rsidRDefault="009A71B4" w:rsidP="00730A9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619,354</w:t>
            </w:r>
          </w:p>
        </w:tc>
        <w:tc>
          <w:tcPr>
            <w:tcW w:w="270" w:type="dxa"/>
            <w:vAlign w:val="bottom"/>
          </w:tcPr>
          <w:p w14:paraId="4E97AC1C" w14:textId="77777777" w:rsidR="00B83010" w:rsidRPr="00C97CAD" w:rsidRDefault="00B83010" w:rsidP="00730A98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BB29187" w14:textId="3FC7990E" w:rsidR="00B83010" w:rsidRPr="00C97CAD" w:rsidRDefault="007D7CAB" w:rsidP="00730A98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1,091,932</w:t>
            </w:r>
          </w:p>
        </w:tc>
      </w:tr>
      <w:tr w:rsidR="009A71B4" w:rsidRPr="00C97CAD" w14:paraId="505F9718" w14:textId="77777777" w:rsidTr="00730A98">
        <w:tc>
          <w:tcPr>
            <w:tcW w:w="5940" w:type="dxa"/>
          </w:tcPr>
          <w:p w14:paraId="2E0E0908" w14:textId="7A4189C9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6B7D4408" w14:textId="02A804B9" w:rsidR="009A71B4" w:rsidRPr="009A71B4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cs/>
                <w:lang w:val="en-US"/>
              </w:rPr>
              <w:t>2</w:t>
            </w: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9A71B4">
              <w:rPr>
                <w:rFonts w:ascii="Angsana New" w:hAnsi="Angsana New"/>
                <w:sz w:val="30"/>
                <w:szCs w:val="30"/>
                <w:cs/>
                <w:lang w:val="en-US"/>
              </w:rPr>
              <w:t>076</w:t>
            </w:r>
          </w:p>
        </w:tc>
        <w:tc>
          <w:tcPr>
            <w:tcW w:w="270" w:type="dxa"/>
            <w:vAlign w:val="bottom"/>
          </w:tcPr>
          <w:p w14:paraId="3FA7D5BA" w14:textId="77777777" w:rsidR="009A71B4" w:rsidRPr="00C97CAD" w:rsidRDefault="009A71B4" w:rsidP="009A71B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4BF0CED" w14:textId="7FB910A5" w:rsidR="009A71B4" w:rsidRDefault="009A71B4" w:rsidP="009A71B4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A71B4" w:rsidRPr="006806DE" w14:paraId="3DE19C14" w14:textId="77777777" w:rsidTr="00730A98">
        <w:tc>
          <w:tcPr>
            <w:tcW w:w="5940" w:type="dxa"/>
          </w:tcPr>
          <w:p w14:paraId="40D50BE3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D6BCA">
              <w:rPr>
                <w:rFonts w:ascii="Angsana New" w:hAnsi="Angsana New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4835D6A3" w14:textId="45D1A7BA" w:rsidR="009A71B4" w:rsidRPr="00841481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270" w:type="dxa"/>
            <w:vAlign w:val="bottom"/>
          </w:tcPr>
          <w:p w14:paraId="5477F684" w14:textId="77777777" w:rsidR="009A71B4" w:rsidRPr="00C97CAD" w:rsidRDefault="009A71B4" w:rsidP="009A71B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93914DA" w14:textId="540ACBA1" w:rsidR="009A71B4" w:rsidRPr="006806DE" w:rsidRDefault="009A71B4" w:rsidP="009A71B4">
            <w:pPr>
              <w:tabs>
                <w:tab w:val="decimal" w:pos="880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A71B4" w:rsidRPr="00C97CAD" w14:paraId="3476DE79" w14:textId="77777777" w:rsidTr="00730A98">
        <w:tc>
          <w:tcPr>
            <w:tcW w:w="5940" w:type="dxa"/>
          </w:tcPr>
          <w:p w14:paraId="132D7D8A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440" w:type="dxa"/>
            <w:vAlign w:val="bottom"/>
          </w:tcPr>
          <w:p w14:paraId="5335DB8B" w14:textId="7F4999F5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31,603</w:t>
            </w:r>
          </w:p>
        </w:tc>
        <w:tc>
          <w:tcPr>
            <w:tcW w:w="270" w:type="dxa"/>
            <w:vAlign w:val="bottom"/>
          </w:tcPr>
          <w:p w14:paraId="5434371D" w14:textId="77777777" w:rsidR="009A71B4" w:rsidRPr="00C97CAD" w:rsidRDefault="009A71B4" w:rsidP="009A71B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23348A5" w14:textId="5F0126EC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6,362</w:t>
            </w:r>
          </w:p>
        </w:tc>
      </w:tr>
      <w:tr w:rsidR="009A71B4" w:rsidRPr="00C97CAD" w14:paraId="09535D96" w14:textId="77777777" w:rsidTr="007D7CAB">
        <w:tc>
          <w:tcPr>
            <w:tcW w:w="5940" w:type="dxa"/>
          </w:tcPr>
          <w:p w14:paraId="4F419D99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440" w:type="dxa"/>
            <w:vAlign w:val="bottom"/>
          </w:tcPr>
          <w:p w14:paraId="2347E807" w14:textId="7CBDD2C5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29,859</w:t>
            </w:r>
          </w:p>
        </w:tc>
        <w:tc>
          <w:tcPr>
            <w:tcW w:w="270" w:type="dxa"/>
            <w:vAlign w:val="bottom"/>
          </w:tcPr>
          <w:p w14:paraId="189D082C" w14:textId="77777777" w:rsidR="009A71B4" w:rsidRPr="00C97CAD" w:rsidRDefault="009A71B4" w:rsidP="009A71B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B4F393A" w14:textId="13867762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2,875</w:t>
            </w:r>
          </w:p>
        </w:tc>
      </w:tr>
      <w:tr w:rsidR="009A71B4" w:rsidRPr="00C97CAD" w14:paraId="63C19615" w14:textId="77777777" w:rsidTr="007D7CAB">
        <w:tc>
          <w:tcPr>
            <w:tcW w:w="5940" w:type="dxa"/>
          </w:tcPr>
          <w:p w14:paraId="6BF9EA26" w14:textId="17CCA048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440" w:type="dxa"/>
            <w:vAlign w:val="bottom"/>
          </w:tcPr>
          <w:p w14:paraId="6D989B21" w14:textId="01F95860" w:rsidR="009A71B4" w:rsidRPr="00244CC1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1,982</w:t>
            </w:r>
          </w:p>
        </w:tc>
        <w:tc>
          <w:tcPr>
            <w:tcW w:w="270" w:type="dxa"/>
            <w:vAlign w:val="bottom"/>
          </w:tcPr>
          <w:p w14:paraId="12842D6A" w14:textId="77777777" w:rsidR="009A71B4" w:rsidRPr="00C97CAD" w:rsidRDefault="009A71B4" w:rsidP="009A71B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73CEE8B0" w14:textId="02A03CA7" w:rsidR="009A71B4" w:rsidRPr="00CF66F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2,749</w:t>
            </w:r>
          </w:p>
        </w:tc>
      </w:tr>
      <w:tr w:rsidR="009A71B4" w:rsidRPr="00C97CAD" w14:paraId="39EABAAA" w14:textId="77777777" w:rsidTr="007D7CAB">
        <w:tc>
          <w:tcPr>
            <w:tcW w:w="5940" w:type="dxa"/>
          </w:tcPr>
          <w:p w14:paraId="5E39EC1A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6F238C84" w14:textId="7FEF7ED2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7,941</w:t>
            </w:r>
          </w:p>
        </w:tc>
        <w:tc>
          <w:tcPr>
            <w:tcW w:w="270" w:type="dxa"/>
            <w:vAlign w:val="bottom"/>
          </w:tcPr>
          <w:p w14:paraId="41D29372" w14:textId="77777777" w:rsidR="009A71B4" w:rsidRPr="00C97CAD" w:rsidRDefault="009A71B4" w:rsidP="009A71B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66F610B" w14:textId="7FF7C777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9,972</w:t>
            </w:r>
          </w:p>
        </w:tc>
      </w:tr>
      <w:tr w:rsidR="009A71B4" w:rsidRPr="00C97CAD" w14:paraId="5A385AD5" w14:textId="77777777" w:rsidTr="00730A98">
        <w:tc>
          <w:tcPr>
            <w:tcW w:w="5940" w:type="dxa"/>
          </w:tcPr>
          <w:p w14:paraId="7D07D329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303CD012" w14:textId="2E32DBD7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4,938</w:t>
            </w:r>
          </w:p>
        </w:tc>
        <w:tc>
          <w:tcPr>
            <w:tcW w:w="270" w:type="dxa"/>
            <w:vAlign w:val="bottom"/>
          </w:tcPr>
          <w:p w14:paraId="280705E7" w14:textId="77777777" w:rsidR="009A71B4" w:rsidRPr="00C97CAD" w:rsidRDefault="009A71B4" w:rsidP="009A71B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07A2DB6" w14:textId="14E8B85D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F66FD">
              <w:rPr>
                <w:rFonts w:ascii="Angsana New" w:hAnsi="Angsana New"/>
                <w:sz w:val="30"/>
                <w:szCs w:val="30"/>
                <w:lang w:val="en-US"/>
              </w:rPr>
              <w:t>4,0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03</w:t>
            </w:r>
          </w:p>
        </w:tc>
      </w:tr>
      <w:tr w:rsidR="009A71B4" w:rsidRPr="00070ECD" w14:paraId="1768CB6F" w14:textId="77777777" w:rsidTr="00730A98">
        <w:tc>
          <w:tcPr>
            <w:tcW w:w="5940" w:type="dxa"/>
          </w:tcPr>
          <w:p w14:paraId="3F0194AA" w14:textId="77777777" w:rsidR="009A71B4" w:rsidRPr="00070EC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</w:tcPr>
          <w:p w14:paraId="3AB11E31" w14:textId="77777777" w:rsidR="009A71B4" w:rsidRPr="00070EC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270" w:type="dxa"/>
          </w:tcPr>
          <w:p w14:paraId="37E00EE0" w14:textId="77777777" w:rsidR="009A71B4" w:rsidRPr="00070ECD" w:rsidRDefault="009A71B4" w:rsidP="009A71B4">
            <w:pPr>
              <w:tabs>
                <w:tab w:val="decimal" w:pos="867"/>
              </w:tabs>
              <w:spacing w:line="240" w:lineRule="auto"/>
              <w:ind w:left="-108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</w:tcPr>
          <w:p w14:paraId="29A76F62" w14:textId="77777777" w:rsidR="009A71B4" w:rsidRPr="00070EC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lang w:val="en-US"/>
              </w:rPr>
            </w:pPr>
          </w:p>
        </w:tc>
      </w:tr>
      <w:tr w:rsidR="009A71B4" w:rsidRPr="00C97CAD" w14:paraId="5E73B1DB" w14:textId="77777777" w:rsidTr="00730A98">
        <w:tc>
          <w:tcPr>
            <w:tcW w:w="5940" w:type="dxa"/>
          </w:tcPr>
          <w:p w14:paraId="2A512A15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06C8296B" w14:textId="77777777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E9B3C7" w14:textId="77777777" w:rsidR="009A71B4" w:rsidRPr="00C97CAD" w:rsidRDefault="009A71B4" w:rsidP="009A71B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A2C530" w14:textId="77777777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A71B4" w:rsidRPr="006806DE" w14:paraId="6E15E328" w14:textId="77777777" w:rsidTr="00730A98">
        <w:tc>
          <w:tcPr>
            <w:tcW w:w="5940" w:type="dxa"/>
          </w:tcPr>
          <w:p w14:paraId="177AFC4C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440" w:type="dxa"/>
            <w:vAlign w:val="bottom"/>
          </w:tcPr>
          <w:p w14:paraId="642DAC00" w14:textId="137E49FD" w:rsidR="009A71B4" w:rsidRPr="000D6BCA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  <w:vAlign w:val="bottom"/>
          </w:tcPr>
          <w:p w14:paraId="472C6546" w14:textId="77777777" w:rsidR="009A71B4" w:rsidRPr="00C97CAD" w:rsidRDefault="009A71B4" w:rsidP="009A71B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D361024" w14:textId="3C71866F" w:rsidR="009A71B4" w:rsidRPr="006806DE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</w:tr>
      <w:tr w:rsidR="009A71B4" w:rsidRPr="006806DE" w14:paraId="26C6579D" w14:textId="77777777" w:rsidTr="00730A98">
        <w:tc>
          <w:tcPr>
            <w:tcW w:w="5940" w:type="dxa"/>
          </w:tcPr>
          <w:p w14:paraId="58B86A91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40" w:type="dxa"/>
            <w:vAlign w:val="bottom"/>
          </w:tcPr>
          <w:p w14:paraId="35DD3264" w14:textId="08568D45" w:rsidR="009A71B4" w:rsidRPr="000D6BCA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4,294</w:t>
            </w:r>
          </w:p>
        </w:tc>
        <w:tc>
          <w:tcPr>
            <w:tcW w:w="270" w:type="dxa"/>
            <w:vAlign w:val="bottom"/>
          </w:tcPr>
          <w:p w14:paraId="01E2E785" w14:textId="77777777" w:rsidR="009A71B4" w:rsidRPr="00C97CAD" w:rsidRDefault="009A71B4" w:rsidP="009A71B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D88DD7" w14:textId="77777777" w:rsidR="009A71B4" w:rsidRPr="006806DE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4,294</w:t>
            </w:r>
          </w:p>
        </w:tc>
      </w:tr>
      <w:tr w:rsidR="009A71B4" w:rsidRPr="006806DE" w14:paraId="097A57E3" w14:textId="77777777" w:rsidTr="00730A98">
        <w:tc>
          <w:tcPr>
            <w:tcW w:w="5940" w:type="dxa"/>
          </w:tcPr>
          <w:p w14:paraId="221BD8CF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21594E93" w14:textId="14C36016" w:rsidR="009A71B4" w:rsidRPr="000D6BCA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127</w:t>
            </w:r>
          </w:p>
        </w:tc>
        <w:tc>
          <w:tcPr>
            <w:tcW w:w="270" w:type="dxa"/>
            <w:vAlign w:val="bottom"/>
          </w:tcPr>
          <w:p w14:paraId="7A281AEA" w14:textId="77777777" w:rsidR="009A71B4" w:rsidRPr="00C97CAD" w:rsidRDefault="009A71B4" w:rsidP="009A71B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F9D8814" w14:textId="36F5B9FB" w:rsidR="009A71B4" w:rsidRPr="006806DE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F3627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9A71B4" w:rsidRPr="00C97CAD" w14:paraId="06C459EE" w14:textId="77777777" w:rsidTr="00730A98">
        <w:tc>
          <w:tcPr>
            <w:tcW w:w="5940" w:type="dxa"/>
          </w:tcPr>
          <w:p w14:paraId="358A533E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ค่าบริการบริหารสินค้า</w:t>
            </w:r>
          </w:p>
        </w:tc>
        <w:tc>
          <w:tcPr>
            <w:tcW w:w="1440" w:type="dxa"/>
            <w:vAlign w:val="bottom"/>
          </w:tcPr>
          <w:p w14:paraId="16A838B5" w14:textId="52196DDE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13,110</w:t>
            </w:r>
          </w:p>
        </w:tc>
        <w:tc>
          <w:tcPr>
            <w:tcW w:w="270" w:type="dxa"/>
            <w:vAlign w:val="bottom"/>
          </w:tcPr>
          <w:p w14:paraId="4E9440A9" w14:textId="77777777" w:rsidR="009A71B4" w:rsidRPr="00C97CAD" w:rsidRDefault="009A71B4" w:rsidP="009A71B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881631F" w14:textId="553D6248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18,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064</w:t>
            </w:r>
          </w:p>
        </w:tc>
      </w:tr>
      <w:tr w:rsidR="009A71B4" w:rsidRPr="00C97CAD" w14:paraId="71721E40" w14:textId="77777777" w:rsidTr="00730A98">
        <w:tc>
          <w:tcPr>
            <w:tcW w:w="5940" w:type="dxa"/>
          </w:tcPr>
          <w:p w14:paraId="35BAC5BF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5940F266" w14:textId="2B8C3211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843</w:t>
            </w:r>
          </w:p>
        </w:tc>
        <w:tc>
          <w:tcPr>
            <w:tcW w:w="270" w:type="dxa"/>
            <w:vAlign w:val="bottom"/>
          </w:tcPr>
          <w:p w14:paraId="2BA00DDF" w14:textId="77777777" w:rsidR="009A71B4" w:rsidRPr="00C97CAD" w:rsidRDefault="009A71B4" w:rsidP="009A71B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640DD2F" w14:textId="54D75829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1,957</w:t>
            </w:r>
          </w:p>
        </w:tc>
      </w:tr>
      <w:tr w:rsidR="009A71B4" w:rsidRPr="00070ECD" w14:paraId="44A40ADC" w14:textId="77777777" w:rsidTr="00730A98">
        <w:tc>
          <w:tcPr>
            <w:tcW w:w="5940" w:type="dxa"/>
          </w:tcPr>
          <w:p w14:paraId="41FF76B5" w14:textId="77777777" w:rsidR="009A71B4" w:rsidRPr="00070EC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440" w:type="dxa"/>
          </w:tcPr>
          <w:p w14:paraId="0079E888" w14:textId="77777777" w:rsidR="009A71B4" w:rsidRPr="00070ECD" w:rsidRDefault="009A71B4" w:rsidP="009A71B4">
            <w:pPr>
              <w:tabs>
                <w:tab w:val="decimal" w:pos="864"/>
              </w:tabs>
              <w:spacing w:line="240" w:lineRule="auto"/>
              <w:jc w:val="both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5FDA56A9" w14:textId="77777777" w:rsidR="009A71B4" w:rsidRPr="00070ECD" w:rsidRDefault="009A71B4" w:rsidP="009A71B4">
            <w:pPr>
              <w:tabs>
                <w:tab w:val="decimal" w:pos="882"/>
              </w:tabs>
              <w:spacing w:line="240" w:lineRule="auto"/>
              <w:ind w:left="-108"/>
              <w:jc w:val="both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563B8682" w14:textId="77777777" w:rsidR="009A71B4" w:rsidRPr="00070ECD" w:rsidRDefault="009A71B4" w:rsidP="009A71B4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</w:rPr>
            </w:pPr>
          </w:p>
        </w:tc>
      </w:tr>
      <w:tr w:rsidR="009A71B4" w:rsidRPr="00C97CAD" w14:paraId="2B8C7617" w14:textId="77777777" w:rsidTr="00730A98">
        <w:tc>
          <w:tcPr>
            <w:tcW w:w="5940" w:type="dxa"/>
          </w:tcPr>
          <w:p w14:paraId="64416765" w14:textId="77777777" w:rsidR="009A71B4" w:rsidRPr="00361D37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</w:tcPr>
          <w:p w14:paraId="3C2886DA" w14:textId="77777777" w:rsidR="009A71B4" w:rsidRPr="00C97CAD" w:rsidRDefault="009A71B4" w:rsidP="009A71B4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CA2804" w14:textId="77777777" w:rsidR="009A71B4" w:rsidRPr="00C97CAD" w:rsidRDefault="009A71B4" w:rsidP="009A71B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6E24F3" w14:textId="77777777" w:rsidR="009A71B4" w:rsidRPr="00C97CAD" w:rsidRDefault="009A71B4" w:rsidP="009A71B4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71B4" w:rsidRPr="00C97CAD" w14:paraId="612C1B5A" w14:textId="77777777" w:rsidTr="00730A98">
        <w:tc>
          <w:tcPr>
            <w:tcW w:w="5940" w:type="dxa"/>
          </w:tcPr>
          <w:p w14:paraId="469B14D7" w14:textId="77777777" w:rsidR="009A71B4" w:rsidRPr="00361D37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440" w:type="dxa"/>
          </w:tcPr>
          <w:p w14:paraId="467B56B2" w14:textId="77777777" w:rsidR="009A71B4" w:rsidRPr="00C97CAD" w:rsidRDefault="009A71B4" w:rsidP="009A71B4">
            <w:pPr>
              <w:tabs>
                <w:tab w:val="decimal" w:pos="864"/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B9B54C" w14:textId="77777777" w:rsidR="009A71B4" w:rsidRPr="00C97CAD" w:rsidRDefault="009A71B4" w:rsidP="009A71B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36CD4C9" w14:textId="77777777" w:rsidR="009A71B4" w:rsidRPr="00C97CAD" w:rsidRDefault="009A71B4" w:rsidP="009A71B4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71B4" w:rsidRPr="00C97CAD" w14:paraId="74E2FB98" w14:textId="77777777" w:rsidTr="00730A98">
        <w:tc>
          <w:tcPr>
            <w:tcW w:w="5940" w:type="dxa"/>
          </w:tcPr>
          <w:p w14:paraId="742240F5" w14:textId="77777777" w:rsidR="009A71B4" w:rsidRPr="00361D37" w:rsidRDefault="009A71B4" w:rsidP="009A71B4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ผลประโยชน์ระยะสั้น</w:t>
            </w:r>
          </w:p>
        </w:tc>
        <w:tc>
          <w:tcPr>
            <w:tcW w:w="1440" w:type="dxa"/>
          </w:tcPr>
          <w:p w14:paraId="6122DB1B" w14:textId="7B933A5F" w:rsidR="009A71B4" w:rsidRPr="00670167" w:rsidRDefault="007D460C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60C">
              <w:rPr>
                <w:rFonts w:ascii="Angsana New" w:hAnsi="Angsana New"/>
                <w:sz w:val="30"/>
                <w:szCs w:val="30"/>
                <w:lang w:val="en-US"/>
              </w:rPr>
              <w:t>24,614</w:t>
            </w:r>
          </w:p>
        </w:tc>
        <w:tc>
          <w:tcPr>
            <w:tcW w:w="270" w:type="dxa"/>
          </w:tcPr>
          <w:p w14:paraId="113C8E6D" w14:textId="77777777" w:rsidR="009A71B4" w:rsidRPr="00C97CAD" w:rsidRDefault="009A71B4" w:rsidP="009A71B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30A97D" w14:textId="4F369245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786C">
              <w:rPr>
                <w:rFonts w:ascii="Angsana New" w:hAnsi="Angsana New"/>
                <w:sz w:val="30"/>
                <w:szCs w:val="30"/>
                <w:lang w:val="en-US"/>
              </w:rPr>
              <w:t>23,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463</w:t>
            </w:r>
          </w:p>
        </w:tc>
      </w:tr>
      <w:tr w:rsidR="009A71B4" w:rsidRPr="00C97CAD" w14:paraId="31F556A6" w14:textId="77777777" w:rsidTr="00730A98">
        <w:tc>
          <w:tcPr>
            <w:tcW w:w="5940" w:type="dxa"/>
          </w:tcPr>
          <w:p w14:paraId="42DAF898" w14:textId="77777777" w:rsidR="009A71B4" w:rsidRPr="00361D37" w:rsidRDefault="009A71B4" w:rsidP="009A71B4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ผลประโยชน์หลังออกจากงาน</w:t>
            </w:r>
          </w:p>
        </w:tc>
        <w:tc>
          <w:tcPr>
            <w:tcW w:w="1440" w:type="dxa"/>
          </w:tcPr>
          <w:p w14:paraId="657FBB27" w14:textId="147139B5" w:rsidR="009A71B4" w:rsidRPr="00670167" w:rsidRDefault="007D460C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D460C">
              <w:rPr>
                <w:rFonts w:ascii="Angsana New" w:hAnsi="Angsana New"/>
                <w:sz w:val="30"/>
                <w:szCs w:val="30"/>
                <w:lang w:val="en-US"/>
              </w:rPr>
              <w:t>234</w:t>
            </w:r>
          </w:p>
        </w:tc>
        <w:tc>
          <w:tcPr>
            <w:tcW w:w="270" w:type="dxa"/>
          </w:tcPr>
          <w:p w14:paraId="703BC27F" w14:textId="77777777" w:rsidR="009A71B4" w:rsidRPr="00C97CAD" w:rsidRDefault="009A71B4" w:rsidP="009A71B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A18197" w14:textId="40B85EB7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0786C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</w:tr>
      <w:tr w:rsidR="009A71B4" w:rsidRPr="00C97CAD" w14:paraId="2149342E" w14:textId="77777777" w:rsidTr="00730A98">
        <w:tc>
          <w:tcPr>
            <w:tcW w:w="5940" w:type="dxa"/>
          </w:tcPr>
          <w:p w14:paraId="2C09DB26" w14:textId="77777777" w:rsidR="009A71B4" w:rsidRPr="00361D37" w:rsidRDefault="009A71B4" w:rsidP="009A71B4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sz w:val="30"/>
                <w:szCs w:val="30"/>
                <w:cs/>
              </w:rPr>
              <w:tab/>
              <w:t>ผลประโยชน์ระยะยาวอื่น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29072A" w14:textId="52C8B218" w:rsidR="009A71B4" w:rsidRPr="00670167" w:rsidRDefault="007D460C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D460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6E049F3C" w14:textId="77777777" w:rsidR="009A71B4" w:rsidRPr="00C97CAD" w:rsidRDefault="009A71B4" w:rsidP="009A71B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25DBDDA" w14:textId="77777777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9A71B4" w:rsidRPr="00C97CAD" w14:paraId="2FC99DAB" w14:textId="77777777" w:rsidTr="00730A98">
        <w:tc>
          <w:tcPr>
            <w:tcW w:w="5940" w:type="dxa"/>
          </w:tcPr>
          <w:p w14:paraId="10639657" w14:textId="77777777" w:rsidR="009A71B4" w:rsidRPr="00361D37" w:rsidRDefault="009A71B4" w:rsidP="009A71B4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61D3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ab/>
              <w:t>รวมค่าตอบแทนผู้บริหารสำคัญ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8B41F9" w14:textId="35368EB9" w:rsidR="009A71B4" w:rsidRPr="00670167" w:rsidRDefault="007D460C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D460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24,850</w:t>
            </w:r>
          </w:p>
        </w:tc>
        <w:tc>
          <w:tcPr>
            <w:tcW w:w="270" w:type="dxa"/>
          </w:tcPr>
          <w:p w14:paraId="146EDA68" w14:textId="77777777" w:rsidR="009A71B4" w:rsidRPr="00C97CAD" w:rsidRDefault="009A71B4" w:rsidP="009A71B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BBD7F4D" w14:textId="6E848A46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786C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3,636</w:t>
            </w:r>
          </w:p>
        </w:tc>
      </w:tr>
      <w:tr w:rsidR="009A71B4" w:rsidRPr="00C97CAD" w14:paraId="5034F310" w14:textId="77777777" w:rsidTr="009A71B4">
        <w:tc>
          <w:tcPr>
            <w:tcW w:w="5940" w:type="dxa"/>
          </w:tcPr>
          <w:p w14:paraId="3C6CF971" w14:textId="77777777" w:rsidR="009A71B4" w:rsidRPr="00361D37" w:rsidRDefault="009A71B4" w:rsidP="009A71B4">
            <w:pPr>
              <w:spacing w:line="240" w:lineRule="auto"/>
              <w:ind w:left="369" w:hanging="36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BAA38B8" w14:textId="77777777" w:rsidR="009A71B4" w:rsidRPr="00670167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C4ECE6D" w14:textId="77777777" w:rsidR="009A71B4" w:rsidRPr="00C97CAD" w:rsidRDefault="009A71B4" w:rsidP="009A71B4">
            <w:pPr>
              <w:tabs>
                <w:tab w:val="decimal" w:pos="1062"/>
              </w:tabs>
              <w:spacing w:line="240" w:lineRule="auto"/>
              <w:ind w:lef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51EE6F" w14:textId="77777777" w:rsidR="009A71B4" w:rsidRPr="00C0786C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9A71B4" w:rsidRPr="00C97CAD" w14:paraId="2744CF9A" w14:textId="77777777" w:rsidTr="00730A98">
        <w:tc>
          <w:tcPr>
            <w:tcW w:w="5940" w:type="dxa"/>
          </w:tcPr>
          <w:p w14:paraId="01D338AD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</w:tcPr>
          <w:p w14:paraId="1F31EA50" w14:textId="77777777" w:rsidR="009A71B4" w:rsidRPr="00C97CAD" w:rsidRDefault="009A71B4" w:rsidP="009A71B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8F6D202" w14:textId="77777777" w:rsidR="009A71B4" w:rsidRPr="00C97CAD" w:rsidRDefault="009A71B4" w:rsidP="009A71B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FE38A7E" w14:textId="77777777" w:rsidR="009A71B4" w:rsidRPr="00C97CAD" w:rsidRDefault="009A71B4" w:rsidP="009A71B4">
            <w:pPr>
              <w:tabs>
                <w:tab w:val="decimal" w:pos="954"/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A71B4" w:rsidRPr="00C97CAD" w14:paraId="65DF8BD9" w14:textId="77777777" w:rsidTr="00730A98">
        <w:tc>
          <w:tcPr>
            <w:tcW w:w="5940" w:type="dxa"/>
          </w:tcPr>
          <w:p w14:paraId="15DD19E5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440" w:type="dxa"/>
            <w:vAlign w:val="bottom"/>
          </w:tcPr>
          <w:p w14:paraId="5E371C96" w14:textId="343E4776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871,092</w:t>
            </w:r>
          </w:p>
        </w:tc>
        <w:tc>
          <w:tcPr>
            <w:tcW w:w="270" w:type="dxa"/>
            <w:vAlign w:val="bottom"/>
          </w:tcPr>
          <w:p w14:paraId="0350A1C1" w14:textId="77777777" w:rsidR="009A71B4" w:rsidRPr="00C97CAD" w:rsidRDefault="009A71B4" w:rsidP="009A71B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75A14DF" w14:textId="582B1AE9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1,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002,744</w:t>
            </w:r>
          </w:p>
        </w:tc>
      </w:tr>
      <w:tr w:rsidR="009A71B4" w:rsidRPr="00C97CAD" w14:paraId="76D9593B" w14:textId="77777777" w:rsidTr="00730A98">
        <w:tc>
          <w:tcPr>
            <w:tcW w:w="5940" w:type="dxa"/>
          </w:tcPr>
          <w:p w14:paraId="4C04F6B2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สินค้า</w:t>
            </w:r>
          </w:p>
        </w:tc>
        <w:tc>
          <w:tcPr>
            <w:tcW w:w="1440" w:type="dxa"/>
            <w:vAlign w:val="bottom"/>
          </w:tcPr>
          <w:p w14:paraId="7578F5F5" w14:textId="07130109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224,970</w:t>
            </w:r>
          </w:p>
        </w:tc>
        <w:tc>
          <w:tcPr>
            <w:tcW w:w="270" w:type="dxa"/>
            <w:vAlign w:val="bottom"/>
          </w:tcPr>
          <w:p w14:paraId="3C80BC67" w14:textId="77777777" w:rsidR="009A71B4" w:rsidRPr="00C97CAD" w:rsidRDefault="009A71B4" w:rsidP="009A71B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1C893C2" w14:textId="216CEBE8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313,328</w:t>
            </w:r>
          </w:p>
        </w:tc>
      </w:tr>
      <w:tr w:rsidR="009A71B4" w:rsidRPr="00C97CAD" w14:paraId="0AA688E2" w14:textId="77777777" w:rsidTr="00730A98">
        <w:tc>
          <w:tcPr>
            <w:tcW w:w="5940" w:type="dxa"/>
          </w:tcPr>
          <w:p w14:paraId="0B4131E2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440" w:type="dxa"/>
            <w:vAlign w:val="bottom"/>
          </w:tcPr>
          <w:p w14:paraId="5F2371E8" w14:textId="0BCAAA6A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6DD5C412" w14:textId="77777777" w:rsidR="009A71B4" w:rsidRPr="00C97CAD" w:rsidRDefault="009A71B4" w:rsidP="009A71B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CCFCADE" w14:textId="25D5A77A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706</w:t>
            </w:r>
          </w:p>
        </w:tc>
      </w:tr>
      <w:tr w:rsidR="009A71B4" w:rsidRPr="000D6BCA" w14:paraId="09A7BA8B" w14:textId="77777777" w:rsidTr="00730A98">
        <w:trPr>
          <w:trHeight w:val="210"/>
        </w:trPr>
        <w:tc>
          <w:tcPr>
            <w:tcW w:w="5940" w:type="dxa"/>
          </w:tcPr>
          <w:p w14:paraId="3D8585CB" w14:textId="22081EB7" w:rsidR="009A71B4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</w:t>
            </w:r>
            <w:r w:rsidRPr="00B71816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 xml:space="preserve"> (ต่อ</w:t>
            </w:r>
            <w:r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466AA1AD" w14:textId="77777777" w:rsidR="009A71B4" w:rsidRPr="00902AB1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3C93707" w14:textId="77777777" w:rsidR="009A71B4" w:rsidRPr="00C97CAD" w:rsidRDefault="009A71B4" w:rsidP="009A71B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950BE77" w14:textId="77777777" w:rsidR="009A71B4" w:rsidRPr="000D6BCA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A71B4" w:rsidRPr="000D6BCA" w14:paraId="6B047A48" w14:textId="77777777" w:rsidTr="00730A98">
        <w:tc>
          <w:tcPr>
            <w:tcW w:w="5940" w:type="dxa"/>
          </w:tcPr>
          <w:p w14:paraId="22441487" w14:textId="30F7755E" w:rsidR="009A71B4" w:rsidRPr="00B71816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28D43631" w14:textId="7F7897A1" w:rsidR="009A71B4" w:rsidRPr="00902AB1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698</w:t>
            </w:r>
          </w:p>
        </w:tc>
        <w:tc>
          <w:tcPr>
            <w:tcW w:w="270" w:type="dxa"/>
            <w:vAlign w:val="bottom"/>
          </w:tcPr>
          <w:p w14:paraId="702FC3A6" w14:textId="77777777" w:rsidR="009A71B4" w:rsidRPr="00C97CAD" w:rsidRDefault="009A71B4" w:rsidP="009A71B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371ACF0" w14:textId="4A9E7DB2" w:rsidR="009A71B4" w:rsidRPr="000D6BCA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528</w:t>
            </w:r>
          </w:p>
        </w:tc>
      </w:tr>
      <w:tr w:rsidR="009A71B4" w:rsidRPr="00C97CAD" w14:paraId="5BFD9248" w14:textId="77777777" w:rsidTr="00730A98">
        <w:tc>
          <w:tcPr>
            <w:tcW w:w="5940" w:type="dxa"/>
          </w:tcPr>
          <w:p w14:paraId="42E66FF4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440" w:type="dxa"/>
            <w:vAlign w:val="bottom"/>
          </w:tcPr>
          <w:p w14:paraId="1D61AA00" w14:textId="505DF0AD" w:rsidR="009A71B4" w:rsidRPr="00841481" w:rsidRDefault="009A71B4" w:rsidP="009A71B4">
            <w:pPr>
              <w:tabs>
                <w:tab w:val="decimal" w:pos="881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6C38AFB" w14:textId="77777777" w:rsidR="009A71B4" w:rsidRPr="00C97CAD" w:rsidRDefault="009A71B4" w:rsidP="009A71B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6B795E0" w14:textId="4D8F052E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9A71B4" w:rsidRPr="00C97CAD" w14:paraId="66CC5358" w14:textId="77777777" w:rsidTr="00730A98">
        <w:tc>
          <w:tcPr>
            <w:tcW w:w="5940" w:type="dxa"/>
          </w:tcPr>
          <w:p w14:paraId="29E1C12E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440" w:type="dxa"/>
            <w:vAlign w:val="bottom"/>
          </w:tcPr>
          <w:p w14:paraId="54BCC033" w14:textId="6C63D869" w:rsidR="009A71B4" w:rsidRPr="00841481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119</w:t>
            </w:r>
          </w:p>
        </w:tc>
        <w:tc>
          <w:tcPr>
            <w:tcW w:w="270" w:type="dxa"/>
            <w:vAlign w:val="bottom"/>
          </w:tcPr>
          <w:p w14:paraId="68265119" w14:textId="77777777" w:rsidR="009A71B4" w:rsidRPr="00C97CAD" w:rsidRDefault="009A71B4" w:rsidP="009A71B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1020D7E" w14:textId="78147C38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716</w:t>
            </w:r>
          </w:p>
        </w:tc>
      </w:tr>
      <w:tr w:rsidR="009A71B4" w:rsidRPr="00C97CAD" w14:paraId="3CA12BE5" w14:textId="77777777" w:rsidTr="00730A98">
        <w:tc>
          <w:tcPr>
            <w:tcW w:w="5940" w:type="dxa"/>
          </w:tcPr>
          <w:p w14:paraId="47A63621" w14:textId="77777777" w:rsidR="009A71B4" w:rsidRPr="00C97CAD" w:rsidRDefault="009A71B4" w:rsidP="009A71B4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C97CA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440" w:type="dxa"/>
            <w:vAlign w:val="bottom"/>
          </w:tcPr>
          <w:p w14:paraId="4E775DB0" w14:textId="3E890280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A71B4">
              <w:rPr>
                <w:rFonts w:ascii="Angsana New" w:hAnsi="Angsana New"/>
                <w:sz w:val="30"/>
                <w:szCs w:val="30"/>
                <w:lang w:val="en-US"/>
              </w:rPr>
              <w:t>9,362</w:t>
            </w:r>
          </w:p>
        </w:tc>
        <w:tc>
          <w:tcPr>
            <w:tcW w:w="270" w:type="dxa"/>
            <w:vAlign w:val="bottom"/>
          </w:tcPr>
          <w:p w14:paraId="545210A3" w14:textId="77777777" w:rsidR="009A71B4" w:rsidRPr="00C97CAD" w:rsidRDefault="009A71B4" w:rsidP="009A71B4">
            <w:pPr>
              <w:tabs>
                <w:tab w:val="decimal" w:pos="954"/>
              </w:tabs>
              <w:spacing w:line="240" w:lineRule="auto"/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B55260A" w14:textId="46DCFD62" w:rsidR="009A71B4" w:rsidRPr="00C97CAD" w:rsidRDefault="009A71B4" w:rsidP="009A71B4">
            <w:pPr>
              <w:tabs>
                <w:tab w:val="decimal" w:pos="115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902AB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4,328</w:t>
            </w:r>
          </w:p>
        </w:tc>
      </w:tr>
    </w:tbl>
    <w:p w14:paraId="22F3D069" w14:textId="7E8EFEF1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B83010" w:rsidRPr="00E301AC" w14:paraId="37BD3281" w14:textId="77777777" w:rsidTr="00E011DE">
        <w:trPr>
          <w:tblHeader/>
        </w:trPr>
        <w:tc>
          <w:tcPr>
            <w:tcW w:w="6210" w:type="dxa"/>
          </w:tcPr>
          <w:p w14:paraId="1480AE42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7A9CA28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E301AC" w14:paraId="7879B229" w14:textId="77777777" w:rsidTr="00E011DE">
        <w:trPr>
          <w:tblHeader/>
        </w:trPr>
        <w:tc>
          <w:tcPr>
            <w:tcW w:w="6210" w:type="dxa"/>
          </w:tcPr>
          <w:p w14:paraId="70474DC3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7F15F1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B83010" w:rsidRPr="00E301AC" w14:paraId="56DC6524" w14:textId="77777777" w:rsidTr="00E011DE">
        <w:trPr>
          <w:tblHeader/>
        </w:trPr>
        <w:tc>
          <w:tcPr>
            <w:tcW w:w="6210" w:type="dxa"/>
          </w:tcPr>
          <w:p w14:paraId="6FB4D996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80C31BA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83010" w:rsidRPr="00E301AC" w14:paraId="2D3B75C1" w14:textId="77777777" w:rsidTr="00E011DE">
        <w:trPr>
          <w:tblHeader/>
        </w:trPr>
        <w:tc>
          <w:tcPr>
            <w:tcW w:w="6210" w:type="dxa"/>
          </w:tcPr>
          <w:p w14:paraId="6020F53C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B6CF2DC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284" w:type="dxa"/>
          </w:tcPr>
          <w:p w14:paraId="4DADC99F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F1CC197" w14:textId="55C4AC35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E011D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83010" w:rsidRPr="00E301AC" w14:paraId="30F5B82D" w14:textId="77777777" w:rsidTr="00E011DE">
        <w:trPr>
          <w:tblHeader/>
        </w:trPr>
        <w:tc>
          <w:tcPr>
            <w:tcW w:w="6210" w:type="dxa"/>
          </w:tcPr>
          <w:p w14:paraId="5D2133EB" w14:textId="27C4334D" w:rsidR="00B83010" w:rsidRPr="00E011DE" w:rsidRDefault="00CE207B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E20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คงเหลื</w:t>
            </w:r>
            <w:r w:rsidR="00E011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5DD1B129" w14:textId="486F1E85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233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50865639" w14:textId="77777777" w:rsidR="00B83010" w:rsidRPr="00CE4242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CA6AADD" w14:textId="1DC269B3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 w:rsidR="0012330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B83010" w:rsidRPr="00E301AC" w14:paraId="5702B8F4" w14:textId="77777777" w:rsidTr="00E011DE">
        <w:trPr>
          <w:tblHeader/>
        </w:trPr>
        <w:tc>
          <w:tcPr>
            <w:tcW w:w="6210" w:type="dxa"/>
          </w:tcPr>
          <w:p w14:paraId="5DA772A8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E68ED7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E301AC" w14:paraId="36950A6A" w14:textId="77777777" w:rsidTr="00730A98">
        <w:tc>
          <w:tcPr>
            <w:tcW w:w="6210" w:type="dxa"/>
          </w:tcPr>
          <w:p w14:paraId="1E7E4362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CEBB8CD" w14:textId="77777777" w:rsidR="00B83010" w:rsidRPr="00E301AC" w:rsidRDefault="00B83010" w:rsidP="00730A9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1D8523" w14:textId="77777777" w:rsidR="00B83010" w:rsidRPr="00E301AC" w:rsidRDefault="00B83010" w:rsidP="00730A9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9896283" w14:textId="77777777" w:rsidR="00B83010" w:rsidRPr="00E301AC" w:rsidRDefault="00B83010" w:rsidP="00730A9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B3A96" w:rsidRPr="00E301AC" w14:paraId="4D292898" w14:textId="77777777" w:rsidTr="00730A98">
        <w:tc>
          <w:tcPr>
            <w:tcW w:w="6210" w:type="dxa"/>
          </w:tcPr>
          <w:p w14:paraId="0EBD61A6" w14:textId="3623E6F5" w:rsidR="00EB3A96" w:rsidRPr="00E301AC" w:rsidRDefault="00EB3A96" w:rsidP="00EB3A96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257C851" w14:textId="048B36BA" w:rsidR="00EB3A96" w:rsidRPr="00E301AC" w:rsidRDefault="00693E06" w:rsidP="00EB3A9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E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112,467</w:t>
            </w:r>
          </w:p>
        </w:tc>
        <w:tc>
          <w:tcPr>
            <w:tcW w:w="284" w:type="dxa"/>
          </w:tcPr>
          <w:p w14:paraId="4CAC88F1" w14:textId="77777777" w:rsidR="00EB3A96" w:rsidRPr="00E301AC" w:rsidRDefault="00EB3A96" w:rsidP="00EB3A96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20E6443" w14:textId="34F0FA96" w:rsidR="00EB3A96" w:rsidRPr="00E301AC" w:rsidRDefault="00EB3A96" w:rsidP="00EB3A96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248,397</w:t>
            </w:r>
          </w:p>
        </w:tc>
      </w:tr>
      <w:tr w:rsidR="00EB3A96" w:rsidRPr="00E301AC" w14:paraId="1BF4630E" w14:textId="77777777" w:rsidTr="00730A98">
        <w:tc>
          <w:tcPr>
            <w:tcW w:w="6210" w:type="dxa"/>
          </w:tcPr>
          <w:p w14:paraId="3F072948" w14:textId="77777777" w:rsidR="00EB3A96" w:rsidRPr="00E301AC" w:rsidRDefault="00EB3A96" w:rsidP="00EB3A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0C795BC" w14:textId="6509FE59" w:rsidR="00EB3A96" w:rsidRPr="00E301AC" w:rsidRDefault="00693E06" w:rsidP="00EB3A9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E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  <w:tc>
          <w:tcPr>
            <w:tcW w:w="284" w:type="dxa"/>
          </w:tcPr>
          <w:p w14:paraId="53C81A53" w14:textId="77777777" w:rsidR="00EB3A96" w:rsidRPr="00E301AC" w:rsidRDefault="00EB3A96" w:rsidP="00EB3A96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EA6B180" w14:textId="31142BC2" w:rsidR="00EB3A96" w:rsidRPr="00E301AC" w:rsidRDefault="00EB3A96" w:rsidP="00EB3A96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</w:tr>
      <w:tr w:rsidR="00EB3A96" w:rsidRPr="00E301AC" w14:paraId="0676AE6E" w14:textId="77777777" w:rsidTr="00730A98">
        <w:tc>
          <w:tcPr>
            <w:tcW w:w="6210" w:type="dxa"/>
          </w:tcPr>
          <w:p w14:paraId="0988C49D" w14:textId="77777777" w:rsidR="00EB3A96" w:rsidRPr="00E301AC" w:rsidRDefault="00EB3A96" w:rsidP="00EB3A96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B7B2C" w14:textId="4B128047" w:rsidR="00EB3A96" w:rsidRPr="00E301AC" w:rsidRDefault="00693E06" w:rsidP="00EB3A9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93E0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479,807</w:t>
            </w:r>
          </w:p>
        </w:tc>
        <w:tc>
          <w:tcPr>
            <w:tcW w:w="284" w:type="dxa"/>
          </w:tcPr>
          <w:p w14:paraId="0AE13369" w14:textId="77777777" w:rsidR="00EB3A96" w:rsidRPr="00E301AC" w:rsidRDefault="00EB3A96" w:rsidP="00EB3A96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C7DF03F" w14:textId="2F530940" w:rsidR="00EB3A96" w:rsidRPr="00E301AC" w:rsidRDefault="00EB3A96" w:rsidP="00EB3A96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660,359</w:t>
            </w:r>
          </w:p>
        </w:tc>
      </w:tr>
      <w:tr w:rsidR="00EB3A96" w:rsidRPr="00E301AC" w14:paraId="29D95804" w14:textId="77777777" w:rsidTr="00730A98">
        <w:trPr>
          <w:trHeight w:val="49"/>
        </w:trPr>
        <w:tc>
          <w:tcPr>
            <w:tcW w:w="6210" w:type="dxa"/>
          </w:tcPr>
          <w:p w14:paraId="120E6A16" w14:textId="6141AAE9" w:rsidR="00EB3A96" w:rsidRPr="00E301AC" w:rsidRDefault="00EB3A96" w:rsidP="00EB3A96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88357" w14:textId="335D9A8B" w:rsidR="00EB3A96" w:rsidRPr="00E301AC" w:rsidRDefault="00693E06" w:rsidP="00EB3A96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693E0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592,292</w:t>
            </w:r>
          </w:p>
        </w:tc>
        <w:tc>
          <w:tcPr>
            <w:tcW w:w="284" w:type="dxa"/>
            <w:shd w:val="clear" w:color="auto" w:fill="auto"/>
          </w:tcPr>
          <w:p w14:paraId="37A38709" w14:textId="77777777" w:rsidR="00EB3A96" w:rsidRPr="00E301AC" w:rsidRDefault="00EB3A96" w:rsidP="00EB3A96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235D" w14:textId="74A358B7" w:rsidR="00EB3A96" w:rsidRPr="00E301AC" w:rsidRDefault="00EB3A96" w:rsidP="00EB3A96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908,774</w:t>
            </w:r>
          </w:p>
        </w:tc>
      </w:tr>
      <w:tr w:rsidR="006A0F3C" w:rsidRPr="00E301AC" w14:paraId="1A6BE1D7" w14:textId="77777777" w:rsidTr="00730A98">
        <w:trPr>
          <w:trHeight w:val="49"/>
        </w:trPr>
        <w:tc>
          <w:tcPr>
            <w:tcW w:w="6210" w:type="dxa"/>
          </w:tcPr>
          <w:p w14:paraId="121251E5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DC79C2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C37F0D4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291EB75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3C3D5B01" w14:textId="77777777" w:rsidTr="00EB3A96">
        <w:trPr>
          <w:trHeight w:val="49"/>
        </w:trPr>
        <w:tc>
          <w:tcPr>
            <w:tcW w:w="6210" w:type="dxa"/>
          </w:tcPr>
          <w:p w14:paraId="37C3C428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6C48FE35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74D22A0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75363933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33FF" w:rsidRPr="00E301AC" w14:paraId="76F1CC88" w14:textId="77777777" w:rsidTr="00730A98">
        <w:tc>
          <w:tcPr>
            <w:tcW w:w="6210" w:type="dxa"/>
          </w:tcPr>
          <w:p w14:paraId="18D90A69" w14:textId="77777777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97117D7" w14:textId="6A7119B8" w:rsidR="00E333FF" w:rsidRPr="00E301AC" w:rsidRDefault="00D97BC3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7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1,470</w:t>
            </w:r>
          </w:p>
        </w:tc>
        <w:tc>
          <w:tcPr>
            <w:tcW w:w="284" w:type="dxa"/>
          </w:tcPr>
          <w:p w14:paraId="62AC67B3" w14:textId="77777777" w:rsidR="00E333FF" w:rsidRPr="00E301AC" w:rsidRDefault="00E333FF" w:rsidP="00E333FF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B131AA4" w14:textId="691016D1" w:rsidR="00E333FF" w:rsidRPr="00E301AC" w:rsidRDefault="00E333FF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1,473</w:t>
            </w:r>
          </w:p>
        </w:tc>
      </w:tr>
      <w:tr w:rsidR="00E333FF" w:rsidRPr="00E301AC" w14:paraId="6303230B" w14:textId="77777777" w:rsidTr="00730A98">
        <w:tc>
          <w:tcPr>
            <w:tcW w:w="6210" w:type="dxa"/>
          </w:tcPr>
          <w:p w14:paraId="35407E22" w14:textId="77777777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3BA98" w14:textId="21EB484D" w:rsidR="00E333FF" w:rsidRPr="00E301AC" w:rsidRDefault="00D97BC3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7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1,052</w:t>
            </w:r>
          </w:p>
        </w:tc>
        <w:tc>
          <w:tcPr>
            <w:tcW w:w="284" w:type="dxa"/>
          </w:tcPr>
          <w:p w14:paraId="0989FD56" w14:textId="77777777" w:rsidR="00E333FF" w:rsidRPr="00E301AC" w:rsidRDefault="00E333FF" w:rsidP="00E333FF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DC894DA" w14:textId="54A745A3" w:rsidR="00E333FF" w:rsidRPr="00E301AC" w:rsidRDefault="00E333FF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</w:tr>
      <w:tr w:rsidR="00E333FF" w:rsidRPr="00E301AC" w14:paraId="7BA0ACC5" w14:textId="77777777" w:rsidTr="00730A98">
        <w:trPr>
          <w:trHeight w:val="49"/>
        </w:trPr>
        <w:tc>
          <w:tcPr>
            <w:tcW w:w="6210" w:type="dxa"/>
          </w:tcPr>
          <w:p w14:paraId="0A645183" w14:textId="77777777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7D360" w14:textId="74F85BBD" w:rsidR="00E333FF" w:rsidRPr="00E301AC" w:rsidRDefault="00D97BC3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97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2,522</w:t>
            </w:r>
          </w:p>
        </w:tc>
        <w:tc>
          <w:tcPr>
            <w:tcW w:w="284" w:type="dxa"/>
            <w:shd w:val="clear" w:color="auto" w:fill="auto"/>
          </w:tcPr>
          <w:p w14:paraId="6C94D9F9" w14:textId="77777777" w:rsidR="00E333FF" w:rsidRPr="00E301AC" w:rsidRDefault="00E333FF" w:rsidP="00E333FF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B05F7" w14:textId="6FF4080F" w:rsidR="00E333FF" w:rsidRPr="00E301AC" w:rsidRDefault="00E333FF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2,025</w:t>
            </w:r>
          </w:p>
        </w:tc>
      </w:tr>
      <w:tr w:rsidR="00E333FF" w:rsidRPr="00E301AC" w14:paraId="478F24D2" w14:textId="77777777" w:rsidTr="00730A98">
        <w:trPr>
          <w:trHeight w:val="269"/>
        </w:trPr>
        <w:tc>
          <w:tcPr>
            <w:tcW w:w="6210" w:type="dxa"/>
          </w:tcPr>
          <w:p w14:paraId="5E10EBD0" w14:textId="77777777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4A337A48" w14:textId="77777777" w:rsidR="00E333FF" w:rsidRPr="00E301AC" w:rsidRDefault="00E333FF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33E6EF54" w14:textId="77777777" w:rsidR="00E333FF" w:rsidRPr="00E301AC" w:rsidRDefault="00E333FF" w:rsidP="00E333FF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3D7834D2" w14:textId="77777777" w:rsidR="00E333FF" w:rsidRPr="00E301AC" w:rsidRDefault="00E333FF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</w:tr>
      <w:tr w:rsidR="00E333FF" w:rsidRPr="00E301AC" w14:paraId="1FD8EE2B" w14:textId="77777777" w:rsidTr="00730A98">
        <w:tc>
          <w:tcPr>
            <w:tcW w:w="6210" w:type="dxa"/>
          </w:tcPr>
          <w:p w14:paraId="59845F88" w14:textId="51A1AA66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  <w:r w:rsidR="00EE34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ระยะสั้น</w:t>
            </w:r>
          </w:p>
        </w:tc>
        <w:tc>
          <w:tcPr>
            <w:tcW w:w="1440" w:type="dxa"/>
            <w:shd w:val="clear" w:color="auto" w:fill="auto"/>
          </w:tcPr>
          <w:p w14:paraId="4651DD0A" w14:textId="77777777" w:rsidR="00E333FF" w:rsidRPr="00E301AC" w:rsidRDefault="00E333FF" w:rsidP="00E333F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D99B368" w14:textId="77777777" w:rsidR="00E333FF" w:rsidRPr="00E301AC" w:rsidRDefault="00E333FF" w:rsidP="00E333FF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1C847067" w14:textId="77777777" w:rsidR="00E333FF" w:rsidRPr="00E301AC" w:rsidRDefault="00E333FF" w:rsidP="00E333F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33FF" w:rsidRPr="00E301AC" w14:paraId="020480F5" w14:textId="77777777" w:rsidTr="00730A98">
        <w:tc>
          <w:tcPr>
            <w:tcW w:w="6210" w:type="dxa"/>
          </w:tcPr>
          <w:p w14:paraId="6035BDC9" w14:textId="77777777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8BEC3E1" w14:textId="0DEF3EA1" w:rsidR="00E333FF" w:rsidRPr="00E301AC" w:rsidRDefault="00D97BC3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97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92,519</w:t>
            </w:r>
          </w:p>
        </w:tc>
        <w:tc>
          <w:tcPr>
            <w:tcW w:w="284" w:type="dxa"/>
            <w:shd w:val="clear" w:color="auto" w:fill="auto"/>
          </w:tcPr>
          <w:p w14:paraId="196D4BE2" w14:textId="77777777" w:rsidR="00E333FF" w:rsidRPr="00E301AC" w:rsidRDefault="00E333FF" w:rsidP="00E333FF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104D8F9" w14:textId="3D1E8EB6" w:rsidR="00E333FF" w:rsidRPr="00E301AC" w:rsidRDefault="00E333FF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97,830</w:t>
            </w:r>
          </w:p>
        </w:tc>
      </w:tr>
      <w:tr w:rsidR="00D97BC3" w:rsidRPr="00E301AC" w14:paraId="2C80B07E" w14:textId="77777777" w:rsidTr="00D97BC3">
        <w:tc>
          <w:tcPr>
            <w:tcW w:w="6210" w:type="dxa"/>
          </w:tcPr>
          <w:p w14:paraId="78A156F2" w14:textId="77777777" w:rsidR="00D97BC3" w:rsidRPr="00E301AC" w:rsidRDefault="00D97BC3" w:rsidP="00E333F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0917A19" w14:textId="77777777" w:rsidR="00D97BC3" w:rsidRPr="00D97BC3" w:rsidRDefault="00D97BC3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805F868" w14:textId="77777777" w:rsidR="00D97BC3" w:rsidRPr="00E301AC" w:rsidRDefault="00D97BC3" w:rsidP="00E333FF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28179A21" w14:textId="77777777" w:rsidR="00D97BC3" w:rsidRPr="00274B5D" w:rsidRDefault="00D97BC3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E333FF" w:rsidRPr="00E301AC" w14:paraId="737DC8D4" w14:textId="77777777" w:rsidTr="00730A98">
        <w:tc>
          <w:tcPr>
            <w:tcW w:w="6210" w:type="dxa"/>
          </w:tcPr>
          <w:p w14:paraId="0830D252" w14:textId="77777777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เจ้าหนี้การค้า</w:t>
            </w:r>
          </w:p>
        </w:tc>
        <w:tc>
          <w:tcPr>
            <w:tcW w:w="1440" w:type="dxa"/>
          </w:tcPr>
          <w:p w14:paraId="540144A4" w14:textId="77777777" w:rsidR="00E333FF" w:rsidRPr="00E301AC" w:rsidRDefault="00E333FF" w:rsidP="00E333F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FB331E7" w14:textId="77777777" w:rsidR="00E333FF" w:rsidRPr="00E301AC" w:rsidRDefault="00E333FF" w:rsidP="00E333F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8E3B18" w14:textId="77777777" w:rsidR="00E333FF" w:rsidRPr="00E301AC" w:rsidRDefault="00E333FF" w:rsidP="00E333F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E333FF" w:rsidRPr="007653E7" w14:paraId="04EA8B45" w14:textId="77777777" w:rsidTr="00730A98">
        <w:tc>
          <w:tcPr>
            <w:tcW w:w="6210" w:type="dxa"/>
          </w:tcPr>
          <w:p w14:paraId="3B8E674D" w14:textId="77777777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1DB93B" w14:textId="113FCD0A" w:rsidR="00E333FF" w:rsidRPr="00FF4F63" w:rsidRDefault="00D97BC3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97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68,798</w:t>
            </w:r>
          </w:p>
        </w:tc>
        <w:tc>
          <w:tcPr>
            <w:tcW w:w="284" w:type="dxa"/>
          </w:tcPr>
          <w:p w14:paraId="4C57F87B" w14:textId="77777777" w:rsidR="00E333FF" w:rsidRPr="00E301AC" w:rsidRDefault="00E333FF" w:rsidP="00E333F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65E45DAC" w14:textId="4DE2BF27" w:rsidR="00E333FF" w:rsidRPr="007653E7" w:rsidRDefault="00E333FF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02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70,583</w:t>
            </w:r>
          </w:p>
        </w:tc>
      </w:tr>
      <w:tr w:rsidR="00E333FF" w:rsidRPr="00E301AC" w14:paraId="5616CF76" w14:textId="77777777" w:rsidTr="00730A98">
        <w:tc>
          <w:tcPr>
            <w:tcW w:w="6210" w:type="dxa"/>
          </w:tcPr>
          <w:p w14:paraId="34ED8C3E" w14:textId="77777777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829E684" w14:textId="77777777" w:rsidR="00E333FF" w:rsidRPr="00E301AC" w:rsidRDefault="00E333FF" w:rsidP="00E333F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7D0E14" w14:textId="77777777" w:rsidR="00E333FF" w:rsidRPr="00E301AC" w:rsidRDefault="00E333FF" w:rsidP="00E333FF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A91CA9D" w14:textId="77777777" w:rsidR="00E333FF" w:rsidRPr="00E301AC" w:rsidRDefault="00E333FF" w:rsidP="00E333F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33FF" w:rsidRPr="00E301AC" w14:paraId="1EE6C6AA" w14:textId="77777777" w:rsidTr="00730A98">
        <w:tc>
          <w:tcPr>
            <w:tcW w:w="6210" w:type="dxa"/>
          </w:tcPr>
          <w:p w14:paraId="4421C752" w14:textId="77777777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5EE86C61" w14:textId="77777777" w:rsidR="00E333FF" w:rsidRPr="00E301AC" w:rsidRDefault="00E333FF" w:rsidP="00E333F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92AC0B" w14:textId="77777777" w:rsidR="00E333FF" w:rsidRPr="00E301AC" w:rsidRDefault="00E333FF" w:rsidP="00E333FF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6DEDD91" w14:textId="77777777" w:rsidR="00E333FF" w:rsidRPr="00E301AC" w:rsidRDefault="00E333FF" w:rsidP="00E333FF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E333FF" w:rsidRPr="00E301AC" w14:paraId="55A658BF" w14:textId="77777777" w:rsidTr="00730A98">
        <w:tc>
          <w:tcPr>
            <w:tcW w:w="6210" w:type="dxa"/>
          </w:tcPr>
          <w:p w14:paraId="16602A12" w14:textId="4212E891" w:rsidR="00E333FF" w:rsidRPr="00EE34B5" w:rsidRDefault="00E333FF" w:rsidP="00E333F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023AC4DE" w14:textId="5303C67D" w:rsidR="00E333FF" w:rsidRPr="00E301AC" w:rsidRDefault="00D97BC3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7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65,682</w:t>
            </w:r>
          </w:p>
        </w:tc>
        <w:tc>
          <w:tcPr>
            <w:tcW w:w="284" w:type="dxa"/>
          </w:tcPr>
          <w:p w14:paraId="239F2156" w14:textId="77777777" w:rsidR="00E333FF" w:rsidRPr="00E301AC" w:rsidRDefault="00E333FF" w:rsidP="00E333F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ACEABEC" w14:textId="3B1A358F" w:rsidR="00E333FF" w:rsidRPr="00E301AC" w:rsidRDefault="00E333FF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88,142</w:t>
            </w:r>
          </w:p>
        </w:tc>
      </w:tr>
      <w:tr w:rsidR="00E333FF" w:rsidRPr="00E301AC" w14:paraId="2E6DA362" w14:textId="77777777" w:rsidTr="00730A98">
        <w:tc>
          <w:tcPr>
            <w:tcW w:w="6210" w:type="dxa"/>
          </w:tcPr>
          <w:p w14:paraId="69A77352" w14:textId="77777777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8000C1F" w14:textId="396B9E60" w:rsidR="00E333FF" w:rsidRPr="00E301AC" w:rsidRDefault="00D97BC3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7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5,011</w:t>
            </w:r>
          </w:p>
        </w:tc>
        <w:tc>
          <w:tcPr>
            <w:tcW w:w="284" w:type="dxa"/>
          </w:tcPr>
          <w:p w14:paraId="14DDDA5B" w14:textId="77777777" w:rsidR="00E333FF" w:rsidRPr="00E301AC" w:rsidRDefault="00E333FF" w:rsidP="00E333F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E0E876A" w14:textId="596D3896" w:rsidR="00E333FF" w:rsidRPr="00E301AC" w:rsidRDefault="00E333FF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E333FF" w:rsidRPr="00E301AC" w14:paraId="4F236B4F" w14:textId="77777777" w:rsidTr="00730A98">
        <w:tc>
          <w:tcPr>
            <w:tcW w:w="6210" w:type="dxa"/>
          </w:tcPr>
          <w:p w14:paraId="3F21B115" w14:textId="77777777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33B3D" w14:textId="5412CC37" w:rsidR="00E333FF" w:rsidRPr="00E301AC" w:rsidRDefault="00D97BC3" w:rsidP="00E333FF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97BC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2,166</w:t>
            </w:r>
          </w:p>
        </w:tc>
        <w:tc>
          <w:tcPr>
            <w:tcW w:w="284" w:type="dxa"/>
          </w:tcPr>
          <w:p w14:paraId="4D544703" w14:textId="77777777" w:rsidR="00E333FF" w:rsidRPr="00E301AC" w:rsidRDefault="00E333FF" w:rsidP="00E333F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350C3E" w14:textId="5A0C61AF" w:rsidR="00E333FF" w:rsidRPr="00E301AC" w:rsidRDefault="00E333FF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3,474</w:t>
            </w:r>
          </w:p>
        </w:tc>
      </w:tr>
      <w:tr w:rsidR="00E333FF" w:rsidRPr="00E301AC" w14:paraId="1774A665" w14:textId="77777777" w:rsidTr="00730A98">
        <w:trPr>
          <w:trHeight w:val="49"/>
        </w:trPr>
        <w:tc>
          <w:tcPr>
            <w:tcW w:w="6210" w:type="dxa"/>
          </w:tcPr>
          <w:p w14:paraId="1CD885CD" w14:textId="77777777" w:rsidR="00E333FF" w:rsidRPr="00E301AC" w:rsidRDefault="00E333FF" w:rsidP="00E333F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1C39E" w14:textId="06698745" w:rsidR="00E333FF" w:rsidRPr="00E301AC" w:rsidRDefault="00D97BC3" w:rsidP="00E333FF">
            <w:pPr>
              <w:tabs>
                <w:tab w:val="decimal" w:pos="11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97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72,859</w:t>
            </w:r>
          </w:p>
        </w:tc>
        <w:tc>
          <w:tcPr>
            <w:tcW w:w="284" w:type="dxa"/>
            <w:shd w:val="clear" w:color="auto" w:fill="auto"/>
          </w:tcPr>
          <w:p w14:paraId="280A5C71" w14:textId="77777777" w:rsidR="00E333FF" w:rsidRPr="00E301AC" w:rsidRDefault="00E333FF" w:rsidP="00E333F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91EF0" w14:textId="7BB50155" w:rsidR="00E333FF" w:rsidRPr="00E301AC" w:rsidRDefault="00E333FF" w:rsidP="00E333F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97,480</w:t>
            </w:r>
          </w:p>
        </w:tc>
      </w:tr>
    </w:tbl>
    <w:p w14:paraId="41916776" w14:textId="77777777" w:rsidR="00D97BC3" w:rsidRDefault="00D97BC3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B19434" w14:textId="5BF1E87B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6A70A1D4" w14:textId="77777777" w:rsidR="00D97BC3" w:rsidRDefault="00D97BC3" w:rsidP="00D97BC3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B83010" w:rsidRPr="00754170" w14:paraId="641C8873" w14:textId="77777777" w:rsidTr="00730A98">
        <w:trPr>
          <w:tblHeader/>
        </w:trPr>
        <w:tc>
          <w:tcPr>
            <w:tcW w:w="3415" w:type="pct"/>
          </w:tcPr>
          <w:p w14:paraId="50102E76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D346BA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4D0997" w14:textId="0686332D" w:rsidR="00B83010" w:rsidRPr="0075417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5417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B3A9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50" w:type="pct"/>
          </w:tcPr>
          <w:p w14:paraId="6975AC49" w14:textId="77777777" w:rsidR="00B83010" w:rsidRPr="00754170" w:rsidRDefault="00B83010" w:rsidP="00730A9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25F62D4" w14:textId="77777777" w:rsidR="00B8301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05F57F4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4BDE58F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83010" w:rsidRPr="00754170" w14:paraId="20F82CAA" w14:textId="77777777" w:rsidTr="00730A98">
        <w:trPr>
          <w:tblHeader/>
        </w:trPr>
        <w:tc>
          <w:tcPr>
            <w:tcW w:w="3415" w:type="pct"/>
          </w:tcPr>
          <w:p w14:paraId="35AB826A" w14:textId="77777777" w:rsidR="00B83010" w:rsidRPr="00754170" w:rsidRDefault="00B83010" w:rsidP="00730A9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B6DFCC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5B44CEE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010" w:rsidRPr="002C4EBE" w14:paraId="0DB63831" w14:textId="77777777" w:rsidTr="00730A98">
        <w:trPr>
          <w:tblHeader/>
        </w:trPr>
        <w:tc>
          <w:tcPr>
            <w:tcW w:w="3415" w:type="pct"/>
          </w:tcPr>
          <w:p w14:paraId="6BD6464E" w14:textId="49668EBD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E011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14:paraId="1654024B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2FE8B6B6" w14:textId="66F7031E" w:rsidR="00B83010" w:rsidRPr="002C4EBE" w:rsidRDefault="00D97BC3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D97BC3">
              <w:rPr>
                <w:rFonts w:ascii="Angsana New" w:hAnsi="Angsana New"/>
                <w:sz w:val="30"/>
                <w:szCs w:val="30"/>
              </w:rPr>
              <w:t>44,283</w:t>
            </w:r>
          </w:p>
        </w:tc>
      </w:tr>
      <w:tr w:rsidR="00B83010" w:rsidRPr="002C4EBE" w14:paraId="57C9AF61" w14:textId="77777777" w:rsidTr="00730A98">
        <w:trPr>
          <w:tblHeader/>
        </w:trPr>
        <w:tc>
          <w:tcPr>
            <w:tcW w:w="3415" w:type="pct"/>
          </w:tcPr>
          <w:p w14:paraId="22965BA3" w14:textId="77777777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7D4639A7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0A1EB9C7" w14:textId="4749763A" w:rsidR="00B83010" w:rsidRPr="002C4EBE" w:rsidRDefault="00D97BC3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D97BC3">
              <w:rPr>
                <w:rFonts w:ascii="Angsana New" w:hAnsi="Angsana New"/>
                <w:sz w:val="30"/>
                <w:szCs w:val="30"/>
              </w:rPr>
              <w:t>(481)</w:t>
            </w:r>
          </w:p>
        </w:tc>
      </w:tr>
    </w:tbl>
    <w:p w14:paraId="37C49E0E" w14:textId="77777777" w:rsidR="00244CC1" w:rsidRDefault="00244CC1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244CC1" w:rsidSect="009F4490">
          <w:headerReference w:type="default" r:id="rId8"/>
          <w:footerReference w:type="even" r:id="rId9"/>
          <w:footerReference w:type="default" r:id="rId10"/>
          <w:pgSz w:w="11909" w:h="16834" w:code="9"/>
          <w:pgMar w:top="691" w:right="1152" w:bottom="576" w:left="1152" w:header="720" w:footer="720" w:gutter="0"/>
          <w:pgNumType w:start="12"/>
          <w:cols w:space="737"/>
        </w:sect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72479F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BF4BFD" w:rsidRPr="0072479F" w:rsidSect="001A1351">
          <w:pgSz w:w="11909" w:h="16834" w:code="9"/>
          <w:pgMar w:top="691" w:right="1152" w:bottom="576" w:left="1152" w:header="720" w:footer="720" w:gutter="0"/>
          <w:cols w:space="737"/>
        </w:sectPr>
      </w:pPr>
    </w:p>
    <w:p w14:paraId="35273BB9" w14:textId="79D56D83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สำหรับงว</w:t>
      </w:r>
      <w:r w:rsidR="002142D8">
        <w:rPr>
          <w:rFonts w:ascii="Angsana New" w:eastAsia="Calibri" w:hAnsi="Angsana New" w:hint="cs"/>
          <w:sz w:val="30"/>
          <w:szCs w:val="30"/>
          <w:cs/>
          <w:lang w:val="en-US"/>
        </w:rPr>
        <w:t>ด</w:t>
      </w:r>
      <w:r w:rsidR="00DD25E7">
        <w:rPr>
          <w:rFonts w:ascii="Angsana New" w:eastAsia="Calibri" w:hAnsi="Angsana New" w:hint="cs"/>
          <w:sz w:val="30"/>
          <w:szCs w:val="30"/>
          <w:cs/>
          <w:lang w:val="en-US"/>
        </w:rPr>
        <w:t>สามเดือน</w:t>
      </w:r>
      <w:r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CC1996">
        <w:rPr>
          <w:rFonts w:ascii="Angsana New" w:hAnsi="Angsana New"/>
          <w:sz w:val="30"/>
          <w:szCs w:val="30"/>
          <w:lang w:val="en-US"/>
        </w:rPr>
        <w:t>3</w:t>
      </w:r>
      <w:r w:rsidR="00DD25E7">
        <w:rPr>
          <w:rFonts w:ascii="Angsana New" w:hAnsi="Angsana New"/>
          <w:sz w:val="30"/>
          <w:szCs w:val="30"/>
          <w:lang w:val="en-US"/>
        </w:rPr>
        <w:t xml:space="preserve">0 </w:t>
      </w:r>
      <w:r w:rsidR="00DD25E7">
        <w:rPr>
          <w:rFonts w:ascii="Angsana New" w:hAnsi="Angsana New" w:hint="cs"/>
          <w:sz w:val="30"/>
          <w:szCs w:val="30"/>
          <w:cs/>
          <w:lang w:val="en-US"/>
        </w:rPr>
        <w:t xml:space="preserve">มิถุนายน </w:t>
      </w:r>
      <w:r w:rsidR="002142D8">
        <w:rPr>
          <w:rFonts w:ascii="Angsana New" w:hAnsi="Angsana New"/>
          <w:sz w:val="30"/>
          <w:szCs w:val="30"/>
          <w:lang w:val="en-US"/>
        </w:rPr>
        <w:t>256</w:t>
      </w:r>
      <w:r w:rsidR="008353F0">
        <w:rPr>
          <w:rFonts w:ascii="Angsana New" w:hAnsi="Angsana New"/>
          <w:sz w:val="30"/>
          <w:szCs w:val="30"/>
          <w:lang w:val="en-US"/>
        </w:rPr>
        <w:t>7</w:t>
      </w:r>
      <w:r w:rsidR="002142D8">
        <w:rPr>
          <w:rFonts w:ascii="Angsana New" w:hAnsi="Angsana New"/>
          <w:sz w:val="30"/>
          <w:szCs w:val="30"/>
          <w:lang w:val="en-US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256</w:t>
      </w:r>
      <w:r w:rsidR="008353F0">
        <w:rPr>
          <w:rFonts w:ascii="Angsana New" w:hAnsi="Angsana New"/>
          <w:sz w:val="30"/>
          <w:szCs w:val="30"/>
          <w:lang w:val="en-US"/>
        </w:rPr>
        <w:t>6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1EAADE3C" w:rsidR="002D2D78" w:rsidRPr="00DD25E7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DD25E7" w:rsidRPr="00EA4EF7" w14:paraId="5A402D92" w14:textId="77777777" w:rsidTr="00730A98">
        <w:tc>
          <w:tcPr>
            <w:tcW w:w="3510" w:type="dxa"/>
            <w:vAlign w:val="bottom"/>
          </w:tcPr>
          <w:p w14:paraId="5E4050A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64638DB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DD25E7" w:rsidRPr="00EA4EF7" w14:paraId="1E58F227" w14:textId="77777777" w:rsidTr="00730A98">
        <w:tc>
          <w:tcPr>
            <w:tcW w:w="3510" w:type="dxa"/>
            <w:vAlign w:val="bottom"/>
          </w:tcPr>
          <w:p w14:paraId="6B212B8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90C78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743FB2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0626E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50E9CA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C9C3909" w14:textId="28F32282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2044F90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112EE9F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D25E7" w:rsidRPr="00EA4EF7" w14:paraId="31B66015" w14:textId="77777777" w:rsidTr="00730A98">
        <w:tc>
          <w:tcPr>
            <w:tcW w:w="3510" w:type="dxa"/>
            <w:vAlign w:val="bottom"/>
          </w:tcPr>
          <w:p w14:paraId="554E71F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สาม</w:t>
            </w:r>
            <w:r w:rsidRPr="00EA4EF7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Pr="00876948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มิถุนายน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D7732F3" w14:textId="3545EB56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123303"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20EA77C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E0215E3" w14:textId="099D68AE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123303"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110E845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F73C57" w14:textId="1430A56A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123303"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4BD2CDC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12DA5B5" w14:textId="12A6B85C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123303"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7F3AFD1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50C9B1A" w14:textId="5B9DF071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123303"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1FA6E10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6013A64D" w14:textId="64C10F8D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123303"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6CDFD33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1B7508E" w14:textId="7B85C19D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123303"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  <w:vAlign w:val="bottom"/>
          </w:tcPr>
          <w:p w14:paraId="509A346C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6D9EF19" w14:textId="1FA6F5BC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256</w:t>
            </w:r>
            <w:r w:rsidR="00123303"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</w:tr>
      <w:tr w:rsidR="00DD25E7" w:rsidRPr="00EA4EF7" w14:paraId="4D78372C" w14:textId="77777777" w:rsidTr="00730A98">
        <w:tc>
          <w:tcPr>
            <w:tcW w:w="3510" w:type="dxa"/>
            <w:vAlign w:val="bottom"/>
          </w:tcPr>
          <w:p w14:paraId="3C90E2D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1D5B2A7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123303" w:rsidRPr="00EA4EF7" w14:paraId="1EAB88BA" w14:textId="77777777" w:rsidTr="00730A98">
        <w:tc>
          <w:tcPr>
            <w:tcW w:w="3510" w:type="dxa"/>
            <w:vAlign w:val="bottom"/>
          </w:tcPr>
          <w:p w14:paraId="17E97212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C9E345" w14:textId="1E53BB80" w:rsidR="00123303" w:rsidRPr="00EA4EF7" w:rsidRDefault="008353F0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589,086</w:t>
            </w:r>
          </w:p>
        </w:tc>
        <w:tc>
          <w:tcPr>
            <w:tcW w:w="270" w:type="dxa"/>
            <w:vAlign w:val="bottom"/>
          </w:tcPr>
          <w:p w14:paraId="6920B9E3" w14:textId="77777777" w:rsidR="00123303" w:rsidRPr="00EA4EF7" w:rsidRDefault="00123303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8821FE" w14:textId="278986DA" w:rsidR="00123303" w:rsidRPr="00EA4EF7" w:rsidRDefault="00123303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707,097</w:t>
            </w:r>
          </w:p>
        </w:tc>
        <w:tc>
          <w:tcPr>
            <w:tcW w:w="270" w:type="dxa"/>
            <w:vAlign w:val="bottom"/>
          </w:tcPr>
          <w:p w14:paraId="2C8CCFA9" w14:textId="77777777" w:rsidR="00123303" w:rsidRPr="00EA4EF7" w:rsidRDefault="00123303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075DB0" w14:textId="48375882" w:rsidR="00123303" w:rsidRPr="00EA4EF7" w:rsidRDefault="008353F0" w:rsidP="00123303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619,370</w:t>
            </w:r>
          </w:p>
        </w:tc>
        <w:tc>
          <w:tcPr>
            <w:tcW w:w="270" w:type="dxa"/>
            <w:vAlign w:val="bottom"/>
          </w:tcPr>
          <w:p w14:paraId="02A1F3DF" w14:textId="77777777" w:rsidR="00123303" w:rsidRPr="00EA4EF7" w:rsidRDefault="00123303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1557B4" w14:textId="779F7F09" w:rsidR="00123303" w:rsidRPr="00EA4EF7" w:rsidRDefault="00123303" w:rsidP="00123303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1,151,494</w:t>
            </w:r>
          </w:p>
        </w:tc>
        <w:tc>
          <w:tcPr>
            <w:tcW w:w="270" w:type="dxa"/>
            <w:vAlign w:val="bottom"/>
          </w:tcPr>
          <w:p w14:paraId="3FD255E1" w14:textId="77777777" w:rsidR="00123303" w:rsidRPr="00EA4EF7" w:rsidRDefault="00123303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358025" w14:textId="3A295019" w:rsidR="00123303" w:rsidRPr="00EA4EF7" w:rsidRDefault="008353F0" w:rsidP="00123303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283,583</w:t>
            </w:r>
          </w:p>
        </w:tc>
        <w:tc>
          <w:tcPr>
            <w:tcW w:w="270" w:type="dxa"/>
            <w:vAlign w:val="bottom"/>
          </w:tcPr>
          <w:p w14:paraId="3681B208" w14:textId="77777777" w:rsidR="00123303" w:rsidRPr="00EA4EF7" w:rsidRDefault="00123303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897A54B" w14:textId="3CD984DD" w:rsidR="00123303" w:rsidRPr="00EA4EF7" w:rsidRDefault="00123303" w:rsidP="00123303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238,016</w:t>
            </w:r>
          </w:p>
        </w:tc>
        <w:tc>
          <w:tcPr>
            <w:tcW w:w="270" w:type="dxa"/>
            <w:vAlign w:val="bottom"/>
          </w:tcPr>
          <w:p w14:paraId="5CACE43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BB239C" w14:textId="628372AC" w:rsidR="00123303" w:rsidRPr="00EA4EF7" w:rsidRDefault="005F3EE8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</w:t>
            </w:r>
            <w:r w:rsidRPr="005F3EE8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492</w:t>
            </w:r>
            <w:r w:rsidRPr="005F3EE8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039</w:t>
            </w:r>
          </w:p>
        </w:tc>
        <w:tc>
          <w:tcPr>
            <w:tcW w:w="270" w:type="dxa"/>
            <w:vAlign w:val="bottom"/>
          </w:tcPr>
          <w:p w14:paraId="79520284" w14:textId="77777777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37830E" w14:textId="7FCAF137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2,096,607</w:t>
            </w:r>
          </w:p>
        </w:tc>
      </w:tr>
      <w:tr w:rsidR="00123303" w:rsidRPr="00EA4EF7" w14:paraId="0816D601" w14:textId="77777777" w:rsidTr="00730A98">
        <w:tc>
          <w:tcPr>
            <w:tcW w:w="3510" w:type="dxa"/>
            <w:vAlign w:val="bottom"/>
          </w:tcPr>
          <w:p w14:paraId="35A91CD7" w14:textId="7DC90BA9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3C432B5" w14:textId="254DF959" w:rsidR="00123303" w:rsidRPr="00EA4EF7" w:rsidRDefault="008353F0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79,197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DA11FD" w14:textId="77777777" w:rsidR="00123303" w:rsidRPr="00EA4EF7" w:rsidRDefault="00123303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F0CE49" w14:textId="62071E47" w:rsidR="00123303" w:rsidRPr="00EA4EF7" w:rsidRDefault="00123303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58,602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2682EA" w14:textId="77777777" w:rsidR="00123303" w:rsidRPr="00EA4EF7" w:rsidRDefault="00123303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D790DEB" w14:textId="0C829624" w:rsidR="00123303" w:rsidRPr="00EA4EF7" w:rsidRDefault="008353F0" w:rsidP="00123303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42,168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17D215" w14:textId="77777777" w:rsidR="00123303" w:rsidRPr="00EA4EF7" w:rsidRDefault="00123303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E31DB6" w14:textId="2794D081" w:rsidR="00123303" w:rsidRPr="00EA4EF7" w:rsidRDefault="00123303" w:rsidP="00123303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172,579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F79DCA" w14:textId="77777777" w:rsidR="00123303" w:rsidRPr="00EA4EF7" w:rsidRDefault="00123303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6D43F3" w14:textId="4F99D7F0" w:rsidR="00123303" w:rsidRPr="00EA4EF7" w:rsidRDefault="008353F0" w:rsidP="00123303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47,168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47486" w14:textId="77777777" w:rsidR="00123303" w:rsidRPr="00EA4EF7" w:rsidRDefault="00123303" w:rsidP="0012330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C87422D" w14:textId="130FB2B8" w:rsidR="00123303" w:rsidRPr="00EA4EF7" w:rsidRDefault="00123303" w:rsidP="00123303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28,430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0277CF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5BB3AA1" w14:textId="14CF5524" w:rsidR="00123303" w:rsidRPr="00EA4EF7" w:rsidRDefault="008353F0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168,533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C52B0C" w14:textId="77777777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114F2A" w14:textId="5C47E5C1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259,611</w:t>
            </w:r>
          </w:p>
        </w:tc>
      </w:tr>
      <w:tr w:rsidR="00123303" w:rsidRPr="00EA4EF7" w14:paraId="5A225791" w14:textId="77777777" w:rsidTr="00730A98">
        <w:tc>
          <w:tcPr>
            <w:tcW w:w="3510" w:type="dxa"/>
            <w:vAlign w:val="bottom"/>
          </w:tcPr>
          <w:p w14:paraId="6F1C8C5F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42189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B5367C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9F81BA6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4978A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A6BE9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98BFA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0ABE4B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7213BA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6B98D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D35AE2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5523D5C" w14:textId="77777777" w:rsidR="00123303" w:rsidRPr="00EA4EF7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08C12B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DE78B28" w14:textId="1215F097" w:rsidR="00123303" w:rsidRPr="00EA4EF7" w:rsidRDefault="008353F0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353F0">
              <w:rPr>
                <w:rFonts w:ascii="Angsana New" w:eastAsia="Calibri" w:hAnsi="Angsana New"/>
                <w:sz w:val="26"/>
                <w:szCs w:val="26"/>
                <w:lang w:val="en-US"/>
              </w:rPr>
              <w:t>(143,796)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D22CD1" w14:textId="77777777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80DF2A4" w14:textId="4D45FDB2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(168,919)</w:t>
            </w:r>
          </w:p>
        </w:tc>
      </w:tr>
      <w:tr w:rsidR="00123303" w:rsidRPr="00EA4EF7" w14:paraId="11C11020" w14:textId="77777777" w:rsidTr="00730A98">
        <w:tc>
          <w:tcPr>
            <w:tcW w:w="3510" w:type="dxa"/>
            <w:vAlign w:val="bottom"/>
          </w:tcPr>
          <w:p w14:paraId="7286354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1B702AB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292D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AE48AA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2666C5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8415236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FB8F66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9B9153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6FE506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BB215A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F5BF40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53B6BF68" w14:textId="77777777" w:rsidR="00123303" w:rsidRPr="00EA4EF7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4D9EBB9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734E41C" w14:textId="2D15D03B" w:rsidR="00123303" w:rsidRPr="00EA4EF7" w:rsidRDefault="005F3EE8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33</w:t>
            </w:r>
            <w:r w:rsidRPr="005F3EE8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466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1FE017" w14:textId="77777777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8E484A3" w14:textId="112274AD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16,100</w:t>
            </w:r>
          </w:p>
        </w:tc>
      </w:tr>
      <w:tr w:rsidR="00123303" w:rsidRPr="00EA4EF7" w14:paraId="117D0D81" w14:textId="77777777" w:rsidTr="00730A98">
        <w:tc>
          <w:tcPr>
            <w:tcW w:w="3510" w:type="dxa"/>
            <w:vAlign w:val="bottom"/>
          </w:tcPr>
          <w:p w14:paraId="369443DD" w14:textId="77777777" w:rsidR="00123303" w:rsidRPr="00E431F6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70FC3D83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D0CEB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9618C5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410772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C77E00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399AD2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F5357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101103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695536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F6F080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A755051" w14:textId="77777777" w:rsidR="00123303" w:rsidRPr="00EA4EF7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9709E4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636132" w14:textId="6CC683C5" w:rsidR="00123303" w:rsidRPr="00EA4EF7" w:rsidRDefault="005F3EE8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7</w:t>
            </w:r>
            <w:r w:rsidRPr="005F3EE8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377</w:t>
            </w:r>
          </w:p>
        </w:tc>
        <w:tc>
          <w:tcPr>
            <w:tcW w:w="270" w:type="dxa"/>
            <w:vAlign w:val="bottom"/>
          </w:tcPr>
          <w:p w14:paraId="61948E42" w14:textId="77777777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2264AD" w14:textId="71E2D09C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15,982</w:t>
            </w:r>
          </w:p>
        </w:tc>
      </w:tr>
      <w:tr w:rsidR="00123303" w:rsidRPr="00EA4EF7" w14:paraId="7A449352" w14:textId="77777777" w:rsidTr="00730A98">
        <w:tc>
          <w:tcPr>
            <w:tcW w:w="3510" w:type="dxa"/>
            <w:vAlign w:val="bottom"/>
          </w:tcPr>
          <w:p w14:paraId="057BBA60" w14:textId="77777777" w:rsidR="00123303" w:rsidRPr="00E431F6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6A9A44D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111D59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C9FD77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18EA6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5E5884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A8CB74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391F090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C6B2D5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1C76C26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8CAE5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2084253" w14:textId="77777777" w:rsidR="00123303" w:rsidRPr="00EA4EF7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5666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959D97" w14:textId="059CA748" w:rsidR="00123303" w:rsidRPr="00EA4EF7" w:rsidRDefault="005F3EE8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13</w:t>
            </w:r>
            <w:r w:rsidRPr="005F3EE8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167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CB5131" w14:textId="77777777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F6AC81" w14:textId="2569E09E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9,459</w:t>
            </w:r>
          </w:p>
        </w:tc>
      </w:tr>
      <w:tr w:rsidR="00123303" w:rsidRPr="00EA4EF7" w14:paraId="6D0AD77F" w14:textId="77777777" w:rsidTr="00730A98">
        <w:tc>
          <w:tcPr>
            <w:tcW w:w="3510" w:type="dxa"/>
            <w:vAlign w:val="bottom"/>
          </w:tcPr>
          <w:p w14:paraId="33D4B56A" w14:textId="77777777" w:rsidR="00123303" w:rsidRPr="00E431F6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2406A7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413197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C18704E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995A40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627EABF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655C49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F9212A9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286B7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A570E36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C8E2E5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DB52449" w14:textId="77777777" w:rsidR="00123303" w:rsidRPr="00EA4EF7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3DEE1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7E3E603" w14:textId="660A4EB2" w:rsidR="00123303" w:rsidRPr="00EA4EF7" w:rsidRDefault="005F3EE8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(149)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FBCC05" w14:textId="77777777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2CEA7DF" w14:textId="69DACF42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(143)</w:t>
            </w:r>
          </w:p>
        </w:tc>
      </w:tr>
      <w:tr w:rsidR="00123303" w:rsidRPr="00EA4EF7" w14:paraId="001058A3" w14:textId="77777777" w:rsidTr="00730A98">
        <w:tc>
          <w:tcPr>
            <w:tcW w:w="3510" w:type="dxa"/>
            <w:vAlign w:val="bottom"/>
          </w:tcPr>
          <w:p w14:paraId="53FA19E6" w14:textId="79EC560C" w:rsidR="00123303" w:rsidRPr="00E431F6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ส่วนแบ่งขาดทุนของบริษัทร่วม</w:t>
            </w:r>
          </w:p>
        </w:tc>
        <w:tc>
          <w:tcPr>
            <w:tcW w:w="990" w:type="dxa"/>
            <w:vAlign w:val="bottom"/>
          </w:tcPr>
          <w:p w14:paraId="3CC062A6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9548D5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17D4A4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45796F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5079B4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59DB3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3A9064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C1F889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688E6C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2C8B7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8EE4F75" w14:textId="77777777" w:rsidR="00123303" w:rsidRPr="00EA4EF7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6B1A70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E219D9" w14:textId="62CF6EB0" w:rsidR="00123303" w:rsidRPr="00EA4EF7" w:rsidRDefault="005F3EE8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(475)</w:t>
            </w:r>
          </w:p>
        </w:tc>
        <w:tc>
          <w:tcPr>
            <w:tcW w:w="270" w:type="dxa"/>
            <w:vAlign w:val="bottom"/>
          </w:tcPr>
          <w:p w14:paraId="79066788" w14:textId="77777777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BEB41C" w14:textId="0A4E0A38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(201)</w:t>
            </w:r>
          </w:p>
        </w:tc>
      </w:tr>
      <w:tr w:rsidR="00123303" w:rsidRPr="00631BC8" w14:paraId="732E973E" w14:textId="77777777" w:rsidTr="00730A98">
        <w:tc>
          <w:tcPr>
            <w:tcW w:w="3510" w:type="dxa"/>
            <w:vAlign w:val="bottom"/>
          </w:tcPr>
          <w:p w14:paraId="0E251D1D" w14:textId="09D9B1AF" w:rsidR="00123303" w:rsidRPr="00E431F6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40DAA85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79120E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B65B70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DE7B94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37B6D4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6DE09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04E118C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03D1AB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8F749A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78F3E4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831314C" w14:textId="77777777" w:rsidR="00123303" w:rsidRPr="00EA4EF7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3CDE50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4299B9F" w14:textId="25680DFE" w:rsidR="00123303" w:rsidRPr="00713C0B" w:rsidRDefault="005F3EE8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78</w:t>
            </w:r>
            <w:r w:rsidRPr="005F3EE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123</w:t>
            </w:r>
          </w:p>
        </w:tc>
        <w:tc>
          <w:tcPr>
            <w:tcW w:w="270" w:type="dxa"/>
            <w:vAlign w:val="bottom"/>
          </w:tcPr>
          <w:p w14:paraId="5B440691" w14:textId="77777777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BBCC06A" w14:textId="6EEAC7C1" w:rsidR="00123303" w:rsidRPr="00631BC8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131,889</w:t>
            </w:r>
          </w:p>
        </w:tc>
      </w:tr>
      <w:tr w:rsidR="00123303" w:rsidRPr="00EA4EF7" w14:paraId="63E0CCCA" w14:textId="77777777" w:rsidTr="00730A98">
        <w:tc>
          <w:tcPr>
            <w:tcW w:w="3510" w:type="dxa"/>
            <w:vAlign w:val="bottom"/>
          </w:tcPr>
          <w:p w14:paraId="5D6D2593" w14:textId="0BCC33F3" w:rsidR="00123303" w:rsidRPr="00E431F6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90" w:type="dxa"/>
            <w:vAlign w:val="bottom"/>
          </w:tcPr>
          <w:p w14:paraId="3F476293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9D8A0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6C411B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E89304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5CCBC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019A02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7E11F9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844FBB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F37D5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1C6C96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C7EAB9C" w14:textId="77777777" w:rsidR="00123303" w:rsidRPr="00EA4EF7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28A2F8C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4F10AF" w14:textId="0BC9645F" w:rsidR="00123303" w:rsidRPr="00EA4EF7" w:rsidRDefault="005F3EE8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(16</w:t>
            </w:r>
            <w:r w:rsidRPr="005F3EE8">
              <w:rPr>
                <w:rFonts w:ascii="Angsana New" w:eastAsia="Calibri" w:hAnsi="Angsana New"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278)</w:t>
            </w:r>
          </w:p>
        </w:tc>
        <w:tc>
          <w:tcPr>
            <w:tcW w:w="270" w:type="dxa"/>
            <w:vAlign w:val="bottom"/>
          </w:tcPr>
          <w:p w14:paraId="063FE91D" w14:textId="77777777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DEA159" w14:textId="3FFE26E8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(646)</w:t>
            </w:r>
          </w:p>
        </w:tc>
      </w:tr>
      <w:tr w:rsidR="00123303" w:rsidRPr="00EA4EF7" w14:paraId="43652643" w14:textId="77777777" w:rsidTr="00730A98">
        <w:tc>
          <w:tcPr>
            <w:tcW w:w="3510" w:type="dxa"/>
            <w:vAlign w:val="bottom"/>
          </w:tcPr>
          <w:p w14:paraId="421D4C15" w14:textId="402B0B3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78FC8E47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EB330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11697C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08A100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154681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3EA3F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254A85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A89999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194EC8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F04472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87E9193" w14:textId="77777777" w:rsidR="00123303" w:rsidRPr="00EA4EF7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A364CE" w14:textId="77777777" w:rsidR="00123303" w:rsidRPr="00EA4EF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F19B6" w14:textId="0E36F9BF" w:rsidR="00123303" w:rsidRPr="00EA4EF7" w:rsidRDefault="005F3EE8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5F3EE8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61</w:t>
            </w:r>
            <w:r w:rsidRPr="005F3EE8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5F3EE8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845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6A4404" w14:textId="77777777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032AF" w14:textId="14276C6C" w:rsidR="00123303" w:rsidRPr="00EA4EF7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1B64FC">
              <w:rPr>
                <w:rFonts w:ascii="Angsana New" w:eastAsia="Calibri" w:hAnsi="Angsana New" w:hint="cs"/>
                <w:b/>
                <w:bCs/>
                <w:sz w:val="26"/>
                <w:szCs w:val="26"/>
                <w:lang w:val="en-US"/>
              </w:rPr>
              <w:t>131,243</w:t>
            </w:r>
          </w:p>
        </w:tc>
      </w:tr>
      <w:tr w:rsidR="00123303" w:rsidRPr="00DD25E7" w14:paraId="3B67C86B" w14:textId="77777777" w:rsidTr="00730A98">
        <w:tc>
          <w:tcPr>
            <w:tcW w:w="3510" w:type="dxa"/>
            <w:vAlign w:val="bottom"/>
          </w:tcPr>
          <w:p w14:paraId="1A79A525" w14:textId="77777777" w:rsidR="00123303" w:rsidRPr="00DD25E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C136E3" w14:textId="77777777" w:rsidR="00123303" w:rsidRPr="00DD25E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637004" w14:textId="77777777" w:rsidR="00123303" w:rsidRPr="00DD25E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CD2338" w14:textId="77777777" w:rsidR="00123303" w:rsidRPr="00DD25E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CCE60C" w14:textId="77777777" w:rsidR="00123303" w:rsidRPr="00DD25E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A237DE" w14:textId="77777777" w:rsidR="00123303" w:rsidRPr="00DD25E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4633DD" w14:textId="77777777" w:rsidR="00123303" w:rsidRPr="00DD25E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407490" w14:textId="77777777" w:rsidR="00123303" w:rsidRPr="00DD25E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C47288" w14:textId="77777777" w:rsidR="00123303" w:rsidRPr="00DD25E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6AAA6B" w14:textId="77777777" w:rsidR="00123303" w:rsidRPr="00DD25E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188AA3" w14:textId="77777777" w:rsidR="00123303" w:rsidRPr="00DD25E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98B58CB" w14:textId="77777777" w:rsidR="00123303" w:rsidRPr="00DD25E7" w:rsidRDefault="00123303" w:rsidP="00123303">
            <w:pPr>
              <w:tabs>
                <w:tab w:val="decimal" w:pos="861"/>
              </w:tabs>
              <w:spacing w:line="240" w:lineRule="auto"/>
              <w:ind w:right="-108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DA4BD2" w14:textId="77777777" w:rsidR="00123303" w:rsidRPr="00DD25E7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E9B9C98" w14:textId="77777777" w:rsidR="00123303" w:rsidRPr="00DD25E7" w:rsidRDefault="00123303" w:rsidP="00123303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D33CDF" w14:textId="77777777" w:rsidR="00123303" w:rsidRPr="00DD25E7" w:rsidRDefault="00123303" w:rsidP="00123303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CD3260F" w14:textId="77777777" w:rsidR="00123303" w:rsidRPr="00DD25E7" w:rsidRDefault="00123303" w:rsidP="00123303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</w:tr>
      <w:tr w:rsidR="00123303" w:rsidRPr="00226264" w14:paraId="15EA043F" w14:textId="77777777" w:rsidTr="00730A98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178088D7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90E5D06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137C81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19C4C16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FBF23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F45EB4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E21A0C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20E258A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C2D72F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C5D475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7450B1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1D485505" w14:textId="77777777" w:rsidR="00123303" w:rsidRPr="00226264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F25590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DC970B8" w14:textId="77777777" w:rsidR="00123303" w:rsidRPr="00226264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F622F9" w14:textId="77777777" w:rsidR="00123303" w:rsidRPr="00226264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4A8AC62" w14:textId="77777777" w:rsidR="00123303" w:rsidRPr="00226264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123303" w:rsidRPr="00226264" w14:paraId="14A31C62" w14:textId="77777777" w:rsidTr="004346FC">
        <w:tc>
          <w:tcPr>
            <w:tcW w:w="3510" w:type="dxa"/>
            <w:tcBorders>
              <w:bottom w:val="nil"/>
            </w:tcBorders>
            <w:vAlign w:val="bottom"/>
          </w:tcPr>
          <w:p w14:paraId="4DB193CB" w14:textId="177F3DAA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  <w:r w:rsidR="00E333FF"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E333FF"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7FA159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5D9B91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25C10C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06BCC1D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2825DD0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55AFE7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4A2BBA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7C4D53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AF18F6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75D447F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0199FA5" w14:textId="77777777" w:rsidR="00123303" w:rsidRPr="00226264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0E38CF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6A63C0F" w14:textId="701EE49A" w:rsidR="00123303" w:rsidRPr="00226264" w:rsidRDefault="00706D56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11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256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235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5AE3A4" w14:textId="77777777" w:rsidR="00123303" w:rsidRPr="00226264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33DBDC67" w14:textId="32C740DF" w:rsidR="00123303" w:rsidRPr="00226264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1B64FC">
              <w:rPr>
                <w:rFonts w:ascii="Angsana New" w:hAnsi="Angsana New" w:hint="cs"/>
                <w:b/>
                <w:bCs/>
                <w:sz w:val="26"/>
                <w:szCs w:val="26"/>
                <w:lang w:val="en-US"/>
              </w:rPr>
              <w:t>11,114,75</w:t>
            </w:r>
            <w:r w:rsidR="00996309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123303" w:rsidRPr="00226264" w14:paraId="5DA96193" w14:textId="77777777" w:rsidTr="004346FC">
        <w:tc>
          <w:tcPr>
            <w:tcW w:w="3510" w:type="dxa"/>
            <w:tcBorders>
              <w:bottom w:val="nil"/>
            </w:tcBorders>
            <w:vAlign w:val="bottom"/>
          </w:tcPr>
          <w:p w14:paraId="5084A195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37C3FF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66D291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4A90914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CDF63E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6C8847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B5113E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633E56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5B0F4F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6707AA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9DE6EA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0FB0770D" w14:textId="77777777" w:rsidR="00123303" w:rsidRPr="00226264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D3F19B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0E8B6E2" w14:textId="77777777" w:rsidR="00123303" w:rsidRPr="00226264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BC9B0B" w14:textId="77777777" w:rsidR="00123303" w:rsidRPr="00226264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094F5E0" w14:textId="77777777" w:rsidR="00123303" w:rsidRPr="00226264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123303" w:rsidRPr="00226264" w14:paraId="43413253" w14:textId="77777777" w:rsidTr="004346FC">
        <w:tc>
          <w:tcPr>
            <w:tcW w:w="3510" w:type="dxa"/>
            <w:tcBorders>
              <w:bottom w:val="nil"/>
            </w:tcBorders>
            <w:vAlign w:val="bottom"/>
          </w:tcPr>
          <w:p w14:paraId="46111E04" w14:textId="2263CFAD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 w:rsidRPr="00876948"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0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มิถุนายน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E333FF"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</w:t>
            </w:r>
            <w:r w:rsidR="00E333FF">
              <w:rPr>
                <w:rFonts w:ascii="Angsana New" w:eastAsia="Calibri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B96296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7D3E1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F585234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566B48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E938E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4F85BB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0CA13EE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6B3F65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46BC66E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A84167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42E1E548" w14:textId="77777777" w:rsidR="00123303" w:rsidRPr="00226264" w:rsidRDefault="00123303" w:rsidP="0012330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25E554" w14:textId="77777777" w:rsidR="00123303" w:rsidRPr="00226264" w:rsidRDefault="00123303" w:rsidP="0012330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BDBB01E" w14:textId="4932A0EE" w:rsidR="00123303" w:rsidRPr="00226264" w:rsidRDefault="00706D56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770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06D56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72</w:t>
            </w:r>
            <w:r w:rsidR="00155D32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003841" w14:textId="77777777" w:rsidR="00123303" w:rsidRPr="00226264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17AE8C8" w14:textId="65F9A91F" w:rsidR="00123303" w:rsidRPr="00226264" w:rsidRDefault="00123303" w:rsidP="0012330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1B64FC">
              <w:rPr>
                <w:rFonts w:ascii="Angsana New" w:hAnsi="Angsana New" w:hint="cs"/>
                <w:b/>
                <w:bCs/>
                <w:sz w:val="26"/>
                <w:szCs w:val="26"/>
              </w:rPr>
              <w:t>1,746,54</w:t>
            </w:r>
            <w:r w:rsidR="00155D32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</w:tbl>
    <w:p w14:paraId="7BCA2B26" w14:textId="77777777" w:rsidR="006A0DAA" w:rsidRDefault="006A0DAA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6A0DAA" w:rsidSect="008A2DB2">
          <w:headerReference w:type="default" r:id="rId11"/>
          <w:footerReference w:type="default" r:id="rId12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6E3514CE" w14:textId="7055434F" w:rsidR="006A0DAA" w:rsidRDefault="006A0DAA" w:rsidP="006A0DAA">
      <w:pPr>
        <w:pStyle w:val="ListParagraph"/>
        <w:numPr>
          <w:ilvl w:val="0"/>
          <w:numId w:val="6"/>
        </w:numPr>
        <w:rPr>
          <w:rFonts w:ascii="Angsana New" w:hAnsi="Angsana New"/>
          <w:b/>
          <w:bCs/>
          <w:sz w:val="30"/>
          <w:szCs w:val="30"/>
          <w:lang w:val="th-TH"/>
        </w:rPr>
      </w:pPr>
      <w:r w:rsidRPr="006A0DAA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47FDD3E1" w14:textId="4E5A21C2" w:rsidR="00FD3EC6" w:rsidRDefault="00FD3EC6" w:rsidP="008D00B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4749" w:type="pct"/>
        <w:tblInd w:w="450" w:type="dxa"/>
        <w:tblLook w:val="00A0" w:firstRow="1" w:lastRow="0" w:firstColumn="1" w:lastColumn="0" w:noHBand="0" w:noVBand="0"/>
      </w:tblPr>
      <w:tblGrid>
        <w:gridCol w:w="5945"/>
        <w:gridCol w:w="972"/>
        <w:gridCol w:w="1458"/>
        <w:gridCol w:w="340"/>
        <w:gridCol w:w="1393"/>
      </w:tblGrid>
      <w:tr w:rsidR="008D00B9" w:rsidRPr="00E301AC" w14:paraId="05F5B03C" w14:textId="77777777" w:rsidTr="008D00B9">
        <w:trPr>
          <w:trHeight w:val="420"/>
        </w:trPr>
        <w:tc>
          <w:tcPr>
            <w:tcW w:w="2941" w:type="pct"/>
          </w:tcPr>
          <w:p w14:paraId="7F98B6D0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20AA34B6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3CB4FA5E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8D00B9" w:rsidRPr="00E301AC" w14:paraId="323D16CC" w14:textId="77777777" w:rsidTr="008D00B9">
        <w:trPr>
          <w:trHeight w:val="420"/>
        </w:trPr>
        <w:tc>
          <w:tcPr>
            <w:tcW w:w="2941" w:type="pct"/>
          </w:tcPr>
          <w:p w14:paraId="3D76973C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09949D6F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25686D7D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8D00B9" w:rsidRPr="00E301AC" w14:paraId="0F3B7E75" w14:textId="77777777" w:rsidTr="008D00B9">
        <w:trPr>
          <w:trHeight w:val="420"/>
        </w:trPr>
        <w:tc>
          <w:tcPr>
            <w:tcW w:w="2941" w:type="pct"/>
          </w:tcPr>
          <w:p w14:paraId="6CA06766" w14:textId="77777777" w:rsidR="008D00B9" w:rsidRPr="00E301AC" w:rsidRDefault="008D00B9" w:rsidP="00E63EE0">
            <w:pPr>
              <w:tabs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81" w:type="pct"/>
          </w:tcPr>
          <w:p w14:paraId="60ABA558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78" w:type="pct"/>
            <w:gridSpan w:val="3"/>
          </w:tcPr>
          <w:p w14:paraId="33F31363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8D00B9" w:rsidRPr="00E301AC" w14:paraId="52DFEFE8" w14:textId="77777777" w:rsidTr="008D00B9">
        <w:trPr>
          <w:trHeight w:val="420"/>
        </w:trPr>
        <w:tc>
          <w:tcPr>
            <w:tcW w:w="2941" w:type="pct"/>
          </w:tcPr>
          <w:p w14:paraId="786EF889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54419C26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74104BB9" w14:textId="6363375E" w:rsidR="008D00B9" w:rsidRPr="00E301AC" w:rsidRDefault="008D00B9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68" w:type="pct"/>
          </w:tcPr>
          <w:p w14:paraId="3035E3F5" w14:textId="77777777" w:rsidR="008D00B9" w:rsidRPr="00E301AC" w:rsidRDefault="008D00B9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89" w:type="pct"/>
          </w:tcPr>
          <w:p w14:paraId="1E76E946" w14:textId="5FCC260A" w:rsidR="008D00B9" w:rsidRPr="00E301AC" w:rsidRDefault="00EE34B5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8D00B9" w:rsidRPr="00E301AC" w14:paraId="5B60593C" w14:textId="77777777" w:rsidTr="008D00B9">
        <w:trPr>
          <w:trHeight w:val="420"/>
        </w:trPr>
        <w:tc>
          <w:tcPr>
            <w:tcW w:w="2941" w:type="pct"/>
          </w:tcPr>
          <w:p w14:paraId="068256B3" w14:textId="77777777" w:rsidR="008D00B9" w:rsidRPr="00E301AC" w:rsidRDefault="008D00B9" w:rsidP="008D00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5144B85D" w14:textId="77777777" w:rsidR="008D00B9" w:rsidRPr="00E301AC" w:rsidRDefault="008D00B9" w:rsidP="008D00B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</w:tcPr>
          <w:p w14:paraId="5461AF7C" w14:textId="0B2462E4" w:rsidR="008D00B9" w:rsidRPr="00E301AC" w:rsidRDefault="008D00B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68" w:type="pct"/>
          </w:tcPr>
          <w:p w14:paraId="429610DF" w14:textId="77777777" w:rsidR="008D00B9" w:rsidRPr="00E301AC" w:rsidRDefault="008D00B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89" w:type="pct"/>
          </w:tcPr>
          <w:p w14:paraId="12121946" w14:textId="0DF27396" w:rsidR="008D00B9" w:rsidRPr="00E301AC" w:rsidRDefault="008D00B9" w:rsidP="008D00B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D00B9" w:rsidRPr="00E301AC" w14:paraId="45263625" w14:textId="77777777" w:rsidTr="008D00B9">
        <w:trPr>
          <w:trHeight w:val="420"/>
        </w:trPr>
        <w:tc>
          <w:tcPr>
            <w:tcW w:w="2941" w:type="pct"/>
          </w:tcPr>
          <w:p w14:paraId="74036A13" w14:textId="77777777" w:rsidR="008D00B9" w:rsidRPr="00E301AC" w:rsidRDefault="008D00B9" w:rsidP="00E63EE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2095017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78" w:type="pct"/>
            <w:gridSpan w:val="3"/>
          </w:tcPr>
          <w:p w14:paraId="7A525F7D" w14:textId="77777777" w:rsidR="008D00B9" w:rsidRPr="00E301AC" w:rsidRDefault="008D00B9" w:rsidP="00E63EE0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D00B9" w:rsidRPr="00E301AC" w14:paraId="4DECB3C6" w14:textId="77777777" w:rsidTr="008D00B9">
        <w:trPr>
          <w:trHeight w:val="420"/>
        </w:trPr>
        <w:tc>
          <w:tcPr>
            <w:tcW w:w="2941" w:type="pct"/>
          </w:tcPr>
          <w:p w14:paraId="65F80D78" w14:textId="77777777" w:rsidR="008D00B9" w:rsidRPr="00E301AC" w:rsidRDefault="008D00B9" w:rsidP="00E63EE0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81" w:type="pct"/>
          </w:tcPr>
          <w:p w14:paraId="7829A13D" w14:textId="77777777" w:rsidR="008D00B9" w:rsidRPr="00E301AC" w:rsidRDefault="008D00B9" w:rsidP="00E63EE0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701B8988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6B7827A8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7B963E9B" w14:textId="77777777" w:rsidR="008D00B9" w:rsidRPr="00E301AC" w:rsidRDefault="008D00B9" w:rsidP="00E63EE0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D00B9" w:rsidRPr="00E301AC" w14:paraId="1909EDB1" w14:textId="77777777" w:rsidTr="008D00B9">
        <w:trPr>
          <w:trHeight w:val="420"/>
        </w:trPr>
        <w:tc>
          <w:tcPr>
            <w:tcW w:w="2941" w:type="pct"/>
          </w:tcPr>
          <w:p w14:paraId="0CB98953" w14:textId="77777777" w:rsidR="008D00B9" w:rsidRPr="00E301AC" w:rsidRDefault="008D00B9" w:rsidP="008D00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05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81" w:type="pct"/>
          </w:tcPr>
          <w:p w14:paraId="44D5F930" w14:textId="77777777" w:rsidR="008D00B9" w:rsidRPr="00E301AC" w:rsidRDefault="008D00B9" w:rsidP="008D00B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5FC57D94" w14:textId="79CAFC9D" w:rsidR="008D00B9" w:rsidRPr="00E301AC" w:rsidRDefault="008D00B9" w:rsidP="008D00B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0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18,494</w:t>
            </w:r>
          </w:p>
        </w:tc>
        <w:tc>
          <w:tcPr>
            <w:tcW w:w="168" w:type="pct"/>
          </w:tcPr>
          <w:p w14:paraId="366F7A1F" w14:textId="77777777" w:rsidR="008D00B9" w:rsidRPr="00E301AC" w:rsidRDefault="008D00B9" w:rsidP="008D00B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6DACCB8E" w14:textId="5D4457B3" w:rsidR="008D00B9" w:rsidRPr="00E301AC" w:rsidRDefault="00EE34B5" w:rsidP="00EE34B5">
            <w:pPr>
              <w:tabs>
                <w:tab w:val="decimal" w:pos="621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D00B9" w:rsidRPr="00E301AC" w14:paraId="321C5E3B" w14:textId="77777777" w:rsidTr="008D00B9">
        <w:trPr>
          <w:trHeight w:val="60"/>
        </w:trPr>
        <w:tc>
          <w:tcPr>
            <w:tcW w:w="2941" w:type="pct"/>
          </w:tcPr>
          <w:p w14:paraId="2CF05061" w14:textId="77777777" w:rsidR="008D00B9" w:rsidRPr="00E301AC" w:rsidRDefault="008D00B9" w:rsidP="008D00B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1A48721B" w14:textId="77777777" w:rsidR="008D00B9" w:rsidRPr="00E301AC" w:rsidRDefault="008D00B9" w:rsidP="008D00B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</w:tcPr>
          <w:p w14:paraId="684E399E" w14:textId="1F39A72F" w:rsidR="008D00B9" w:rsidRPr="00E301AC" w:rsidRDefault="008D00B9" w:rsidP="008D00B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0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18,494</w:t>
            </w:r>
          </w:p>
        </w:tc>
        <w:tc>
          <w:tcPr>
            <w:tcW w:w="168" w:type="pct"/>
          </w:tcPr>
          <w:p w14:paraId="1C054B00" w14:textId="77777777" w:rsidR="008D00B9" w:rsidRPr="00E301AC" w:rsidRDefault="008D00B9" w:rsidP="008D00B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</w:tcPr>
          <w:p w14:paraId="121B085C" w14:textId="141EF30F" w:rsidR="008D00B9" w:rsidRPr="00E301AC" w:rsidRDefault="00EE34B5" w:rsidP="00EE34B5">
            <w:pPr>
              <w:tabs>
                <w:tab w:val="decimal" w:pos="62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D00B9" w:rsidRPr="00E301AC" w14:paraId="0BDAF4F7" w14:textId="77777777" w:rsidTr="008D00B9">
        <w:trPr>
          <w:trHeight w:val="420"/>
        </w:trPr>
        <w:tc>
          <w:tcPr>
            <w:tcW w:w="2941" w:type="pct"/>
          </w:tcPr>
          <w:p w14:paraId="0557C8BE" w14:textId="77777777" w:rsidR="008D00B9" w:rsidRPr="00E301AC" w:rsidRDefault="008D00B9" w:rsidP="008D00B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1" w:type="pct"/>
          </w:tcPr>
          <w:p w14:paraId="13BCC332" w14:textId="77777777" w:rsidR="008D00B9" w:rsidRPr="00E301AC" w:rsidRDefault="008D00B9" w:rsidP="008D00B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</w:tcPr>
          <w:p w14:paraId="4B99020C" w14:textId="77777777" w:rsidR="008D00B9" w:rsidRPr="00E301AC" w:rsidRDefault="008D00B9" w:rsidP="008D00B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47F058A1" w14:textId="77777777" w:rsidR="008D00B9" w:rsidRPr="00E301AC" w:rsidRDefault="008D00B9" w:rsidP="008D00B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6A850342" w14:textId="77777777" w:rsidR="008D00B9" w:rsidRPr="00E301AC" w:rsidRDefault="008D00B9" w:rsidP="008D00B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D00B9" w:rsidRPr="00E301AC" w14:paraId="7F76A2EA" w14:textId="77777777" w:rsidTr="008D00B9">
        <w:trPr>
          <w:trHeight w:val="420"/>
        </w:trPr>
        <w:tc>
          <w:tcPr>
            <w:tcW w:w="2941" w:type="pct"/>
          </w:tcPr>
          <w:p w14:paraId="69F4501D" w14:textId="77777777" w:rsidR="008D00B9" w:rsidRPr="00E301AC" w:rsidRDefault="008D00B9" w:rsidP="008D00B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1" w:type="pct"/>
          </w:tcPr>
          <w:p w14:paraId="5CB26511" w14:textId="77777777" w:rsidR="008D00B9" w:rsidRPr="00E301AC" w:rsidRDefault="008D00B9" w:rsidP="008D00B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</w:tcPr>
          <w:p w14:paraId="42DC12AB" w14:textId="705F1A15" w:rsidR="008D00B9" w:rsidRPr="00E301AC" w:rsidRDefault="008D00B9" w:rsidP="008D00B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D00B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(2,216)</w:t>
            </w:r>
          </w:p>
        </w:tc>
        <w:tc>
          <w:tcPr>
            <w:tcW w:w="168" w:type="pct"/>
          </w:tcPr>
          <w:p w14:paraId="0FC50DA1" w14:textId="77777777" w:rsidR="008D00B9" w:rsidRPr="00E301AC" w:rsidRDefault="008D00B9" w:rsidP="008D00B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</w:tcPr>
          <w:p w14:paraId="15A8955C" w14:textId="4CF499D0" w:rsidR="008D00B9" w:rsidRPr="00E301AC" w:rsidRDefault="00EE34B5" w:rsidP="008D00B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E34B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646</w:t>
            </w:r>
          </w:p>
        </w:tc>
      </w:tr>
      <w:tr w:rsidR="008D00B9" w:rsidRPr="00E301AC" w14:paraId="0C40756D" w14:textId="77777777" w:rsidTr="008D00B9">
        <w:trPr>
          <w:trHeight w:val="420"/>
        </w:trPr>
        <w:tc>
          <w:tcPr>
            <w:tcW w:w="2941" w:type="pct"/>
          </w:tcPr>
          <w:p w14:paraId="0554E991" w14:textId="77777777" w:rsidR="008D00B9" w:rsidRPr="00E301AC" w:rsidRDefault="008D00B9" w:rsidP="008D00B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81" w:type="pct"/>
          </w:tcPr>
          <w:p w14:paraId="25910B36" w14:textId="77777777" w:rsidR="008D00B9" w:rsidRPr="00E301AC" w:rsidRDefault="008D00B9" w:rsidP="008D00B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4867DE8C" w14:textId="5F8498A0" w:rsidR="008D00B9" w:rsidRPr="00E301AC" w:rsidRDefault="008D00B9" w:rsidP="008D00B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0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(2,216)</w:t>
            </w:r>
          </w:p>
        </w:tc>
        <w:tc>
          <w:tcPr>
            <w:tcW w:w="168" w:type="pct"/>
          </w:tcPr>
          <w:p w14:paraId="53D18915" w14:textId="77777777" w:rsidR="008D00B9" w:rsidRPr="00E301AC" w:rsidRDefault="008D00B9" w:rsidP="008D00B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884DDDF" w14:textId="29067CBE" w:rsidR="008D00B9" w:rsidRPr="00E301AC" w:rsidRDefault="00EE34B5" w:rsidP="008D00B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34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646</w:t>
            </w:r>
          </w:p>
        </w:tc>
      </w:tr>
      <w:tr w:rsidR="008D00B9" w:rsidRPr="00E301AC" w14:paraId="7F3A300C" w14:textId="77777777" w:rsidTr="008D00B9">
        <w:trPr>
          <w:trHeight w:val="60"/>
        </w:trPr>
        <w:tc>
          <w:tcPr>
            <w:tcW w:w="2941" w:type="pct"/>
          </w:tcPr>
          <w:p w14:paraId="1FE5A008" w14:textId="77777777" w:rsidR="008D00B9" w:rsidRPr="00E301AC" w:rsidRDefault="008D00B9" w:rsidP="008D00B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1" w:type="pct"/>
          </w:tcPr>
          <w:p w14:paraId="473906AE" w14:textId="77777777" w:rsidR="008D00B9" w:rsidRPr="00E301AC" w:rsidRDefault="008D00B9" w:rsidP="008D00B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</w:tcPr>
          <w:p w14:paraId="71C22EC1" w14:textId="77777777" w:rsidR="008D00B9" w:rsidRPr="00E301AC" w:rsidRDefault="008D00B9" w:rsidP="008D00B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8" w:type="pct"/>
          </w:tcPr>
          <w:p w14:paraId="41889162" w14:textId="77777777" w:rsidR="008D00B9" w:rsidRPr="00E301AC" w:rsidRDefault="008D00B9" w:rsidP="008D00B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2F3E2C67" w14:textId="77777777" w:rsidR="008D00B9" w:rsidRPr="00E301AC" w:rsidRDefault="008D00B9" w:rsidP="008D00B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D00B9" w:rsidRPr="00E301AC" w14:paraId="7E10278C" w14:textId="77777777" w:rsidTr="008D00B9">
        <w:trPr>
          <w:trHeight w:val="420"/>
        </w:trPr>
        <w:tc>
          <w:tcPr>
            <w:tcW w:w="2941" w:type="pct"/>
          </w:tcPr>
          <w:p w14:paraId="76524B3F" w14:textId="623FE5CB" w:rsidR="008D00B9" w:rsidRPr="00E301AC" w:rsidRDefault="008D00B9" w:rsidP="008D00B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81" w:type="pct"/>
          </w:tcPr>
          <w:p w14:paraId="4E1D98B6" w14:textId="77777777" w:rsidR="008D00B9" w:rsidRPr="00E301AC" w:rsidRDefault="008D00B9" w:rsidP="008D00B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21" w:type="pct"/>
            <w:tcBorders>
              <w:bottom w:val="double" w:sz="4" w:space="0" w:color="auto"/>
            </w:tcBorders>
          </w:tcPr>
          <w:p w14:paraId="60785C73" w14:textId="51AFB4BA" w:rsidR="008D00B9" w:rsidRPr="00E301AC" w:rsidRDefault="008D00B9" w:rsidP="008D00B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D00B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16,278</w:t>
            </w:r>
          </w:p>
        </w:tc>
        <w:tc>
          <w:tcPr>
            <w:tcW w:w="168" w:type="pct"/>
          </w:tcPr>
          <w:p w14:paraId="047F9BEC" w14:textId="77777777" w:rsidR="008D00B9" w:rsidRPr="00E301AC" w:rsidRDefault="008D00B9" w:rsidP="008D00B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9" w:type="pct"/>
            <w:tcBorders>
              <w:bottom w:val="double" w:sz="4" w:space="0" w:color="auto"/>
            </w:tcBorders>
          </w:tcPr>
          <w:p w14:paraId="2E8D4EAE" w14:textId="4AE9E3B3" w:rsidR="008D00B9" w:rsidRPr="00E301AC" w:rsidRDefault="00EE34B5" w:rsidP="008D00B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E34B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646</w:t>
            </w:r>
          </w:p>
        </w:tc>
      </w:tr>
    </w:tbl>
    <w:p w14:paraId="1D2A6CB2" w14:textId="77777777" w:rsidR="008D00B9" w:rsidRDefault="008D00B9" w:rsidP="008D00B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00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89"/>
        <w:gridCol w:w="1183"/>
        <w:gridCol w:w="12"/>
        <w:gridCol w:w="243"/>
        <w:gridCol w:w="12"/>
        <w:gridCol w:w="1308"/>
        <w:gridCol w:w="12"/>
        <w:gridCol w:w="275"/>
        <w:gridCol w:w="12"/>
        <w:gridCol w:w="1121"/>
        <w:gridCol w:w="12"/>
        <w:gridCol w:w="275"/>
        <w:gridCol w:w="12"/>
        <w:gridCol w:w="1282"/>
      </w:tblGrid>
      <w:tr w:rsidR="008D00B9" w:rsidRPr="00E301AC" w14:paraId="3A1DB6FE" w14:textId="77777777" w:rsidTr="008D00B9">
        <w:trPr>
          <w:trHeight w:val="415"/>
        </w:trPr>
        <w:tc>
          <w:tcPr>
            <w:tcW w:w="2134" w:type="pct"/>
            <w:shd w:val="clear" w:color="auto" w:fill="FFFFFF"/>
          </w:tcPr>
          <w:p w14:paraId="65ADAC00" w14:textId="77777777" w:rsidR="008D00B9" w:rsidRPr="00FD3EC6" w:rsidRDefault="008D00B9" w:rsidP="00E63EE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866" w:type="pct"/>
            <w:gridSpan w:val="13"/>
            <w:shd w:val="clear" w:color="auto" w:fill="FFFFFF"/>
          </w:tcPr>
          <w:p w14:paraId="52AC614D" w14:textId="77777777" w:rsidR="008D00B9" w:rsidRPr="00E301AC" w:rsidRDefault="008D00B9" w:rsidP="00E63EE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8D00B9" w:rsidRPr="00E301AC" w14:paraId="407FF1E0" w14:textId="77777777" w:rsidTr="00A73C8F">
        <w:trPr>
          <w:trHeight w:val="415"/>
        </w:trPr>
        <w:tc>
          <w:tcPr>
            <w:tcW w:w="2134" w:type="pct"/>
            <w:shd w:val="clear" w:color="auto" w:fill="FFFFFF"/>
          </w:tcPr>
          <w:p w14:paraId="2101F6F5" w14:textId="3D65C709" w:rsidR="008D00B9" w:rsidRPr="00E301AC" w:rsidRDefault="008D00B9" w:rsidP="00E63EE0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71" w:type="pct"/>
            <w:gridSpan w:val="5"/>
            <w:shd w:val="clear" w:color="auto" w:fill="FFFFFF"/>
          </w:tcPr>
          <w:p w14:paraId="636BCFD2" w14:textId="05B99355" w:rsidR="008D00B9" w:rsidRPr="00E301AC" w:rsidRDefault="00FD3EC6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3A109BAF" w14:textId="77777777" w:rsidR="008D00B9" w:rsidRPr="00E301AC" w:rsidRDefault="008D00B9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2" w:type="pct"/>
            <w:gridSpan w:val="6"/>
            <w:shd w:val="clear" w:color="auto" w:fill="FFFFFF"/>
          </w:tcPr>
          <w:p w14:paraId="2A314DBC" w14:textId="322B0803" w:rsidR="008D00B9" w:rsidRPr="00E301AC" w:rsidRDefault="00ED0821" w:rsidP="00E63EE0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FD3EC6" w:rsidRPr="00E301AC" w14:paraId="42AF6C25" w14:textId="77777777" w:rsidTr="00A73C8F">
        <w:trPr>
          <w:trHeight w:val="415"/>
        </w:trPr>
        <w:tc>
          <w:tcPr>
            <w:tcW w:w="2134" w:type="pct"/>
            <w:shd w:val="clear" w:color="auto" w:fill="FFFFFF"/>
          </w:tcPr>
          <w:p w14:paraId="4056827C" w14:textId="7A749411" w:rsidR="00FD3EC6" w:rsidRPr="00E301AC" w:rsidRDefault="00FD3EC6" w:rsidP="00FD3EC6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371" w:type="pct"/>
            <w:gridSpan w:val="5"/>
            <w:shd w:val="clear" w:color="auto" w:fill="FFFFFF"/>
          </w:tcPr>
          <w:p w14:paraId="51D89B9F" w14:textId="65613A46" w:rsidR="00FD3EC6" w:rsidRPr="00E301AC" w:rsidRDefault="00FD3EC6" w:rsidP="00FD3EC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7DD71506" w14:textId="77777777" w:rsidR="00FD3EC6" w:rsidRPr="00E301AC" w:rsidRDefault="00FD3EC6" w:rsidP="00FD3EC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2" w:type="pct"/>
            <w:gridSpan w:val="6"/>
            <w:shd w:val="clear" w:color="auto" w:fill="FFFFFF"/>
          </w:tcPr>
          <w:p w14:paraId="3F4E8775" w14:textId="5E05710F" w:rsidR="00FD3EC6" w:rsidRPr="00E301AC" w:rsidRDefault="00FD3EC6" w:rsidP="00FD3EC6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D3EC6" w:rsidRPr="00E301AC" w14:paraId="53BC288B" w14:textId="77777777" w:rsidTr="00A73C8F">
        <w:trPr>
          <w:trHeight w:val="802"/>
        </w:trPr>
        <w:tc>
          <w:tcPr>
            <w:tcW w:w="2134" w:type="pct"/>
            <w:shd w:val="clear" w:color="auto" w:fill="FFFFFF"/>
          </w:tcPr>
          <w:p w14:paraId="076EEA48" w14:textId="77777777" w:rsidR="008D00B9" w:rsidRPr="00E301AC" w:rsidRDefault="008D00B9" w:rsidP="00E63E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FFFFFF"/>
          </w:tcPr>
          <w:p w14:paraId="451E7FB5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E161B65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7" w:type="pct"/>
            <w:gridSpan w:val="2"/>
            <w:shd w:val="clear" w:color="auto" w:fill="FFFFFF"/>
          </w:tcPr>
          <w:p w14:paraId="7125C6F5" w14:textId="77777777" w:rsidR="008D00B9" w:rsidRPr="00E301AC" w:rsidRDefault="008D00B9" w:rsidP="00E63EE0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shd w:val="clear" w:color="auto" w:fill="FFFFFF"/>
          </w:tcPr>
          <w:p w14:paraId="514E99F7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F758766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6AD838C2" w14:textId="77777777" w:rsidR="008D00B9" w:rsidRPr="00E301AC" w:rsidRDefault="008D00B9" w:rsidP="00E63EE0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0406491D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02FA0E6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3E3C5658" w14:textId="77777777" w:rsidR="008D00B9" w:rsidRPr="00E301AC" w:rsidRDefault="008D00B9" w:rsidP="00E63EE0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shd w:val="clear" w:color="auto" w:fill="FFFFFF"/>
          </w:tcPr>
          <w:p w14:paraId="2BC9500E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510E208" w14:textId="77777777" w:rsidR="008D00B9" w:rsidRPr="00E301AC" w:rsidRDefault="008D00B9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D3EC6" w:rsidRPr="00E301AC" w14:paraId="2889D669" w14:textId="77777777" w:rsidTr="00A73C8F">
        <w:trPr>
          <w:trHeight w:val="406"/>
        </w:trPr>
        <w:tc>
          <w:tcPr>
            <w:tcW w:w="2134" w:type="pct"/>
            <w:shd w:val="clear" w:color="auto" w:fill="FFFFFF"/>
          </w:tcPr>
          <w:p w14:paraId="746C3BF4" w14:textId="77777777" w:rsidR="00FD3EC6" w:rsidRPr="00E301AC" w:rsidRDefault="00FD3EC6" w:rsidP="00FD3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88" w:type="pct"/>
            <w:shd w:val="clear" w:color="auto" w:fill="FFFFFF"/>
          </w:tcPr>
          <w:p w14:paraId="7744E936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  <w:shd w:val="clear" w:color="auto" w:fill="FFFFFF"/>
          </w:tcPr>
          <w:p w14:paraId="29B3BA46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EFDDA6E" w14:textId="29D36BF9" w:rsidR="00FD3EC6" w:rsidRPr="00E301AC" w:rsidRDefault="00FD3EC6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78,123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1BB1A759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096DBEB4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5239A9CD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933EFF9" w14:textId="3D25EE83" w:rsidR="00FD3EC6" w:rsidRPr="00E301AC" w:rsidRDefault="00ED0821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0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131,889</w:t>
            </w:r>
          </w:p>
        </w:tc>
      </w:tr>
      <w:tr w:rsidR="00FD3EC6" w:rsidRPr="00E301AC" w14:paraId="44F2DB07" w14:textId="77777777" w:rsidTr="00A73C8F">
        <w:trPr>
          <w:trHeight w:val="415"/>
        </w:trPr>
        <w:tc>
          <w:tcPr>
            <w:tcW w:w="2134" w:type="pct"/>
            <w:shd w:val="clear" w:color="auto" w:fill="FFFFFF"/>
          </w:tcPr>
          <w:p w14:paraId="4AF34167" w14:textId="77777777" w:rsidR="00FD3EC6" w:rsidRPr="00E301AC" w:rsidRDefault="00FD3EC6" w:rsidP="00FD3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88" w:type="pct"/>
            <w:shd w:val="clear" w:color="auto" w:fill="FFFFFF"/>
          </w:tcPr>
          <w:p w14:paraId="7120DC4A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27" w:type="pct"/>
            <w:gridSpan w:val="2"/>
            <w:shd w:val="clear" w:color="auto" w:fill="FFFFFF"/>
          </w:tcPr>
          <w:p w14:paraId="14AFF4DA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3D510D50" w14:textId="1FE181A1" w:rsidR="00FD3EC6" w:rsidRPr="00E301AC" w:rsidRDefault="00FD3EC6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15,625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69787FCA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4ECB5E65" w14:textId="79563B7D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6AF125C0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0422784" w14:textId="7CC7DF67" w:rsidR="00FD3EC6" w:rsidRPr="00E301AC" w:rsidRDefault="000E2CF0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2CF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26,378</w:t>
            </w:r>
          </w:p>
        </w:tc>
      </w:tr>
      <w:tr w:rsidR="00FD3EC6" w:rsidRPr="00E301AC" w14:paraId="25A60804" w14:textId="77777777" w:rsidTr="00A73C8F">
        <w:trPr>
          <w:trHeight w:val="406"/>
        </w:trPr>
        <w:tc>
          <w:tcPr>
            <w:tcW w:w="2134" w:type="pct"/>
            <w:shd w:val="clear" w:color="auto" w:fill="FFFFFF"/>
          </w:tcPr>
          <w:p w14:paraId="33C980D9" w14:textId="77777777" w:rsidR="00FD3EC6" w:rsidRPr="00E301AC" w:rsidRDefault="00FD3EC6" w:rsidP="00FD3EC6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88" w:type="pct"/>
            <w:shd w:val="clear" w:color="auto" w:fill="auto"/>
          </w:tcPr>
          <w:p w14:paraId="5460CE7C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20DE5A18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shd w:val="clear" w:color="auto" w:fill="auto"/>
          </w:tcPr>
          <w:p w14:paraId="0D33058A" w14:textId="6A2A5F1A" w:rsidR="00FD3EC6" w:rsidRPr="00E301AC" w:rsidRDefault="00386600" w:rsidP="00FD3EC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(55)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79684929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30CB956B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0D2FF687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shd w:val="clear" w:color="auto" w:fill="FFFFFF"/>
          </w:tcPr>
          <w:p w14:paraId="0411458E" w14:textId="623AEF83" w:rsidR="00FD3EC6" w:rsidRPr="00E301AC" w:rsidRDefault="007569E9" w:rsidP="00FD3EC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9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21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</w:t>
            </w:r>
            <w:r w:rsidRPr="007569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D3EC6" w:rsidRPr="00E301AC" w14:paraId="32C3571F" w14:textId="77777777" w:rsidTr="00A73C8F">
        <w:trPr>
          <w:trHeight w:val="415"/>
        </w:trPr>
        <w:tc>
          <w:tcPr>
            <w:tcW w:w="2134" w:type="pct"/>
            <w:shd w:val="clear" w:color="auto" w:fill="FFFFFF"/>
          </w:tcPr>
          <w:p w14:paraId="6D8E5A77" w14:textId="77777777" w:rsidR="00FD3EC6" w:rsidRPr="00E301AC" w:rsidRDefault="00FD3EC6" w:rsidP="00FD3EC6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588" w:type="pct"/>
            <w:shd w:val="clear" w:color="auto" w:fill="auto"/>
          </w:tcPr>
          <w:p w14:paraId="09317F58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4AEF0D0A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shd w:val="clear" w:color="auto" w:fill="auto"/>
          </w:tcPr>
          <w:p w14:paraId="4FD409B4" w14:textId="10FAE554" w:rsidR="00FD3EC6" w:rsidRPr="00E301AC" w:rsidRDefault="00440CFA" w:rsidP="00FD3EC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0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14852CC3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5412FDAB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779A783D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shd w:val="clear" w:color="auto" w:fill="FFFFFF"/>
          </w:tcPr>
          <w:p w14:paraId="7C03A44F" w14:textId="2DCEF1DA" w:rsidR="00FD3EC6" w:rsidRPr="00E301AC" w:rsidRDefault="007569E9" w:rsidP="00FD3EC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9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(76)</w:t>
            </w:r>
          </w:p>
        </w:tc>
      </w:tr>
      <w:tr w:rsidR="00FD3EC6" w:rsidRPr="00E301AC" w14:paraId="50E1B7C2" w14:textId="77777777" w:rsidTr="00A73C8F">
        <w:trPr>
          <w:trHeight w:val="406"/>
        </w:trPr>
        <w:tc>
          <w:tcPr>
            <w:tcW w:w="2134" w:type="pct"/>
            <w:shd w:val="clear" w:color="auto" w:fill="FFFFFF"/>
          </w:tcPr>
          <w:p w14:paraId="0AF213CF" w14:textId="77777777" w:rsidR="00FD3EC6" w:rsidRPr="00E301AC" w:rsidRDefault="00FD3EC6" w:rsidP="00FD3EC6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88" w:type="pct"/>
            <w:shd w:val="clear" w:color="auto" w:fill="auto"/>
          </w:tcPr>
          <w:p w14:paraId="03EEB3FC" w14:textId="1EBA4A2D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777B7E78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shd w:val="clear" w:color="auto" w:fill="auto"/>
          </w:tcPr>
          <w:p w14:paraId="57AFBD13" w14:textId="6931C54B" w:rsidR="00FD3EC6" w:rsidRPr="00E301AC" w:rsidRDefault="00386600" w:rsidP="00FD3EC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724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0BF568EF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60C742EF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575FA7CF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shd w:val="clear" w:color="auto" w:fill="FFFFFF"/>
          </w:tcPr>
          <w:p w14:paraId="0BB59A00" w14:textId="0F155DE4" w:rsidR="00FD3EC6" w:rsidRPr="00E301AC" w:rsidRDefault="007569E9" w:rsidP="00FD3EC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7569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D210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</w:p>
        </w:tc>
      </w:tr>
      <w:tr w:rsidR="007569E9" w:rsidRPr="00E301AC" w14:paraId="7482D00C" w14:textId="77777777" w:rsidTr="00A73C8F">
        <w:trPr>
          <w:trHeight w:val="406"/>
        </w:trPr>
        <w:tc>
          <w:tcPr>
            <w:tcW w:w="2134" w:type="pct"/>
            <w:shd w:val="clear" w:color="auto" w:fill="FFFFFF"/>
          </w:tcPr>
          <w:p w14:paraId="6BFA6BA8" w14:textId="36A6EDEC" w:rsidR="007569E9" w:rsidRPr="00E301AC" w:rsidRDefault="00227E6A" w:rsidP="00FD3EC6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ผลขาดทุนสะสมทางภาษีใช้ไป</w:t>
            </w:r>
          </w:p>
        </w:tc>
        <w:tc>
          <w:tcPr>
            <w:tcW w:w="588" w:type="pct"/>
            <w:shd w:val="clear" w:color="auto" w:fill="auto"/>
          </w:tcPr>
          <w:p w14:paraId="0100F469" w14:textId="77777777" w:rsidR="007569E9" w:rsidRPr="00E301AC" w:rsidRDefault="007569E9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1CAD14AC" w14:textId="77777777" w:rsidR="007569E9" w:rsidRPr="00E301AC" w:rsidRDefault="007569E9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shd w:val="clear" w:color="auto" w:fill="auto"/>
          </w:tcPr>
          <w:p w14:paraId="36FECAA0" w14:textId="3D024E2D" w:rsidR="007569E9" w:rsidRPr="00440CFA" w:rsidRDefault="00227E6A" w:rsidP="00227E6A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67B02DAF" w14:textId="77777777" w:rsidR="007569E9" w:rsidRPr="00E301AC" w:rsidRDefault="007569E9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6CD574BA" w14:textId="77777777" w:rsidR="007569E9" w:rsidRPr="00E301AC" w:rsidRDefault="007569E9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53EC01D3" w14:textId="77777777" w:rsidR="007569E9" w:rsidRPr="00E301AC" w:rsidRDefault="007569E9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shd w:val="clear" w:color="auto" w:fill="FFFFFF"/>
          </w:tcPr>
          <w:p w14:paraId="200ED80B" w14:textId="7BD2AD8C" w:rsidR="007569E9" w:rsidRPr="007569E9" w:rsidRDefault="007569E9" w:rsidP="00FD3EC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569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3C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26,286</w:t>
            </w:r>
            <w:r w:rsidRPr="007569E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D3EC6" w:rsidRPr="00E301AC" w14:paraId="30E11559" w14:textId="77777777" w:rsidTr="00A73C8F">
        <w:trPr>
          <w:trHeight w:val="415"/>
        </w:trPr>
        <w:tc>
          <w:tcPr>
            <w:tcW w:w="2134" w:type="pct"/>
            <w:shd w:val="clear" w:color="auto" w:fill="FFFFFF"/>
          </w:tcPr>
          <w:p w14:paraId="7E536B6F" w14:textId="77777777" w:rsidR="00FD3EC6" w:rsidRPr="00E301AC" w:rsidRDefault="00FD3EC6" w:rsidP="00FD3EC6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4D78FC" w14:textId="516850A3" w:rsidR="00FD3EC6" w:rsidRPr="00FD3EC6" w:rsidRDefault="00FD3EC6" w:rsidP="00FD3EC6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20.84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74273888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B0A335" w14:textId="626F459F" w:rsidR="00FD3EC6" w:rsidRPr="00E301AC" w:rsidRDefault="00FD3EC6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D3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5671EE03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C4C70C" w14:textId="4846F69C" w:rsidR="00FD3EC6" w:rsidRPr="00E301AC" w:rsidRDefault="007569E9" w:rsidP="00FD3EC6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0.49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77150F04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DEE0FCD" w14:textId="54BB09E4" w:rsidR="00FD3EC6" w:rsidRPr="00ED0821" w:rsidRDefault="00ED0821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ED082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646</w:t>
            </w:r>
          </w:p>
        </w:tc>
      </w:tr>
      <w:tr w:rsidR="00386600" w:rsidRPr="00E301AC" w14:paraId="22B115B3" w14:textId="77777777" w:rsidTr="00A73C8F">
        <w:trPr>
          <w:trHeight w:val="415"/>
        </w:trPr>
        <w:tc>
          <w:tcPr>
            <w:tcW w:w="2134" w:type="pct"/>
            <w:shd w:val="clear" w:color="auto" w:fill="FFFFFF"/>
          </w:tcPr>
          <w:p w14:paraId="08F529F8" w14:textId="77777777" w:rsidR="00386600" w:rsidRPr="00E301AC" w:rsidRDefault="00386600" w:rsidP="00FD3EC6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  <w:shd w:val="clear" w:color="auto" w:fill="auto"/>
          </w:tcPr>
          <w:p w14:paraId="4057CCFC" w14:textId="77777777" w:rsidR="00386600" w:rsidRDefault="00386600" w:rsidP="00FD3EC6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035FBABD" w14:textId="77777777" w:rsidR="00386600" w:rsidRPr="00E301AC" w:rsidRDefault="00386600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A8B9A50" w14:textId="77777777" w:rsidR="00386600" w:rsidRPr="00FD3EC6" w:rsidRDefault="00386600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28ABA4A3" w14:textId="77777777" w:rsidR="00386600" w:rsidRPr="00E301AC" w:rsidRDefault="00386600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BD7D62F" w14:textId="77777777" w:rsidR="00386600" w:rsidRDefault="00386600" w:rsidP="00FD3EC6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0240A22B" w14:textId="77777777" w:rsidR="00386600" w:rsidRPr="00E301AC" w:rsidRDefault="00386600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499FDFA" w14:textId="77777777" w:rsidR="00386600" w:rsidRPr="00ED0821" w:rsidRDefault="00386600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A73C8F" w:rsidRPr="00E301AC" w14:paraId="41CADB9E" w14:textId="77777777" w:rsidTr="00745AA5">
        <w:trPr>
          <w:trHeight w:val="415"/>
        </w:trPr>
        <w:tc>
          <w:tcPr>
            <w:tcW w:w="2134" w:type="pct"/>
            <w:shd w:val="clear" w:color="auto" w:fill="FFFFFF"/>
          </w:tcPr>
          <w:p w14:paraId="06A7C3B5" w14:textId="77777777" w:rsidR="00A73C8F" w:rsidRPr="00E301AC" w:rsidRDefault="00A73C8F" w:rsidP="00FD3EC6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6D0BBA7D" w14:textId="77777777" w:rsidR="00A73C8F" w:rsidRDefault="00A73C8F" w:rsidP="00FD3EC6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75FE2F0A" w14:textId="77777777" w:rsidR="00A73C8F" w:rsidRPr="00E301AC" w:rsidRDefault="00A73C8F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shd w:val="clear" w:color="auto" w:fill="auto"/>
          </w:tcPr>
          <w:p w14:paraId="335F868C" w14:textId="77777777" w:rsidR="00A73C8F" w:rsidRPr="00FD3EC6" w:rsidRDefault="00A73C8F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72B982B2" w14:textId="77777777" w:rsidR="00A73C8F" w:rsidRPr="00E301AC" w:rsidRDefault="00A73C8F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51D7DEB3" w14:textId="77777777" w:rsidR="00A73C8F" w:rsidRDefault="00A73C8F" w:rsidP="00FD3EC6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61875291" w14:textId="77777777" w:rsidR="00A73C8F" w:rsidRPr="00E301AC" w:rsidRDefault="00A73C8F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5" w:type="pct"/>
            <w:gridSpan w:val="2"/>
            <w:shd w:val="clear" w:color="auto" w:fill="FFFFFF"/>
          </w:tcPr>
          <w:p w14:paraId="1F7760D7" w14:textId="77777777" w:rsidR="00A73C8F" w:rsidRPr="00ED0821" w:rsidRDefault="00A73C8F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FD3EC6" w:rsidRPr="00E301AC" w14:paraId="00690DF3" w14:textId="77777777" w:rsidTr="00E63EE0">
        <w:trPr>
          <w:trHeight w:val="415"/>
        </w:trPr>
        <w:tc>
          <w:tcPr>
            <w:tcW w:w="2134" w:type="pct"/>
            <w:shd w:val="clear" w:color="auto" w:fill="FFFFFF"/>
          </w:tcPr>
          <w:p w14:paraId="60B973B2" w14:textId="58978E73" w:rsidR="00FD3EC6" w:rsidRPr="00FD3EC6" w:rsidRDefault="00FD3EC6" w:rsidP="00E63EE0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2866" w:type="pct"/>
            <w:gridSpan w:val="13"/>
            <w:shd w:val="clear" w:color="auto" w:fill="FFFFFF"/>
          </w:tcPr>
          <w:p w14:paraId="459857B1" w14:textId="193BFFFB" w:rsidR="00FD3EC6" w:rsidRPr="00E301AC" w:rsidRDefault="00FD3EC6" w:rsidP="00E63EE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D3EC6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D0821" w:rsidRPr="00E301AC" w14:paraId="5E85E9DB" w14:textId="77777777" w:rsidTr="00A73C8F">
        <w:trPr>
          <w:trHeight w:val="415"/>
        </w:trPr>
        <w:tc>
          <w:tcPr>
            <w:tcW w:w="2134" w:type="pct"/>
            <w:shd w:val="clear" w:color="auto" w:fill="FFFFFF"/>
          </w:tcPr>
          <w:p w14:paraId="5948E54A" w14:textId="77777777" w:rsidR="00ED0821" w:rsidRPr="00E301AC" w:rsidRDefault="00ED0821" w:rsidP="00ED0821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377" w:type="pct"/>
            <w:gridSpan w:val="6"/>
            <w:shd w:val="clear" w:color="auto" w:fill="FFFFFF"/>
          </w:tcPr>
          <w:p w14:paraId="5C9122B2" w14:textId="77777777" w:rsidR="00ED0821" w:rsidRPr="00E301AC" w:rsidRDefault="00ED0821" w:rsidP="00ED082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46ECF495" w14:textId="77777777" w:rsidR="00ED0821" w:rsidRPr="00E301AC" w:rsidRDefault="00ED0821" w:rsidP="00ED082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46" w:type="pct"/>
            <w:gridSpan w:val="5"/>
            <w:shd w:val="clear" w:color="auto" w:fill="FFFFFF"/>
          </w:tcPr>
          <w:p w14:paraId="0B6FE3E1" w14:textId="454E9764" w:rsidR="00ED0821" w:rsidRPr="00E301AC" w:rsidRDefault="00ED0821" w:rsidP="00ED082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</w:tr>
      <w:tr w:rsidR="00ED0821" w:rsidRPr="00E301AC" w14:paraId="428F6E61" w14:textId="77777777" w:rsidTr="00A73C8F">
        <w:trPr>
          <w:trHeight w:val="415"/>
        </w:trPr>
        <w:tc>
          <w:tcPr>
            <w:tcW w:w="2134" w:type="pct"/>
            <w:shd w:val="clear" w:color="auto" w:fill="FFFFFF"/>
          </w:tcPr>
          <w:p w14:paraId="52695C76" w14:textId="77777777" w:rsidR="00ED0821" w:rsidRPr="00E301AC" w:rsidRDefault="00ED0821" w:rsidP="00ED0821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377" w:type="pct"/>
            <w:gridSpan w:val="6"/>
            <w:shd w:val="clear" w:color="auto" w:fill="FFFFFF"/>
          </w:tcPr>
          <w:p w14:paraId="2F0CF5E8" w14:textId="77777777" w:rsidR="00ED0821" w:rsidRPr="00E301AC" w:rsidRDefault="00ED0821" w:rsidP="00ED082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1F42935C" w14:textId="77777777" w:rsidR="00ED0821" w:rsidRPr="00E301AC" w:rsidRDefault="00ED0821" w:rsidP="00ED082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46" w:type="pct"/>
            <w:gridSpan w:val="5"/>
            <w:shd w:val="clear" w:color="auto" w:fill="FFFFFF"/>
          </w:tcPr>
          <w:p w14:paraId="581BEE3D" w14:textId="2EC4B490" w:rsidR="00ED0821" w:rsidRPr="00E301AC" w:rsidRDefault="00ED0821" w:rsidP="00ED0821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FD3EC6" w:rsidRPr="00E301AC" w14:paraId="06E5DCE0" w14:textId="77777777" w:rsidTr="00A73C8F">
        <w:trPr>
          <w:trHeight w:val="802"/>
        </w:trPr>
        <w:tc>
          <w:tcPr>
            <w:tcW w:w="2134" w:type="pct"/>
            <w:shd w:val="clear" w:color="auto" w:fill="FFFFFF"/>
          </w:tcPr>
          <w:p w14:paraId="138A5F60" w14:textId="77777777" w:rsidR="00FD3EC6" w:rsidRPr="00E301AC" w:rsidRDefault="00FD3EC6" w:rsidP="00E63EE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FFFFFF"/>
          </w:tcPr>
          <w:p w14:paraId="3E799B13" w14:textId="77777777" w:rsidR="00FD3EC6" w:rsidRPr="00E301AC" w:rsidRDefault="00FD3EC6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5A3F0064" w14:textId="77777777" w:rsidR="00FD3EC6" w:rsidRPr="00E301AC" w:rsidRDefault="00FD3EC6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7" w:type="pct"/>
            <w:gridSpan w:val="2"/>
            <w:shd w:val="clear" w:color="auto" w:fill="FFFFFF"/>
          </w:tcPr>
          <w:p w14:paraId="3DFEEA06" w14:textId="77777777" w:rsidR="00FD3EC6" w:rsidRPr="00E301AC" w:rsidRDefault="00FD3EC6" w:rsidP="00E63EE0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shd w:val="clear" w:color="auto" w:fill="FFFFFF"/>
          </w:tcPr>
          <w:p w14:paraId="7764BF05" w14:textId="77777777" w:rsidR="00FD3EC6" w:rsidRPr="00E301AC" w:rsidRDefault="00FD3EC6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F0110A9" w14:textId="77777777" w:rsidR="00FD3EC6" w:rsidRPr="00E301AC" w:rsidRDefault="00FD3EC6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16E90853" w14:textId="77777777" w:rsidR="00FD3EC6" w:rsidRPr="00E301AC" w:rsidRDefault="00FD3EC6" w:rsidP="00E63EE0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04F12568" w14:textId="77777777" w:rsidR="00FD3EC6" w:rsidRPr="00E301AC" w:rsidRDefault="00FD3EC6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34C4AC" w14:textId="77777777" w:rsidR="00FD3EC6" w:rsidRPr="00E301AC" w:rsidRDefault="00FD3EC6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2D69D5AC" w14:textId="77777777" w:rsidR="00FD3EC6" w:rsidRPr="00E301AC" w:rsidRDefault="00FD3EC6" w:rsidP="00E63EE0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FFFFFF"/>
          </w:tcPr>
          <w:p w14:paraId="5037037F" w14:textId="77777777" w:rsidR="00FD3EC6" w:rsidRPr="00E301AC" w:rsidRDefault="00FD3EC6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98DFB12" w14:textId="77777777" w:rsidR="00FD3EC6" w:rsidRPr="00E301AC" w:rsidRDefault="00FD3EC6" w:rsidP="00E63EE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FD3EC6" w:rsidRPr="00E301AC" w14:paraId="428DC3C0" w14:textId="77777777" w:rsidTr="00A73C8F">
        <w:trPr>
          <w:trHeight w:val="406"/>
        </w:trPr>
        <w:tc>
          <w:tcPr>
            <w:tcW w:w="2134" w:type="pct"/>
            <w:shd w:val="clear" w:color="auto" w:fill="FFFFFF"/>
          </w:tcPr>
          <w:p w14:paraId="3B57301A" w14:textId="77777777" w:rsidR="00FD3EC6" w:rsidRPr="00E301AC" w:rsidRDefault="00FD3EC6" w:rsidP="00FD3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594" w:type="pct"/>
            <w:gridSpan w:val="2"/>
            <w:shd w:val="clear" w:color="auto" w:fill="FFFFFF"/>
          </w:tcPr>
          <w:p w14:paraId="1ADD2E2A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7" w:type="pct"/>
            <w:gridSpan w:val="2"/>
            <w:shd w:val="clear" w:color="auto" w:fill="FFFFFF"/>
          </w:tcPr>
          <w:p w14:paraId="3240B722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BE5DD4" w14:textId="694F6927" w:rsidR="00FD3EC6" w:rsidRPr="00E301AC" w:rsidRDefault="00FD3EC6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78,598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5D227CFC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0F21A9D7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197D4BDD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FFFFFF"/>
          </w:tcPr>
          <w:p w14:paraId="76D41DF2" w14:textId="74B152EC" w:rsidR="00FD3EC6" w:rsidRPr="00E301AC" w:rsidRDefault="00ED0821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D082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132,090</w:t>
            </w:r>
          </w:p>
        </w:tc>
      </w:tr>
      <w:tr w:rsidR="00FD3EC6" w:rsidRPr="00E301AC" w14:paraId="6256407E" w14:textId="77777777" w:rsidTr="00A73C8F">
        <w:trPr>
          <w:trHeight w:val="415"/>
        </w:trPr>
        <w:tc>
          <w:tcPr>
            <w:tcW w:w="2134" w:type="pct"/>
            <w:shd w:val="clear" w:color="auto" w:fill="FFFFFF"/>
          </w:tcPr>
          <w:p w14:paraId="539B79E3" w14:textId="77777777" w:rsidR="00FD3EC6" w:rsidRPr="00E301AC" w:rsidRDefault="00FD3EC6" w:rsidP="00FD3EC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94" w:type="pct"/>
            <w:gridSpan w:val="2"/>
            <w:shd w:val="clear" w:color="auto" w:fill="FFFFFF"/>
          </w:tcPr>
          <w:p w14:paraId="0E9FCAD7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27" w:type="pct"/>
            <w:gridSpan w:val="2"/>
            <w:shd w:val="clear" w:color="auto" w:fill="FFFFFF"/>
          </w:tcPr>
          <w:p w14:paraId="233557A0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6F4D78" w14:textId="52083101" w:rsidR="00FD3EC6" w:rsidRPr="00E301AC" w:rsidRDefault="00FD3EC6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15,720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58FBE536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529522AE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3E6053CA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FFFFFF"/>
          </w:tcPr>
          <w:p w14:paraId="107B396A" w14:textId="34E76CBF" w:rsidR="00FD3EC6" w:rsidRPr="00E301AC" w:rsidRDefault="000E657E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26,418</w:t>
            </w:r>
          </w:p>
        </w:tc>
      </w:tr>
      <w:tr w:rsidR="00FD3EC6" w:rsidRPr="00E301AC" w14:paraId="6E53E6BC" w14:textId="77777777" w:rsidTr="00A73C8F">
        <w:trPr>
          <w:trHeight w:val="406"/>
        </w:trPr>
        <w:tc>
          <w:tcPr>
            <w:tcW w:w="2134" w:type="pct"/>
            <w:shd w:val="clear" w:color="auto" w:fill="FFFFFF"/>
          </w:tcPr>
          <w:p w14:paraId="21F50954" w14:textId="77777777" w:rsidR="00FD3EC6" w:rsidRPr="00E301AC" w:rsidRDefault="00FD3EC6" w:rsidP="00FD3EC6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5073900A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7C69B622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shd w:val="clear" w:color="auto" w:fill="auto"/>
          </w:tcPr>
          <w:p w14:paraId="7E7D22C5" w14:textId="219F30B5" w:rsidR="00FD3EC6" w:rsidRPr="00E301AC" w:rsidRDefault="00FD3EC6" w:rsidP="00FD3EC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D3EC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(55)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21ABD97A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58C2E52D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47DED09B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FFFFFF"/>
          </w:tcPr>
          <w:p w14:paraId="49F59B4E" w14:textId="793E65A3" w:rsidR="00FD3EC6" w:rsidRPr="00E301AC" w:rsidRDefault="000E657E" w:rsidP="00FD3EC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(55)</w:t>
            </w:r>
          </w:p>
        </w:tc>
      </w:tr>
      <w:tr w:rsidR="00FD3EC6" w:rsidRPr="00E301AC" w14:paraId="25DE7743" w14:textId="77777777" w:rsidTr="00A73C8F">
        <w:trPr>
          <w:trHeight w:val="415"/>
        </w:trPr>
        <w:tc>
          <w:tcPr>
            <w:tcW w:w="2134" w:type="pct"/>
            <w:shd w:val="clear" w:color="auto" w:fill="FFFFFF"/>
          </w:tcPr>
          <w:p w14:paraId="23C7AD9D" w14:textId="77777777" w:rsidR="00FD3EC6" w:rsidRPr="00E301AC" w:rsidRDefault="00FD3EC6" w:rsidP="00FD3EC6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3E5C287E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708A360C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shd w:val="clear" w:color="auto" w:fill="auto"/>
          </w:tcPr>
          <w:p w14:paraId="0148671E" w14:textId="336B98EC" w:rsidR="00FD3EC6" w:rsidRPr="00E301AC" w:rsidRDefault="00440CFA" w:rsidP="00FD3EC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40C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(16)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51A8AE02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4F2860D6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5B17DC70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FFFFFF"/>
          </w:tcPr>
          <w:p w14:paraId="3D70A7B4" w14:textId="66E68E89" w:rsidR="00FD3EC6" w:rsidRPr="00E301AC" w:rsidRDefault="000E657E" w:rsidP="00FD3EC6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6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(76)</w:t>
            </w:r>
          </w:p>
        </w:tc>
      </w:tr>
      <w:tr w:rsidR="00FD3EC6" w:rsidRPr="00E301AC" w14:paraId="7028E598" w14:textId="77777777" w:rsidTr="00A73C8F">
        <w:trPr>
          <w:trHeight w:val="406"/>
        </w:trPr>
        <w:tc>
          <w:tcPr>
            <w:tcW w:w="2134" w:type="pct"/>
            <w:shd w:val="clear" w:color="auto" w:fill="FFFFFF"/>
          </w:tcPr>
          <w:p w14:paraId="62921B22" w14:textId="77777777" w:rsidR="00FD3EC6" w:rsidRPr="00E301AC" w:rsidRDefault="00FD3EC6" w:rsidP="00FD3EC6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1A27C05E" w14:textId="0D4BA4DA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020BA7E6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shd w:val="clear" w:color="auto" w:fill="auto"/>
          </w:tcPr>
          <w:p w14:paraId="1434DC8D" w14:textId="0156AFF4" w:rsidR="00FD3EC6" w:rsidRPr="00E301AC" w:rsidRDefault="00386600" w:rsidP="00FD3EC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629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4AFDD754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073A94A6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6D6563B1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FFFFFF"/>
          </w:tcPr>
          <w:p w14:paraId="65AE70C3" w14:textId="44F48033" w:rsidR="00FD3EC6" w:rsidRPr="00E301AC" w:rsidRDefault="000E657E" w:rsidP="00FD3EC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E65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</w:t>
            </w:r>
            <w:r w:rsidR="000E32D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FD3EC6" w:rsidRPr="00E301AC" w14:paraId="45ECCA64" w14:textId="77777777" w:rsidTr="00A73C8F">
        <w:trPr>
          <w:trHeight w:val="406"/>
        </w:trPr>
        <w:tc>
          <w:tcPr>
            <w:tcW w:w="2134" w:type="pct"/>
            <w:shd w:val="clear" w:color="auto" w:fill="FFFFFF"/>
          </w:tcPr>
          <w:p w14:paraId="4937FE2B" w14:textId="579D4962" w:rsidR="00FD3EC6" w:rsidRPr="00E301AC" w:rsidRDefault="00FD3EC6" w:rsidP="00FD3EC6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</w:t>
            </w:r>
            <w:r w:rsidR="000E32D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ใช้ไป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041E8866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14:paraId="22635D31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shd w:val="clear" w:color="auto" w:fill="auto"/>
          </w:tcPr>
          <w:p w14:paraId="58FAD3C0" w14:textId="5E3DFEF2" w:rsidR="00FD3EC6" w:rsidRPr="00FD3EC6" w:rsidRDefault="00FD3EC6" w:rsidP="00FD3EC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299A5A5F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shd w:val="clear" w:color="auto" w:fill="FFFFFF"/>
          </w:tcPr>
          <w:p w14:paraId="2189BE63" w14:textId="77777777" w:rsidR="00FD3EC6" w:rsidRPr="00E301AC" w:rsidRDefault="00FD3EC6" w:rsidP="00FD3EC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gridSpan w:val="2"/>
            <w:shd w:val="clear" w:color="auto" w:fill="FFFFFF"/>
          </w:tcPr>
          <w:p w14:paraId="3C59A791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FFFFFF"/>
          </w:tcPr>
          <w:p w14:paraId="567E4A14" w14:textId="4DD4A100" w:rsidR="00FD3EC6" w:rsidRPr="001A1804" w:rsidRDefault="009B67A4" w:rsidP="00FD3EC6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73C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 w:rsidRPr="009B67A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A73C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  <w:tr w:rsidR="00FD3EC6" w:rsidRPr="00E301AC" w14:paraId="12075813" w14:textId="77777777" w:rsidTr="00A73C8F">
        <w:trPr>
          <w:trHeight w:val="415"/>
        </w:trPr>
        <w:tc>
          <w:tcPr>
            <w:tcW w:w="2134" w:type="pct"/>
            <w:shd w:val="clear" w:color="auto" w:fill="FFFFFF"/>
          </w:tcPr>
          <w:p w14:paraId="6BFCE29D" w14:textId="77777777" w:rsidR="00FD3EC6" w:rsidRPr="00E301AC" w:rsidRDefault="00FD3EC6" w:rsidP="00FD3EC6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8E9E8A" w14:textId="29E06239" w:rsidR="00FD3EC6" w:rsidRPr="00FD3EC6" w:rsidRDefault="00FD3EC6" w:rsidP="00FD3EC6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20.71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7D64F78F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A2A94" w14:textId="77777777" w:rsidR="00FD3EC6" w:rsidRPr="00E301AC" w:rsidRDefault="00FD3EC6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D3EC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16,27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5AC02C88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794329" w14:textId="6EB6DA4B" w:rsidR="00FD3EC6" w:rsidRPr="00E301AC" w:rsidRDefault="007569E9" w:rsidP="00FD3EC6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0.49</w:t>
            </w:r>
          </w:p>
        </w:tc>
        <w:tc>
          <w:tcPr>
            <w:tcW w:w="143" w:type="pct"/>
            <w:gridSpan w:val="2"/>
            <w:shd w:val="clear" w:color="auto" w:fill="FFFFFF"/>
          </w:tcPr>
          <w:p w14:paraId="5C1248FF" w14:textId="77777777" w:rsidR="00FD3EC6" w:rsidRPr="00E301AC" w:rsidRDefault="00FD3EC6" w:rsidP="00FD3EC6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48734F4" w14:textId="6AA1B1E0" w:rsidR="00FD3EC6" w:rsidRPr="00E301AC" w:rsidRDefault="00ED0821" w:rsidP="00FD3EC6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08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646</w:t>
            </w:r>
          </w:p>
        </w:tc>
      </w:tr>
    </w:tbl>
    <w:p w14:paraId="4123CE90" w14:textId="77777777" w:rsidR="006A0DAA" w:rsidRDefault="006A0DAA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6A0DAA" w:rsidSect="006A0DAA">
          <w:pgSz w:w="11909" w:h="16834" w:code="9"/>
          <w:pgMar w:top="1152" w:right="576" w:bottom="1152" w:left="691" w:header="720" w:footer="720" w:gutter="0"/>
          <w:cols w:space="737"/>
          <w:docGrid w:linePitch="299"/>
        </w:sectPr>
      </w:pPr>
    </w:p>
    <w:bookmarkEnd w:id="0"/>
    <w:p w14:paraId="49BC465F" w14:textId="71CC9E09" w:rsidR="00E5444F" w:rsidRPr="0072479F" w:rsidRDefault="00E5444F" w:rsidP="006A0DA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922090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BE12C8" w14:textId="5C76A9D4" w:rsidR="00E5444F" w:rsidRPr="0072479F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922090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09864E" w14:textId="1898990D" w:rsidR="00502F6D" w:rsidRPr="00E8423C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</w:t>
      </w:r>
      <w:r w:rsidRPr="00E8423C">
        <w:rPr>
          <w:rFonts w:ascii="Angsana New" w:hAnsi="Angsana New"/>
          <w:sz w:val="30"/>
          <w:szCs w:val="30"/>
          <w:cs/>
          <w:lang w:val="en-US"/>
        </w:rPr>
        <w:t xml:space="preserve">ยุติธรรม </w:t>
      </w:r>
      <w:r w:rsidRPr="00B033AB">
        <w:rPr>
          <w:rFonts w:ascii="Angsana New" w:hAnsi="Angsana New"/>
          <w:sz w:val="30"/>
          <w:szCs w:val="30"/>
          <w:cs/>
          <w:lang w:val="en-US"/>
        </w:rPr>
        <w:t>แต่ไม่</w:t>
      </w:r>
      <w:r w:rsidRPr="00E8423C">
        <w:rPr>
          <w:rFonts w:ascii="Angsana New" w:hAnsi="Angsana New"/>
          <w:sz w:val="30"/>
          <w:szCs w:val="30"/>
          <w:cs/>
          <w:lang w:val="en-US"/>
        </w:rPr>
        <w:t>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E8423C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E8423C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1E2BBC0E" w:rsidR="001A6A37" w:rsidRPr="00922090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46CA820B" w14:textId="77777777" w:rsidTr="00AF2E24">
        <w:tc>
          <w:tcPr>
            <w:tcW w:w="3870" w:type="dxa"/>
            <w:shd w:val="clear" w:color="auto" w:fill="auto"/>
            <w:vAlign w:val="bottom"/>
          </w:tcPr>
          <w:p w14:paraId="78A165E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2CF53B0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6567BBB1" w14:textId="77777777" w:rsidTr="00AF2E24">
        <w:tc>
          <w:tcPr>
            <w:tcW w:w="3870" w:type="dxa"/>
            <w:shd w:val="clear" w:color="auto" w:fill="auto"/>
            <w:vAlign w:val="bottom"/>
          </w:tcPr>
          <w:p w14:paraId="61EBCA8B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DC61B9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1CB184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BD2E9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1C9ED816" w14:textId="77777777" w:rsidTr="00AF2E24">
        <w:tc>
          <w:tcPr>
            <w:tcW w:w="3870" w:type="dxa"/>
            <w:shd w:val="clear" w:color="auto" w:fill="auto"/>
            <w:vAlign w:val="bottom"/>
          </w:tcPr>
          <w:p w14:paraId="57987068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0E1D30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3EB9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0201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0F9EEE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4F4FB3CB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FB14757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F0AB138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83D784D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3CFC56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3A94B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0BBB86B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6001E0A3" w14:textId="77777777" w:rsidTr="00AF2E24">
        <w:tc>
          <w:tcPr>
            <w:tcW w:w="3870" w:type="dxa"/>
            <w:shd w:val="clear" w:color="auto" w:fill="auto"/>
            <w:vAlign w:val="bottom"/>
          </w:tcPr>
          <w:p w14:paraId="14D47719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5E9A8EA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6F5B6090" w14:textId="77777777" w:rsidTr="00AF2E24">
        <w:tc>
          <w:tcPr>
            <w:tcW w:w="3870" w:type="dxa"/>
            <w:shd w:val="clear" w:color="auto" w:fill="auto"/>
            <w:vAlign w:val="bottom"/>
          </w:tcPr>
          <w:p w14:paraId="4313BFEE" w14:textId="5525E195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มิถุนายน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12330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7B6EAD2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0BEAA770" w14:textId="77777777" w:rsidTr="00AF2E24">
        <w:tc>
          <w:tcPr>
            <w:tcW w:w="3870" w:type="dxa"/>
            <w:shd w:val="clear" w:color="auto" w:fill="auto"/>
          </w:tcPr>
          <w:p w14:paraId="1F94723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1CEDA1A3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5EA9E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1A8EBE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E760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0B2A91C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E645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2C87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B97B6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D7D664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899C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A409D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174379AF" w14:textId="77777777" w:rsidTr="00AF2E24">
        <w:tc>
          <w:tcPr>
            <w:tcW w:w="3870" w:type="dxa"/>
            <w:shd w:val="clear" w:color="auto" w:fill="auto"/>
          </w:tcPr>
          <w:p w14:paraId="442637A6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931AB7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8C4ECC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EB7BC0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5432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9DE8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61D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9FF5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7313C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7886A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306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7B1B3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307A0" w:rsidRPr="00046328" w14:paraId="44C654BE" w14:textId="77777777" w:rsidTr="00AF2E24">
        <w:tc>
          <w:tcPr>
            <w:tcW w:w="3870" w:type="dxa"/>
            <w:shd w:val="clear" w:color="auto" w:fill="auto"/>
          </w:tcPr>
          <w:p w14:paraId="129FE02E" w14:textId="63285CBD" w:rsidR="003307A0" w:rsidRPr="00046328" w:rsidRDefault="00617A13" w:rsidP="003307A0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="003307A0"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1A6801A1" w14:textId="5672DD32" w:rsidR="003307A0" w:rsidRPr="003307A0" w:rsidRDefault="003307A0" w:rsidP="003307A0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  <w:r w:rsidRPr="003307A0">
              <w:rPr>
                <w:rFonts w:ascii="Angsana New" w:hAnsi="Angsana New" w:cs="Angsana New"/>
                <w:sz w:val="30"/>
                <w:szCs w:val="30"/>
                <w:lang w:val="en-US"/>
              </w:rPr>
              <w:t>3,283,932</w:t>
            </w:r>
          </w:p>
        </w:tc>
        <w:tc>
          <w:tcPr>
            <w:tcW w:w="236" w:type="dxa"/>
            <w:shd w:val="clear" w:color="auto" w:fill="auto"/>
          </w:tcPr>
          <w:p w14:paraId="23134AD1" w14:textId="77777777" w:rsidR="003307A0" w:rsidRPr="00631BC8" w:rsidRDefault="003307A0" w:rsidP="003307A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3629F8C9" w14:textId="055068B8" w:rsidR="003307A0" w:rsidRPr="00631BC8" w:rsidRDefault="003307A0" w:rsidP="003307A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307A0">
              <w:rPr>
                <w:rFonts w:ascii="Angsana New" w:hAnsi="Angsana New" w:cs="Angsana New"/>
                <w:sz w:val="30"/>
                <w:szCs w:val="30"/>
              </w:rPr>
              <w:t>3,283,932</w:t>
            </w:r>
          </w:p>
        </w:tc>
        <w:tc>
          <w:tcPr>
            <w:tcW w:w="236" w:type="dxa"/>
          </w:tcPr>
          <w:p w14:paraId="033A0E17" w14:textId="77777777" w:rsidR="003307A0" w:rsidRPr="00631BC8" w:rsidRDefault="003307A0" w:rsidP="003307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653B3E60" w14:textId="70E81D86" w:rsidR="003307A0" w:rsidRPr="00631BC8" w:rsidRDefault="003307A0" w:rsidP="003307A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307A0">
              <w:rPr>
                <w:rFonts w:ascii="Angsana New" w:hAnsi="Angsana New" w:cs="Angsana New"/>
                <w:sz w:val="30"/>
                <w:szCs w:val="30"/>
              </w:rPr>
              <w:t>775</w:t>
            </w:r>
          </w:p>
        </w:tc>
        <w:tc>
          <w:tcPr>
            <w:tcW w:w="236" w:type="dxa"/>
          </w:tcPr>
          <w:p w14:paraId="2CD4E7A8" w14:textId="77777777" w:rsidR="003307A0" w:rsidRPr="00631BC8" w:rsidRDefault="003307A0" w:rsidP="003307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7EC7EF65" w14:textId="2E681857" w:rsidR="003307A0" w:rsidRPr="00631BC8" w:rsidRDefault="003307A0" w:rsidP="003307A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7EDF3" w14:textId="77777777" w:rsidR="003307A0" w:rsidRPr="00631BC8" w:rsidRDefault="003307A0" w:rsidP="003307A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7B071A6" w14:textId="390AC9F4" w:rsidR="003307A0" w:rsidRPr="00631BC8" w:rsidRDefault="003307A0" w:rsidP="003307A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307A0">
              <w:rPr>
                <w:rFonts w:ascii="Angsana New" w:hAnsi="Angsana New" w:cs="Angsana New"/>
                <w:sz w:val="30"/>
                <w:szCs w:val="30"/>
              </w:rPr>
              <w:t>3,283,157</w:t>
            </w:r>
          </w:p>
        </w:tc>
        <w:tc>
          <w:tcPr>
            <w:tcW w:w="270" w:type="dxa"/>
          </w:tcPr>
          <w:p w14:paraId="6704B622" w14:textId="77777777" w:rsidR="003307A0" w:rsidRPr="00631BC8" w:rsidRDefault="003307A0" w:rsidP="003307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3ACC2579" w14:textId="08B94D39" w:rsidR="003307A0" w:rsidRPr="00631BC8" w:rsidRDefault="003307A0" w:rsidP="003307A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3307A0">
              <w:rPr>
                <w:rFonts w:ascii="Angsana New" w:hAnsi="Angsana New" w:cs="Angsana New"/>
                <w:sz w:val="30"/>
                <w:szCs w:val="30"/>
              </w:rPr>
              <w:t>3,283,932</w:t>
            </w:r>
          </w:p>
        </w:tc>
      </w:tr>
      <w:tr w:rsidR="00E011DE" w:rsidRPr="00046328" w14:paraId="1E62BEEB" w14:textId="77777777" w:rsidTr="00AF2E24">
        <w:tc>
          <w:tcPr>
            <w:tcW w:w="3870" w:type="dxa"/>
            <w:shd w:val="clear" w:color="auto" w:fill="auto"/>
          </w:tcPr>
          <w:p w14:paraId="07ADE94C" w14:textId="77777777" w:rsidR="00E011DE" w:rsidRPr="00046328" w:rsidRDefault="00E011DE" w:rsidP="00AF2E2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BCE25" w14:textId="56742749" w:rsidR="00E011DE" w:rsidRPr="00631BC8" w:rsidRDefault="003307A0" w:rsidP="00AF2E2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3307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3,283,932</w:t>
            </w:r>
          </w:p>
        </w:tc>
        <w:tc>
          <w:tcPr>
            <w:tcW w:w="236" w:type="dxa"/>
            <w:shd w:val="clear" w:color="auto" w:fill="auto"/>
          </w:tcPr>
          <w:p w14:paraId="4C802A7F" w14:textId="77777777" w:rsidR="00E011DE" w:rsidRPr="00631BC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27CB" w14:textId="0866B864" w:rsidR="00E011DE" w:rsidRPr="00631BC8" w:rsidRDefault="003307A0" w:rsidP="00AF2E2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3307A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3,283,932</w:t>
            </w:r>
          </w:p>
        </w:tc>
        <w:tc>
          <w:tcPr>
            <w:tcW w:w="236" w:type="dxa"/>
          </w:tcPr>
          <w:p w14:paraId="376298E6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5C9076A9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2519B2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3579583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0F7FE1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7A9CAE8" w14:textId="77777777" w:rsidR="00E011DE" w:rsidRPr="00631BC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D9FCE7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50C7DC7E" w14:textId="77777777" w:rsidR="00E011DE" w:rsidRPr="00631BC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12250454" w14:textId="77777777" w:rsidR="00922090" w:rsidRDefault="00922090"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56547735" w14:textId="77777777" w:rsidTr="00AF2E24">
        <w:tc>
          <w:tcPr>
            <w:tcW w:w="3870" w:type="dxa"/>
            <w:shd w:val="clear" w:color="auto" w:fill="auto"/>
            <w:vAlign w:val="bottom"/>
          </w:tcPr>
          <w:p w14:paraId="3CB91F2E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4EDEAC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2BAE1C04" w14:textId="77777777" w:rsidTr="00AF2E24">
        <w:tc>
          <w:tcPr>
            <w:tcW w:w="3870" w:type="dxa"/>
            <w:shd w:val="clear" w:color="auto" w:fill="auto"/>
            <w:vAlign w:val="bottom"/>
          </w:tcPr>
          <w:p w14:paraId="016E1ED3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8A12DB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638DA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83D889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3D9D920A" w14:textId="77777777" w:rsidTr="00AF2E24">
        <w:tc>
          <w:tcPr>
            <w:tcW w:w="3870" w:type="dxa"/>
            <w:shd w:val="clear" w:color="auto" w:fill="auto"/>
            <w:vAlign w:val="bottom"/>
          </w:tcPr>
          <w:p w14:paraId="5175956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6F162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6F6432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D63954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0637B3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37B01D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103520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76FA39A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0E40D7B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7E60CE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F8A2FB2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3548C77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497625CF" w14:textId="77777777" w:rsidTr="00AF2E24">
        <w:tc>
          <w:tcPr>
            <w:tcW w:w="3870" w:type="dxa"/>
            <w:shd w:val="clear" w:color="auto" w:fill="auto"/>
            <w:vAlign w:val="bottom"/>
          </w:tcPr>
          <w:p w14:paraId="60F8572F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2357FD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00180B5F" w14:textId="77777777" w:rsidTr="00AF2E24">
        <w:tc>
          <w:tcPr>
            <w:tcW w:w="3870" w:type="dxa"/>
            <w:shd w:val="clear" w:color="auto" w:fill="auto"/>
            <w:vAlign w:val="bottom"/>
          </w:tcPr>
          <w:p w14:paraId="549553B5" w14:textId="33EF73C9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5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5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E33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7FB93AF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74B157E7" w14:textId="77777777" w:rsidTr="00AF2E24">
        <w:tc>
          <w:tcPr>
            <w:tcW w:w="3870" w:type="dxa"/>
            <w:shd w:val="clear" w:color="auto" w:fill="auto"/>
          </w:tcPr>
          <w:p w14:paraId="3578F5E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7C7DA5AF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4A161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43E89B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6C43E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135B4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1D46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5EB8A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DD5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4DAD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3407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FFC7F6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544F4433" w14:textId="77777777" w:rsidTr="00AF2E24">
        <w:tc>
          <w:tcPr>
            <w:tcW w:w="3870" w:type="dxa"/>
            <w:shd w:val="clear" w:color="auto" w:fill="auto"/>
          </w:tcPr>
          <w:p w14:paraId="52863AEB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28F28E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11676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5677FF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5021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B4D301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C0F5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24928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55746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C1E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FB9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0DFC9D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23303" w:rsidRPr="00046328" w14:paraId="252F6932" w14:textId="77777777" w:rsidTr="00AF2E24">
        <w:tc>
          <w:tcPr>
            <w:tcW w:w="3870" w:type="dxa"/>
            <w:shd w:val="clear" w:color="auto" w:fill="auto"/>
          </w:tcPr>
          <w:p w14:paraId="7FF8458B" w14:textId="00BAF909" w:rsidR="00123303" w:rsidRPr="00046328" w:rsidRDefault="00617A13" w:rsidP="00123303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="00123303"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7290F0B6" w14:textId="3A8E8E58" w:rsidR="00123303" w:rsidRPr="00631BC8" w:rsidRDefault="00123303" w:rsidP="00123303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  <w:tc>
          <w:tcPr>
            <w:tcW w:w="236" w:type="dxa"/>
            <w:shd w:val="clear" w:color="auto" w:fill="auto"/>
          </w:tcPr>
          <w:p w14:paraId="3D6F62D7" w14:textId="77777777" w:rsidR="00123303" w:rsidRPr="00631BC8" w:rsidRDefault="00123303" w:rsidP="0012330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752F9B28" w14:textId="09F78CDB" w:rsidR="00123303" w:rsidRPr="00631BC8" w:rsidRDefault="00123303" w:rsidP="0012330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  <w:tc>
          <w:tcPr>
            <w:tcW w:w="236" w:type="dxa"/>
          </w:tcPr>
          <w:p w14:paraId="3E60518E" w14:textId="77777777" w:rsidR="00123303" w:rsidRPr="00631BC8" w:rsidRDefault="00123303" w:rsidP="001233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10259087" w14:textId="78E35A96" w:rsidR="00123303" w:rsidRPr="00631BC8" w:rsidRDefault="00123303" w:rsidP="0012330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  <w:tc>
          <w:tcPr>
            <w:tcW w:w="236" w:type="dxa"/>
          </w:tcPr>
          <w:p w14:paraId="0C2639A7" w14:textId="77777777" w:rsidR="00123303" w:rsidRPr="00631BC8" w:rsidRDefault="00123303" w:rsidP="001233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17E6E65" w14:textId="45173310" w:rsidR="00123303" w:rsidRPr="00631BC8" w:rsidRDefault="00123303" w:rsidP="00123303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5DF168" w14:textId="77777777" w:rsidR="00123303" w:rsidRPr="00631BC8" w:rsidRDefault="00123303" w:rsidP="0012330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6102FF04" w14:textId="260ECF58" w:rsidR="00123303" w:rsidRPr="00631BC8" w:rsidRDefault="00123303" w:rsidP="0012330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3,213,372</w:t>
            </w:r>
          </w:p>
        </w:tc>
        <w:tc>
          <w:tcPr>
            <w:tcW w:w="270" w:type="dxa"/>
          </w:tcPr>
          <w:p w14:paraId="4AFE2D4B" w14:textId="77777777" w:rsidR="00123303" w:rsidRPr="00631BC8" w:rsidRDefault="00123303" w:rsidP="001233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141C8538" w14:textId="21353757" w:rsidR="00123303" w:rsidRPr="00631BC8" w:rsidRDefault="00123303" w:rsidP="00123303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</w:tr>
      <w:tr w:rsidR="00123303" w:rsidRPr="00046328" w14:paraId="45B1EB51" w14:textId="77777777" w:rsidTr="00AF2E24">
        <w:tc>
          <w:tcPr>
            <w:tcW w:w="3870" w:type="dxa"/>
            <w:shd w:val="clear" w:color="auto" w:fill="auto"/>
          </w:tcPr>
          <w:p w14:paraId="26E37151" w14:textId="77777777" w:rsidR="00123303" w:rsidRPr="00046328" w:rsidRDefault="00123303" w:rsidP="00123303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EF535" w14:textId="1198CC51" w:rsidR="00123303" w:rsidRPr="00631BC8" w:rsidRDefault="00123303" w:rsidP="00123303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A7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3,214,612</w:t>
            </w:r>
          </w:p>
        </w:tc>
        <w:tc>
          <w:tcPr>
            <w:tcW w:w="236" w:type="dxa"/>
            <w:shd w:val="clear" w:color="auto" w:fill="auto"/>
          </w:tcPr>
          <w:p w14:paraId="6791E8B7" w14:textId="77777777" w:rsidR="00123303" w:rsidRPr="00631BC8" w:rsidRDefault="00123303" w:rsidP="00123303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99510" w14:textId="2DE2EC62" w:rsidR="00123303" w:rsidRPr="00631BC8" w:rsidRDefault="00123303" w:rsidP="00123303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A7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3,214,612</w:t>
            </w:r>
          </w:p>
        </w:tc>
        <w:tc>
          <w:tcPr>
            <w:tcW w:w="236" w:type="dxa"/>
          </w:tcPr>
          <w:p w14:paraId="15F865D3" w14:textId="77777777" w:rsidR="00123303" w:rsidRPr="00631BC8" w:rsidRDefault="00123303" w:rsidP="001233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75670F6A" w14:textId="77777777" w:rsidR="00123303" w:rsidRPr="00631BC8" w:rsidRDefault="00123303" w:rsidP="001233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DC74574" w14:textId="77777777" w:rsidR="00123303" w:rsidRPr="00631BC8" w:rsidRDefault="00123303" w:rsidP="001233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0C03501" w14:textId="77777777" w:rsidR="00123303" w:rsidRPr="00631BC8" w:rsidRDefault="00123303" w:rsidP="001233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BE343D" w14:textId="77777777" w:rsidR="00123303" w:rsidRPr="00631BC8" w:rsidRDefault="00123303" w:rsidP="0012330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3E6EFF0" w14:textId="77777777" w:rsidR="00123303" w:rsidRPr="00631BC8" w:rsidRDefault="00123303" w:rsidP="00123303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D8F939F" w14:textId="77777777" w:rsidR="00123303" w:rsidRPr="00631BC8" w:rsidRDefault="00123303" w:rsidP="001233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281EEE8A" w14:textId="77777777" w:rsidR="00123303" w:rsidRPr="00631BC8" w:rsidRDefault="00123303" w:rsidP="00123303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7D045C98" w14:textId="2B612111" w:rsidR="000A1BCF" w:rsidRDefault="000A1BC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8A2DB2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782E6BD8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5FC1A169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58FD5EB" w:rsidR="0058456C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0A1BCF" w:rsidRPr="009F5672" w14:paraId="5480ACD1" w14:textId="77777777" w:rsidTr="00730A98">
        <w:trPr>
          <w:tblHeader/>
        </w:trPr>
        <w:tc>
          <w:tcPr>
            <w:tcW w:w="3465" w:type="pct"/>
          </w:tcPr>
          <w:p w14:paraId="1F75D4DE" w14:textId="77777777" w:rsidR="000A1BCF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67416BA" w14:textId="77777777" w:rsidR="000A1BCF" w:rsidRPr="00B11F88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E989B63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2F8DF930" w14:textId="77777777" w:rsidR="000A1BCF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749D6034" w14:textId="77777777" w:rsidR="000A1BCF" w:rsidRPr="009F5672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0A1BCF" w:rsidRPr="0013335C" w14:paraId="30429F2F" w14:textId="77777777" w:rsidTr="00730A98">
        <w:trPr>
          <w:tblHeader/>
        </w:trPr>
        <w:tc>
          <w:tcPr>
            <w:tcW w:w="3465" w:type="pct"/>
          </w:tcPr>
          <w:p w14:paraId="6772A69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346CDDF2" w14:textId="77777777" w:rsidR="000A1BCF" w:rsidRPr="0013335C" w:rsidRDefault="000A1BCF" w:rsidP="00730A98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4F8B5B83" w14:textId="77777777" w:rsidR="000A1BCF" w:rsidRPr="0013335C" w:rsidRDefault="000A1BCF" w:rsidP="00730A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A1BCF" w:rsidRPr="0013335C" w14:paraId="4D229DB7" w14:textId="77777777" w:rsidTr="00730A98">
        <w:trPr>
          <w:tblHeader/>
        </w:trPr>
        <w:tc>
          <w:tcPr>
            <w:tcW w:w="3465" w:type="pct"/>
          </w:tcPr>
          <w:p w14:paraId="06E1ABD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8906F5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5DCA7EB" w14:textId="77777777" w:rsidR="000A1BCF" w:rsidRPr="0013335C" w:rsidRDefault="000A1BCF" w:rsidP="00730A9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1BCF" w:rsidRPr="0013335C" w14:paraId="3B73499A" w14:textId="77777777" w:rsidTr="00730A98">
        <w:tc>
          <w:tcPr>
            <w:tcW w:w="3465" w:type="pct"/>
          </w:tcPr>
          <w:p w14:paraId="440949ED" w14:textId="77777777" w:rsidR="000A1BCF" w:rsidRPr="0013335C" w:rsidRDefault="000A1BCF" w:rsidP="00730A9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3365D7C6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65139621" w14:textId="77777777" w:rsidR="000A1BCF" w:rsidRPr="0013335C" w:rsidRDefault="000A1BCF" w:rsidP="00730A9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1BCF" w:rsidRPr="0013335C" w14:paraId="7CC55AAA" w14:textId="77777777" w:rsidTr="00730A98">
        <w:tc>
          <w:tcPr>
            <w:tcW w:w="3465" w:type="pct"/>
          </w:tcPr>
          <w:p w14:paraId="50DB7C13" w14:textId="6C446C64" w:rsidR="000A1BCF" w:rsidRPr="0013335C" w:rsidRDefault="000A1BCF" w:rsidP="00730A9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123303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</w:tcPr>
          <w:p w14:paraId="0F33CAA9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50F25C22" w14:textId="2C1BCF7B" w:rsidR="000A1BCF" w:rsidRPr="0013335C" w:rsidRDefault="00123303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3,213,372</w:t>
            </w:r>
          </w:p>
        </w:tc>
      </w:tr>
      <w:tr w:rsidR="000A1BCF" w:rsidRPr="0013335C" w14:paraId="13BACB67" w14:textId="77777777" w:rsidTr="00730A98">
        <w:tc>
          <w:tcPr>
            <w:tcW w:w="3465" w:type="pct"/>
          </w:tcPr>
          <w:p w14:paraId="3A34358D" w14:textId="77777777" w:rsidR="000A1BCF" w:rsidRPr="006E1932" w:rsidRDefault="000A1BCF" w:rsidP="00730A9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7FF73D8F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4B0180E6" w14:textId="77777777" w:rsidR="000A1BCF" w:rsidRPr="0013335C" w:rsidRDefault="000A1BCF" w:rsidP="00730A9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A1BCF" w:rsidRPr="00631BC8" w14:paraId="2AF5A56C" w14:textId="77777777" w:rsidTr="00730A98">
        <w:tc>
          <w:tcPr>
            <w:tcW w:w="3465" w:type="pct"/>
          </w:tcPr>
          <w:p w14:paraId="0019EBB7" w14:textId="77777777" w:rsidR="000A1BCF" w:rsidRPr="00FB3AB4" w:rsidRDefault="000A1BCF" w:rsidP="00730A9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7D746EEB" w14:textId="77777777" w:rsidR="000A1BCF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76D02A5A" w14:textId="038D97F3" w:rsidR="000A1BCF" w:rsidRPr="00DD4FB4" w:rsidRDefault="00D97BC3" w:rsidP="00DD4FB4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97BC3">
              <w:rPr>
                <w:rFonts w:ascii="Angsana New" w:hAnsi="Angsana New"/>
                <w:sz w:val="30"/>
                <w:szCs w:val="30"/>
                <w:lang w:val="en-US"/>
              </w:rPr>
              <w:t>69,785</w:t>
            </w:r>
          </w:p>
        </w:tc>
      </w:tr>
      <w:tr w:rsidR="000A1BCF" w:rsidRPr="00631BC8" w14:paraId="2831F94B" w14:textId="77777777" w:rsidTr="00730A98">
        <w:tc>
          <w:tcPr>
            <w:tcW w:w="3465" w:type="pct"/>
          </w:tcPr>
          <w:p w14:paraId="2CD7FB46" w14:textId="34E0AE76" w:rsidR="000A1BCF" w:rsidRPr="0058456C" w:rsidRDefault="000A1BCF" w:rsidP="00730A9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Pr="00876948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มิถุนายน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12330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9" w:type="pct"/>
          </w:tcPr>
          <w:p w14:paraId="74CF7A81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569B8B0B" w14:textId="755C8C7B" w:rsidR="000A1BCF" w:rsidRPr="00D97BC3" w:rsidRDefault="00D97BC3" w:rsidP="00D97BC3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97BC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3,283,157</w:t>
            </w:r>
          </w:p>
        </w:tc>
      </w:tr>
    </w:tbl>
    <w:p w14:paraId="2A0E94C1" w14:textId="0C6D77AC" w:rsidR="000A1BCF" w:rsidRDefault="000A1BCF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6315E" w14:textId="77777777" w:rsidR="00922090" w:rsidRDefault="0092209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5908CA9" w14:textId="2DCCE7D2" w:rsidR="005F2501" w:rsidRPr="00831C1F" w:rsidRDefault="00D2305A" w:rsidP="006A0DA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C928338" w:rsidR="004B0C28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2364FB" w:rsidRPr="0072479F" w14:paraId="5EBD440A" w14:textId="77777777" w:rsidTr="00730A98">
        <w:trPr>
          <w:tblHeader/>
        </w:trPr>
        <w:tc>
          <w:tcPr>
            <w:tcW w:w="6660" w:type="dxa"/>
          </w:tcPr>
          <w:p w14:paraId="0072207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5537BB3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364FB" w:rsidRPr="0072479F" w14:paraId="460AE4BD" w14:textId="77777777" w:rsidTr="00730A98">
        <w:trPr>
          <w:tblHeader/>
        </w:trPr>
        <w:tc>
          <w:tcPr>
            <w:tcW w:w="6660" w:type="dxa"/>
          </w:tcPr>
          <w:p w14:paraId="1DE819F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C38470E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364FB" w:rsidRPr="0072479F" w14:paraId="59CBCC27" w14:textId="77777777" w:rsidTr="00730A98">
        <w:trPr>
          <w:tblHeader/>
        </w:trPr>
        <w:tc>
          <w:tcPr>
            <w:tcW w:w="6660" w:type="dxa"/>
          </w:tcPr>
          <w:p w14:paraId="2AF5FBDB" w14:textId="5915B53C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วันที่ </w:t>
            </w:r>
            <w:r w:rsidRPr="0087694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</w:t>
            </w:r>
            <w:r w:rsidR="00E333F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67</w:t>
            </w:r>
          </w:p>
        </w:tc>
        <w:tc>
          <w:tcPr>
            <w:tcW w:w="2520" w:type="dxa"/>
          </w:tcPr>
          <w:p w14:paraId="39CBC83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364FB" w:rsidRPr="0072479F" w14:paraId="19B43762" w14:textId="77777777" w:rsidTr="00730A98">
        <w:trPr>
          <w:tblHeader/>
        </w:trPr>
        <w:tc>
          <w:tcPr>
            <w:tcW w:w="6660" w:type="dxa"/>
          </w:tcPr>
          <w:p w14:paraId="7A63D186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26A0E5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64FB" w:rsidRPr="0072479F" w14:paraId="4C79BDA9" w14:textId="77777777" w:rsidTr="00730A98">
        <w:trPr>
          <w:trHeight w:val="389"/>
        </w:trPr>
        <w:tc>
          <w:tcPr>
            <w:tcW w:w="6660" w:type="dxa"/>
          </w:tcPr>
          <w:p w14:paraId="31BD6B0B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4AC04090" w14:textId="77777777" w:rsidR="002364FB" w:rsidRPr="0072479F" w:rsidRDefault="002364FB" w:rsidP="00730A98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64FB" w:rsidRPr="0072479F" w14:paraId="6D75F455" w14:textId="77777777" w:rsidTr="00730A98">
        <w:trPr>
          <w:trHeight w:val="407"/>
        </w:trPr>
        <w:tc>
          <w:tcPr>
            <w:tcW w:w="6660" w:type="dxa"/>
          </w:tcPr>
          <w:p w14:paraId="756DE511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13F9B3DD" w14:textId="17A086FD" w:rsidR="002364FB" w:rsidRPr="0072479F" w:rsidRDefault="003307A0" w:rsidP="00730A98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07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34</w:t>
            </w:r>
            <w:r w:rsidRPr="003307A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3307A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744</w:t>
            </w:r>
          </w:p>
        </w:tc>
      </w:tr>
      <w:tr w:rsidR="002364FB" w:rsidRPr="0072479F" w14:paraId="1544D9C5" w14:textId="77777777" w:rsidTr="00730A98">
        <w:trPr>
          <w:trHeight w:val="107"/>
        </w:trPr>
        <w:tc>
          <w:tcPr>
            <w:tcW w:w="6660" w:type="dxa"/>
          </w:tcPr>
          <w:p w14:paraId="612B52EB" w14:textId="77777777" w:rsidR="002364FB" w:rsidRPr="0072479F" w:rsidRDefault="002364FB" w:rsidP="00730A9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618ECE4" w14:textId="77777777" w:rsidR="002364FB" w:rsidRPr="0072479F" w:rsidRDefault="002364FB" w:rsidP="00730A98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72479F" w14:paraId="18D88ADF" w14:textId="77777777" w:rsidTr="00730A98">
        <w:tc>
          <w:tcPr>
            <w:tcW w:w="6660" w:type="dxa"/>
            <w:vAlign w:val="center"/>
          </w:tcPr>
          <w:p w14:paraId="0D632679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2FC7A382" w14:textId="77777777" w:rsidR="002364FB" w:rsidRPr="0072479F" w:rsidRDefault="002364FB" w:rsidP="00730A98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A5707B" w14:paraId="09133CB1" w14:textId="77777777" w:rsidTr="00730A98">
        <w:tc>
          <w:tcPr>
            <w:tcW w:w="6660" w:type="dxa"/>
            <w:vAlign w:val="center"/>
          </w:tcPr>
          <w:p w14:paraId="46543BEB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288B74F9" w14:textId="6712564C" w:rsidR="002364FB" w:rsidRPr="00A5707B" w:rsidRDefault="003307A0" w:rsidP="00730A9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3307A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10</w:t>
            </w:r>
            <w:r w:rsidRPr="003307A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3307A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000</w:t>
            </w:r>
          </w:p>
        </w:tc>
      </w:tr>
    </w:tbl>
    <w:p w14:paraId="219A6B14" w14:textId="77777777" w:rsidR="0083474E" w:rsidRDefault="0083474E" w:rsidP="00834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3C0A9AE2" w14:textId="77777777" w:rsidR="0083474E" w:rsidRPr="00E60E42" w:rsidRDefault="0083474E" w:rsidP="0083474E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B560E9">
        <w:rPr>
          <w:rFonts w:ascii="Angsana New" w:hAnsi="Angsana New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7DE4A7EA" w14:textId="77777777" w:rsidR="0083474E" w:rsidRPr="0072479F" w:rsidRDefault="0083474E" w:rsidP="0083474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80AB7B7" w14:textId="39C6AA64" w:rsidR="0083474E" w:rsidRPr="0072479F" w:rsidRDefault="0083474E" w:rsidP="0083474E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3539F1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3539F1">
        <w:rPr>
          <w:rFonts w:ascii="Angsana New" w:hAnsi="Angsana New"/>
          <w:sz w:val="30"/>
          <w:szCs w:val="30"/>
          <w:lang w:val="en-US"/>
        </w:rPr>
        <w:t>2</w:t>
      </w:r>
      <w:r>
        <w:rPr>
          <w:rFonts w:ascii="Angsana New" w:hAnsi="Angsana New"/>
          <w:sz w:val="30"/>
          <w:szCs w:val="30"/>
          <w:lang w:val="en-US"/>
        </w:rPr>
        <w:t>6</w:t>
      </w:r>
      <w:r w:rsidRPr="003539F1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3539F1">
        <w:rPr>
          <w:rFonts w:ascii="Angsana New" w:hAnsi="Angsana New"/>
          <w:sz w:val="30"/>
          <w:szCs w:val="30"/>
          <w:lang w:val="en-US"/>
        </w:rPr>
        <w:t>256</w:t>
      </w:r>
      <w:r>
        <w:rPr>
          <w:rFonts w:ascii="Angsana New" w:hAnsi="Angsana New"/>
          <w:sz w:val="30"/>
          <w:szCs w:val="30"/>
          <w:lang w:val="en-US"/>
        </w:rPr>
        <w:t>7</w:t>
      </w:r>
      <w:r w:rsidRPr="003539F1">
        <w:rPr>
          <w:rFonts w:ascii="Angsana New" w:hAnsi="Angsana New"/>
          <w:sz w:val="30"/>
          <w:szCs w:val="30"/>
        </w:rPr>
        <w:t xml:space="preserve"> </w:t>
      </w:r>
      <w:r w:rsidRPr="003539F1">
        <w:rPr>
          <w:rFonts w:ascii="Angsana New" w:hAnsi="Angsana New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3539F1">
        <w:rPr>
          <w:rFonts w:ascii="Angsana New" w:hAnsi="Angsana New"/>
          <w:sz w:val="30"/>
          <w:szCs w:val="30"/>
        </w:rPr>
        <w:t xml:space="preserve"> </w:t>
      </w:r>
      <w:r w:rsidR="003859C0">
        <w:rPr>
          <w:rFonts w:ascii="Angsana New" w:hAnsi="Angsana New"/>
          <w:sz w:val="30"/>
          <w:szCs w:val="30"/>
          <w:lang w:val="en-US"/>
        </w:rPr>
        <w:t>29.85</w:t>
      </w:r>
      <w:r w:rsidR="003859C0" w:rsidRPr="003859C0">
        <w:rPr>
          <w:rFonts w:ascii="Angsana New" w:hAnsi="Angsana New"/>
          <w:sz w:val="30"/>
          <w:szCs w:val="30"/>
          <w:lang w:val="en-US"/>
        </w:rPr>
        <w:t xml:space="preserve"> </w:t>
      </w:r>
      <w:r w:rsidRPr="003539F1">
        <w:rPr>
          <w:rFonts w:ascii="Angsana New" w:hAnsi="Angsana New"/>
          <w:sz w:val="30"/>
          <w:szCs w:val="30"/>
          <w:cs/>
        </w:rPr>
        <w:t>บาท เป็นจำนวนเงินทั้งสิ้น</w:t>
      </w:r>
      <w:r w:rsidRPr="003539F1">
        <w:rPr>
          <w:rFonts w:ascii="Angsana New" w:hAnsi="Angsana New"/>
          <w:sz w:val="30"/>
          <w:szCs w:val="30"/>
        </w:rPr>
        <w:t xml:space="preserve"> </w:t>
      </w:r>
      <w:r w:rsidR="003859C0" w:rsidRPr="003859C0">
        <w:rPr>
          <w:rFonts w:ascii="Angsana New" w:hAnsi="Angsana New"/>
          <w:sz w:val="30"/>
          <w:szCs w:val="30"/>
          <w:lang w:val="en-US"/>
        </w:rPr>
        <w:t>591</w:t>
      </w:r>
      <w:r w:rsidR="003859C0">
        <w:rPr>
          <w:rFonts w:ascii="Angsana New" w:hAnsi="Angsana New"/>
          <w:sz w:val="30"/>
          <w:szCs w:val="30"/>
        </w:rPr>
        <w:t xml:space="preserve"> </w:t>
      </w:r>
      <w:r w:rsidRPr="003539F1">
        <w:rPr>
          <w:rFonts w:ascii="Angsana New" w:hAnsi="Angsana New"/>
          <w:sz w:val="30"/>
          <w:szCs w:val="30"/>
          <w:cs/>
        </w:rPr>
        <w:t>ล้านบาท เงินปันผลดังกล่าวจะจ่ายให้แก่ผู้ถือหุ้น</w:t>
      </w:r>
      <w:r w:rsidRPr="003859C0">
        <w:rPr>
          <w:rFonts w:ascii="Angsana New" w:hAnsi="Angsana New"/>
          <w:sz w:val="30"/>
          <w:szCs w:val="30"/>
          <w:cs/>
        </w:rPr>
        <w:t xml:space="preserve">ภายในเดือนสิงหาคม </w:t>
      </w:r>
      <w:r w:rsidRPr="003859C0">
        <w:rPr>
          <w:rFonts w:ascii="Angsana New" w:hAnsi="Angsana New"/>
          <w:sz w:val="30"/>
          <w:szCs w:val="30"/>
          <w:lang w:val="en-US"/>
        </w:rPr>
        <w:t>2567</w:t>
      </w:r>
    </w:p>
    <w:p w14:paraId="7A27A583" w14:textId="77777777" w:rsidR="00E60E42" w:rsidRDefault="00E60E42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A514068" w14:textId="4A20C50D" w:rsidR="002364FB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6345372" w14:textId="77777777" w:rsidR="002364FB" w:rsidRPr="0072479F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84D2C1" w14:textId="77777777" w:rsidR="00E2388D" w:rsidRDefault="00E2388D">
      <w:r>
        <w:separator/>
      </w:r>
    </w:p>
  </w:endnote>
  <w:endnote w:type="continuationSeparator" w:id="0">
    <w:p w14:paraId="2197BFCB" w14:textId="77777777" w:rsidR="00E2388D" w:rsidRDefault="00E23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B97D4" w14:textId="77777777" w:rsidR="00E2388D" w:rsidRDefault="00E2388D">
      <w:r>
        <w:separator/>
      </w:r>
    </w:p>
  </w:footnote>
  <w:footnote w:type="continuationSeparator" w:id="0">
    <w:p w14:paraId="563F6C9B" w14:textId="77777777" w:rsidR="00E2388D" w:rsidRDefault="00E23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48B0" w14:textId="7A705FB9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FC46C6B" w14:textId="759E85AC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D800E9A" w14:textId="598D2DE1" w:rsidR="00B37703" w:rsidRPr="00624810" w:rsidRDefault="00B37703" w:rsidP="00E559F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1289C">
      <w:rPr>
        <w:rFonts w:ascii="Angsana New" w:hAnsi="Angsana New"/>
        <w:b/>
        <w:bCs/>
        <w:sz w:val="32"/>
        <w:szCs w:val="32"/>
        <w:lang w:val="en-US"/>
      </w:rPr>
      <w:t>3</w:t>
    </w:r>
    <w:r w:rsidR="009F4490">
      <w:rPr>
        <w:rFonts w:ascii="Angsana New" w:hAnsi="Angsana New"/>
        <w:b/>
        <w:bCs/>
        <w:sz w:val="32"/>
        <w:szCs w:val="32"/>
        <w:lang w:val="en-US"/>
      </w:rPr>
      <w:t xml:space="preserve">0 </w:t>
    </w:r>
    <w:r w:rsidR="009F4490"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7D7CAB">
      <w:rPr>
        <w:rFonts w:ascii="Angsana New" w:hAnsi="Angsana New"/>
        <w:b/>
        <w:bCs/>
        <w:sz w:val="32"/>
        <w:szCs w:val="32"/>
        <w:lang w:val="en-US"/>
      </w:rPr>
      <w:t>7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F0E1D" w14:textId="77777777" w:rsidR="00B37703" w:rsidRDefault="00B37703" w:rsidP="00F767E5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30DD6599" w14:textId="7043AD5C" w:rsidR="00B37703" w:rsidRDefault="00B37703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88F6A1C" w14:textId="16EF367D" w:rsidR="00B37703" w:rsidRPr="00624810" w:rsidRDefault="009F4490" w:rsidP="00F767E5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EB3A96">
      <w:rPr>
        <w:rFonts w:ascii="Angsana New" w:hAnsi="Angsana New"/>
        <w:b/>
        <w:bCs/>
        <w:sz w:val="32"/>
        <w:szCs w:val="32"/>
        <w:lang w:val="en-US"/>
      </w:rPr>
      <w:t>7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7E632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D86C14A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55B20567" w14:textId="6B3A2803" w:rsidR="00B37703" w:rsidRPr="00624810" w:rsidRDefault="009F4490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 w:rsidR="00EB3A96">
      <w:rPr>
        <w:rFonts w:ascii="Angsana New" w:hAnsi="Angsana New"/>
        <w:b/>
        <w:bCs/>
        <w:sz w:val="32"/>
        <w:szCs w:val="32"/>
        <w:lang w:val="en-US"/>
      </w:rPr>
      <w:t>7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6323C" w14:textId="78F7CC2F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 xml:space="preserve">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C41FE44" w14:textId="77777777" w:rsidR="00B37703" w:rsidRDefault="00B37703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2AC441B5" w14:textId="30B03F98" w:rsidR="00B37703" w:rsidRPr="00624810" w:rsidRDefault="009F4490" w:rsidP="00D247E1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มิถุนายน </w:t>
    </w:r>
    <w:r w:rsidRPr="00876948"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/>
        <w:b/>
        <w:bCs/>
        <w:sz w:val="32"/>
        <w:szCs w:val="32"/>
        <w:lang w:val="en-US"/>
      </w:rPr>
      <w:t>6</w:t>
    </w:r>
    <w:r w:rsidR="00EB3A96">
      <w:rPr>
        <w:rFonts w:ascii="Angsana New" w:hAnsi="Angsana New"/>
        <w:b/>
        <w:bCs/>
        <w:sz w:val="32"/>
        <w:szCs w:val="32"/>
        <w:lang w:val="en-US"/>
      </w:rPr>
      <w:t>7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C922514"/>
    <w:multiLevelType w:val="hybridMultilevel"/>
    <w:tmpl w:val="CF6A9AE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FA305C"/>
    <w:multiLevelType w:val="hybridMultilevel"/>
    <w:tmpl w:val="A6442410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8664040">
    <w:abstractNumId w:val="7"/>
  </w:num>
  <w:num w:numId="2" w16cid:durableId="1964991970">
    <w:abstractNumId w:val="12"/>
  </w:num>
  <w:num w:numId="3" w16cid:durableId="76557822">
    <w:abstractNumId w:val="0"/>
  </w:num>
  <w:num w:numId="4" w16cid:durableId="1538590457">
    <w:abstractNumId w:val="14"/>
  </w:num>
  <w:num w:numId="5" w16cid:durableId="1500193770">
    <w:abstractNumId w:val="2"/>
  </w:num>
  <w:num w:numId="6" w16cid:durableId="121853993">
    <w:abstractNumId w:val="10"/>
  </w:num>
  <w:num w:numId="7" w16cid:durableId="1279678273">
    <w:abstractNumId w:val="18"/>
  </w:num>
  <w:num w:numId="8" w16cid:durableId="1791778874">
    <w:abstractNumId w:val="19"/>
  </w:num>
  <w:num w:numId="9" w16cid:durableId="1702854652">
    <w:abstractNumId w:val="13"/>
  </w:num>
  <w:num w:numId="10" w16cid:durableId="861284075">
    <w:abstractNumId w:val="8"/>
  </w:num>
  <w:num w:numId="11" w16cid:durableId="1714425905">
    <w:abstractNumId w:val="16"/>
  </w:num>
  <w:num w:numId="12" w16cid:durableId="4136651">
    <w:abstractNumId w:val="5"/>
  </w:num>
  <w:num w:numId="13" w16cid:durableId="30737343">
    <w:abstractNumId w:val="6"/>
  </w:num>
  <w:num w:numId="14" w16cid:durableId="1824815386">
    <w:abstractNumId w:val="3"/>
  </w:num>
  <w:num w:numId="15" w16cid:durableId="934437447">
    <w:abstractNumId w:val="15"/>
  </w:num>
  <w:num w:numId="16" w16cid:durableId="1155217504">
    <w:abstractNumId w:val="22"/>
  </w:num>
  <w:num w:numId="17" w16cid:durableId="1686208406">
    <w:abstractNumId w:val="11"/>
  </w:num>
  <w:num w:numId="18" w16cid:durableId="1914579691">
    <w:abstractNumId w:val="21"/>
  </w:num>
  <w:num w:numId="19" w16cid:durableId="1194809741">
    <w:abstractNumId w:val="1"/>
  </w:num>
  <w:num w:numId="20" w16cid:durableId="120615778">
    <w:abstractNumId w:val="4"/>
  </w:num>
  <w:num w:numId="21" w16cid:durableId="365107891">
    <w:abstractNumId w:val="17"/>
  </w:num>
  <w:num w:numId="22" w16cid:durableId="277101086">
    <w:abstractNumId w:val="20"/>
  </w:num>
  <w:num w:numId="23" w16cid:durableId="590748058">
    <w:abstractNumId w:val="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BCF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CF0"/>
    <w:rsid w:val="000E2F60"/>
    <w:rsid w:val="000E32DE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57E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00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303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D32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E6A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8032B"/>
    <w:rsid w:val="00280569"/>
    <w:rsid w:val="0028062A"/>
    <w:rsid w:val="00281652"/>
    <w:rsid w:val="00281C1E"/>
    <w:rsid w:val="002822B8"/>
    <w:rsid w:val="002824A2"/>
    <w:rsid w:val="00282D02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5D0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7A0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0427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9C0"/>
    <w:rsid w:val="00385EB0"/>
    <w:rsid w:val="00385F76"/>
    <w:rsid w:val="00386600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7EF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0CFA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312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70D"/>
    <w:rsid w:val="004D1928"/>
    <w:rsid w:val="004D1F71"/>
    <w:rsid w:val="004D248F"/>
    <w:rsid w:val="004D2C82"/>
    <w:rsid w:val="004D30F3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6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6EB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EE8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17A13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3E06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DAA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6D56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AA5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69E9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60C"/>
    <w:rsid w:val="007D4B7B"/>
    <w:rsid w:val="007D5946"/>
    <w:rsid w:val="007D5D6A"/>
    <w:rsid w:val="007D6155"/>
    <w:rsid w:val="007D7136"/>
    <w:rsid w:val="007D7468"/>
    <w:rsid w:val="007D7CAB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74E"/>
    <w:rsid w:val="008348C1"/>
    <w:rsid w:val="00834B5C"/>
    <w:rsid w:val="00834C9C"/>
    <w:rsid w:val="00835135"/>
    <w:rsid w:val="008353F0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5D3B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0B9"/>
    <w:rsid w:val="008D0680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234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5B8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309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577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1B4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7A4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C8F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973"/>
    <w:rsid w:val="00A90A73"/>
    <w:rsid w:val="00A9152F"/>
    <w:rsid w:val="00A91956"/>
    <w:rsid w:val="00A91CB6"/>
    <w:rsid w:val="00A91F7A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D11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822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658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3AF9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649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9F3"/>
    <w:rsid w:val="00D16A7D"/>
    <w:rsid w:val="00D1762F"/>
    <w:rsid w:val="00D17844"/>
    <w:rsid w:val="00D20115"/>
    <w:rsid w:val="00D20547"/>
    <w:rsid w:val="00D20CDE"/>
    <w:rsid w:val="00D210FC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3C72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BC3"/>
    <w:rsid w:val="00D97CCF"/>
    <w:rsid w:val="00D97E6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00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88D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3FF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C1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4AE"/>
    <w:rsid w:val="00E66881"/>
    <w:rsid w:val="00E67964"/>
    <w:rsid w:val="00E67972"/>
    <w:rsid w:val="00E67FDB"/>
    <w:rsid w:val="00E7021F"/>
    <w:rsid w:val="00E70B9B"/>
    <w:rsid w:val="00E710F6"/>
    <w:rsid w:val="00E712CF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3A96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821"/>
    <w:rsid w:val="00ED0D59"/>
    <w:rsid w:val="00ED0FB1"/>
    <w:rsid w:val="00ED1207"/>
    <w:rsid w:val="00ED1641"/>
    <w:rsid w:val="00ED1BC0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4B5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50973"/>
    <w:rsid w:val="00F50EEE"/>
    <w:rsid w:val="00F511EA"/>
    <w:rsid w:val="00F51C41"/>
    <w:rsid w:val="00F51E4C"/>
    <w:rsid w:val="00F51E64"/>
    <w:rsid w:val="00F5201F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3EC6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Fax.dot</Template>
  <TotalTime>2579</TotalTime>
  <Pages>13</Pages>
  <Words>1640</Words>
  <Characters>9349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10968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Nunnapas, Srisophon</cp:lastModifiedBy>
  <cp:revision>108</cp:revision>
  <cp:lastPrinted>2024-07-30T04:26:00Z</cp:lastPrinted>
  <dcterms:created xsi:type="dcterms:W3CDTF">2022-12-27T07:57:00Z</dcterms:created>
  <dcterms:modified xsi:type="dcterms:W3CDTF">2024-08-07T05:03:00Z</dcterms:modified>
</cp:coreProperties>
</file>