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cs/>
        </w:rPr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0CAEA30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338739EF" w14:textId="3BA618BA" w:rsidR="00F110B0" w:rsidRDefault="00F110B0" w:rsidP="00CA5E04">
      <w:pPr>
        <w:autoSpaceDE w:val="0"/>
        <w:autoSpaceDN w:val="0"/>
        <w:adjustRightInd w:val="0"/>
        <w:spacing w:line="240" w:lineRule="auto"/>
      </w:pPr>
    </w:p>
    <w:bookmarkEnd w:id="0"/>
    <w:p w14:paraId="6B4B553F" w14:textId="77777777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583C93A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Pr="00846AA1">
        <w:rPr>
          <w:cs/>
        </w:rPr>
        <w:t xml:space="preserve"> </w:t>
      </w:r>
      <w:r w:rsidRPr="006F1E95">
        <w:t>256</w:t>
      </w:r>
      <w:r w:rsidR="00782D54">
        <w:t>7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 xml:space="preserve">เฉพาะกิจการ </w:t>
      </w:r>
      <w:r w:rsidR="00BB68A7" w:rsidRPr="00846AA1">
        <w:rPr>
          <w:rFonts w:hint="cs"/>
          <w:cs/>
        </w:rPr>
        <w:t>สำหรับงวดสามเดือน</w:t>
      </w:r>
      <w:r w:rsidR="00BB68A7">
        <w:rPr>
          <w:rFonts w:hint="cs"/>
          <w:cs/>
        </w:rPr>
        <w:t>และหกเดือน</w:t>
      </w:r>
      <w:r w:rsidR="00BB68A7" w:rsidRPr="00846AA1">
        <w:rPr>
          <w:rFonts w:hint="cs"/>
          <w:cs/>
        </w:rPr>
        <w:t xml:space="preserve">สิ้นสุดวันที่ </w:t>
      </w:r>
      <w:r w:rsidR="00BB68A7" w:rsidRPr="006F1E95">
        <w:t>3</w:t>
      </w:r>
      <w:r w:rsidR="00BB68A7">
        <w:t>0</w:t>
      </w:r>
      <w:r w:rsidR="00BB68A7" w:rsidRPr="00846AA1">
        <w:rPr>
          <w:cs/>
        </w:rPr>
        <w:t xml:space="preserve"> </w:t>
      </w:r>
      <w:r w:rsidR="00BB68A7"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="00BB68A7" w:rsidRPr="00846AA1">
        <w:rPr>
          <w:cs/>
        </w:rPr>
        <w:t xml:space="preserve"> </w:t>
      </w:r>
      <w:r w:rsidR="00BB68A7" w:rsidRPr="006F1E95">
        <w:t>256</w:t>
      </w:r>
      <w:r w:rsidR="00782D54">
        <w:t>7</w:t>
      </w:r>
      <w:r w:rsidR="00BB68A7">
        <w:rPr>
          <w:rFonts w:hint="cs"/>
          <w:cs/>
        </w:rPr>
        <w:t xml:space="preserve"> </w:t>
      </w:r>
      <w:r w:rsidRPr="00846AA1">
        <w:rPr>
          <w:rFonts w:hint="cs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B68A7">
        <w:rPr>
          <w:rFonts w:hint="cs"/>
          <w:cs/>
        </w:rPr>
        <w:t>หก</w:t>
      </w:r>
      <w:r w:rsidRPr="00846AA1">
        <w:rPr>
          <w:rFonts w:hint="cs"/>
          <w:cs/>
        </w:rPr>
        <w:t xml:space="preserve">เดือนสิ้นสุดวันที่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</w:t>
      </w:r>
      <w:r w:rsidR="00BB68A7">
        <w:rPr>
          <w:rFonts w:hint="cs"/>
          <w:cs/>
        </w:rPr>
        <w:t>ิถุนายน</w:t>
      </w:r>
      <w:r w:rsidRPr="00846AA1">
        <w:rPr>
          <w:cs/>
        </w:rPr>
        <w:t xml:space="preserve"> </w:t>
      </w:r>
      <w:r w:rsidRPr="006F1E95">
        <w:t>256</w:t>
      </w:r>
      <w:r w:rsidR="00782D54">
        <w:t>7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 xml:space="preserve"> 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7184335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8D72C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2A3A83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17A1C65" w14:textId="531ABFD6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443E59AC" w14:textId="77777777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74A039C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E06F1C0" w14:textId="76942CE2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DF7ACFF" w14:textId="77777777" w:rsidR="00501A10" w:rsidRPr="002D6AAC" w:rsidRDefault="00501A10" w:rsidP="00501A1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</w:pPr>
      <w:r w:rsidRPr="002D6AAC">
        <w:rPr>
          <w:rFonts w:hint="cs"/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41B4722D" w14:textId="77777777" w:rsidR="00501A10" w:rsidRDefault="00501A10" w:rsidP="00501A10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5387DB5F" w14:textId="0B790DBE" w:rsidR="00501A10" w:rsidRPr="00501A10" w:rsidRDefault="00501A10" w:rsidP="00AD2D03">
      <w:pPr>
        <w:tabs>
          <w:tab w:val="left" w:pos="720"/>
        </w:tabs>
        <w:autoSpaceDE w:val="0"/>
        <w:autoSpaceDN w:val="0"/>
        <w:adjustRightInd w:val="0"/>
        <w:jc w:val="thaiDistribute"/>
        <w:rPr>
          <w:color w:val="000000"/>
          <w:lang w:eastAsia="ja-JP"/>
        </w:rPr>
      </w:pPr>
      <w:r w:rsidRPr="00501A10">
        <w:rPr>
          <w:color w:val="000000"/>
          <w:cs/>
          <w:lang w:eastAsia="ja-JP"/>
        </w:rPr>
        <w:t>ข้าพเจ้าขอให้สังเกตหมายเหตุประกอบข้อมูลทางการเงินระหว่างกาลข้อ</w:t>
      </w:r>
      <w:r w:rsidRPr="00501A10">
        <w:rPr>
          <w:color w:val="000000"/>
          <w:lang w:eastAsia="ja-JP"/>
        </w:rPr>
        <w:t> 3</w:t>
      </w:r>
      <w:r w:rsidR="00AD2D03">
        <w:rPr>
          <w:rFonts w:hint="cs"/>
          <w:color w:val="000000"/>
          <w:cs/>
          <w:lang w:eastAsia="ja-JP"/>
        </w:rPr>
        <w:t xml:space="preserve"> </w:t>
      </w:r>
      <w:r w:rsidRPr="00501A10">
        <w:rPr>
          <w:color w:val="000000"/>
          <w:cs/>
          <w:lang w:eastAsia="ja-JP"/>
        </w:rPr>
        <w:t>กลุ่มบริษัทได้เข้าซื้อส่วนได้เสียในหลุมน้ำมันในประเทศนอร์เวย์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2D8ADDE7" w14:textId="436FADE0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7E96E58A" w14:textId="1B9B04AA" w:rsidR="00AD2D03" w:rsidRPr="00C30942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1515E2C" w14:textId="77777777" w:rsidR="00AD2D03" w:rsidRPr="00846AA1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BB68A7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13E404F5" w:rsidR="002A3A83" w:rsidRPr="00846AA1" w:rsidRDefault="00782D54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8</w:t>
      </w:r>
      <w:r w:rsidR="00BB68A7">
        <w:rPr>
          <w:rFonts w:ascii="Angsana New" w:hAnsi="Angsana New" w:cs="Angsana New"/>
          <w:lang w:val="en-US"/>
        </w:rPr>
        <w:t xml:space="preserve"> </w:t>
      </w:r>
      <w:r w:rsidR="00BB68A7">
        <w:rPr>
          <w:rFonts w:ascii="Angsana New" w:hAnsi="Angsana New" w:cs="Angsana New" w:hint="cs"/>
          <w:cs/>
          <w:lang w:val="en-US"/>
        </w:rPr>
        <w:t>สิงหาคม</w:t>
      </w:r>
      <w:r w:rsidR="002A3A83" w:rsidRPr="00846AA1">
        <w:rPr>
          <w:rFonts w:ascii="Angsana New" w:hAnsi="Angsana New" w:cs="Angsana New" w:hint="cs"/>
          <w:cs/>
        </w:rPr>
        <w:t xml:space="preserve"> </w:t>
      </w:r>
      <w:r w:rsidR="002A3A83" w:rsidRPr="006F1E95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7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2A3A8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F79B7" w14:textId="77777777" w:rsidR="002C35ED" w:rsidRDefault="002C35ED">
      <w:r>
        <w:separator/>
      </w:r>
    </w:p>
    <w:p w14:paraId="115D2D89" w14:textId="77777777" w:rsidR="002C35ED" w:rsidRDefault="002C35ED"/>
  </w:endnote>
  <w:endnote w:type="continuationSeparator" w:id="0">
    <w:p w14:paraId="66658E5F" w14:textId="77777777" w:rsidR="002C35ED" w:rsidRDefault="002C35ED">
      <w:r>
        <w:continuationSeparator/>
      </w:r>
    </w:p>
    <w:p w14:paraId="6113CEE4" w14:textId="77777777" w:rsidR="002C35ED" w:rsidRDefault="002C3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D3D8" w14:textId="77777777" w:rsidR="002A3A83" w:rsidRDefault="002A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CEE1BC" w14:textId="77777777" w:rsidR="002A3A83" w:rsidRPr="001D0AEF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38CD" w14:textId="77777777" w:rsidR="002A3A83" w:rsidRDefault="002A3A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98F52" w14:textId="77777777" w:rsidR="002C35ED" w:rsidRDefault="002C35ED"/>
  </w:footnote>
  <w:footnote w:type="continuationSeparator" w:id="0">
    <w:p w14:paraId="0D6F74C3" w14:textId="77777777" w:rsidR="002C35ED" w:rsidRDefault="002C35ED">
      <w:r>
        <w:continuationSeparator/>
      </w:r>
    </w:p>
    <w:p w14:paraId="07DF1F3B" w14:textId="77777777" w:rsidR="002C35ED" w:rsidRDefault="002C35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36DF6" w14:textId="77777777" w:rsidR="002A3A83" w:rsidRDefault="002A3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7B41F" w14:textId="77777777" w:rsidR="002A3A83" w:rsidRDefault="002A3A83">
    <w:pPr>
      <w:pStyle w:val="Header"/>
    </w:pPr>
  </w:p>
  <w:p w14:paraId="7DD61094" w14:textId="77777777" w:rsidR="002A3A83" w:rsidRDefault="002A3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EEED" w14:textId="77777777" w:rsidR="002A3A83" w:rsidRDefault="002A3A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2D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DCC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4F5A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5ED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AAC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A10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6F59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54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AF3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03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DCF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8A7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942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5A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93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2D6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Thanya, Aungsasuwan</cp:lastModifiedBy>
  <cp:revision>3</cp:revision>
  <cp:lastPrinted>2023-05-10T02:17:00Z</cp:lastPrinted>
  <dcterms:created xsi:type="dcterms:W3CDTF">2024-08-08T04:55:00Z</dcterms:created>
  <dcterms:modified xsi:type="dcterms:W3CDTF">2024-08-08T04:57:00Z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4c96e3e3270177fc1a6a7d14934dce36d6960ffdf43ce7b8d0467e87dd70f030</vt:lpwstr>
  </property>
</Properties>
</file>