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17ABE" w14:textId="5AEA1652" w:rsidR="009E45D4" w:rsidRPr="00987819" w:rsidRDefault="004762B0" w:rsidP="00533528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987819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987819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987819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987819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987819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987819" w:rsidRDefault="003B2C13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987819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987819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98781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987819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98781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987819" w:rsidRDefault="00D77FEE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987819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98781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987819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43BF6C52" w14:textId="3CA4BE55" w:rsidR="00016258" w:rsidRPr="00987819" w:rsidRDefault="00016258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98781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98781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987819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987819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987819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br w:type="page"/>
      </w:r>
      <w:r w:rsidRPr="00987819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987819">
        <w:rPr>
          <w:rFonts w:asciiTheme="majorBidi" w:hAnsiTheme="majorBidi" w:cstheme="majorBidi"/>
          <w:cs/>
        </w:rPr>
        <w:t>ระหว่างกาล</w:t>
      </w:r>
      <w:r w:rsidRPr="00987819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987819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4D8ABFCF" w:rsidR="006C42C3" w:rsidRPr="00987819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งบการเงิน</w:t>
      </w:r>
      <w:r w:rsidR="0025700A" w:rsidRPr="00987819">
        <w:rPr>
          <w:rFonts w:asciiTheme="majorBidi" w:hAnsiTheme="majorBidi" w:cstheme="majorBidi"/>
          <w:cs/>
        </w:rPr>
        <w:t>ระหว่างกาล</w:t>
      </w:r>
      <w:r w:rsidRPr="00987819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987819">
        <w:rPr>
          <w:rFonts w:asciiTheme="majorBidi" w:hAnsiTheme="majorBidi" w:cstheme="majorBidi"/>
          <w:cs/>
        </w:rPr>
        <w:t>บริษัท</w:t>
      </w:r>
      <w:r w:rsidRPr="00987819">
        <w:rPr>
          <w:rFonts w:asciiTheme="majorBidi" w:hAnsiTheme="majorBidi" w:cstheme="majorBidi"/>
          <w:cs/>
        </w:rPr>
        <w:t>เมื่อวันที่</w:t>
      </w:r>
      <w:r w:rsidR="008D290F" w:rsidRPr="00987819">
        <w:rPr>
          <w:rFonts w:asciiTheme="majorBidi" w:hAnsiTheme="majorBidi" w:cstheme="majorBidi"/>
          <w:cs/>
        </w:rPr>
        <w:t xml:space="preserve"> </w:t>
      </w:r>
      <w:r w:rsidR="00EF24D2" w:rsidRPr="00987819">
        <w:rPr>
          <w:rFonts w:asciiTheme="majorBidi" w:hAnsiTheme="majorBidi" w:cstheme="majorBidi"/>
        </w:rPr>
        <w:t>8</w:t>
      </w:r>
      <w:r w:rsidR="004F7584" w:rsidRPr="00987819">
        <w:rPr>
          <w:rFonts w:asciiTheme="majorBidi" w:hAnsiTheme="majorBidi" w:cstheme="majorBidi"/>
        </w:rPr>
        <w:t xml:space="preserve"> </w:t>
      </w:r>
      <w:r w:rsidR="00EF24D2" w:rsidRPr="00987819">
        <w:rPr>
          <w:rFonts w:asciiTheme="majorBidi" w:hAnsiTheme="majorBidi" w:cstheme="majorBidi" w:hint="cs"/>
          <w:cs/>
        </w:rPr>
        <w:t>สิงหาคม</w:t>
      </w:r>
      <w:r w:rsidR="004F7584" w:rsidRPr="00987819">
        <w:rPr>
          <w:rFonts w:asciiTheme="majorBidi" w:hAnsiTheme="majorBidi" w:cstheme="majorBidi" w:hint="cs"/>
          <w:cs/>
        </w:rPr>
        <w:t xml:space="preserve"> </w:t>
      </w:r>
      <w:r w:rsidR="002D151D" w:rsidRPr="00987819">
        <w:rPr>
          <w:rFonts w:asciiTheme="majorBidi" w:hAnsiTheme="majorBidi" w:cstheme="majorBidi"/>
        </w:rPr>
        <w:t>2567</w:t>
      </w:r>
    </w:p>
    <w:p w14:paraId="66A7BD1E" w14:textId="77777777" w:rsidR="006C42C3" w:rsidRPr="00987819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98781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987819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1DCD864B" w:rsidR="00B1391E" w:rsidRPr="00987819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987819">
        <w:rPr>
          <w:rFonts w:asciiTheme="majorBidi" w:hAnsiTheme="majorBidi" w:cstheme="majorBidi"/>
        </w:rPr>
        <w:tab/>
      </w:r>
      <w:r w:rsidR="001D0AEF" w:rsidRPr="00987819">
        <w:rPr>
          <w:rFonts w:asciiTheme="majorBidi" w:hAnsiTheme="majorBidi" w:cstheme="majorBidi"/>
        </w:rPr>
        <w:tab/>
      </w:r>
      <w:r w:rsidRPr="00987819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987819">
        <w:rPr>
          <w:rFonts w:asciiTheme="majorBidi" w:hAnsiTheme="majorBidi" w:cstheme="majorBidi"/>
          <w:cs/>
        </w:rPr>
        <w:t>จากพลังงานสะอาด</w:t>
      </w:r>
      <w:r w:rsidRPr="00987819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987819">
        <w:rPr>
          <w:rFonts w:asciiTheme="majorBidi" w:hAnsiTheme="majorBidi" w:cstheme="majorBidi"/>
        </w:rPr>
        <w:t xml:space="preserve"> </w:t>
      </w:r>
      <w:r w:rsidR="002D2C3A" w:rsidRPr="00987819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987819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987819">
        <w:rPr>
          <w:rFonts w:asciiTheme="majorBidi" w:hAnsiTheme="majorBidi" w:cstheme="majorBidi"/>
        </w:rPr>
        <w:t xml:space="preserve">  </w:t>
      </w:r>
      <w:r w:rsidRPr="00987819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987819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987819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987819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5EC62DE0" w:rsidR="006D63C1" w:rsidRPr="00987819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987819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987819">
        <w:rPr>
          <w:rFonts w:asciiTheme="majorBidi" w:hAnsiTheme="majorBidi" w:cstheme="majorBidi"/>
        </w:rPr>
        <w:t>34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 xml:space="preserve">เรื่อง </w:t>
      </w:r>
      <w:r w:rsidRPr="00987819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987819">
        <w:rPr>
          <w:rFonts w:asciiTheme="majorBidi" w:hAnsiTheme="majorBidi" w:cstheme="majorBidi"/>
          <w:cs/>
        </w:rPr>
        <w:t xml:space="preserve"> </w:t>
      </w:r>
      <w:bookmarkEnd w:id="1"/>
      <w:r w:rsidRPr="00987819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987819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987819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87819">
        <w:rPr>
          <w:rFonts w:asciiTheme="majorBidi" w:hAnsiTheme="majorBidi" w:cstheme="majorBidi"/>
        </w:rPr>
        <w:t xml:space="preserve"> </w:t>
      </w:r>
      <w:r w:rsidR="006F1E95" w:rsidRPr="00987819">
        <w:rPr>
          <w:rFonts w:asciiTheme="majorBidi" w:hAnsiTheme="majorBidi" w:cstheme="majorBidi"/>
        </w:rPr>
        <w:t>31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>ธันวาคม</w:t>
      </w:r>
      <w:r w:rsidRPr="00987819">
        <w:rPr>
          <w:rFonts w:asciiTheme="majorBidi" w:hAnsiTheme="majorBidi" w:cstheme="majorBidi"/>
        </w:rPr>
        <w:t xml:space="preserve"> </w:t>
      </w:r>
      <w:r w:rsidR="002D151D" w:rsidRPr="00987819">
        <w:rPr>
          <w:rFonts w:asciiTheme="majorBidi" w:hAnsiTheme="majorBidi" w:cstheme="majorBidi"/>
        </w:rPr>
        <w:t>256</w:t>
      </w:r>
      <w:r w:rsidR="00F2106C" w:rsidRPr="00987819">
        <w:rPr>
          <w:rFonts w:asciiTheme="majorBidi" w:hAnsiTheme="majorBidi" w:cstheme="majorBidi"/>
        </w:rPr>
        <w:t>6</w:t>
      </w:r>
    </w:p>
    <w:p w14:paraId="20C72082" w14:textId="3CBF0605" w:rsidR="003C0357" w:rsidRPr="00987819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C54BB42" w14:textId="5F9280D8" w:rsidR="00B5019B" w:rsidRPr="00987819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987819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987819">
        <w:rPr>
          <w:rFonts w:asciiTheme="majorBidi" w:hAnsiTheme="majorBidi" w:cstheme="majorBidi"/>
        </w:rPr>
        <w:t>31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 xml:space="preserve">ธันวาคม </w:t>
      </w:r>
      <w:r w:rsidR="002D151D" w:rsidRPr="00987819">
        <w:rPr>
          <w:rFonts w:asciiTheme="majorBidi" w:hAnsiTheme="majorBidi" w:cstheme="majorBidi"/>
        </w:rPr>
        <w:t>256</w:t>
      </w:r>
      <w:r w:rsidR="00F2106C" w:rsidRPr="00987819">
        <w:rPr>
          <w:rFonts w:asciiTheme="majorBidi" w:hAnsiTheme="majorBidi" w:cstheme="majorBidi"/>
        </w:rPr>
        <w:t>6</w:t>
      </w:r>
      <w:r w:rsidR="00B5019B" w:rsidRPr="00987819">
        <w:rPr>
          <w:rFonts w:asciiTheme="majorBidi" w:hAnsiTheme="majorBidi" w:cstheme="majorBidi" w:hint="cs"/>
          <w:color w:val="D60093"/>
          <w:cs/>
        </w:rPr>
        <w:t xml:space="preserve"> </w:t>
      </w:r>
      <w:r w:rsidR="00B5019B" w:rsidRPr="00987819">
        <w:rPr>
          <w:rFonts w:asciiTheme="majorBidi" w:hAnsiTheme="majorBidi" w:cstheme="majorBidi" w:hint="cs"/>
          <w:cs/>
        </w:rPr>
        <w:t>ยกเว้นเรื่องดังต่อไปนี้</w:t>
      </w:r>
    </w:p>
    <w:p w14:paraId="5166C012" w14:textId="77777777" w:rsidR="00B5019B" w:rsidRPr="0098781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32E57F3B" w14:textId="77777777" w:rsidR="00FF4F4B" w:rsidRPr="0098781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EB9C40B" w14:textId="77777777" w:rsidR="00FF4F4B" w:rsidRPr="0098781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98781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98781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6DE345DB" w14:textId="77777777" w:rsidR="00B5019B" w:rsidRPr="0098781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87819">
        <w:rPr>
          <w:rFonts w:asciiTheme="majorBidi" w:hAnsiTheme="majorBidi" w:cstheme="majorBidi" w:hint="cs"/>
          <w:i/>
          <w:iCs/>
          <w:cs/>
        </w:rPr>
        <w:lastRenderedPageBreak/>
        <w:t>ก</w:t>
      </w:r>
      <w:r w:rsidRPr="00987819">
        <w:rPr>
          <w:rFonts w:asciiTheme="majorBidi" w:hAnsiTheme="majorBidi" w:cstheme="majorBidi"/>
          <w:i/>
          <w:iCs/>
          <w:cs/>
        </w:rPr>
        <w:t>ารจัดเก็บภาษีเงินได้ขั้นต่ำส่วนเพิ่</w:t>
      </w:r>
      <w:r w:rsidRPr="00987819">
        <w:rPr>
          <w:rFonts w:asciiTheme="majorBidi" w:hAnsiTheme="majorBidi" w:cstheme="majorBidi" w:hint="cs"/>
          <w:i/>
          <w:iCs/>
          <w:cs/>
        </w:rPr>
        <w:t>ม</w:t>
      </w:r>
    </w:p>
    <w:p w14:paraId="42FBE229" w14:textId="77777777" w:rsidR="00B5019B" w:rsidRPr="0098781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20259F" w14:textId="3C3ED73A" w:rsidR="00B5019B" w:rsidRPr="00987819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กลุ่มบริษัท</w:t>
      </w:r>
      <w:r w:rsidRPr="00987819">
        <w:rPr>
          <w:rFonts w:asciiTheme="majorBidi" w:hAnsiTheme="majorBidi" w:cstheme="majorBidi" w:hint="cs"/>
          <w:cs/>
        </w:rPr>
        <w:t>ได้ถือปฏิบัติตาม</w:t>
      </w:r>
      <w:r w:rsidRPr="00987819">
        <w:rPr>
          <w:rFonts w:asciiTheme="majorBidi" w:hAnsiTheme="majorBidi" w:cstheme="majorBidi"/>
          <w:cs/>
        </w:rPr>
        <w:t>การปรับปรุง</w:t>
      </w:r>
      <w:r w:rsidRPr="00987819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Pr="00987819">
        <w:rPr>
          <w:rFonts w:asciiTheme="majorBidi" w:hAnsiTheme="majorBidi" w:cstheme="majorBidi"/>
        </w:rPr>
        <w:t>12</w:t>
      </w:r>
      <w:r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เรื่องภาษีเงินได้ - การปฏิรูปภาษีระหว่างประเทศ - กฎโมเดลเสาหลักที่สอง (</w:t>
      </w:r>
      <w:r w:rsidRPr="00987819">
        <w:rPr>
          <w:rFonts w:asciiTheme="majorBidi" w:hAnsiTheme="majorBidi" w:cstheme="majorBidi"/>
        </w:rPr>
        <w:t>Pillar Two model rules)</w:t>
      </w:r>
      <w:r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ตั้งแต่วันที่</w:t>
      </w:r>
      <w:r w:rsidRPr="00987819">
        <w:rPr>
          <w:rFonts w:asciiTheme="majorBidi" w:hAnsiTheme="majorBidi" w:cstheme="majorBidi"/>
        </w:rPr>
        <w:t xml:space="preserve"> 1 </w:t>
      </w:r>
      <w:r w:rsidRPr="00987819">
        <w:rPr>
          <w:rFonts w:asciiTheme="majorBidi" w:hAnsiTheme="majorBidi" w:cstheme="majorBidi"/>
          <w:cs/>
        </w:rPr>
        <w:t xml:space="preserve">มกราคม </w:t>
      </w:r>
      <w:r w:rsidRPr="00987819">
        <w:rPr>
          <w:rFonts w:asciiTheme="majorBidi" w:hAnsiTheme="majorBidi" w:cstheme="majorBidi"/>
        </w:rPr>
        <w:t>2567</w:t>
      </w:r>
      <w:r w:rsidRPr="00987819">
        <w:rPr>
          <w:rFonts w:asciiTheme="majorBidi" w:hAnsiTheme="majorBidi" w:cstheme="majorBidi"/>
          <w:cs/>
        </w:rPr>
        <w:t xml:space="preserve"> </w:t>
      </w:r>
      <w:r w:rsidRPr="00987819">
        <w:rPr>
          <w:rFonts w:asciiTheme="majorBidi" w:hAnsiTheme="majorBidi" w:cstheme="majorBidi" w:hint="cs"/>
          <w:cs/>
        </w:rPr>
        <w:t>การปรับปรุงดังกล่าว</w:t>
      </w:r>
      <w:r w:rsidRPr="00987819">
        <w:rPr>
          <w:rFonts w:asciiTheme="majorBidi" w:hAnsiTheme="majorBidi" w:cstheme="majorBidi"/>
          <w:cs/>
        </w:rPr>
        <w:t>กำหนด</w:t>
      </w:r>
      <w:r w:rsidRPr="00987819">
        <w:rPr>
          <w:rFonts w:asciiTheme="majorBidi" w:hAnsiTheme="majorBidi" w:cstheme="majorBidi" w:hint="cs"/>
          <w:cs/>
        </w:rPr>
        <w:t>ให้</w:t>
      </w:r>
      <w:r w:rsidRPr="00987819">
        <w:rPr>
          <w:rFonts w:asciiTheme="majorBidi" w:hAnsiTheme="majorBidi" w:cstheme="majorBidi"/>
          <w:cs/>
        </w:rPr>
        <w:t>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</w:t>
      </w:r>
      <w:r w:rsidR="005A0F4F" w:rsidRPr="00987819">
        <w:rPr>
          <w:rFonts w:asciiTheme="majorBidi" w:hAnsiTheme="majorBidi" w:cstheme="majorBidi" w:hint="cs"/>
          <w:cs/>
        </w:rPr>
        <w:t xml:space="preserve">        </w:t>
      </w:r>
      <w:r w:rsidRPr="00987819">
        <w:rPr>
          <w:rFonts w:asciiTheme="majorBidi" w:hAnsiTheme="majorBidi" w:cstheme="majorBidi"/>
          <w:cs/>
        </w:rPr>
        <w:t>เสาหลักที่สอง (</w:t>
      </w:r>
      <w:r w:rsidRPr="00987819">
        <w:rPr>
          <w:rFonts w:asciiTheme="majorBidi" w:hAnsiTheme="majorBidi" w:cstheme="majorBidi"/>
        </w:rPr>
        <w:t>Pillar Two model rules</w:t>
      </w:r>
      <w:r w:rsidRPr="00987819">
        <w:rPr>
          <w:rFonts w:asciiTheme="majorBidi" w:hAnsiTheme="majorBidi" w:cstheme="majorBidi" w:hint="cs"/>
          <w:cs/>
        </w:rPr>
        <w:t>) ที่เผยแพร่โดยองค์การเพื่อความร่วมมือทางเศรษฐกิจและการพัฒนา (</w:t>
      </w:r>
      <w:r w:rsidRPr="00987819">
        <w:rPr>
          <w:rFonts w:asciiTheme="majorBidi" w:hAnsiTheme="majorBidi" w:cstheme="majorBidi"/>
        </w:rPr>
        <w:t>OECD</w:t>
      </w:r>
      <w:r w:rsidRPr="00987819">
        <w:rPr>
          <w:rFonts w:asciiTheme="majorBidi" w:hAnsiTheme="majorBidi" w:cstheme="majorBidi" w:hint="cs"/>
          <w:cs/>
        </w:rPr>
        <w:t xml:space="preserve">) โดยข้อยกเว้นชั่วคราวดังกล่าวมีผลบังคับใช้ทันที </w:t>
      </w:r>
      <w:r w:rsidRPr="00987819">
        <w:rPr>
          <w:rFonts w:asciiTheme="majorBidi" w:hAnsiTheme="majorBidi" w:cstheme="majorBidi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</w:t>
      </w:r>
    </w:p>
    <w:p w14:paraId="70501FB9" w14:textId="77777777" w:rsidR="00B5019B" w:rsidRPr="00987819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CDDE9AD" w14:textId="77777777" w:rsidR="00B5019B" w:rsidRPr="0098781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05F82F50" w14:textId="178382CF" w:rsidR="007F3C25" w:rsidRPr="00987819" w:rsidRDefault="007F3C2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37D88288" w14:textId="5773D864" w:rsidR="002667D7" w:rsidRPr="00987819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</w:t>
      </w:r>
      <w:r w:rsidR="0010200A"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98781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987819" w:rsidRDefault="0030778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F64C6BF" w14:textId="1C86F328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987819">
        <w:t>3.</w:t>
      </w:r>
      <w:r w:rsidR="000C51A3" w:rsidRPr="00987819">
        <w:rPr>
          <w:rFonts w:hint="cs"/>
          <w:cs/>
        </w:rPr>
        <w:t>1</w:t>
      </w:r>
      <w:r w:rsidRPr="00987819">
        <w:t xml:space="preserve"> </w:t>
      </w:r>
      <w:r w:rsidRPr="00987819">
        <w:rPr>
          <w:cs/>
        </w:rPr>
        <w:tab/>
      </w:r>
      <w:r w:rsidRPr="00987819">
        <w:tab/>
      </w:r>
      <w:r w:rsidRPr="00987819">
        <w:rPr>
          <w:rFonts w:hint="cs"/>
          <w:cs/>
        </w:rPr>
        <w:t xml:space="preserve">หลุม </w:t>
      </w:r>
      <w:r w:rsidRPr="00987819">
        <w:tab/>
      </w:r>
      <w:proofErr w:type="spellStart"/>
      <w:r w:rsidRPr="00987819">
        <w:t>Statfjord</w:t>
      </w:r>
      <w:proofErr w:type="spellEnd"/>
    </w:p>
    <w:p w14:paraId="5B021A74" w14:textId="77777777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7ABDB7F1" w14:textId="2A28328F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87819">
        <w:tab/>
      </w:r>
      <w:r w:rsidRPr="00987819">
        <w:rPr>
          <w:rFonts w:hint="cs"/>
          <w:cs/>
        </w:rPr>
        <w:t xml:space="preserve">เมื่อวันที่ </w:t>
      </w:r>
      <w:r w:rsidRPr="00987819">
        <w:t>29</w:t>
      </w:r>
      <w:r w:rsidRPr="00987819">
        <w:rPr>
          <w:rFonts w:hint="cs"/>
          <w:cs/>
        </w:rPr>
        <w:t xml:space="preserve"> ธันวาคม </w:t>
      </w:r>
      <w:r w:rsidRPr="00987819">
        <w:t>256</w:t>
      </w:r>
      <w:r w:rsidRPr="00987819">
        <w:rPr>
          <w:rFonts w:hint="cs"/>
          <w:cs/>
        </w:rPr>
        <w:t xml:space="preserve">6 </w:t>
      </w:r>
      <w:r w:rsidRPr="00987819">
        <w:t xml:space="preserve">OKEA ASA (“OKEA”) </w:t>
      </w:r>
      <w:r w:rsidRPr="00987819">
        <w:rPr>
          <w:rFonts w:hint="cs"/>
          <w:cs/>
        </w:rPr>
        <w:t>ซึ่งเป็นบริษัทย่อยทางอ้อมของกลุ่มบริษัท</w:t>
      </w:r>
      <w:r w:rsidRPr="00987819">
        <w:t xml:space="preserve"> </w:t>
      </w:r>
      <w:r w:rsidRPr="00987819">
        <w:rPr>
          <w:rFonts w:hint="cs"/>
          <w:cs/>
        </w:rPr>
        <w:t xml:space="preserve">ซื้อส่วนได้เสียในหลุม </w:t>
      </w:r>
      <w:proofErr w:type="spellStart"/>
      <w:r w:rsidRPr="00987819">
        <w:t>Statfjord</w:t>
      </w:r>
      <w:proofErr w:type="spellEnd"/>
      <w:r w:rsidRPr="00987819">
        <w:t xml:space="preserve"> </w:t>
      </w:r>
      <w:r w:rsidRPr="00987819">
        <w:rPr>
          <w:rFonts w:hint="cs"/>
          <w:cs/>
        </w:rPr>
        <w:t xml:space="preserve">ร้อยละ </w:t>
      </w:r>
      <w:r w:rsidRPr="00987819">
        <w:t xml:space="preserve">28 </w:t>
      </w:r>
      <w:r w:rsidRPr="00987819">
        <w:rPr>
          <w:rFonts w:hint="cs"/>
          <w:cs/>
        </w:rPr>
        <w:t>จาก</w:t>
      </w:r>
      <w:r w:rsidRPr="00987819">
        <w:t xml:space="preserve"> Equinor Energy AS</w:t>
      </w:r>
      <w:r w:rsidRPr="00987819">
        <w:rPr>
          <w:rFonts w:hint="cs"/>
          <w:cs/>
        </w:rPr>
        <w:t xml:space="preserve"> (</w:t>
      </w:r>
      <w:r w:rsidRPr="00987819">
        <w:t>“Equinor”</w:t>
      </w:r>
      <w:r w:rsidRPr="00987819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987819">
        <w:t>1</w:t>
      </w:r>
      <w:r w:rsidRPr="00987819">
        <w:rPr>
          <w:rFonts w:hint="cs"/>
          <w:cs/>
        </w:rPr>
        <w:t xml:space="preserve"> มกราคม </w:t>
      </w:r>
      <w:r w:rsidRPr="00987819">
        <w:t>2566</w:t>
      </w:r>
      <w:r w:rsidRPr="00987819">
        <w:rPr>
          <w:rFonts w:hint="cs"/>
          <w:cs/>
        </w:rPr>
        <w:t xml:space="preserve"> จะมีรายได้รวมเพิ่มขึ้นจำนวน </w:t>
      </w:r>
      <w:r w:rsidRPr="00987819">
        <w:t>10,540</w:t>
      </w:r>
      <w:r w:rsidRPr="00987819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987819">
        <w:t>4,611</w:t>
      </w:r>
      <w:r w:rsidRPr="00987819">
        <w:rPr>
          <w:rFonts w:hint="cs"/>
          <w:cs/>
        </w:rPr>
        <w:t xml:space="preserve"> ล้านบาท</w:t>
      </w:r>
      <w:r w:rsidR="00360065" w:rsidRPr="00987819">
        <w:t xml:space="preserve"> </w:t>
      </w:r>
    </w:p>
    <w:p w14:paraId="5B4696A7" w14:textId="77777777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574457" w14:textId="47822840" w:rsidR="00F2106C" w:rsidRPr="00987819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87819">
        <w:rPr>
          <w:cs/>
        </w:rPr>
        <w:t xml:space="preserve"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 ในระหว่างไตรมาสที่ </w:t>
      </w:r>
      <w:r w:rsidR="00EF24D2" w:rsidRPr="00987819">
        <w:t>2</w:t>
      </w:r>
      <w:r w:rsidRPr="00987819">
        <w:rPr>
          <w:cs/>
        </w:rPr>
        <w:t xml:space="preserve"> ปี </w:t>
      </w:r>
      <w:r w:rsidRPr="00987819">
        <w:t>2567</w:t>
      </w:r>
      <w:r w:rsidRPr="00987819">
        <w:rPr>
          <w:cs/>
        </w:rPr>
        <w:t xml:space="preserve"> 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00D14E8A" w14:textId="77777777" w:rsidR="00360065" w:rsidRPr="00987819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464A88D" w14:textId="77777777" w:rsidR="00EF53DB" w:rsidRPr="0098781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9FBEE0A" w14:textId="77777777" w:rsidR="00EF53DB" w:rsidRPr="0098781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345970" w14:textId="77777777" w:rsidR="00EF53DB" w:rsidRPr="0098781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60065" w:rsidRPr="00987819" w14:paraId="2EBC1A8C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4AE5A395" w14:textId="77777777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6C16D22" w14:textId="45DE9CAD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584A1AC" w14:textId="082D69EC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6C3B01AC" w14:textId="6A5123DA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60065" w:rsidRPr="00987819" w14:paraId="4500BFAE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01533877" w14:textId="77777777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0A9EB45" w14:textId="299BD02D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987819">
              <w:t>31</w:t>
            </w:r>
            <w:r w:rsidRPr="00987819">
              <w:rPr>
                <w:rFonts w:hint="cs"/>
                <w:cs/>
              </w:rPr>
              <w:t xml:space="preserve"> ธันวาคม </w:t>
            </w:r>
            <w:r w:rsidRPr="00987819">
              <w:t>256</w:t>
            </w:r>
            <w:r w:rsidR="00C257E0" w:rsidRPr="00987819">
              <w:t>6</w:t>
            </w:r>
          </w:p>
        </w:tc>
        <w:tc>
          <w:tcPr>
            <w:tcW w:w="1530" w:type="dxa"/>
            <w:shd w:val="clear" w:color="auto" w:fill="auto"/>
          </w:tcPr>
          <w:p w14:paraId="41B39F31" w14:textId="3D115237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22EEFA30" w14:textId="02B8C237" w:rsidR="00360065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</w:rPr>
            </w:pPr>
            <w:r w:rsidRPr="00987819">
              <w:t xml:space="preserve">30 </w:t>
            </w:r>
            <w:r w:rsidRPr="00987819">
              <w:rPr>
                <w:cs/>
              </w:rPr>
              <w:t xml:space="preserve">มิถุนายน </w:t>
            </w:r>
            <w:r w:rsidRPr="00987819">
              <w:t>25</w:t>
            </w:r>
            <w:r w:rsidR="00360065" w:rsidRPr="00987819">
              <w:t>6</w:t>
            </w:r>
            <w:r w:rsidR="00C257E0" w:rsidRPr="00987819">
              <w:t>7</w:t>
            </w:r>
          </w:p>
        </w:tc>
      </w:tr>
      <w:tr w:rsidR="00360065" w:rsidRPr="00987819" w14:paraId="241171D4" w14:textId="77777777" w:rsidTr="00B003B7">
        <w:trPr>
          <w:tblHeader/>
        </w:trPr>
        <w:tc>
          <w:tcPr>
            <w:tcW w:w="4410" w:type="dxa"/>
            <w:shd w:val="clear" w:color="auto" w:fill="auto"/>
          </w:tcPr>
          <w:p w14:paraId="7216564B" w14:textId="77777777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698EEE4" w14:textId="4E87DEB7" w:rsidR="00360065" w:rsidRPr="0098781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987819">
              <w:rPr>
                <w:i/>
                <w:iCs/>
              </w:rPr>
              <w:t>(</w:t>
            </w:r>
            <w:r w:rsidRPr="00987819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EF24D2" w:rsidRPr="00987819" w14:paraId="192497A4" w14:textId="77777777" w:rsidTr="002D3D2C">
        <w:tc>
          <w:tcPr>
            <w:tcW w:w="4410" w:type="dxa"/>
            <w:shd w:val="clear" w:color="auto" w:fill="auto"/>
            <w:hideMark/>
          </w:tcPr>
          <w:p w14:paraId="48C6518C" w14:textId="77777777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987819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B3351CE" w14:textId="76CD6EF9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5,</w:t>
            </w:r>
            <w:r w:rsidRPr="00987819">
              <w:rPr>
                <w:rFonts w:hint="cs"/>
                <w:cs/>
              </w:rPr>
              <w:t>33</w:t>
            </w:r>
            <w:r w:rsidRPr="00987819">
              <w:t>4</w:t>
            </w:r>
          </w:p>
        </w:tc>
        <w:tc>
          <w:tcPr>
            <w:tcW w:w="1530" w:type="dxa"/>
            <w:shd w:val="clear" w:color="auto" w:fill="auto"/>
          </w:tcPr>
          <w:p w14:paraId="7AD645E4" w14:textId="6396D699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94437FD" w14:textId="7614AC8F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5,</w:t>
            </w:r>
            <w:r w:rsidRPr="00987819">
              <w:rPr>
                <w:rFonts w:hint="cs"/>
                <w:cs/>
              </w:rPr>
              <w:t>33</w:t>
            </w:r>
            <w:r w:rsidRPr="00987819">
              <w:t>4</w:t>
            </w:r>
          </w:p>
        </w:tc>
      </w:tr>
      <w:tr w:rsidR="00EF24D2" w:rsidRPr="00987819" w14:paraId="66711F97" w14:textId="77777777" w:rsidTr="002D3D2C">
        <w:tc>
          <w:tcPr>
            <w:tcW w:w="4410" w:type="dxa"/>
            <w:shd w:val="clear" w:color="auto" w:fill="auto"/>
          </w:tcPr>
          <w:p w14:paraId="2BDA20EE" w14:textId="77777777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1620" w:type="dxa"/>
            <w:shd w:val="clear" w:color="auto" w:fill="auto"/>
          </w:tcPr>
          <w:p w14:paraId="6A2E26B2" w14:textId="42272CCF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2,991</w:t>
            </w:r>
          </w:p>
        </w:tc>
        <w:tc>
          <w:tcPr>
            <w:tcW w:w="1530" w:type="dxa"/>
            <w:shd w:val="clear" w:color="auto" w:fill="auto"/>
          </w:tcPr>
          <w:p w14:paraId="078F6B83" w14:textId="2CB394C8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41C22D6" w14:textId="122CEC2D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2,991</w:t>
            </w:r>
          </w:p>
        </w:tc>
      </w:tr>
      <w:tr w:rsidR="00EF24D2" w:rsidRPr="00987819" w14:paraId="21124A62" w14:textId="77777777" w:rsidTr="002D3D2C">
        <w:tc>
          <w:tcPr>
            <w:tcW w:w="4410" w:type="dxa"/>
            <w:shd w:val="clear" w:color="auto" w:fill="auto"/>
          </w:tcPr>
          <w:p w14:paraId="1CD5D85F" w14:textId="77777777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52DA794C" w14:textId="73EEDFD5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3,825</w:t>
            </w:r>
          </w:p>
        </w:tc>
        <w:tc>
          <w:tcPr>
            <w:tcW w:w="1530" w:type="dxa"/>
            <w:shd w:val="clear" w:color="auto" w:fill="auto"/>
          </w:tcPr>
          <w:p w14:paraId="226C28B6" w14:textId="005F9766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A628843" w14:textId="606D487F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3,825</w:t>
            </w:r>
          </w:p>
        </w:tc>
      </w:tr>
      <w:tr w:rsidR="00EF24D2" w:rsidRPr="00987819" w14:paraId="16EBFDD7" w14:textId="77777777" w:rsidTr="002D3D2C">
        <w:tc>
          <w:tcPr>
            <w:tcW w:w="4410" w:type="dxa"/>
            <w:shd w:val="clear" w:color="auto" w:fill="auto"/>
            <w:hideMark/>
          </w:tcPr>
          <w:p w14:paraId="55BC557C" w14:textId="77777777" w:rsidR="00EF24D2" w:rsidRPr="00987819" w:rsidRDefault="00EF24D2" w:rsidP="00EF24D2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3528659E" w14:textId="2E0DD807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t>(13,075)</w:t>
            </w:r>
          </w:p>
        </w:tc>
        <w:tc>
          <w:tcPr>
            <w:tcW w:w="1530" w:type="dxa"/>
            <w:shd w:val="clear" w:color="auto" w:fill="auto"/>
          </w:tcPr>
          <w:p w14:paraId="69CF23A1" w14:textId="6E3FD641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A96D165" w14:textId="5B831B48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(13,075)</w:t>
            </w:r>
          </w:p>
        </w:tc>
      </w:tr>
      <w:tr w:rsidR="00EF24D2" w:rsidRPr="00987819" w14:paraId="3BF3DBB5" w14:textId="77777777" w:rsidTr="002D3D2C">
        <w:tc>
          <w:tcPr>
            <w:tcW w:w="4410" w:type="dxa"/>
            <w:shd w:val="clear" w:color="auto" w:fill="auto"/>
          </w:tcPr>
          <w:p w14:paraId="7675D507" w14:textId="77777777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217A6907" w14:textId="642562E0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(394)</w:t>
            </w:r>
          </w:p>
        </w:tc>
        <w:tc>
          <w:tcPr>
            <w:tcW w:w="1530" w:type="dxa"/>
            <w:shd w:val="clear" w:color="auto" w:fill="auto"/>
          </w:tcPr>
          <w:p w14:paraId="701BF234" w14:textId="7EE1BA88" w:rsidR="00EF24D2" w:rsidRPr="0098781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279</w:t>
            </w:r>
          </w:p>
        </w:tc>
        <w:tc>
          <w:tcPr>
            <w:tcW w:w="1620" w:type="dxa"/>
            <w:shd w:val="clear" w:color="auto" w:fill="auto"/>
          </w:tcPr>
          <w:p w14:paraId="7B27ABB9" w14:textId="6D093B8C" w:rsidR="00EF24D2" w:rsidRPr="0098781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987819">
              <w:t>(</w:t>
            </w:r>
            <w:r w:rsidR="00EF24D2" w:rsidRPr="00987819">
              <w:rPr>
                <w:rFonts w:hint="cs"/>
                <w:cs/>
              </w:rPr>
              <w:t>115</w:t>
            </w:r>
            <w:r w:rsidRPr="00987819">
              <w:t>)</w:t>
            </w:r>
          </w:p>
        </w:tc>
      </w:tr>
      <w:tr w:rsidR="00EF24D2" w:rsidRPr="00987819" w14:paraId="299AC177" w14:textId="77777777" w:rsidTr="002D3D2C">
        <w:tc>
          <w:tcPr>
            <w:tcW w:w="4410" w:type="dxa"/>
            <w:shd w:val="clear" w:color="auto" w:fill="auto"/>
            <w:hideMark/>
          </w:tcPr>
          <w:p w14:paraId="15408034" w14:textId="77777777" w:rsidR="00EF24D2" w:rsidRPr="00987819" w:rsidRDefault="00EF24D2" w:rsidP="00EF24D2">
            <w:pPr>
              <w:tabs>
                <w:tab w:val="left" w:pos="851"/>
              </w:tabs>
              <w:spacing w:line="360" w:lineRule="exact"/>
            </w:pPr>
            <w:r w:rsidRPr="00987819">
              <w:rPr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66830F60" w14:textId="094F1F84" w:rsidR="00EF24D2" w:rsidRPr="0098781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t>(215)</w:t>
            </w:r>
          </w:p>
        </w:tc>
        <w:tc>
          <w:tcPr>
            <w:tcW w:w="1530" w:type="dxa"/>
            <w:shd w:val="clear" w:color="auto" w:fill="auto"/>
          </w:tcPr>
          <w:p w14:paraId="4CF1B076" w14:textId="220B7048" w:rsidR="00EF24D2" w:rsidRPr="0098781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F0B8FDB" w14:textId="432480E8" w:rsidR="00EF24D2" w:rsidRPr="0098781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t>(215)</w:t>
            </w:r>
          </w:p>
        </w:tc>
      </w:tr>
      <w:tr w:rsidR="00EF24D2" w:rsidRPr="00987819" w14:paraId="5EBD88E3" w14:textId="77777777" w:rsidTr="002D3D2C">
        <w:tc>
          <w:tcPr>
            <w:tcW w:w="4410" w:type="dxa"/>
            <w:shd w:val="clear" w:color="auto" w:fill="auto"/>
            <w:hideMark/>
          </w:tcPr>
          <w:p w14:paraId="30FCC447" w14:textId="77777777" w:rsidR="00EF24D2" w:rsidRPr="00987819" w:rsidRDefault="00EF24D2" w:rsidP="00EF24D2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rFonts w:hint="cs"/>
                <w:b/>
                <w:bCs/>
                <w:cs/>
              </w:rPr>
              <w:t>รวมหนี้สินสุทธิที่ระบุได้ที่ได้รับ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6C02ADA9" w14:textId="3B78D342" w:rsidR="00EF24D2" w:rsidRPr="0098781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(1,534)</w:t>
            </w:r>
          </w:p>
        </w:tc>
        <w:tc>
          <w:tcPr>
            <w:tcW w:w="1530" w:type="dxa"/>
            <w:shd w:val="clear" w:color="auto" w:fill="auto"/>
          </w:tcPr>
          <w:p w14:paraId="3DCD0C61" w14:textId="3226B3D0" w:rsidR="00EF24D2" w:rsidRPr="0098781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279</w:t>
            </w:r>
          </w:p>
        </w:tc>
        <w:tc>
          <w:tcPr>
            <w:tcW w:w="1620" w:type="dxa"/>
            <w:shd w:val="clear" w:color="auto" w:fill="auto"/>
          </w:tcPr>
          <w:p w14:paraId="7E60B2EF" w14:textId="270C7D62" w:rsidR="00EF24D2" w:rsidRPr="0098781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(1,255)</w:t>
            </w:r>
          </w:p>
        </w:tc>
      </w:tr>
      <w:tr w:rsidR="00EF24D2" w:rsidRPr="00987819" w14:paraId="70C8582D" w14:textId="77777777" w:rsidTr="002D3D2C">
        <w:tc>
          <w:tcPr>
            <w:tcW w:w="4410" w:type="dxa"/>
            <w:shd w:val="clear" w:color="auto" w:fill="auto"/>
            <w:hideMark/>
          </w:tcPr>
          <w:p w14:paraId="2839554B" w14:textId="77777777" w:rsidR="00EF24D2" w:rsidRPr="00987819" w:rsidRDefault="00EF24D2" w:rsidP="00EF24D2">
            <w:pPr>
              <w:tabs>
                <w:tab w:val="left" w:pos="851"/>
              </w:tabs>
              <w:spacing w:line="360" w:lineRule="exact"/>
            </w:pPr>
            <w:r w:rsidRPr="00987819">
              <w:rPr>
                <w:rFonts w:hint="cs"/>
                <w:cs/>
              </w:rPr>
              <w:t>ค่าความนิยมที่อยู่ระหว่างการประเมิน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3A89D625" w14:textId="254D6FAF" w:rsidR="00EF24D2" w:rsidRPr="0098781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t>7,792</w:t>
            </w:r>
          </w:p>
        </w:tc>
        <w:tc>
          <w:tcPr>
            <w:tcW w:w="1530" w:type="dxa"/>
            <w:shd w:val="clear" w:color="auto" w:fill="auto"/>
          </w:tcPr>
          <w:p w14:paraId="54E9103F" w14:textId="6AE21CED" w:rsidR="00EF24D2" w:rsidRPr="00987819" w:rsidRDefault="00DE4D8D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50</w:t>
            </w:r>
          </w:p>
        </w:tc>
        <w:tc>
          <w:tcPr>
            <w:tcW w:w="1620" w:type="dxa"/>
            <w:shd w:val="clear" w:color="auto" w:fill="auto"/>
          </w:tcPr>
          <w:p w14:paraId="0C2133AE" w14:textId="03C2C3AA" w:rsidR="00EF24D2" w:rsidRPr="00987819" w:rsidRDefault="00DE4D8D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7,842</w:t>
            </w:r>
          </w:p>
        </w:tc>
      </w:tr>
      <w:tr w:rsidR="00EF24D2" w:rsidRPr="00987819" w14:paraId="7C0417FD" w14:textId="77777777" w:rsidTr="002D3D2C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50EB9881" w14:textId="77777777" w:rsidR="00EF24D2" w:rsidRPr="00987819" w:rsidRDefault="00EF24D2" w:rsidP="00EF24D2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794664E7" w14:textId="26C244D9" w:rsidR="00EF24D2" w:rsidRPr="00987819" w:rsidRDefault="00EF24D2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6,258</w:t>
            </w:r>
          </w:p>
        </w:tc>
        <w:tc>
          <w:tcPr>
            <w:tcW w:w="1530" w:type="dxa"/>
            <w:shd w:val="clear" w:color="auto" w:fill="auto"/>
          </w:tcPr>
          <w:p w14:paraId="1C99DC2B" w14:textId="568E835D" w:rsidR="00EF24D2" w:rsidRPr="00987819" w:rsidRDefault="00DE4D8D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329</w:t>
            </w:r>
          </w:p>
        </w:tc>
        <w:tc>
          <w:tcPr>
            <w:tcW w:w="1620" w:type="dxa"/>
            <w:shd w:val="clear" w:color="auto" w:fill="auto"/>
          </w:tcPr>
          <w:p w14:paraId="55A026FA" w14:textId="0834C7C6" w:rsidR="00EF24D2" w:rsidRPr="00987819" w:rsidRDefault="00DE4D8D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6,587</w:t>
            </w:r>
          </w:p>
        </w:tc>
      </w:tr>
    </w:tbl>
    <w:p w14:paraId="44193694" w14:textId="77777777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sz w:val="24"/>
          <w:szCs w:val="24"/>
        </w:rPr>
      </w:pPr>
    </w:p>
    <w:p w14:paraId="659C40C6" w14:textId="72F4B517" w:rsidR="000C51A3" w:rsidRPr="00987819" w:rsidRDefault="00F2106C" w:rsidP="00533528">
      <w:pPr>
        <w:tabs>
          <w:tab w:val="left" w:pos="851"/>
        </w:tabs>
        <w:ind w:left="540"/>
        <w:jc w:val="thaiDistribute"/>
      </w:pPr>
      <w:r w:rsidRPr="00987819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987819">
        <w:br/>
      </w:r>
      <w:r w:rsidRPr="00987819">
        <w:rPr>
          <w:rFonts w:hint="cs"/>
          <w:cs/>
        </w:rPr>
        <w:t>แต่ละประเภทที่สำคัญ มีดังนี้</w:t>
      </w:r>
    </w:p>
    <w:p w14:paraId="550A8674" w14:textId="77777777" w:rsidR="00EF53DB" w:rsidRPr="00987819" w:rsidRDefault="00EF53DB" w:rsidP="00533528">
      <w:pPr>
        <w:tabs>
          <w:tab w:val="left" w:pos="851"/>
        </w:tabs>
        <w:ind w:left="540"/>
        <w:jc w:val="thaiDistribute"/>
        <w:rPr>
          <w:i/>
          <w:iCs/>
          <w:cs/>
          <w:lang w:val="th-TH"/>
        </w:rPr>
      </w:pPr>
    </w:p>
    <w:p w14:paraId="2A02DFB9" w14:textId="408FBEEC" w:rsidR="00F2106C" w:rsidRPr="00987819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87819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F2106C" w:rsidRPr="00987819" w14:paraId="612FFD05" w14:textId="77777777" w:rsidTr="002D3D2C">
        <w:trPr>
          <w:trHeight w:val="408"/>
          <w:tblHeader/>
        </w:trPr>
        <w:tc>
          <w:tcPr>
            <w:tcW w:w="3924" w:type="pct"/>
          </w:tcPr>
          <w:p w14:paraId="4B4D80FE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75A605E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F2106C" w:rsidRPr="00987819" w14:paraId="1E493D68" w14:textId="77777777" w:rsidTr="002D3D2C">
        <w:trPr>
          <w:trHeight w:val="408"/>
        </w:trPr>
        <w:tc>
          <w:tcPr>
            <w:tcW w:w="3924" w:type="pct"/>
          </w:tcPr>
          <w:p w14:paraId="090A80DC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2FE3BCE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987819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F2106C" w:rsidRPr="00987819" w14:paraId="0EEA6EAD" w14:textId="77777777" w:rsidTr="002D3D2C">
        <w:trPr>
          <w:trHeight w:val="408"/>
        </w:trPr>
        <w:tc>
          <w:tcPr>
            <w:tcW w:w="3924" w:type="pct"/>
          </w:tcPr>
          <w:p w14:paraId="7AC58416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066940DF" w14:textId="21B807C5" w:rsidR="00F2106C" w:rsidRPr="00987819" w:rsidRDefault="000017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987819">
              <w:t>5,929</w:t>
            </w:r>
          </w:p>
        </w:tc>
      </w:tr>
      <w:tr w:rsidR="00F2106C" w:rsidRPr="00987819" w14:paraId="3FFD67D7" w14:textId="77777777" w:rsidTr="002D3D2C">
        <w:trPr>
          <w:trHeight w:val="408"/>
        </w:trPr>
        <w:tc>
          <w:tcPr>
            <w:tcW w:w="3924" w:type="pct"/>
          </w:tcPr>
          <w:p w14:paraId="52A49726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0F475E68" w14:textId="3D0870DE" w:rsidR="00F2106C" w:rsidRPr="00987819" w:rsidRDefault="000017E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987819">
              <w:t>658</w:t>
            </w:r>
          </w:p>
        </w:tc>
      </w:tr>
      <w:tr w:rsidR="00F2106C" w:rsidRPr="00987819" w14:paraId="19EEF3F8" w14:textId="77777777" w:rsidTr="002D3D2C">
        <w:trPr>
          <w:trHeight w:val="434"/>
        </w:trPr>
        <w:tc>
          <w:tcPr>
            <w:tcW w:w="3924" w:type="pct"/>
          </w:tcPr>
          <w:p w14:paraId="77857573" w14:textId="77777777" w:rsidR="00F2106C" w:rsidRPr="0098781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55F7AE84" w14:textId="641BDC3D" w:rsidR="00F2106C" w:rsidRPr="00987819" w:rsidRDefault="000017E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987819">
              <w:rPr>
                <w:b/>
                <w:bCs/>
              </w:rPr>
              <w:t>6,587</w:t>
            </w:r>
          </w:p>
        </w:tc>
      </w:tr>
    </w:tbl>
    <w:p w14:paraId="7F1227CA" w14:textId="77777777" w:rsidR="00F2106C" w:rsidRPr="0098781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768D6126" w14:textId="77777777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987819">
        <w:rPr>
          <w:rFonts w:hint="cs"/>
          <w:i/>
          <w:iCs/>
          <w:cs/>
        </w:rPr>
        <w:t>สิ่งตอบแทนที่คาดว่าจะต้องจ่าย</w:t>
      </w:r>
    </w:p>
    <w:p w14:paraId="28D4D6E2" w14:textId="77777777" w:rsidR="00F2106C" w:rsidRPr="0098781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08445B1F" w14:textId="77777777" w:rsidR="00F2106C" w:rsidRPr="0098781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987819">
        <w:rPr>
          <w:rFonts w:hint="cs"/>
        </w:rPr>
        <w:t xml:space="preserve">OKEA </w:t>
      </w:r>
      <w:r w:rsidRPr="00987819">
        <w:rPr>
          <w:rFonts w:hint="cs"/>
          <w:cs/>
        </w:rPr>
        <w:t xml:space="preserve">จะต้องจ่ายสิ่งตอบแทนเพิ่มเติมให้แก่ </w:t>
      </w:r>
      <w:r w:rsidRPr="00987819">
        <w:t>Equinor</w:t>
      </w:r>
      <w:r w:rsidRPr="00987819">
        <w:rPr>
          <w:rFonts w:hint="cs"/>
          <w:cs/>
        </w:rPr>
        <w:t xml:space="preserve"> ตามข้อตกลงที่คาดว่าจะต้องจ่ายสำหรับปี </w:t>
      </w:r>
      <w:r w:rsidRPr="00987819">
        <w:t xml:space="preserve">2566 - 2568 </w:t>
      </w:r>
      <w:r w:rsidRPr="00987819">
        <w:rPr>
          <w:rFonts w:hint="cs"/>
          <w:cs/>
        </w:rPr>
        <w:t>ซึ่งขึ้นอยู่กับระดับราคาน้ำมัน โดยสิ่งตอบแทนที่คาดว่าจะต้องจ่ายวัดด้วยมูลค่ายุติธรรมผ่านกำไรขาดทุน</w:t>
      </w:r>
    </w:p>
    <w:p w14:paraId="41685E86" w14:textId="77777777" w:rsidR="00F2106C" w:rsidRPr="0098781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7F63010" w14:textId="77777777" w:rsidR="00D46DE4" w:rsidRPr="0098781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A5FCACE" w14:textId="77777777" w:rsidR="00D46DE4" w:rsidRPr="0098781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3188B664" w14:textId="77777777" w:rsidR="00D46DE4" w:rsidRPr="0098781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710EA829" w14:textId="77777777" w:rsidR="00AE2CDF" w:rsidRPr="00987819" w:rsidRDefault="00AE2CDF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23433EE" w14:textId="77777777" w:rsidR="00F2106C" w:rsidRPr="00987819" w:rsidRDefault="00F2106C" w:rsidP="002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07B9223B" w14:textId="0DEFB8C3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987819">
        <w:lastRenderedPageBreak/>
        <w:t>3.</w:t>
      </w:r>
      <w:r w:rsidR="000C51A3" w:rsidRPr="00987819">
        <w:rPr>
          <w:rFonts w:hint="cs"/>
          <w:cs/>
        </w:rPr>
        <w:t>2</w:t>
      </w:r>
      <w:r w:rsidRPr="00987819">
        <w:t xml:space="preserve"> </w:t>
      </w:r>
      <w:r w:rsidRPr="00987819">
        <w:tab/>
      </w:r>
      <w:r w:rsidRPr="00987819">
        <w:tab/>
      </w:r>
      <w:r w:rsidRPr="00987819">
        <w:rPr>
          <w:rFonts w:hint="cs"/>
          <w:cs/>
        </w:rPr>
        <w:t>บริษัท เอเชียลิงค์ เทอมินัล จำกัด</w:t>
      </w:r>
    </w:p>
    <w:p w14:paraId="6462F312" w14:textId="77777777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D89F0BD" w14:textId="6883DAA1" w:rsidR="00F2106C" w:rsidRPr="00987819" w:rsidRDefault="009F11B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bookmarkStart w:id="2" w:name="_Hlk173844528"/>
      <w:r w:rsidRPr="00987819">
        <w:rPr>
          <w:rFonts w:hint="cs"/>
          <w:cs/>
        </w:rPr>
        <w:t>ในระหว่างงวดหกเดือนสิ้นสุดวันที่</w:t>
      </w:r>
      <w:r w:rsidR="000017E0" w:rsidRPr="00987819">
        <w:rPr>
          <w:rFonts w:hint="cs"/>
          <w:cs/>
        </w:rPr>
        <w:t xml:space="preserve"> </w:t>
      </w:r>
      <w:r w:rsidR="000017E0" w:rsidRPr="00987819">
        <w:t>30</w:t>
      </w:r>
      <w:r w:rsidR="000017E0" w:rsidRPr="00987819">
        <w:rPr>
          <w:rFonts w:hint="cs"/>
          <w:cs/>
        </w:rPr>
        <w:t xml:space="preserve"> มิถุนายน </w:t>
      </w:r>
      <w:r w:rsidR="000017E0" w:rsidRPr="00987819">
        <w:t>2567</w:t>
      </w:r>
      <w:r w:rsidR="000017E0" w:rsidRPr="00987819">
        <w:rPr>
          <w:rFonts w:hint="cs"/>
          <w:cs/>
        </w:rPr>
        <w:t xml:space="preserve"> กลุ่มบริษัทประเมินมูลค่ายุติธรรมของสินทรัพย์ที่ได้มาจากการซื้อธุรกิจเสร็จแล้ว</w:t>
      </w:r>
    </w:p>
    <w:bookmarkEnd w:id="2"/>
    <w:p w14:paraId="5BE1043E" w14:textId="77777777" w:rsidR="000017E0" w:rsidRPr="00987819" w:rsidRDefault="000017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42BA1405" w14:textId="77777777" w:rsidR="00FB7D85" w:rsidRPr="00987819" w:rsidRDefault="00FB7D85" w:rsidP="00FB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987819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596E102B" w14:textId="77777777" w:rsidR="00F2106C" w:rsidRPr="00987819" w:rsidRDefault="00F2106C" w:rsidP="00533528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p w14:paraId="7B1A50F8" w14:textId="0F927721" w:rsidR="00436551" w:rsidRPr="00987819" w:rsidRDefault="008631D5" w:rsidP="0027579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ในเดือน</w:t>
      </w:r>
      <w:r w:rsidRPr="00987819">
        <w:rPr>
          <w:rFonts w:asciiTheme="majorBidi" w:hAnsiTheme="majorBidi" w:cstheme="majorBidi" w:hint="cs"/>
          <w:cs/>
        </w:rPr>
        <w:t>พฤษภาคม</w:t>
      </w:r>
      <w:r w:rsidRPr="00987819">
        <w:rPr>
          <w:rFonts w:asciiTheme="majorBidi" w:hAnsiTheme="majorBidi" w:cstheme="majorBidi"/>
          <w:cs/>
        </w:rPr>
        <w:t xml:space="preserve"> </w:t>
      </w:r>
      <w:r w:rsidRPr="00987819">
        <w:rPr>
          <w:rFonts w:asciiTheme="majorBidi" w:hAnsiTheme="majorBidi" w:cstheme="majorBidi"/>
        </w:rPr>
        <w:t>2567</w:t>
      </w:r>
      <w:r w:rsidRPr="00987819">
        <w:rPr>
          <w:rFonts w:asciiTheme="majorBidi" w:hAnsiTheme="majorBidi" w:cstheme="majorBidi"/>
          <w:cs/>
        </w:rPr>
        <w:t xml:space="preserve"> กลุ่มบริษัทได้ปรับปรุงมูลค่าสิ่งตอบแทนที่คาดว่าจะต้องจ่าย</w:t>
      </w:r>
      <w:r w:rsidRPr="00987819">
        <w:rPr>
          <w:rFonts w:asciiTheme="majorBidi" w:hAnsiTheme="majorBidi" w:cstheme="majorBidi" w:hint="cs"/>
          <w:cs/>
        </w:rPr>
        <w:t>และค่าความนิยม</w:t>
      </w:r>
      <w:r w:rsidRPr="00987819">
        <w:rPr>
          <w:rFonts w:asciiTheme="majorBidi" w:hAnsiTheme="majorBidi" w:cstheme="majorBidi"/>
          <w:cs/>
        </w:rPr>
        <w:t xml:space="preserve">ลดลงจากการประเมินครั้งแรกจำนวน </w:t>
      </w:r>
      <w:r w:rsidRPr="00987819">
        <w:rPr>
          <w:rFonts w:asciiTheme="majorBidi" w:hAnsiTheme="majorBidi" w:cstheme="majorBidi"/>
        </w:rPr>
        <w:t>0.4</w:t>
      </w:r>
      <w:r w:rsidR="000557A6" w:rsidRPr="00987819">
        <w:rPr>
          <w:rFonts w:asciiTheme="majorBidi" w:hAnsiTheme="majorBidi" w:cstheme="majorBidi"/>
        </w:rPr>
        <w:t>0</w:t>
      </w:r>
      <w:r w:rsidRPr="00987819">
        <w:rPr>
          <w:rFonts w:asciiTheme="majorBidi" w:hAnsiTheme="majorBidi" w:cstheme="majorBidi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</w:t>
      </w:r>
      <w:r w:rsidRPr="00987819">
        <w:rPr>
          <w:rFonts w:asciiTheme="majorBidi" w:hAnsiTheme="majorBidi" w:cstheme="majorBidi"/>
        </w:rPr>
        <w:t xml:space="preserve"> </w:t>
      </w:r>
    </w:p>
    <w:p w14:paraId="2FF36DA3" w14:textId="77777777" w:rsidR="00436551" w:rsidRPr="00987819" w:rsidRDefault="00436551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F2106C" w:rsidRPr="00987819" w14:paraId="75532EE8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4C14C0E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068F65CB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987819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4640D2C5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3FE2A7FB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2106C" w:rsidRPr="00987819" w14:paraId="59B6309D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133B7B9C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C01D6ED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9F3856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987819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0410700" w14:textId="77777777" w:rsidR="00F2106C" w:rsidRPr="0098781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4774EC" w:rsidRPr="00987819" w14:paraId="59373130" w14:textId="77777777" w:rsidTr="002D3D2C">
        <w:tc>
          <w:tcPr>
            <w:tcW w:w="4410" w:type="dxa"/>
            <w:shd w:val="clear" w:color="auto" w:fill="auto"/>
            <w:hideMark/>
          </w:tcPr>
          <w:p w14:paraId="3D73D7EB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987819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202F3547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60" w:lineRule="exact"/>
            </w:pPr>
            <w:r w:rsidRPr="00987819">
              <w:t>8,937</w:t>
            </w:r>
          </w:p>
        </w:tc>
        <w:tc>
          <w:tcPr>
            <w:tcW w:w="1530" w:type="dxa"/>
            <w:shd w:val="clear" w:color="auto" w:fill="auto"/>
          </w:tcPr>
          <w:p w14:paraId="4E1BB5A4" w14:textId="58B1734A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(2,450)</w:t>
            </w:r>
          </w:p>
        </w:tc>
        <w:tc>
          <w:tcPr>
            <w:tcW w:w="1620" w:type="dxa"/>
            <w:shd w:val="clear" w:color="auto" w:fill="auto"/>
          </w:tcPr>
          <w:p w14:paraId="18142E0C" w14:textId="42160BDB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6,487</w:t>
            </w:r>
          </w:p>
        </w:tc>
      </w:tr>
      <w:tr w:rsidR="004774EC" w:rsidRPr="00987819" w14:paraId="65B1BFEC" w14:textId="77777777" w:rsidTr="002D3D2C">
        <w:tc>
          <w:tcPr>
            <w:tcW w:w="4410" w:type="dxa"/>
            <w:shd w:val="clear" w:color="auto" w:fill="auto"/>
            <w:hideMark/>
          </w:tcPr>
          <w:p w14:paraId="3566EC6F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48892AAD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530" w:type="dxa"/>
            <w:shd w:val="clear" w:color="auto" w:fill="auto"/>
          </w:tcPr>
          <w:p w14:paraId="51370C35" w14:textId="2AA0C642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651</w:t>
            </w:r>
          </w:p>
        </w:tc>
        <w:tc>
          <w:tcPr>
            <w:tcW w:w="1620" w:type="dxa"/>
            <w:shd w:val="clear" w:color="auto" w:fill="auto"/>
          </w:tcPr>
          <w:p w14:paraId="47DC3388" w14:textId="62D195B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651</w:t>
            </w:r>
          </w:p>
        </w:tc>
      </w:tr>
      <w:tr w:rsidR="004774EC" w:rsidRPr="00987819" w14:paraId="2B8FC703" w14:textId="77777777" w:rsidTr="002D3D2C">
        <w:tc>
          <w:tcPr>
            <w:tcW w:w="4410" w:type="dxa"/>
            <w:shd w:val="clear" w:color="auto" w:fill="auto"/>
            <w:hideMark/>
          </w:tcPr>
          <w:p w14:paraId="6F1CA091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848C0BB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987819">
              <w:t>65</w:t>
            </w:r>
          </w:p>
        </w:tc>
        <w:tc>
          <w:tcPr>
            <w:tcW w:w="1530" w:type="dxa"/>
            <w:shd w:val="clear" w:color="auto" w:fill="auto"/>
          </w:tcPr>
          <w:p w14:paraId="5A1688B2" w14:textId="74E2ACC9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620" w:type="dxa"/>
            <w:shd w:val="clear" w:color="auto" w:fill="auto"/>
          </w:tcPr>
          <w:p w14:paraId="2D86E86F" w14:textId="1D69806C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65</w:t>
            </w:r>
          </w:p>
        </w:tc>
      </w:tr>
      <w:tr w:rsidR="004774EC" w:rsidRPr="00987819" w14:paraId="033D5656" w14:textId="77777777" w:rsidTr="002D3D2C">
        <w:tc>
          <w:tcPr>
            <w:tcW w:w="4410" w:type="dxa"/>
            <w:shd w:val="clear" w:color="auto" w:fill="auto"/>
            <w:hideMark/>
          </w:tcPr>
          <w:p w14:paraId="45D28C04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</w:pPr>
            <w:r w:rsidRPr="00987819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9524BB2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530" w:type="dxa"/>
            <w:shd w:val="clear" w:color="auto" w:fill="auto"/>
          </w:tcPr>
          <w:p w14:paraId="252EC821" w14:textId="370BA0EB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987819">
              <w:t>490</w:t>
            </w:r>
          </w:p>
        </w:tc>
        <w:tc>
          <w:tcPr>
            <w:tcW w:w="1620" w:type="dxa"/>
            <w:shd w:val="clear" w:color="auto" w:fill="auto"/>
          </w:tcPr>
          <w:p w14:paraId="0EC05303" w14:textId="73707B22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987819">
              <w:t>490</w:t>
            </w:r>
          </w:p>
        </w:tc>
      </w:tr>
      <w:tr w:rsidR="004774EC" w:rsidRPr="00987819" w14:paraId="40CED0BB" w14:textId="77777777" w:rsidTr="002D3D2C">
        <w:tc>
          <w:tcPr>
            <w:tcW w:w="4410" w:type="dxa"/>
            <w:shd w:val="clear" w:color="auto" w:fill="auto"/>
          </w:tcPr>
          <w:p w14:paraId="6325D637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D97E5EF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(4)</w:t>
            </w:r>
          </w:p>
        </w:tc>
        <w:tc>
          <w:tcPr>
            <w:tcW w:w="1530" w:type="dxa"/>
            <w:shd w:val="clear" w:color="auto" w:fill="auto"/>
          </w:tcPr>
          <w:p w14:paraId="075CC62A" w14:textId="542921A0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620" w:type="dxa"/>
            <w:shd w:val="clear" w:color="auto" w:fill="auto"/>
          </w:tcPr>
          <w:p w14:paraId="0D2ADF8D" w14:textId="3D30C7A1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(4)</w:t>
            </w:r>
          </w:p>
        </w:tc>
      </w:tr>
      <w:tr w:rsidR="004774EC" w:rsidRPr="00987819" w14:paraId="04C4CB6D" w14:textId="77777777" w:rsidTr="002D3D2C">
        <w:tc>
          <w:tcPr>
            <w:tcW w:w="4410" w:type="dxa"/>
            <w:shd w:val="clear" w:color="auto" w:fill="auto"/>
          </w:tcPr>
          <w:p w14:paraId="592A6BBA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4B739796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(4,940)</w:t>
            </w:r>
          </w:p>
        </w:tc>
        <w:tc>
          <w:tcPr>
            <w:tcW w:w="1530" w:type="dxa"/>
            <w:shd w:val="clear" w:color="auto" w:fill="auto"/>
          </w:tcPr>
          <w:p w14:paraId="2C8B273E" w14:textId="48FBD130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620" w:type="dxa"/>
            <w:shd w:val="clear" w:color="auto" w:fill="auto"/>
          </w:tcPr>
          <w:p w14:paraId="716D2F84" w14:textId="13674422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(4,940)</w:t>
            </w:r>
          </w:p>
        </w:tc>
      </w:tr>
      <w:tr w:rsidR="004774EC" w:rsidRPr="00987819" w14:paraId="187A2E34" w14:textId="77777777" w:rsidTr="002D3D2C">
        <w:tc>
          <w:tcPr>
            <w:tcW w:w="4410" w:type="dxa"/>
            <w:shd w:val="clear" w:color="auto" w:fill="auto"/>
          </w:tcPr>
          <w:p w14:paraId="0CBCBA71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F492A1D" w14:textId="77777777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1530" w:type="dxa"/>
            <w:shd w:val="clear" w:color="auto" w:fill="auto"/>
          </w:tcPr>
          <w:p w14:paraId="74E162B0" w14:textId="7F950503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987819">
              <w:t>(131)</w:t>
            </w:r>
          </w:p>
        </w:tc>
        <w:tc>
          <w:tcPr>
            <w:tcW w:w="1620" w:type="dxa"/>
            <w:shd w:val="clear" w:color="auto" w:fill="auto"/>
          </w:tcPr>
          <w:p w14:paraId="0593F712" w14:textId="7BAD7B41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(131)</w:t>
            </w:r>
          </w:p>
        </w:tc>
      </w:tr>
      <w:tr w:rsidR="004774EC" w:rsidRPr="00987819" w14:paraId="71B1753D" w14:textId="77777777" w:rsidTr="002D3D2C">
        <w:tc>
          <w:tcPr>
            <w:tcW w:w="4410" w:type="dxa"/>
            <w:shd w:val="clear" w:color="auto" w:fill="auto"/>
            <w:hideMark/>
          </w:tcPr>
          <w:p w14:paraId="224B515E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E7D39C6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651E245D" w14:textId="12EE377C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065EFE8" w14:textId="495E6193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2,618</w:t>
            </w:r>
          </w:p>
        </w:tc>
      </w:tr>
      <w:tr w:rsidR="004774EC" w:rsidRPr="00987819" w14:paraId="71E62FF4" w14:textId="77777777" w:rsidTr="002D3D2C">
        <w:tc>
          <w:tcPr>
            <w:tcW w:w="4410" w:type="dxa"/>
            <w:shd w:val="clear" w:color="auto" w:fill="auto"/>
          </w:tcPr>
          <w:p w14:paraId="3FEB9CD2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987819">
              <w:rPr>
                <w:cs/>
              </w:rPr>
              <w:t>ชำระคืนเงินกู้ยืมที่มีกับ</w:t>
            </w:r>
            <w:r w:rsidRPr="00987819">
              <w:rPr>
                <w:rStyle w:val="ui-provider"/>
                <w:rFonts w:eastAsiaTheme="majorEastAsia"/>
                <w:cs/>
              </w:rPr>
              <w:t>ผู้ขา</w:t>
            </w:r>
            <w:r w:rsidRPr="00987819">
              <w:rPr>
                <w:rStyle w:val="ui-provider"/>
                <w:rFonts w:eastAsiaTheme="majorEastAsia" w:hint="cs"/>
                <w:cs/>
              </w:rPr>
              <w:t>ย</w:t>
            </w:r>
            <w:r w:rsidRPr="00987819">
              <w:rPr>
                <w:cs/>
              </w:rPr>
              <w:t>ภายใต</w:t>
            </w:r>
            <w:r w:rsidRPr="00987819">
              <w:rPr>
                <w:rFonts w:hint="cs"/>
                <w:cs/>
              </w:rPr>
              <w:t>้</w:t>
            </w:r>
            <w:r w:rsidRPr="00987819">
              <w:rPr>
                <w:cs/>
              </w:rPr>
              <w:t>เงื่อนไข</w:t>
            </w:r>
            <w:r w:rsidRPr="00987819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4CEC0146" w14:textId="77777777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14F9C43B" w14:textId="77777777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987819">
              <w:t>4,940</w:t>
            </w:r>
          </w:p>
        </w:tc>
        <w:tc>
          <w:tcPr>
            <w:tcW w:w="1530" w:type="dxa"/>
            <w:shd w:val="clear" w:color="auto" w:fill="auto"/>
          </w:tcPr>
          <w:p w14:paraId="4CE9D131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  <w:p w14:paraId="410B22C3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44D23312" w14:textId="77777777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</w:p>
          <w:p w14:paraId="5EAB6FA0" w14:textId="4EFE1E3E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4,940</w:t>
            </w:r>
          </w:p>
        </w:tc>
      </w:tr>
      <w:tr w:rsidR="004774EC" w:rsidRPr="00987819" w14:paraId="7D7568D9" w14:textId="77777777" w:rsidTr="002D3D2C">
        <w:tc>
          <w:tcPr>
            <w:tcW w:w="4410" w:type="dxa"/>
            <w:shd w:val="clear" w:color="auto" w:fill="auto"/>
          </w:tcPr>
          <w:p w14:paraId="26CA93E3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987819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449822D6" w14:textId="77777777" w:rsidR="004774EC" w:rsidRPr="00987819" w:rsidRDefault="004774EC" w:rsidP="00477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1B7D4E80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3139476A" w14:textId="05DB0F29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7,558</w:t>
            </w:r>
          </w:p>
        </w:tc>
      </w:tr>
      <w:tr w:rsidR="004774EC" w:rsidRPr="00987819" w14:paraId="52C5A6AF" w14:textId="77777777" w:rsidTr="002D3D2C">
        <w:tc>
          <w:tcPr>
            <w:tcW w:w="4410" w:type="dxa"/>
            <w:shd w:val="clear" w:color="auto" w:fill="auto"/>
            <w:hideMark/>
          </w:tcPr>
          <w:p w14:paraId="1C4447A4" w14:textId="01BDB1EE" w:rsidR="004774EC" w:rsidRPr="00987819" w:rsidRDefault="004774EC" w:rsidP="004774EC">
            <w:pPr>
              <w:tabs>
                <w:tab w:val="left" w:pos="851"/>
              </w:tabs>
              <w:spacing w:line="360" w:lineRule="exact"/>
            </w:pPr>
            <w:r w:rsidRPr="00987819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027D2D55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530" w:type="dxa"/>
            <w:shd w:val="clear" w:color="auto" w:fill="auto"/>
          </w:tcPr>
          <w:p w14:paraId="1740C5B0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2AECA012" w14:textId="426DC673" w:rsidR="004774EC" w:rsidRPr="0098781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987819">
              <w:t>1,4</w:t>
            </w:r>
            <w:r w:rsidR="00883BC2" w:rsidRPr="00987819">
              <w:t>39</w:t>
            </w:r>
          </w:p>
        </w:tc>
      </w:tr>
      <w:tr w:rsidR="004774EC" w:rsidRPr="00987819" w14:paraId="7585E9EA" w14:textId="77777777" w:rsidTr="002D3D2C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039860BE" w14:textId="77777777" w:rsidR="004774EC" w:rsidRPr="00987819" w:rsidRDefault="004774EC" w:rsidP="004774EC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07C41259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009217" w14:textId="77777777" w:rsidR="004774EC" w:rsidRPr="0098781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8F120D9" w14:textId="5600733A" w:rsidR="004774EC" w:rsidRPr="00987819" w:rsidRDefault="004774EC" w:rsidP="00477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8,99</w:t>
            </w:r>
            <w:r w:rsidR="00883BC2" w:rsidRPr="00987819">
              <w:rPr>
                <w:b/>
                <w:bCs/>
              </w:rPr>
              <w:t>7</w:t>
            </w:r>
          </w:p>
        </w:tc>
      </w:tr>
    </w:tbl>
    <w:p w14:paraId="1531EA49" w14:textId="0B4C22EF" w:rsidR="00F2106C" w:rsidRPr="0098781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3" w:name="_Hlk141705550"/>
    </w:p>
    <w:p w14:paraId="7BF84996" w14:textId="77777777" w:rsidR="00B305C8" w:rsidRPr="00987819" w:rsidRDefault="00B305C8" w:rsidP="00B305C8">
      <w:pPr>
        <w:pStyle w:val="BodyText2"/>
        <w:ind w:left="5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98781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987819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87819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987819">
        <w:rPr>
          <w:rFonts w:asciiTheme="majorBidi" w:hAnsiTheme="majorBidi" w:cstheme="majorBidi"/>
          <w:spacing w:val="-2"/>
          <w:sz w:val="30"/>
          <w:szCs w:val="30"/>
        </w:rPr>
        <w:t xml:space="preserve">123 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</w:t>
      </w:r>
      <w:r w:rsidRPr="00987819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ซึ่งมีการแก้ไขเพิ่มเติม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>ภายใน</w:t>
      </w:r>
      <w:r w:rsidRPr="009878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เดือนธันวาคม </w:t>
      </w:r>
      <w:r w:rsidRPr="0098781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</w:p>
    <w:p w14:paraId="7E496C58" w14:textId="77777777" w:rsidR="00D46DE4" w:rsidRPr="00987819" w:rsidRDefault="00D46DE4" w:rsidP="00533528">
      <w:pPr>
        <w:tabs>
          <w:tab w:val="left" w:pos="851"/>
        </w:tabs>
        <w:ind w:left="540"/>
        <w:jc w:val="thaiDistribute"/>
      </w:pPr>
    </w:p>
    <w:p w14:paraId="14672109" w14:textId="77777777" w:rsidR="00D528CC" w:rsidRPr="00987819" w:rsidRDefault="00D528CC" w:rsidP="00533528">
      <w:pPr>
        <w:tabs>
          <w:tab w:val="left" w:pos="851"/>
        </w:tabs>
        <w:ind w:left="540"/>
        <w:jc w:val="thaiDistribute"/>
      </w:pPr>
    </w:p>
    <w:p w14:paraId="36C49F66" w14:textId="77777777" w:rsidR="00D528CC" w:rsidRPr="00987819" w:rsidRDefault="00D528CC" w:rsidP="009F11B5">
      <w:pPr>
        <w:tabs>
          <w:tab w:val="left" w:pos="851"/>
        </w:tabs>
        <w:jc w:val="thaiDistribute"/>
        <w:rPr>
          <w:cs/>
        </w:rPr>
      </w:pPr>
    </w:p>
    <w:bookmarkEnd w:id="3"/>
    <w:p w14:paraId="540D457D" w14:textId="6C0953B4" w:rsidR="00255060" w:rsidRPr="00987819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987819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5E461241" w14:textId="59C2D990" w:rsidR="006D63C1" w:rsidRPr="00987819" w:rsidRDefault="006D63C1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987819">
        <w:rPr>
          <w:rFonts w:asciiTheme="majorBidi" w:hAnsiTheme="majorBidi" w:cstheme="majorBidi"/>
          <w:sz w:val="30"/>
          <w:szCs w:val="30"/>
        </w:rPr>
        <w:t>7</w:t>
      </w:r>
      <w:r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987819">
        <w:rPr>
          <w:rFonts w:asciiTheme="majorBidi" w:hAnsiTheme="majorBidi" w:cstheme="majorBidi"/>
          <w:sz w:val="30"/>
          <w:szCs w:val="30"/>
        </w:rPr>
        <w:t>8</w:t>
      </w:r>
      <w:r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A65AE1" w:rsidRPr="0098781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87819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="00177B73" w:rsidRPr="0098781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A2563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="002D151D" w:rsidRPr="00987819">
        <w:rPr>
          <w:rFonts w:asciiTheme="majorBidi" w:hAnsiTheme="majorBidi" w:cstheme="majorBidi"/>
          <w:sz w:val="30"/>
          <w:szCs w:val="30"/>
        </w:rPr>
        <w:t>67</w:t>
      </w:r>
      <w:r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FF3F03" w:rsidRPr="0098781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65AE1" w:rsidRPr="00987819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616F55" w:rsidRPr="00987819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15818" w:rsidRPr="00987819">
        <w:rPr>
          <w:rFonts w:asciiTheme="majorBidi" w:hAnsiTheme="majorBidi" w:cstheme="majorBidi" w:hint="cs"/>
          <w:sz w:val="30"/>
          <w:szCs w:val="30"/>
          <w:cs/>
        </w:rPr>
        <w:t xml:space="preserve">เพิ่ม </w:t>
      </w:r>
      <w:r w:rsidR="00A65AE1" w:rsidRPr="0098781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03085" w:rsidRPr="009878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742" w:rsidRPr="00987819">
        <w:rPr>
          <w:rFonts w:asciiTheme="majorBidi" w:hAnsiTheme="majorBidi" w:cstheme="majorBidi"/>
          <w:sz w:val="30"/>
          <w:szCs w:val="30"/>
          <w:cs/>
        </w:rPr>
        <w:tab/>
      </w:r>
      <w:r w:rsidR="007A6742" w:rsidRPr="00987819">
        <w:rPr>
          <w:rFonts w:asciiTheme="majorBidi" w:hAnsiTheme="majorBidi" w:cstheme="majorBidi"/>
          <w:sz w:val="30"/>
          <w:szCs w:val="30"/>
          <w:cs/>
        </w:rPr>
        <w:tab/>
      </w:r>
      <w:r w:rsidR="00117E09" w:rsidRPr="00987819">
        <w:rPr>
          <w:rFonts w:asciiTheme="majorBidi" w:hAnsiTheme="majorBidi" w:cstheme="majorBidi"/>
          <w:sz w:val="30"/>
          <w:szCs w:val="30"/>
          <w:cs/>
        </w:rPr>
        <w:t xml:space="preserve">บริษัท ธนโชคน้ำมันพืช </w:t>
      </w:r>
      <w:r w:rsidR="00E9596D" w:rsidRPr="00987819">
        <w:rPr>
          <w:rFonts w:asciiTheme="majorBidi" w:hAnsiTheme="majorBidi" w:cstheme="majorBidi"/>
          <w:sz w:val="30"/>
          <w:szCs w:val="30"/>
        </w:rPr>
        <w:t>(2012)</w:t>
      </w:r>
      <w:r w:rsidR="00117E09" w:rsidRPr="00987819">
        <w:rPr>
          <w:rFonts w:asciiTheme="majorBidi" w:hAnsiTheme="majorBidi" w:cstheme="majorBidi"/>
          <w:sz w:val="30"/>
          <w:szCs w:val="30"/>
          <w:cs/>
        </w:rPr>
        <w:t xml:space="preserve"> จํากัด</w:t>
      </w:r>
      <w:r w:rsidR="00513F5F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9A0D5F" w:rsidRPr="00987819">
        <w:rPr>
          <w:rFonts w:asciiTheme="majorBidi" w:hAnsiTheme="majorBidi" w:cstheme="majorBidi"/>
          <w:sz w:val="30"/>
          <w:szCs w:val="30"/>
        </w:rPr>
        <w:t>(</w:t>
      </w:r>
      <w:r w:rsidR="009A0D5F" w:rsidRPr="00987819">
        <w:rPr>
          <w:rFonts w:asciiTheme="majorBidi" w:hAnsiTheme="majorBidi" w:cstheme="majorBidi"/>
          <w:sz w:val="30"/>
          <w:szCs w:val="30"/>
          <w:cs/>
        </w:rPr>
        <w:t>ดูหมายเหตุ</w:t>
      </w:r>
      <w:r w:rsidR="00412104" w:rsidRPr="00987819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296A7C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BE0EAD" w:rsidRPr="00987819">
        <w:rPr>
          <w:rFonts w:asciiTheme="majorBidi" w:hAnsiTheme="majorBidi" w:cstheme="majorBidi"/>
          <w:sz w:val="30"/>
          <w:szCs w:val="30"/>
        </w:rPr>
        <w:t>8</w:t>
      </w:r>
      <w:r w:rsidR="009A0D5F" w:rsidRPr="00987819">
        <w:rPr>
          <w:rFonts w:asciiTheme="majorBidi" w:hAnsiTheme="majorBidi" w:cstheme="majorBidi"/>
          <w:sz w:val="30"/>
          <w:szCs w:val="30"/>
        </w:rPr>
        <w:t>)</w:t>
      </w:r>
    </w:p>
    <w:p w14:paraId="4CCD807E" w14:textId="77777777" w:rsidR="00E41E5D" w:rsidRPr="00987819" w:rsidRDefault="00E41E5D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311F614D" w14:textId="23858687" w:rsidR="00A931A7" w:rsidRPr="00987819" w:rsidRDefault="00A931A7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="00177B73" w:rsidRPr="0098781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="002D151D" w:rsidRPr="00987819">
        <w:rPr>
          <w:rFonts w:asciiTheme="majorBidi" w:hAnsiTheme="majorBidi" w:cstheme="majorBidi"/>
          <w:sz w:val="30"/>
          <w:szCs w:val="30"/>
        </w:rPr>
        <w:t>67</w:t>
      </w:r>
    </w:p>
    <w:p w14:paraId="1F79C37E" w14:textId="77777777" w:rsidR="009D3B51" w:rsidRPr="00987819" w:rsidRDefault="009D3B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987819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87819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8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819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987819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72F61BE4" w:rsidR="00475764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98781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D6317" w:rsidRPr="00987819">
              <w:rPr>
                <w:b/>
                <w:bCs/>
                <w:i/>
                <w:iCs/>
              </w:rPr>
              <w:t>30</w:t>
            </w:r>
            <w:r w:rsidRPr="00987819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80" w:type="pct"/>
          </w:tcPr>
          <w:p w14:paraId="4C642EC5" w14:textId="23C7DFF6" w:rsidR="00475764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87819">
              <w:t>2567</w:t>
            </w:r>
          </w:p>
        </w:tc>
        <w:tc>
          <w:tcPr>
            <w:tcW w:w="680" w:type="pct"/>
          </w:tcPr>
          <w:p w14:paraId="3A630A9E" w14:textId="50756DD5" w:rsidR="00475764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87819">
              <w:t>2566</w:t>
            </w:r>
          </w:p>
        </w:tc>
        <w:tc>
          <w:tcPr>
            <w:tcW w:w="680" w:type="pct"/>
          </w:tcPr>
          <w:p w14:paraId="049B1B14" w14:textId="6313AC21" w:rsidR="00475764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87819">
              <w:t>2567</w:t>
            </w:r>
          </w:p>
        </w:tc>
        <w:tc>
          <w:tcPr>
            <w:tcW w:w="680" w:type="pct"/>
            <w:shd w:val="clear" w:color="auto" w:fill="auto"/>
          </w:tcPr>
          <w:p w14:paraId="4D6A9346" w14:textId="5410D02C" w:rsidR="00475764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87819">
              <w:t>2566</w:t>
            </w:r>
          </w:p>
        </w:tc>
      </w:tr>
      <w:tr w:rsidR="00475764" w:rsidRPr="00987819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8781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987819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987819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C536CA" w:rsidRPr="00987819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065AFCE2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50645F0C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24,</w:t>
            </w:r>
            <w:r w:rsidR="003E6EC0" w:rsidRPr="00987819">
              <w:t>7</w:t>
            </w:r>
            <w:r w:rsidR="00FC5614" w:rsidRPr="00987819">
              <w:t>13</w:t>
            </w:r>
          </w:p>
        </w:tc>
        <w:tc>
          <w:tcPr>
            <w:tcW w:w="680" w:type="pct"/>
            <w:shd w:val="clear" w:color="auto" w:fill="auto"/>
          </w:tcPr>
          <w:p w14:paraId="5940C7F5" w14:textId="1E51251E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22,597</w:t>
            </w:r>
          </w:p>
        </w:tc>
      </w:tr>
      <w:tr w:rsidR="00C536CA" w:rsidRPr="00987819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ซื้อสินค้า</w:t>
            </w:r>
            <w:r w:rsidRPr="00987819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6BA42B23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608D6043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79,</w:t>
            </w:r>
            <w:r w:rsidR="001D6317" w:rsidRPr="00987819">
              <w:t>1</w:t>
            </w:r>
            <w:r w:rsidR="005B4B40" w:rsidRPr="00987819">
              <w:rPr>
                <w:rFonts w:hint="cs"/>
                <w:cs/>
              </w:rPr>
              <w:t>55</w:t>
            </w:r>
          </w:p>
        </w:tc>
        <w:tc>
          <w:tcPr>
            <w:tcW w:w="680" w:type="pct"/>
            <w:shd w:val="clear" w:color="auto" w:fill="auto"/>
          </w:tcPr>
          <w:p w14:paraId="1BB1EF9F" w14:textId="4FA221FA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43,820</w:t>
            </w:r>
          </w:p>
        </w:tc>
      </w:tr>
      <w:tr w:rsidR="00C536CA" w:rsidRPr="00987819" w14:paraId="52EF0698" w14:textId="77777777" w:rsidTr="004E3076">
        <w:tc>
          <w:tcPr>
            <w:tcW w:w="2280" w:type="pct"/>
            <w:shd w:val="clear" w:color="auto" w:fill="auto"/>
          </w:tcPr>
          <w:p w14:paraId="36B7BB0A" w14:textId="68C460D8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418F2E19" w14:textId="1417D108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2CE84927" w14:textId="6F65E4FE" w:rsidR="00C536CA" w:rsidRPr="00987819" w:rsidRDefault="00EA308F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664B2F5D" w14:textId="231DF27A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1,873</w:t>
            </w:r>
          </w:p>
        </w:tc>
        <w:tc>
          <w:tcPr>
            <w:tcW w:w="680" w:type="pct"/>
            <w:shd w:val="clear" w:color="auto" w:fill="auto"/>
          </w:tcPr>
          <w:p w14:paraId="6D64E696" w14:textId="66B532FF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3</w:t>
            </w:r>
            <w:r w:rsidR="00407BEC" w:rsidRPr="00987819">
              <w:rPr>
                <w:rFonts w:hint="cs"/>
                <w:cs/>
              </w:rPr>
              <w:t>40</w:t>
            </w:r>
          </w:p>
        </w:tc>
      </w:tr>
      <w:tr w:rsidR="00C536CA" w:rsidRPr="00987819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70BAE85C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1B19E723" w:rsidR="00C536CA" w:rsidRPr="00987819" w:rsidRDefault="00D474ED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rFonts w:hint="cs"/>
                <w:cs/>
              </w:rPr>
              <w:t>454</w:t>
            </w:r>
          </w:p>
        </w:tc>
        <w:tc>
          <w:tcPr>
            <w:tcW w:w="680" w:type="pct"/>
            <w:shd w:val="clear" w:color="auto" w:fill="auto"/>
          </w:tcPr>
          <w:p w14:paraId="4FF42AAB" w14:textId="596C9161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63</w:t>
            </w:r>
          </w:p>
        </w:tc>
      </w:tr>
      <w:tr w:rsidR="00C536CA" w:rsidRPr="00987819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4D710410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1B7AFB88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57</w:t>
            </w:r>
          </w:p>
        </w:tc>
        <w:tc>
          <w:tcPr>
            <w:tcW w:w="680" w:type="pct"/>
            <w:shd w:val="clear" w:color="auto" w:fill="auto"/>
          </w:tcPr>
          <w:p w14:paraId="547D36E1" w14:textId="1061880E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16</w:t>
            </w:r>
          </w:p>
        </w:tc>
      </w:tr>
      <w:tr w:rsidR="00C536CA" w:rsidRPr="00987819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987819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03B5B05C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75D103D0" w:rsidR="00C536CA" w:rsidRPr="00987819" w:rsidRDefault="005B4B40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rFonts w:hint="cs"/>
                <w:cs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14:paraId="5D29AE2A" w14:textId="772DF0D6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rFonts w:hint="cs"/>
                <w:cs/>
              </w:rPr>
              <w:t>25</w:t>
            </w:r>
          </w:p>
        </w:tc>
      </w:tr>
      <w:tr w:rsidR="00296A7C" w:rsidRPr="00987819" w14:paraId="0B3A2299" w14:textId="77777777" w:rsidTr="004E3076">
        <w:tc>
          <w:tcPr>
            <w:tcW w:w="2280" w:type="pct"/>
            <w:shd w:val="clear" w:color="auto" w:fill="auto"/>
          </w:tcPr>
          <w:p w14:paraId="6350B363" w14:textId="77777777" w:rsidR="00296A7C" w:rsidRPr="0098781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9FEC86A" w14:textId="77777777" w:rsidR="00296A7C" w:rsidRPr="0098781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E5B501E" w14:textId="77777777" w:rsidR="00296A7C" w:rsidRPr="0098781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01D5EED" w14:textId="77777777" w:rsidR="00296A7C" w:rsidRPr="0098781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1CF5D47" w14:textId="77777777" w:rsidR="00296A7C" w:rsidRPr="0098781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987819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b/>
                <w:bCs/>
                <w:cs/>
              </w:rPr>
              <w:t>บริษัทร่วม</w:t>
            </w:r>
            <w:r w:rsidRPr="00987819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E5D70" w:rsidRPr="00987819" w14:paraId="6B4CA5D2" w14:textId="77777777" w:rsidTr="004E3076">
        <w:tc>
          <w:tcPr>
            <w:tcW w:w="2280" w:type="pct"/>
            <w:shd w:val="clear" w:color="auto" w:fill="auto"/>
          </w:tcPr>
          <w:p w14:paraId="3022C897" w14:textId="7DC2E4A4" w:rsidR="004E5D70" w:rsidRPr="0098781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987819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41761E33" w14:textId="26745EC0" w:rsidR="004E5D70" w:rsidRPr="00987819" w:rsidRDefault="00FC561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323</w:t>
            </w:r>
          </w:p>
        </w:tc>
        <w:tc>
          <w:tcPr>
            <w:tcW w:w="680" w:type="pct"/>
            <w:shd w:val="clear" w:color="auto" w:fill="auto"/>
          </w:tcPr>
          <w:p w14:paraId="6B716018" w14:textId="4A241C92" w:rsidR="004E5D70" w:rsidRPr="0098781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77806330" w14:textId="3E40ABAC" w:rsidR="004E5D70" w:rsidRPr="00987819" w:rsidRDefault="00FC561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321</w:t>
            </w:r>
          </w:p>
        </w:tc>
        <w:tc>
          <w:tcPr>
            <w:tcW w:w="680" w:type="pct"/>
            <w:shd w:val="clear" w:color="auto" w:fill="auto"/>
          </w:tcPr>
          <w:p w14:paraId="136A2CFD" w14:textId="64901354" w:rsidR="004E5D70" w:rsidRPr="0098781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C536CA" w:rsidRPr="00987819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ซื้อสินค้า</w:t>
            </w:r>
            <w:r w:rsidRPr="00987819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01D55947" w:rsidR="00C536CA" w:rsidRPr="00987819" w:rsidRDefault="00147728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915</w:t>
            </w:r>
          </w:p>
        </w:tc>
        <w:tc>
          <w:tcPr>
            <w:tcW w:w="680" w:type="pct"/>
            <w:shd w:val="clear" w:color="auto" w:fill="auto"/>
          </w:tcPr>
          <w:p w14:paraId="490E1A67" w14:textId="70426A00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3D17CA9E" w14:textId="1CB1ECF0" w:rsidR="00C536CA" w:rsidRPr="00987819" w:rsidRDefault="00147728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881</w:t>
            </w:r>
          </w:p>
        </w:tc>
        <w:tc>
          <w:tcPr>
            <w:tcW w:w="680" w:type="pct"/>
            <w:shd w:val="clear" w:color="auto" w:fill="auto"/>
          </w:tcPr>
          <w:p w14:paraId="54C4EA23" w14:textId="3FBEBC43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C536CA" w:rsidRPr="00987819" w14:paraId="65861699" w14:textId="77777777" w:rsidTr="004E3076">
        <w:tc>
          <w:tcPr>
            <w:tcW w:w="2280" w:type="pct"/>
            <w:shd w:val="clear" w:color="auto" w:fill="auto"/>
          </w:tcPr>
          <w:p w14:paraId="18B22868" w14:textId="6232367C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5C4EC76" w14:textId="3BD183F4" w:rsidR="00C536CA" w:rsidRPr="00987819" w:rsidRDefault="00815F9B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3,</w:t>
            </w:r>
            <w:r w:rsidR="00130DDE" w:rsidRPr="00987819">
              <w:t>246</w:t>
            </w:r>
          </w:p>
        </w:tc>
        <w:tc>
          <w:tcPr>
            <w:tcW w:w="680" w:type="pct"/>
            <w:shd w:val="clear" w:color="auto" w:fill="auto"/>
          </w:tcPr>
          <w:p w14:paraId="6EB013B3" w14:textId="3EE97EC2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</w:t>
            </w:r>
          </w:p>
        </w:tc>
        <w:tc>
          <w:tcPr>
            <w:tcW w:w="680" w:type="pct"/>
            <w:shd w:val="clear" w:color="auto" w:fill="auto"/>
          </w:tcPr>
          <w:p w14:paraId="73F0BA01" w14:textId="62730EB7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751C9B7E" w14:textId="134939B3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</w:t>
            </w:r>
          </w:p>
        </w:tc>
      </w:tr>
      <w:tr w:rsidR="00C536CA" w:rsidRPr="00987819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59636C54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</w:t>
            </w:r>
          </w:p>
        </w:tc>
        <w:tc>
          <w:tcPr>
            <w:tcW w:w="680" w:type="pct"/>
            <w:shd w:val="clear" w:color="auto" w:fill="auto"/>
          </w:tcPr>
          <w:p w14:paraId="786EE7CC" w14:textId="78740499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2</w:t>
            </w:r>
          </w:p>
        </w:tc>
        <w:tc>
          <w:tcPr>
            <w:tcW w:w="680" w:type="pct"/>
            <w:shd w:val="clear" w:color="auto" w:fill="auto"/>
          </w:tcPr>
          <w:p w14:paraId="51BF8840" w14:textId="7308733F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101DDF1C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</w:tr>
      <w:tr w:rsidR="00C536CA" w:rsidRPr="00987819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70078CF5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33</w:t>
            </w:r>
          </w:p>
        </w:tc>
        <w:tc>
          <w:tcPr>
            <w:tcW w:w="680" w:type="pct"/>
            <w:shd w:val="clear" w:color="auto" w:fill="auto"/>
          </w:tcPr>
          <w:p w14:paraId="78FCB7C6" w14:textId="03402475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58</w:t>
            </w:r>
          </w:p>
        </w:tc>
        <w:tc>
          <w:tcPr>
            <w:tcW w:w="680" w:type="pct"/>
            <w:shd w:val="clear" w:color="auto" w:fill="auto"/>
          </w:tcPr>
          <w:p w14:paraId="12231E85" w14:textId="2A538DC9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0801FE1E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C536CA" w:rsidRPr="00987819" w14:paraId="2B62DEDB" w14:textId="77777777" w:rsidTr="004E3076">
        <w:tc>
          <w:tcPr>
            <w:tcW w:w="2280" w:type="pct"/>
            <w:shd w:val="clear" w:color="auto" w:fill="auto"/>
          </w:tcPr>
          <w:p w14:paraId="0245324E" w14:textId="37C005E0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33A796BB" w14:textId="492C9C54" w:rsidR="00C536CA" w:rsidRPr="00987819" w:rsidRDefault="001A1393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</w:t>
            </w:r>
          </w:p>
        </w:tc>
        <w:tc>
          <w:tcPr>
            <w:tcW w:w="680" w:type="pct"/>
            <w:shd w:val="clear" w:color="auto" w:fill="auto"/>
          </w:tcPr>
          <w:p w14:paraId="3F4E46D9" w14:textId="38612505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3900C52E" w14:textId="6C52F102" w:rsidR="00C536CA" w:rsidRPr="00987819" w:rsidRDefault="007D3E0E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1</w:t>
            </w:r>
          </w:p>
        </w:tc>
        <w:tc>
          <w:tcPr>
            <w:tcW w:w="680" w:type="pct"/>
            <w:shd w:val="clear" w:color="auto" w:fill="auto"/>
          </w:tcPr>
          <w:p w14:paraId="6D994116" w14:textId="444F705B" w:rsidR="00C536CA" w:rsidRPr="00987819" w:rsidRDefault="00C536CA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hint="cs"/>
                <w:cs/>
              </w:rPr>
              <w:t>1</w:t>
            </w:r>
          </w:p>
        </w:tc>
      </w:tr>
      <w:tr w:rsidR="00647360" w:rsidRPr="00987819" w14:paraId="5C852218" w14:textId="77777777" w:rsidTr="004E3076">
        <w:tc>
          <w:tcPr>
            <w:tcW w:w="2280" w:type="pct"/>
            <w:shd w:val="clear" w:color="auto" w:fill="auto"/>
          </w:tcPr>
          <w:p w14:paraId="5829149A" w14:textId="77777777" w:rsidR="00D46DE4" w:rsidRPr="00987819" w:rsidRDefault="00D46DE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7BAB78A" w14:textId="77777777" w:rsidR="00D528CC" w:rsidRPr="0098781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25D6A858" w14:textId="77777777" w:rsidR="00D528CC" w:rsidRPr="0098781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55F6C17C" w14:textId="77777777" w:rsidR="00D528CC" w:rsidRPr="0098781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D898E36" w14:textId="77777777" w:rsidR="00D528CC" w:rsidRPr="0098781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3F1D49A7" w14:textId="77777777" w:rsidR="00D528CC" w:rsidRPr="0098781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9F5F10" w14:textId="77777777" w:rsidR="00647360" w:rsidRPr="0098781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3A0EC905" w14:textId="77777777" w:rsidR="00647360" w:rsidRPr="0098781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6442A758" w14:textId="77777777" w:rsidR="00647360" w:rsidRPr="0098781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C1AD5B3" w14:textId="77777777" w:rsidR="00647360" w:rsidRPr="0098781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475764" w:rsidRPr="00987819" w14:paraId="453CEE98" w14:textId="77777777" w:rsidTr="004E3076">
        <w:tc>
          <w:tcPr>
            <w:tcW w:w="2280" w:type="pct"/>
            <w:shd w:val="clear" w:color="auto" w:fill="auto"/>
          </w:tcPr>
          <w:p w14:paraId="66BDC59A" w14:textId="00F0EA5C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987819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987819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737C6D" w:rsidRPr="0098781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737C6D" w:rsidRPr="0098781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4C2C985E" w:rsidR="00737C6D" w:rsidRPr="0098781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737C6D" w:rsidRPr="0098781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4BD52D03" w:rsidR="00737C6D" w:rsidRPr="0098781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C0A86" w:rsidRPr="00987819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987819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6A589506" w:rsidR="002C0A86" w:rsidRPr="00987819" w:rsidRDefault="001A1393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987819">
              <w:rPr>
                <w:color w:val="000000" w:themeColor="text1"/>
              </w:rPr>
              <w:t>2</w:t>
            </w:r>
            <w:r w:rsidR="003D7D2B" w:rsidRPr="00987819">
              <w:rPr>
                <w:rFonts w:hint="cs"/>
                <w:color w:val="000000" w:themeColor="text1"/>
                <w:cs/>
              </w:rPr>
              <w:t>7</w:t>
            </w:r>
            <w:r w:rsidR="00F91E1E" w:rsidRPr="00987819">
              <w:rPr>
                <w:color w:val="000000" w:themeColor="text1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057ABC0A" w14:textId="0A9B97B9" w:rsidR="002C0A86" w:rsidRPr="00987819" w:rsidRDefault="009D01A9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224</w:t>
            </w:r>
          </w:p>
        </w:tc>
        <w:tc>
          <w:tcPr>
            <w:tcW w:w="680" w:type="pct"/>
            <w:shd w:val="clear" w:color="auto" w:fill="auto"/>
          </w:tcPr>
          <w:p w14:paraId="508C8447" w14:textId="53A5DA43" w:rsidR="002C0A86" w:rsidRPr="00987819" w:rsidRDefault="00E72DFB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91</w:t>
            </w:r>
          </w:p>
        </w:tc>
        <w:tc>
          <w:tcPr>
            <w:tcW w:w="680" w:type="pct"/>
            <w:shd w:val="clear" w:color="auto" w:fill="auto"/>
          </w:tcPr>
          <w:p w14:paraId="39BB7DEC" w14:textId="4D9EB14A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rPr>
                <w:rFonts w:hint="cs"/>
                <w:cs/>
              </w:rPr>
              <w:t>71</w:t>
            </w:r>
          </w:p>
        </w:tc>
      </w:tr>
      <w:tr w:rsidR="002C0A86" w:rsidRPr="00987819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36AD71CF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23269412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C0A86" w:rsidRPr="00987819" w14:paraId="4F400205" w14:textId="77777777" w:rsidTr="00266257">
        <w:tc>
          <w:tcPr>
            <w:tcW w:w="2280" w:type="pct"/>
            <w:shd w:val="clear" w:color="auto" w:fill="auto"/>
          </w:tcPr>
          <w:p w14:paraId="1FA32227" w14:textId="77777777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7EB5531D" w:rsidR="002C0A86" w:rsidRPr="00987819" w:rsidRDefault="001A1393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1</w:t>
            </w:r>
            <w:r w:rsidR="003D7D2B" w:rsidRPr="00987819">
              <w:rPr>
                <w:rFonts w:hint="cs"/>
                <w:color w:val="000000" w:themeColor="text1"/>
                <w:cs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76B14A" w14:textId="56ECDA71" w:rsidR="002C0A86" w:rsidRPr="00987819" w:rsidRDefault="009D01A9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rPr>
                <w:color w:val="000000" w:themeColor="text1"/>
              </w:rPr>
              <w:t>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1CB32FE2" w:rsidR="002C0A86" w:rsidRPr="00987819" w:rsidRDefault="00E72DFB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5B93C0" w14:textId="2B0B4502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rPr>
                <w:rFonts w:hint="cs"/>
                <w:cs/>
              </w:rPr>
              <w:t>3</w:t>
            </w:r>
          </w:p>
        </w:tc>
      </w:tr>
      <w:tr w:rsidR="002C0A86" w:rsidRPr="00987819" w14:paraId="4935FD76" w14:textId="77777777" w:rsidTr="00266257">
        <w:tc>
          <w:tcPr>
            <w:tcW w:w="2280" w:type="pct"/>
            <w:shd w:val="clear" w:color="auto" w:fill="auto"/>
          </w:tcPr>
          <w:p w14:paraId="659A486A" w14:textId="6F74AD01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rFonts w:hint="cs"/>
                <w:cs/>
              </w:rPr>
              <w:t xml:space="preserve">     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075810AD" w:rsidR="002C0A86" w:rsidRPr="00987819" w:rsidRDefault="001A1393" w:rsidP="002C0A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987819">
              <w:rPr>
                <w:color w:val="000000" w:themeColor="text1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43FA5C83" w:rsidR="002C0A86" w:rsidRPr="00987819" w:rsidRDefault="002C0A86" w:rsidP="002C0A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rPr>
                <w:rFonts w:hint="cs"/>
                <w:color w:val="000000" w:themeColor="text1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2140A807" w:rsidR="002C0A86" w:rsidRPr="00987819" w:rsidRDefault="00E72DFB" w:rsidP="002C0A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793DFF87" w:rsidR="002C0A86" w:rsidRPr="00987819" w:rsidRDefault="002C0A86" w:rsidP="002C0A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2C0A86" w:rsidRPr="00987819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2C0A86" w:rsidRPr="00987819" w:rsidRDefault="002C0A86" w:rsidP="002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87819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3A9A4CDC" w:rsidR="002C0A86" w:rsidRPr="00987819" w:rsidRDefault="003D7D2B" w:rsidP="002C0A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987819">
              <w:rPr>
                <w:rFonts w:hint="cs"/>
                <w:b/>
                <w:bCs/>
                <w:color w:val="000000" w:themeColor="text1"/>
                <w:cs/>
              </w:rPr>
              <w:t>28</w:t>
            </w:r>
            <w:r w:rsidR="00F91E1E" w:rsidRPr="00987819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7A0EBE4F" w14:textId="1CD1F4DD" w:rsidR="002C0A86" w:rsidRPr="00987819" w:rsidRDefault="009D01A9" w:rsidP="002C0A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233</w:t>
            </w:r>
          </w:p>
        </w:tc>
        <w:tc>
          <w:tcPr>
            <w:tcW w:w="680" w:type="pct"/>
            <w:shd w:val="clear" w:color="auto" w:fill="auto"/>
          </w:tcPr>
          <w:p w14:paraId="22A7DE8D" w14:textId="2A2A100D" w:rsidR="002C0A86" w:rsidRPr="00987819" w:rsidRDefault="00E72DFB" w:rsidP="002C0A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94</w:t>
            </w:r>
          </w:p>
        </w:tc>
        <w:tc>
          <w:tcPr>
            <w:tcW w:w="680" w:type="pct"/>
            <w:shd w:val="clear" w:color="auto" w:fill="auto"/>
          </w:tcPr>
          <w:p w14:paraId="1D1198D2" w14:textId="1D4B03AB" w:rsidR="002C0A86" w:rsidRPr="00987819" w:rsidRDefault="002C0A86" w:rsidP="002C0A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987819">
              <w:rPr>
                <w:rFonts w:hint="cs"/>
                <w:b/>
                <w:bCs/>
                <w:cs/>
              </w:rPr>
              <w:t>74</w:t>
            </w:r>
          </w:p>
        </w:tc>
      </w:tr>
    </w:tbl>
    <w:p w14:paraId="1930E73D" w14:textId="0979E04E" w:rsidR="00436551" w:rsidRPr="00987819" w:rsidRDefault="004365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p w14:paraId="169F9C21" w14:textId="0423D4C6" w:rsidR="007964F3" w:rsidRPr="00987819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="002D151D" w:rsidRPr="00987819">
        <w:rPr>
          <w:rFonts w:asciiTheme="majorBidi" w:hAnsiTheme="majorBidi" w:cstheme="majorBidi"/>
          <w:sz w:val="30"/>
          <w:szCs w:val="30"/>
        </w:rPr>
        <w:t>67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987819">
        <w:rPr>
          <w:rFonts w:asciiTheme="majorBidi" w:hAnsiTheme="majorBidi" w:cstheme="majorBidi"/>
          <w:sz w:val="30"/>
          <w:szCs w:val="30"/>
        </w:rPr>
        <w:t>31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987819">
        <w:rPr>
          <w:rFonts w:asciiTheme="majorBidi" w:hAnsiTheme="majorBidi" w:cstheme="majorBidi"/>
          <w:sz w:val="30"/>
          <w:szCs w:val="30"/>
        </w:rPr>
        <w:t>2566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987819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987819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987819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987819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987819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987819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2724B209" w:rsidR="00475764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29B8075B" w:rsidR="00475764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987819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3C134095" w:rsidR="00475764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6F25E847" w:rsidR="00475764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</w:tcPr>
          <w:p w14:paraId="6E78AE2A" w14:textId="4E1376A6" w:rsidR="00475764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4E9BE0A8" w:rsidR="00475764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75764" w:rsidRPr="00987819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987819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987819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C6D" w:rsidRPr="00987819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737C6D" w:rsidRPr="00987819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1B0DFE3C" w:rsidR="00737C6D" w:rsidRPr="00987819" w:rsidRDefault="001A13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2587857E" w:rsidR="00737C6D" w:rsidRPr="00987819" w:rsidRDefault="00737C6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01D86C03" w:rsidR="00737C6D" w:rsidRPr="00987819" w:rsidRDefault="00E72D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4,432</w:t>
            </w:r>
          </w:p>
        </w:tc>
        <w:tc>
          <w:tcPr>
            <w:tcW w:w="676" w:type="pct"/>
            <w:shd w:val="clear" w:color="auto" w:fill="auto"/>
          </w:tcPr>
          <w:p w14:paraId="7C7A0114" w14:textId="46319D73" w:rsidR="00737C6D" w:rsidRPr="00987819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2,456</w:t>
            </w:r>
          </w:p>
        </w:tc>
      </w:tr>
      <w:tr w:rsidR="004E5D70" w:rsidRPr="00987819" w14:paraId="1EF2F5B1" w14:textId="77777777" w:rsidTr="00BA558D">
        <w:tc>
          <w:tcPr>
            <w:tcW w:w="2295" w:type="pct"/>
            <w:shd w:val="clear" w:color="auto" w:fill="auto"/>
          </w:tcPr>
          <w:p w14:paraId="6D31980A" w14:textId="4EF9CAF0" w:rsidR="004E5D70" w:rsidRPr="00987819" w:rsidRDefault="004E5D70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</w:tcPr>
          <w:p w14:paraId="22A2AE79" w14:textId="7368EB0B" w:rsidR="004E5D70" w:rsidRPr="00987819" w:rsidRDefault="001A1393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677" w:type="pct"/>
            <w:shd w:val="clear" w:color="auto" w:fill="auto"/>
          </w:tcPr>
          <w:p w14:paraId="560C0EBB" w14:textId="5D0F861D" w:rsidR="004E5D70" w:rsidRPr="00987819" w:rsidRDefault="004E5D70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279DED4F" w14:textId="4806309B" w:rsidR="004E5D70" w:rsidRPr="00987819" w:rsidRDefault="00E72DFB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676" w:type="pct"/>
            <w:shd w:val="clear" w:color="auto" w:fill="auto"/>
          </w:tcPr>
          <w:p w14:paraId="70A5AD36" w14:textId="03AFFD54" w:rsidR="004E5D70" w:rsidRPr="00987819" w:rsidRDefault="004E5D7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737C6D" w:rsidRPr="00987819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737C6D" w:rsidRPr="00987819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285FDE86" w:rsidR="00737C6D" w:rsidRPr="00987819" w:rsidRDefault="001A1393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737C6D" w:rsidRPr="00987819" w:rsidRDefault="00737C6D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388D886E" w:rsidR="00737C6D" w:rsidRPr="00987819" w:rsidRDefault="00E72DF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4,596</w:t>
            </w:r>
          </w:p>
        </w:tc>
        <w:tc>
          <w:tcPr>
            <w:tcW w:w="676" w:type="pct"/>
            <w:shd w:val="clear" w:color="auto" w:fill="auto"/>
          </w:tcPr>
          <w:p w14:paraId="3B3DF786" w14:textId="43E7A6CE" w:rsidR="00737C6D" w:rsidRPr="00987819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987819">
              <w:rPr>
                <w:b/>
                <w:bCs/>
              </w:rPr>
              <w:t>2,456</w:t>
            </w:r>
          </w:p>
        </w:tc>
      </w:tr>
      <w:tr w:rsidR="00475764" w:rsidRPr="00987819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130DDE" w:rsidRPr="00987819" w:rsidRDefault="00130DDE" w:rsidP="00AE2C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75764" w:rsidRPr="00987819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987819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98781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475764" w:rsidRPr="0098781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235D3" w:rsidRPr="00987819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235D3" w:rsidRPr="0098781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00E88C6E" w:rsidR="004235D3" w:rsidRPr="00987819" w:rsidRDefault="001A13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4EA3FAED" w:rsidR="004235D3" w:rsidRPr="00987819" w:rsidRDefault="00780BA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35DD5244" w:rsidR="004235D3" w:rsidRPr="00987819" w:rsidRDefault="00E72DF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676" w:type="pct"/>
            <w:shd w:val="clear" w:color="auto" w:fill="auto"/>
          </w:tcPr>
          <w:p w14:paraId="1C269E84" w14:textId="5E7F8D83" w:rsidR="004235D3" w:rsidRPr="00987819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987819">
              <w:t>421</w:t>
            </w:r>
          </w:p>
        </w:tc>
      </w:tr>
      <w:tr w:rsidR="004235D3" w:rsidRPr="00987819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235D3" w:rsidRPr="0098781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42CB783B" w:rsidR="004235D3" w:rsidRPr="00987819" w:rsidRDefault="003D7D2B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905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235D3" w:rsidRPr="00987819" w:rsidRDefault="004235D3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06A9BDD8" w:rsidR="004235D3" w:rsidRPr="00987819" w:rsidRDefault="00E72DF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5D23E4" w14:textId="3B6380EA" w:rsidR="004235D3" w:rsidRPr="00987819" w:rsidRDefault="004235D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987819">
              <w:rPr>
                <w:rFonts w:hint="cs"/>
              </w:rPr>
              <w:t>-</w:t>
            </w:r>
          </w:p>
        </w:tc>
      </w:tr>
      <w:tr w:rsidR="004235D3" w:rsidRPr="00987819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235D3" w:rsidRPr="0098781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6AC2874F" w:rsidR="004235D3" w:rsidRPr="00987819" w:rsidRDefault="003D7D2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905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235D3" w:rsidRPr="00987819" w:rsidRDefault="004235D3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70C90CE0" w:rsidR="004235D3" w:rsidRPr="00987819" w:rsidRDefault="00E72DF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676" w:type="pct"/>
            <w:shd w:val="clear" w:color="auto" w:fill="auto"/>
          </w:tcPr>
          <w:p w14:paraId="0A56DC04" w14:textId="6B081358" w:rsidR="004235D3" w:rsidRPr="00987819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421</w:t>
            </w:r>
          </w:p>
        </w:tc>
      </w:tr>
    </w:tbl>
    <w:p w14:paraId="2B86DA5B" w14:textId="77777777" w:rsidR="00C554BB" w:rsidRPr="00987819" w:rsidRDefault="00C554BB" w:rsidP="00533528"/>
    <w:p w14:paraId="7B5DC027" w14:textId="77777777" w:rsidR="00275798" w:rsidRPr="00987819" w:rsidRDefault="00275798" w:rsidP="00533528"/>
    <w:p w14:paraId="0D79A7A1" w14:textId="77777777" w:rsidR="00275798" w:rsidRPr="00987819" w:rsidRDefault="00275798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61"/>
        <w:gridCol w:w="1063"/>
        <w:gridCol w:w="1098"/>
        <w:gridCol w:w="1098"/>
        <w:gridCol w:w="1098"/>
        <w:gridCol w:w="1095"/>
      </w:tblGrid>
      <w:tr w:rsidR="009038AE" w:rsidRPr="00987819" w14:paraId="27607EF4" w14:textId="77777777" w:rsidTr="00AE2CDF">
        <w:trPr>
          <w:trHeight w:val="60"/>
          <w:tblHeader/>
        </w:trPr>
        <w:tc>
          <w:tcPr>
            <w:tcW w:w="1465" w:type="pct"/>
            <w:tcBorders>
              <w:bottom w:val="nil"/>
            </w:tcBorders>
            <w:vAlign w:val="bottom"/>
          </w:tcPr>
          <w:p w14:paraId="3C2C10AD" w14:textId="77777777" w:rsidR="00B8509E" w:rsidRPr="00987819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pct"/>
            <w:gridSpan w:val="2"/>
            <w:tcBorders>
              <w:bottom w:val="nil"/>
            </w:tcBorders>
          </w:tcPr>
          <w:p w14:paraId="70A7C87E" w14:textId="2D025636" w:rsidR="00B8509E" w:rsidRPr="00987819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82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987819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0F26FB" w:rsidRPr="00987819" w14:paraId="3FF00814" w14:textId="77777777" w:rsidTr="00AE2CDF">
        <w:trPr>
          <w:trHeight w:val="989"/>
          <w:tblHeader/>
        </w:trPr>
        <w:tc>
          <w:tcPr>
            <w:tcW w:w="1465" w:type="pct"/>
            <w:vAlign w:val="bottom"/>
          </w:tcPr>
          <w:p w14:paraId="7CA543FA" w14:textId="1D6A7F0F" w:rsidR="00114AC3" w:rsidRPr="00987819" w:rsidRDefault="00114AC3" w:rsidP="0053352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6" w:type="pct"/>
            <w:vAlign w:val="bottom"/>
          </w:tcPr>
          <w:p w14:paraId="002A67B1" w14:textId="56F738FF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 xml:space="preserve">ณ </w:t>
            </w:r>
            <w:r w:rsidRPr="00987819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987819">
              <w:rPr>
                <w:rFonts w:asciiTheme="majorBidi" w:hAnsiTheme="majorBidi" w:cstheme="majorBidi"/>
                <w:cs/>
              </w:rPr>
              <w:br/>
            </w:r>
            <w:r w:rsidRPr="00987819">
              <w:rPr>
                <w:rFonts w:asciiTheme="majorBidi" w:hAnsiTheme="majorBidi" w:cstheme="majorBidi"/>
              </w:rPr>
              <w:t xml:space="preserve">31 </w:t>
            </w:r>
            <w:r w:rsidRPr="0098781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6B2DBD16" w14:textId="75D89543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577" w:type="pct"/>
            <w:vAlign w:val="bottom"/>
          </w:tcPr>
          <w:p w14:paraId="771E4736" w14:textId="034D9735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cs/>
              </w:rPr>
              <w:br/>
            </w:r>
            <w:r w:rsidR="002C0A86" w:rsidRPr="00987819">
              <w:rPr>
                <w:rFonts w:asciiTheme="majorBidi" w:hAnsiTheme="majorBidi" w:cstheme="majorBidi"/>
              </w:rPr>
              <w:t xml:space="preserve">30 </w:t>
            </w:r>
            <w:r w:rsidR="002C0A86" w:rsidRPr="00987819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54BBEB27" w14:textId="3947A1DB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E60A03A" w14:textId="787954ED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cs/>
              </w:rPr>
              <w:br/>
            </w:r>
            <w:r w:rsidRPr="00987819">
              <w:rPr>
                <w:rFonts w:asciiTheme="majorBidi" w:hAnsiTheme="majorBidi" w:cstheme="majorBidi"/>
              </w:rPr>
              <w:t xml:space="preserve">31 </w:t>
            </w:r>
            <w:r w:rsidRPr="0098781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4839223E" w14:textId="309867E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BAD7874" w14:textId="0C1F33A6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67CA2F46" w14:textId="4668A225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987819">
              <w:rPr>
                <w:rFonts w:asciiTheme="majorBidi" w:hAnsiTheme="majorBidi" w:cstheme="majorBidi"/>
                <w:spacing w:val="-10"/>
                <w:cs/>
              </w:rPr>
              <w:t>ผลกระทบ</w:t>
            </w:r>
            <w:r w:rsidR="00AD39D9" w:rsidRPr="00987819">
              <w:rPr>
                <w:rFonts w:asciiTheme="majorBidi" w:hAnsiTheme="majorBidi" w:cstheme="majorBidi"/>
                <w:spacing w:val="-10"/>
              </w:rPr>
              <w:br/>
            </w:r>
            <w:r w:rsidRPr="00987819">
              <w:rPr>
                <w:rFonts w:asciiTheme="majorBidi" w:hAnsiTheme="majorBidi" w:cstheme="majorBidi"/>
                <w:spacing w:val="-10"/>
                <w:cs/>
              </w:rPr>
              <w:t>จา</w:t>
            </w:r>
            <w:r w:rsidRPr="00987819">
              <w:rPr>
                <w:rFonts w:asciiTheme="majorBidi" w:hAnsiTheme="majorBidi" w:cstheme="majorBidi" w:hint="cs"/>
                <w:spacing w:val="-10"/>
                <w:cs/>
              </w:rPr>
              <w:t>กการแปลงค่างบการเงิน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0B2AC523" w14:textId="0B7839D6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cs/>
              </w:rPr>
              <w:br/>
            </w:r>
            <w:r w:rsidR="002C0A86" w:rsidRPr="00987819">
              <w:rPr>
                <w:rFonts w:asciiTheme="majorBidi" w:hAnsiTheme="majorBidi" w:cstheme="majorBidi"/>
              </w:rPr>
              <w:t xml:space="preserve">30 </w:t>
            </w:r>
            <w:r w:rsidR="002C0A86" w:rsidRPr="00987819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52847E59" w14:textId="5C1C54A9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2567</w:t>
            </w:r>
          </w:p>
        </w:tc>
      </w:tr>
      <w:tr w:rsidR="009C1CF0" w:rsidRPr="00987819" w14:paraId="1DCF2FD5" w14:textId="77777777" w:rsidTr="00AE2CDF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14B3A01F" w14:textId="2B71CC79" w:rsidR="009C1CF0" w:rsidRPr="0098781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53" w:type="pct"/>
            <w:gridSpan w:val="2"/>
            <w:tcBorders>
              <w:bottom w:val="nil"/>
            </w:tcBorders>
          </w:tcPr>
          <w:p w14:paraId="42A31157" w14:textId="285A0FC2" w:rsidR="009C1CF0" w:rsidRPr="0098781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82" w:type="pct"/>
            <w:gridSpan w:val="4"/>
            <w:tcBorders>
              <w:bottom w:val="nil"/>
            </w:tcBorders>
            <w:shd w:val="clear" w:color="auto" w:fill="auto"/>
          </w:tcPr>
          <w:p w14:paraId="188ABF07" w14:textId="09BF8C89" w:rsidR="009C1CF0" w:rsidRPr="0098781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F26FB" w:rsidRPr="00987819" w14:paraId="05DC5A2B" w14:textId="77777777" w:rsidTr="00AE2CDF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31CBB2F7" w14:textId="5152FAEA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76" w:type="pct"/>
            <w:tcBorders>
              <w:bottom w:val="nil"/>
            </w:tcBorders>
          </w:tcPr>
          <w:p w14:paraId="6E9D7AFB" w14:textId="7777777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</w:tcPr>
          <w:p w14:paraId="2A83D370" w14:textId="7777777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E534B07" w14:textId="7777777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C720F20" w14:textId="7777777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3EBB38AF" w14:textId="141B3F2D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</w:tcPr>
          <w:p w14:paraId="2F7A675E" w14:textId="77777777" w:rsidR="00114AC3" w:rsidRPr="0098781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36CF4" w:rsidRPr="00987819" w14:paraId="32837E06" w14:textId="77777777" w:rsidTr="00AE2CDF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717BCF00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50D03876" w14:textId="7AA5F9A8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987819">
              <w:rPr>
                <w:rFonts w:hint="cs"/>
                <w:cs/>
              </w:rPr>
              <w:t>8.00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74B64C94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987819">
              <w:rPr>
                <w:rFonts w:hint="cs"/>
                <w:cs/>
              </w:rPr>
              <w:t>8.00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BA237C2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08A27EC5" w:rsidR="00F36CF4" w:rsidRPr="00987819" w:rsidRDefault="00F94C6D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0036867F" w:rsidR="00F36CF4" w:rsidRPr="00987819" w:rsidRDefault="00F94C6D" w:rsidP="00F36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71D1C4FB" w:rsidR="00F36CF4" w:rsidRPr="00987819" w:rsidRDefault="00F94C6D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42</w:t>
            </w:r>
          </w:p>
        </w:tc>
      </w:tr>
      <w:tr w:rsidR="00F36CF4" w:rsidRPr="00987819" w14:paraId="3867F6FA" w14:textId="77777777" w:rsidTr="00AE2CDF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465" w:type="pct"/>
          </w:tcPr>
          <w:p w14:paraId="37DBEA7B" w14:textId="144F79A2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Nam Tai Hydropower Co., Ltd.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684D0055" w14:textId="37869909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987819">
              <w:t>5.75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10A4BC69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987819">
              <w:t>5.75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1BF98F9E" w:rsidR="00F36CF4" w:rsidRPr="00987819" w:rsidRDefault="00F36CF4" w:rsidP="00F36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1,018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5CE60ABB" w:rsidR="00F36CF4" w:rsidRPr="00987819" w:rsidRDefault="00F94C6D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127DAE73" w:rsidR="00F36CF4" w:rsidRPr="00987819" w:rsidRDefault="00F94C6D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6C8BB629" w:rsidR="00F36CF4" w:rsidRPr="00987819" w:rsidRDefault="00F94C6D" w:rsidP="00F36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1,096</w:t>
            </w:r>
          </w:p>
        </w:tc>
      </w:tr>
      <w:tr w:rsidR="00F36CF4" w:rsidRPr="00987819" w14:paraId="43809E6C" w14:textId="77777777" w:rsidTr="00AE2CDF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65" w:type="pct"/>
          </w:tcPr>
          <w:p w14:paraId="077AA8AB" w14:textId="77777777" w:rsidR="00F36CF4" w:rsidRPr="00987819" w:rsidRDefault="00F36CF4" w:rsidP="00F36CF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nil"/>
            </w:tcBorders>
          </w:tcPr>
          <w:p w14:paraId="07A5656B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577" w:type="pct"/>
            <w:tcBorders>
              <w:top w:val="nil"/>
            </w:tcBorders>
            <w:shd w:val="clear" w:color="auto" w:fill="auto"/>
          </w:tcPr>
          <w:p w14:paraId="6F305D4F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2D789CAE" w14:textId="037F4692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1,034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  <w:vAlign w:val="bottom"/>
          </w:tcPr>
          <w:p w14:paraId="071F9828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  <w:vAlign w:val="bottom"/>
          </w:tcPr>
          <w:p w14:paraId="621CDAF2" w14:textId="1D09AD9E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  <w:tcBorders>
              <w:top w:val="nil"/>
            </w:tcBorders>
            <w:shd w:val="clear" w:color="auto" w:fill="auto"/>
            <w:vAlign w:val="bottom"/>
          </w:tcPr>
          <w:p w14:paraId="08085A66" w14:textId="0A34F50E" w:rsidR="00F36CF4" w:rsidRPr="00987819" w:rsidRDefault="00F94C6D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1,138</w:t>
            </w:r>
          </w:p>
        </w:tc>
      </w:tr>
      <w:tr w:rsidR="00F36CF4" w:rsidRPr="00987819" w14:paraId="0CFCA231" w14:textId="77777777" w:rsidTr="00AE2CDF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465" w:type="pct"/>
            <w:tcBorders>
              <w:bottom w:val="nil"/>
            </w:tcBorders>
          </w:tcPr>
          <w:p w14:paraId="384A64E2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987819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190D0F2A" w14:textId="20D5438A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   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987819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76" w:type="pct"/>
            <w:tcBorders>
              <w:bottom w:val="nil"/>
            </w:tcBorders>
          </w:tcPr>
          <w:p w14:paraId="250B88AA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</w:tcPr>
          <w:p w14:paraId="4686A365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722813BF" w:rsidR="00F36CF4" w:rsidRPr="00987819" w:rsidRDefault="00F36CF4" w:rsidP="00F36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63220A98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2CA9D01C" w:rsidR="00F36CF4" w:rsidRPr="00987819" w:rsidRDefault="00F94C6D" w:rsidP="00F36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F36CF4" w:rsidRPr="00987819" w14:paraId="54902D7A" w14:textId="77777777" w:rsidTr="00AE2CDF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52E6E9FF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6" w:type="pct"/>
            <w:tcBorders>
              <w:bottom w:val="nil"/>
            </w:tcBorders>
          </w:tcPr>
          <w:p w14:paraId="7FABBE50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</w:tcPr>
          <w:p w14:paraId="7AB10BBA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51BEAC2" w14:textId="32C0DE96" w:rsidR="00F36CF4" w:rsidRPr="00987819" w:rsidRDefault="00F36CF4" w:rsidP="00F36CF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1,034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32B3F210" w:rsidR="00F36CF4" w:rsidRPr="0098781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4EF9E636" w:rsidR="00F36CF4" w:rsidRPr="00987819" w:rsidRDefault="00F94C6D" w:rsidP="00F36CF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1,138</w:t>
            </w:r>
          </w:p>
        </w:tc>
      </w:tr>
    </w:tbl>
    <w:p w14:paraId="5A560FE0" w14:textId="77777777" w:rsidR="00AE2CDF" w:rsidRPr="00987819" w:rsidRDefault="00AE2CDF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61"/>
        <w:gridCol w:w="1063"/>
        <w:gridCol w:w="1098"/>
        <w:gridCol w:w="1098"/>
        <w:gridCol w:w="1098"/>
        <w:gridCol w:w="1095"/>
      </w:tblGrid>
      <w:tr w:rsidR="009038AE" w:rsidRPr="00987819" w14:paraId="3054D7EB" w14:textId="77777777" w:rsidTr="00AE2CDF">
        <w:trPr>
          <w:trHeight w:val="415"/>
          <w:tblHeader/>
        </w:trPr>
        <w:tc>
          <w:tcPr>
            <w:tcW w:w="1465" w:type="pct"/>
          </w:tcPr>
          <w:p w14:paraId="32DD7A75" w14:textId="77777777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3" w:type="pct"/>
            <w:gridSpan w:val="2"/>
            <w:vAlign w:val="bottom"/>
          </w:tcPr>
          <w:p w14:paraId="6D732A7F" w14:textId="11832303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82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03A81B" w14:textId="4E24C4AA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F26FB" w:rsidRPr="00987819" w14:paraId="53280566" w14:textId="77777777" w:rsidTr="00AE2CDF">
        <w:trPr>
          <w:trHeight w:val="415"/>
          <w:tblHeader/>
        </w:trPr>
        <w:tc>
          <w:tcPr>
            <w:tcW w:w="1465" w:type="pct"/>
          </w:tcPr>
          <w:p w14:paraId="40151CDD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6" w:type="pct"/>
            <w:vAlign w:val="bottom"/>
          </w:tcPr>
          <w:p w14:paraId="2E32129C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5C2C918" w14:textId="05C61456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</w:t>
            </w:r>
            <w:r w:rsidR="00244807" w:rsidRPr="00987819">
              <w:rPr>
                <w:rFonts w:asciiTheme="majorBidi" w:hAnsiTheme="majorBidi" w:cstheme="majorBidi"/>
              </w:rPr>
              <w:t xml:space="preserve">1 </w:t>
            </w:r>
            <w:r w:rsidRPr="00987819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987819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577" w:type="pct"/>
            <w:vAlign w:val="bottom"/>
          </w:tcPr>
          <w:p w14:paraId="4F4EE555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AF24AEB" w14:textId="56255569" w:rsidR="00067F1B" w:rsidRPr="00987819" w:rsidRDefault="002C0A8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30 </w:t>
            </w:r>
            <w:r w:rsidRPr="0098781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067F1B" w:rsidRPr="00987819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F70B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679C7F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31 </w:t>
            </w:r>
            <w:r w:rsidRPr="00987819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A31CFD7" w14:textId="4770B2AA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0B93CED3" w14:textId="1F330FF1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671983D3" w14:textId="2F4CFA01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559FD" w14:textId="7CD3DEDB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9EF79FF" w14:textId="714A854B" w:rsidR="00067F1B" w:rsidRPr="00987819" w:rsidRDefault="002C0A8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 xml:space="preserve">30 </w:t>
            </w:r>
            <w:r w:rsidRPr="0098781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067F1B" w:rsidRPr="00987819">
              <w:rPr>
                <w:rFonts w:asciiTheme="majorBidi" w:hAnsiTheme="majorBidi" w:cstheme="majorBidi" w:hint="cs"/>
                <w:cs/>
              </w:rPr>
              <w:t>2567</w:t>
            </w:r>
          </w:p>
        </w:tc>
      </w:tr>
      <w:tr w:rsidR="00D3237D" w:rsidRPr="00987819" w14:paraId="769ED34F" w14:textId="77777777" w:rsidTr="00AE2CDF">
        <w:trPr>
          <w:trHeight w:val="415"/>
          <w:tblHeader/>
        </w:trPr>
        <w:tc>
          <w:tcPr>
            <w:tcW w:w="1465" w:type="pct"/>
          </w:tcPr>
          <w:p w14:paraId="67BE2B2F" w14:textId="531D0705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53" w:type="pct"/>
            <w:gridSpan w:val="2"/>
            <w:vAlign w:val="bottom"/>
          </w:tcPr>
          <w:p w14:paraId="59A2FC61" w14:textId="20EB50F3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82" w:type="pct"/>
            <w:gridSpan w:val="4"/>
            <w:shd w:val="clear" w:color="auto" w:fill="auto"/>
            <w:vAlign w:val="bottom"/>
          </w:tcPr>
          <w:p w14:paraId="14C8CE4B" w14:textId="4827AB85" w:rsidR="00D3237D" w:rsidRPr="0098781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F26FB" w:rsidRPr="00987819" w14:paraId="611239DF" w14:textId="77777777" w:rsidTr="00AE2CDF">
        <w:trPr>
          <w:trHeight w:val="415"/>
        </w:trPr>
        <w:tc>
          <w:tcPr>
            <w:tcW w:w="1465" w:type="pct"/>
          </w:tcPr>
          <w:p w14:paraId="788831B4" w14:textId="35BFC183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4955429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FCA613E" w14:textId="6FB21842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shd w:val="clear" w:color="auto" w:fill="auto"/>
          </w:tcPr>
          <w:p w14:paraId="67AB195B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</w:tcPr>
          <w:p w14:paraId="47E97D73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</w:tcPr>
          <w:p w14:paraId="3302B07B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1EAA03E" w14:textId="6F97F0ED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F26FB" w:rsidRPr="00987819" w14:paraId="7B213345" w14:textId="77777777" w:rsidTr="00AE2CDF">
        <w:trPr>
          <w:trHeight w:val="415"/>
        </w:trPr>
        <w:tc>
          <w:tcPr>
            <w:tcW w:w="1465" w:type="pct"/>
          </w:tcPr>
          <w:p w14:paraId="36E2F301" w14:textId="25DAB2C0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202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576" w:type="pct"/>
            <w:vAlign w:val="bottom"/>
          </w:tcPr>
          <w:p w14:paraId="3B91428F" w14:textId="12B7FF30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4.45</w:t>
            </w:r>
          </w:p>
        </w:tc>
        <w:tc>
          <w:tcPr>
            <w:tcW w:w="577" w:type="pct"/>
            <w:vAlign w:val="bottom"/>
          </w:tcPr>
          <w:p w14:paraId="4EB32F95" w14:textId="29C66CF8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4.45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B35337B" w14:textId="3C8AC539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2,500</w:t>
            </w:r>
          </w:p>
        </w:tc>
        <w:tc>
          <w:tcPr>
            <w:tcW w:w="596" w:type="pct"/>
            <w:vAlign w:val="bottom"/>
          </w:tcPr>
          <w:p w14:paraId="04C9BC39" w14:textId="23BC6644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vAlign w:val="bottom"/>
          </w:tcPr>
          <w:p w14:paraId="707CDDE8" w14:textId="11D6E856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5304D30B" w14:textId="7C9BD726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715126" w:rsidRPr="00987819" w14:paraId="1F51A400" w14:textId="77777777" w:rsidTr="00AE2CDF">
        <w:trPr>
          <w:trHeight w:val="415"/>
        </w:trPr>
        <w:tc>
          <w:tcPr>
            <w:tcW w:w="1465" w:type="pct"/>
          </w:tcPr>
          <w:p w14:paraId="09BCF108" w14:textId="308CDB87" w:rsidR="00D7420B" w:rsidRPr="0098781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6" w:type="pct"/>
            <w:vAlign w:val="bottom"/>
          </w:tcPr>
          <w:p w14:paraId="3077673F" w14:textId="02131C5A" w:rsidR="00D7420B" w:rsidRPr="0098781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577" w:type="pct"/>
            <w:vAlign w:val="bottom"/>
          </w:tcPr>
          <w:p w14:paraId="6FC09D39" w14:textId="17186091" w:rsidR="00D7420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1.75 </w:t>
            </w:r>
            <w:r w:rsidR="00ED3880" w:rsidRPr="00987819">
              <w:rPr>
                <w:rFonts w:asciiTheme="majorBidi" w:hAnsiTheme="majorBidi" w:cstheme="majorBidi"/>
              </w:rPr>
              <w:t>-</w:t>
            </w:r>
            <w:r w:rsidRPr="00987819">
              <w:rPr>
                <w:rFonts w:asciiTheme="majorBidi" w:hAnsiTheme="majorBidi" w:cstheme="majorBidi"/>
              </w:rPr>
              <w:t xml:space="preserve"> 4.00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B5C7C88" w14:textId="74F6F197" w:rsidR="00D7420B" w:rsidRPr="0098781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596" w:type="pct"/>
            <w:vAlign w:val="bottom"/>
          </w:tcPr>
          <w:p w14:paraId="36224BBE" w14:textId="45870ECD" w:rsidR="00D7420B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vAlign w:val="bottom"/>
          </w:tcPr>
          <w:p w14:paraId="5CC085CC" w14:textId="7FD147B1" w:rsidR="00D7420B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(200)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60D9D1C7" w14:textId="2F087385" w:rsidR="00D7420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310</w:t>
            </w:r>
          </w:p>
        </w:tc>
      </w:tr>
      <w:tr w:rsidR="000F26FB" w:rsidRPr="00987819" w14:paraId="7E168614" w14:textId="77777777" w:rsidTr="00AE2CDF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745A91E8" w14:textId="11E7BEF5" w:rsidR="00D7420B" w:rsidRPr="0098781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7B7EADD" w14:textId="3A1A2F95" w:rsidR="00D7420B" w:rsidRPr="0098781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5BA28CD" w14:textId="456E50D3" w:rsidR="00D7420B" w:rsidRPr="00987819" w:rsidRDefault="00ED3880" w:rsidP="00B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 xml:space="preserve">1.95 </w:t>
            </w:r>
            <w:r w:rsidR="00147728" w:rsidRPr="00987819">
              <w:rPr>
                <w:rFonts w:asciiTheme="majorBidi" w:hAnsiTheme="majorBidi" w:cstheme="majorBidi"/>
              </w:rPr>
              <w:t>-</w:t>
            </w:r>
            <w:r w:rsidRPr="00987819">
              <w:rPr>
                <w:rFonts w:asciiTheme="majorBidi" w:hAnsiTheme="majorBidi" w:cstheme="majorBidi"/>
              </w:rPr>
              <w:t xml:space="preserve"> 3.70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DC501A0" w14:textId="1FBFF8C0" w:rsidR="00D7420B" w:rsidRPr="00987819" w:rsidRDefault="00D7420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vAlign w:val="bottom"/>
          </w:tcPr>
          <w:p w14:paraId="6C566D06" w14:textId="48D37900" w:rsidR="00D7420B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14,500</w:t>
            </w:r>
          </w:p>
        </w:tc>
        <w:tc>
          <w:tcPr>
            <w:tcW w:w="596" w:type="pct"/>
            <w:vAlign w:val="bottom"/>
          </w:tcPr>
          <w:p w14:paraId="4ABA6151" w14:textId="553036EF" w:rsidR="00D7420B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(12,000)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7CD1221C" w14:textId="7571878D" w:rsidR="00D7420B" w:rsidRPr="00987819" w:rsidRDefault="00693BD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2,500</w:t>
            </w:r>
          </w:p>
        </w:tc>
      </w:tr>
      <w:tr w:rsidR="000F26FB" w:rsidRPr="00987819" w14:paraId="3D68F69A" w14:textId="77777777" w:rsidTr="00AE2CDF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30B540CB" w14:textId="3B62EF3F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53E1671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29EFAFF7" w14:textId="70FA1DAC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0DF7759" w14:textId="0C7BFB3F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3,010</w:t>
            </w:r>
          </w:p>
        </w:tc>
        <w:tc>
          <w:tcPr>
            <w:tcW w:w="596" w:type="pct"/>
            <w:tcBorders>
              <w:bottom w:val="nil"/>
            </w:tcBorders>
          </w:tcPr>
          <w:p w14:paraId="2D6D6948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4F1EE3B1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185CDBCD" w14:textId="57E16266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2,810</w:t>
            </w:r>
          </w:p>
        </w:tc>
      </w:tr>
      <w:tr w:rsidR="000F26FB" w:rsidRPr="00987819" w14:paraId="6502CD20" w14:textId="77777777" w:rsidTr="00AE2CDF">
        <w:trPr>
          <w:trHeight w:val="415"/>
        </w:trPr>
        <w:tc>
          <w:tcPr>
            <w:tcW w:w="1465" w:type="pct"/>
            <w:tcBorders>
              <w:top w:val="nil"/>
              <w:bottom w:val="nil"/>
            </w:tcBorders>
          </w:tcPr>
          <w:p w14:paraId="1BBCC8BE" w14:textId="1DA4CC53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หัก ค่าเผื่อผลขาดทุนด้าน</w:t>
            </w:r>
            <w:r w:rsidR="002D2C3A" w:rsidRPr="00987819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2D2C3A" w:rsidRPr="00987819">
              <w:rPr>
                <w:rFonts w:asciiTheme="majorBidi" w:hAnsiTheme="majorBidi" w:cstheme="majorBidi"/>
                <w:cs/>
              </w:rPr>
              <w:br/>
            </w:r>
            <w:r w:rsidR="002D2C3A" w:rsidRPr="00987819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987819">
              <w:rPr>
                <w:rFonts w:asciiTheme="majorBidi" w:hAnsiTheme="majorBidi" w:cstheme="majorBidi"/>
                <w:cs/>
              </w:rPr>
              <w:t>เครดิตที่คาดว่าจ</w:t>
            </w:r>
            <w:r w:rsidR="002D2C3A" w:rsidRPr="00987819">
              <w:rPr>
                <w:rFonts w:asciiTheme="majorBidi" w:hAnsiTheme="majorBidi" w:cstheme="majorBidi" w:hint="cs"/>
                <w:cs/>
              </w:rPr>
              <w:t>ะ</w:t>
            </w:r>
            <w:r w:rsidRPr="00987819">
              <w:rPr>
                <w:rFonts w:asciiTheme="majorBidi" w:hAnsiTheme="majorBidi" w:cstheme="majorBidi"/>
                <w:cs/>
              </w:rPr>
              <w:t>เกิดขึ้น</w:t>
            </w: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76D9A903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735C26A" w14:textId="33DEB923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18405D2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</w:tcPr>
          <w:p w14:paraId="3D36D282" w14:textId="3F8C1370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1B3AC8F5" w14:textId="59CA437E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66476E33" w:rsidR="00067F1B" w:rsidRPr="0098781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F26FB" w:rsidRPr="00987819" w14:paraId="1DCD9BEB" w14:textId="77777777" w:rsidTr="00AE2CDF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5F8927E1" w14:textId="2C58D713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103" w:hanging="160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hint="cs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  <w:tcBorders>
              <w:bottom w:val="nil"/>
            </w:tcBorders>
          </w:tcPr>
          <w:p w14:paraId="2BCBD3CE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45896359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42B51B2F" w14:textId="1E355969" w:rsidR="00067F1B" w:rsidRPr="0098781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596" w:type="pct"/>
            <w:tcBorders>
              <w:bottom w:val="nil"/>
            </w:tcBorders>
          </w:tcPr>
          <w:p w14:paraId="78700D21" w14:textId="77777777" w:rsidR="00067F1B" w:rsidRPr="0098781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54919CD5" w14:textId="77777777" w:rsidR="00067F1B" w:rsidRPr="0098781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38E0A959" w14:textId="5A2CC178" w:rsidR="00067F1B" w:rsidRPr="00987819" w:rsidRDefault="00693BD3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(2,500)</w:t>
            </w:r>
          </w:p>
        </w:tc>
      </w:tr>
      <w:tr w:rsidR="00296A7C" w:rsidRPr="00987819" w14:paraId="6A641C6C" w14:textId="77777777" w:rsidTr="00AE2CDF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72BCDE78" w14:textId="28326FCD" w:rsidR="00296A7C" w:rsidRPr="00987819" w:rsidRDefault="00296A7C" w:rsidP="0029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-104" w:hanging="160"/>
              <w:rPr>
                <w:cs/>
              </w:rPr>
            </w:pPr>
            <w:r w:rsidRPr="00987819">
              <w:rPr>
                <w:rFonts w:hint="cs"/>
                <w:cs/>
              </w:rPr>
              <w:t>เงินให้กู้ยืมระยะยาวที่ถึงกำหนดชำระภายในหนึ่งปี</w:t>
            </w:r>
          </w:p>
        </w:tc>
        <w:tc>
          <w:tcPr>
            <w:tcW w:w="576" w:type="pct"/>
            <w:tcBorders>
              <w:bottom w:val="nil"/>
            </w:tcBorders>
          </w:tcPr>
          <w:p w14:paraId="52AF8373" w14:textId="77777777" w:rsidR="00296A7C" w:rsidRPr="0098781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3252B54F" w14:textId="77777777" w:rsidR="00296A7C" w:rsidRPr="0098781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  <w:vAlign w:val="bottom"/>
          </w:tcPr>
          <w:p w14:paraId="2A026C12" w14:textId="6CD74134" w:rsidR="00296A7C" w:rsidRPr="00987819" w:rsidRDefault="00831D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tcBorders>
              <w:bottom w:val="nil"/>
            </w:tcBorders>
          </w:tcPr>
          <w:p w14:paraId="39F8B63F" w14:textId="77777777" w:rsidR="00296A7C" w:rsidRPr="0098781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15746236" w14:textId="77777777" w:rsidR="00296A7C" w:rsidRPr="0098781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2CE8647F" w14:textId="32A196C1" w:rsidR="00296A7C" w:rsidRPr="00987819" w:rsidRDefault="00831D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310</w:t>
            </w:r>
          </w:p>
        </w:tc>
      </w:tr>
      <w:tr w:rsidR="000F26FB" w:rsidRPr="00987819" w14:paraId="21E9DC4A" w14:textId="77777777" w:rsidTr="00AE2CDF">
        <w:trPr>
          <w:trHeight w:val="415"/>
        </w:trPr>
        <w:tc>
          <w:tcPr>
            <w:tcW w:w="1465" w:type="pct"/>
            <w:tcBorders>
              <w:bottom w:val="nil"/>
            </w:tcBorders>
          </w:tcPr>
          <w:p w14:paraId="27CDFCC3" w14:textId="23B4CE0A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6" w:type="pct"/>
            <w:tcBorders>
              <w:bottom w:val="nil"/>
            </w:tcBorders>
          </w:tcPr>
          <w:p w14:paraId="0CDFED8C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05A8BECC" w14:textId="4EE73BB3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E5265DD" w14:textId="1F73E408" w:rsidR="00067F1B" w:rsidRPr="00987819" w:rsidRDefault="00067F1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  <w:tc>
          <w:tcPr>
            <w:tcW w:w="596" w:type="pct"/>
            <w:tcBorders>
              <w:bottom w:val="nil"/>
            </w:tcBorders>
          </w:tcPr>
          <w:p w14:paraId="1837BB9E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6B18F760" w14:textId="77777777" w:rsidR="00067F1B" w:rsidRPr="0098781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</w:tcPr>
          <w:p w14:paraId="5972BDD8" w14:textId="66F66B45" w:rsidR="00067F1B" w:rsidRPr="00987819" w:rsidRDefault="00831D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6439DA" w:rsidRPr="00987819" w14:paraId="09B6DE1F" w14:textId="77777777" w:rsidTr="00C342BE">
        <w:trPr>
          <w:tblHeader/>
        </w:trPr>
        <w:tc>
          <w:tcPr>
            <w:tcW w:w="2301" w:type="pct"/>
          </w:tcPr>
          <w:p w14:paraId="0AFF8AE7" w14:textId="370660A0" w:rsidR="006439DA" w:rsidRPr="0098781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432557DF" w14:textId="17F60F9F" w:rsidR="006439DA" w:rsidRPr="00987819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0C21DA0D" w14:textId="4FCAA320" w:rsidR="006439DA" w:rsidRPr="00987819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439DA" w:rsidRPr="00987819" w14:paraId="6AAE8E27" w14:textId="77777777" w:rsidTr="00C342BE">
        <w:trPr>
          <w:tblHeader/>
        </w:trPr>
        <w:tc>
          <w:tcPr>
            <w:tcW w:w="2301" w:type="pct"/>
          </w:tcPr>
          <w:p w14:paraId="33171E63" w14:textId="4DBB19AB" w:rsidR="006439DA" w:rsidRPr="00987819" w:rsidRDefault="00E90AF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  <w:shd w:val="clear" w:color="auto" w:fill="auto"/>
          </w:tcPr>
          <w:p w14:paraId="18F594D5" w14:textId="3458F0FE" w:rsidR="006439DA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05B7331" w14:textId="64819DCC" w:rsidR="006439DA" w:rsidRPr="0098781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6F5EE109" w14:textId="5EF194F7" w:rsidR="006439DA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5EC05FD" w14:textId="2C40E086" w:rsidR="006439DA" w:rsidRPr="0098781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0B6" w:rsidRPr="00987819" w14:paraId="55186A93" w14:textId="77777777" w:rsidTr="00C342BE">
        <w:trPr>
          <w:tblHeader/>
        </w:trPr>
        <w:tc>
          <w:tcPr>
            <w:tcW w:w="2301" w:type="pct"/>
          </w:tcPr>
          <w:p w14:paraId="4212DE83" w14:textId="77777777" w:rsidR="009740B6" w:rsidRPr="0098781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8EF31B0" w14:textId="33F10237" w:rsidR="009740B6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B520E92" w14:textId="689720F3" w:rsidR="009740B6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5605C484" w14:textId="43C6E712" w:rsidR="009740B6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650CEC0" w14:textId="5E73B7C4" w:rsidR="009740B6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740B6" w:rsidRPr="00987819" w14:paraId="362871BE" w14:textId="77777777" w:rsidTr="00C342BE">
        <w:tc>
          <w:tcPr>
            <w:tcW w:w="2301" w:type="pct"/>
          </w:tcPr>
          <w:p w14:paraId="24BD668A" w14:textId="77777777" w:rsidR="009740B6" w:rsidRPr="0098781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11138D82" w14:textId="77777777" w:rsidR="009740B6" w:rsidRPr="0098781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987819" w14:paraId="0767FD86" w14:textId="77777777" w:rsidTr="00C342BE">
        <w:tc>
          <w:tcPr>
            <w:tcW w:w="2301" w:type="pct"/>
            <w:shd w:val="clear" w:color="auto" w:fill="auto"/>
          </w:tcPr>
          <w:p w14:paraId="48A064BC" w14:textId="77777777" w:rsidR="009740B6" w:rsidRPr="00987819" w:rsidRDefault="009740B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4C454A8D" w14:textId="77777777" w:rsidR="009740B6" w:rsidRPr="0098781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1949DD4A" w14:textId="77777777" w:rsidR="009740B6" w:rsidRPr="0098781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41BB2019" w14:textId="77777777" w:rsidR="009740B6" w:rsidRPr="0098781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4" w:type="pct"/>
            <w:shd w:val="clear" w:color="auto" w:fill="auto"/>
          </w:tcPr>
          <w:p w14:paraId="42CB2C1C" w14:textId="77777777" w:rsidR="009740B6" w:rsidRPr="0098781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7E64C6" w:rsidRPr="00987819" w14:paraId="7C15D722" w14:textId="77777777" w:rsidTr="00C342BE">
        <w:tc>
          <w:tcPr>
            <w:tcW w:w="2301" w:type="pct"/>
            <w:shd w:val="clear" w:color="auto" w:fill="auto"/>
          </w:tcPr>
          <w:p w14:paraId="7FDF316A" w14:textId="710F85F5" w:rsidR="007E64C6" w:rsidRPr="00987819" w:rsidRDefault="002D2C3A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7E64C6" w:rsidRPr="009878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077AA9E" w14:textId="66997E51" w:rsidR="007E64C6" w:rsidRPr="00987819" w:rsidRDefault="009C5BF7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t>123</w:t>
            </w:r>
          </w:p>
        </w:tc>
        <w:tc>
          <w:tcPr>
            <w:tcW w:w="675" w:type="pct"/>
            <w:shd w:val="clear" w:color="auto" w:fill="auto"/>
          </w:tcPr>
          <w:p w14:paraId="79D933A8" w14:textId="62AA9266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83</w:t>
            </w:r>
          </w:p>
        </w:tc>
        <w:tc>
          <w:tcPr>
            <w:tcW w:w="675" w:type="pct"/>
            <w:shd w:val="clear" w:color="auto" w:fill="auto"/>
          </w:tcPr>
          <w:p w14:paraId="1C9FA015" w14:textId="2B4D314F" w:rsidR="007E64C6" w:rsidRPr="0098781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674" w:type="pct"/>
            <w:shd w:val="clear" w:color="auto" w:fill="auto"/>
          </w:tcPr>
          <w:p w14:paraId="32CCF669" w14:textId="6223171F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t>-</w:t>
            </w:r>
          </w:p>
        </w:tc>
      </w:tr>
      <w:tr w:rsidR="007E64C6" w:rsidRPr="00987819" w14:paraId="60D6F7FF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47DCBEB2" w14:textId="77777777" w:rsidR="007E64C6" w:rsidRPr="00987819" w:rsidRDefault="007E64C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7A8C9471" w14:textId="6F41183B" w:rsidR="007E64C6" w:rsidRPr="00987819" w:rsidRDefault="009C5BF7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123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E27B4D3" w14:textId="769A0E4E" w:rsidR="007E64C6" w:rsidRPr="0098781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83</w:t>
            </w:r>
          </w:p>
        </w:tc>
        <w:tc>
          <w:tcPr>
            <w:tcW w:w="675" w:type="pct"/>
            <w:shd w:val="clear" w:color="auto" w:fill="auto"/>
          </w:tcPr>
          <w:p w14:paraId="5450F392" w14:textId="4B69670F" w:rsidR="007E64C6" w:rsidRPr="00987819" w:rsidRDefault="00DD17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9CF7B0" w14:textId="297A35D9" w:rsidR="007E64C6" w:rsidRPr="0098781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-</w:t>
            </w:r>
          </w:p>
        </w:tc>
      </w:tr>
      <w:tr w:rsidR="00275798" w:rsidRPr="00987819" w14:paraId="046316FE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4569D32C" w14:textId="77777777" w:rsidR="00275798" w:rsidRPr="00987819" w:rsidRDefault="00275798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7D72364" w14:textId="77777777" w:rsidR="00275798" w:rsidRPr="0098781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757616" w14:textId="77777777" w:rsidR="00275798" w:rsidRPr="0098781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</w:tcPr>
          <w:p w14:paraId="2C402420" w14:textId="77777777" w:rsidR="00275798" w:rsidRPr="0098781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3B6BC50" w14:textId="77777777" w:rsidR="00275798" w:rsidRPr="0098781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AB552C" w:rsidRPr="00987819" w14:paraId="096A1304" w14:textId="77777777" w:rsidTr="00C342BE">
        <w:tc>
          <w:tcPr>
            <w:tcW w:w="2301" w:type="pct"/>
            <w:shd w:val="clear" w:color="auto" w:fill="auto"/>
          </w:tcPr>
          <w:p w14:paraId="4EF1A857" w14:textId="6FA6CC6A" w:rsidR="00AB552C" w:rsidRPr="00987819" w:rsidRDefault="00401B1F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7819">
              <w:br w:type="page"/>
            </w:r>
          </w:p>
        </w:tc>
        <w:tc>
          <w:tcPr>
            <w:tcW w:w="1350" w:type="pct"/>
            <w:gridSpan w:val="2"/>
            <w:shd w:val="clear" w:color="auto" w:fill="auto"/>
          </w:tcPr>
          <w:p w14:paraId="0697D620" w14:textId="21C00838" w:rsidR="00AB552C" w:rsidRPr="00987819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7B410BAE" w14:textId="40FF22D7" w:rsidR="00AB552C" w:rsidRPr="00987819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3A1697" w:rsidRPr="00987819" w14:paraId="3526EE6B" w14:textId="77777777" w:rsidTr="00C342BE">
        <w:tc>
          <w:tcPr>
            <w:tcW w:w="2301" w:type="pct"/>
            <w:shd w:val="clear" w:color="auto" w:fill="auto"/>
          </w:tcPr>
          <w:p w14:paraId="704338BD" w14:textId="77777777" w:rsidR="003A1697" w:rsidRPr="00987819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5DE48DA4" w14:textId="203AF39A" w:rsidR="003A1697" w:rsidRPr="0098781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41AA479" w14:textId="6C8BDAE6" w:rsidR="003A1697" w:rsidRPr="0098781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2D246BE8" w14:textId="21E741DF" w:rsidR="003A1697" w:rsidRPr="0098781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4C74BA" w14:textId="2D284D78" w:rsidR="003A1697" w:rsidRPr="0098781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1697" w:rsidRPr="00987819" w14:paraId="1A34DB56" w14:textId="77777777" w:rsidTr="00C342BE">
        <w:tc>
          <w:tcPr>
            <w:tcW w:w="2301" w:type="pct"/>
            <w:shd w:val="clear" w:color="auto" w:fill="auto"/>
          </w:tcPr>
          <w:p w14:paraId="780EA486" w14:textId="77777777" w:rsidR="003A1697" w:rsidRPr="00987819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9" w:type="pct"/>
            <w:gridSpan w:val="4"/>
            <w:shd w:val="clear" w:color="auto" w:fill="auto"/>
            <w:vAlign w:val="center"/>
          </w:tcPr>
          <w:p w14:paraId="0CB86CDC" w14:textId="5A610DBF" w:rsidR="003A1697" w:rsidRPr="0098781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878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35BB" w:rsidRPr="00987819" w14:paraId="780756BE" w14:textId="77777777" w:rsidTr="00C342BE">
        <w:tc>
          <w:tcPr>
            <w:tcW w:w="2301" w:type="pct"/>
            <w:shd w:val="clear" w:color="auto" w:fill="auto"/>
          </w:tcPr>
          <w:p w14:paraId="7D8F84F3" w14:textId="56FDCE77" w:rsidR="00EF35BB" w:rsidRPr="00987819" w:rsidRDefault="00EF35BB" w:rsidP="00533528">
            <w:pPr>
              <w:pStyle w:val="block"/>
              <w:spacing w:after="0" w:line="240" w:lineRule="auto"/>
              <w:ind w:left="152" w:right="-247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เกิดขึ้น</w:t>
            </w:r>
            <w:r w:rsidR="00D46DE4" w:rsidRPr="0098781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br/>
            </w:r>
            <w:r w:rsidR="00C536CA" w:rsidRPr="0098781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883E58" w:rsidRPr="0098781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>30</w:t>
            </w:r>
            <w:r w:rsidR="00C536CA" w:rsidRPr="0098781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75" w:type="pct"/>
            <w:shd w:val="clear" w:color="auto" w:fill="auto"/>
          </w:tcPr>
          <w:p w14:paraId="05EC5F62" w14:textId="77777777" w:rsidR="00EF35BB" w:rsidRPr="0098781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5813E4E1" w14:textId="77777777" w:rsidR="00EF35BB" w:rsidRPr="0098781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E406103" w14:textId="77777777" w:rsidR="00EF35BB" w:rsidRPr="0098781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56D65853" w14:textId="77777777" w:rsidR="00EF35BB" w:rsidRPr="0098781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EF35BB" w:rsidRPr="00987819" w14:paraId="23A8F21D" w14:textId="77777777" w:rsidTr="00C342BE">
        <w:tc>
          <w:tcPr>
            <w:tcW w:w="2301" w:type="pct"/>
          </w:tcPr>
          <w:p w14:paraId="0353CC3C" w14:textId="77777777" w:rsidR="00EF35BB" w:rsidRPr="00987819" w:rsidRDefault="00EF35B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987819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75" w:type="pct"/>
          </w:tcPr>
          <w:p w14:paraId="40CEBE36" w14:textId="65535B6A" w:rsidR="00EF35BB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675" w:type="pct"/>
            <w:shd w:val="clear" w:color="auto" w:fill="auto"/>
          </w:tcPr>
          <w:p w14:paraId="56640219" w14:textId="329BF9FA" w:rsidR="00EF35BB" w:rsidRPr="00987819" w:rsidRDefault="002D2C3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rPr>
                <w:rFonts w:hint="cs"/>
                <w:cs/>
              </w:rPr>
              <w:t>1</w:t>
            </w:r>
            <w:r w:rsidR="00BB3C11" w:rsidRPr="00987819">
              <w:t>6</w:t>
            </w:r>
          </w:p>
        </w:tc>
        <w:tc>
          <w:tcPr>
            <w:tcW w:w="675" w:type="pct"/>
            <w:shd w:val="clear" w:color="auto" w:fill="auto"/>
          </w:tcPr>
          <w:p w14:paraId="55B159D0" w14:textId="25A38F9B" w:rsidR="00EF35BB" w:rsidRPr="0098781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FCF6D83" w14:textId="2217DDC8" w:rsidR="00EF35BB" w:rsidRPr="00987819" w:rsidRDefault="00EF35B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-</w:t>
            </w:r>
          </w:p>
        </w:tc>
      </w:tr>
      <w:tr w:rsidR="00EF35BB" w:rsidRPr="00987819" w14:paraId="2C83693D" w14:textId="77777777" w:rsidTr="00C342BE">
        <w:tc>
          <w:tcPr>
            <w:tcW w:w="2301" w:type="pct"/>
          </w:tcPr>
          <w:p w14:paraId="07592F1C" w14:textId="2CA9B1F4" w:rsidR="00EF35BB" w:rsidRPr="00987819" w:rsidRDefault="00EF35B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5" w:type="pct"/>
          </w:tcPr>
          <w:p w14:paraId="0370F3C8" w14:textId="49E6E5F2" w:rsidR="00EF35BB" w:rsidRPr="00987819" w:rsidRDefault="001F296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F44F263" w14:textId="1B73DA48" w:rsidR="00EF35BB" w:rsidRPr="00987819" w:rsidRDefault="002D2C3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1</w:t>
            </w:r>
            <w:r w:rsidR="00BB3C11" w:rsidRPr="00987819">
              <w:rPr>
                <w:b/>
                <w:bCs/>
              </w:rPr>
              <w:t>6</w:t>
            </w:r>
          </w:p>
        </w:tc>
        <w:tc>
          <w:tcPr>
            <w:tcW w:w="675" w:type="pct"/>
            <w:shd w:val="clear" w:color="auto" w:fill="auto"/>
          </w:tcPr>
          <w:p w14:paraId="33137251" w14:textId="0EC8E908" w:rsidR="00EF35BB" w:rsidRPr="00987819" w:rsidRDefault="00DD17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C1569AA" w14:textId="19249B4E" w:rsidR="00EF35BB" w:rsidRPr="00987819" w:rsidRDefault="00EF35B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</w:tr>
      <w:tr w:rsidR="00412104" w:rsidRPr="00987819" w14:paraId="695E828E" w14:textId="77777777" w:rsidTr="00C342BE">
        <w:tc>
          <w:tcPr>
            <w:tcW w:w="2301" w:type="pct"/>
          </w:tcPr>
          <w:p w14:paraId="6CC00AF0" w14:textId="77777777" w:rsidR="00412104" w:rsidRPr="00987819" w:rsidRDefault="0041210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</w:tcPr>
          <w:p w14:paraId="1E708A8E" w14:textId="77777777" w:rsidR="00412104" w:rsidRPr="0098781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</w:tcPr>
          <w:p w14:paraId="5E803CAE" w14:textId="77777777" w:rsidR="00412104" w:rsidRPr="0098781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8A4C9E8" w14:textId="77777777" w:rsidR="00412104" w:rsidRPr="0098781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64E2BC4B" w14:textId="77777777" w:rsidR="00412104" w:rsidRPr="0098781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6A649B" w:rsidRPr="00987819" w14:paraId="27866074" w14:textId="77777777" w:rsidTr="00C342BE">
        <w:trPr>
          <w:trHeight w:val="311"/>
        </w:trPr>
        <w:tc>
          <w:tcPr>
            <w:tcW w:w="2301" w:type="pct"/>
          </w:tcPr>
          <w:p w14:paraId="67B04C92" w14:textId="20AAAEE1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71766F9A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67A45CBB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A649B" w:rsidRPr="00987819" w14:paraId="7DBE795C" w14:textId="77777777" w:rsidTr="00C342BE">
        <w:tc>
          <w:tcPr>
            <w:tcW w:w="2301" w:type="pct"/>
          </w:tcPr>
          <w:p w14:paraId="692F18E8" w14:textId="4F03BBD0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EDB6328" w14:textId="7058BA4E" w:rsidR="006A649B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177DE6E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7E9D0730" w14:textId="1AF8F117" w:rsidR="006A649B" w:rsidRPr="00987819" w:rsidRDefault="002C0A8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29A57C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9B" w:rsidRPr="00987819" w14:paraId="5B12B8AA" w14:textId="77777777" w:rsidTr="00C342BE">
        <w:tc>
          <w:tcPr>
            <w:tcW w:w="2301" w:type="pct"/>
          </w:tcPr>
          <w:p w14:paraId="0F42AD2B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BFA1015" w14:textId="437FEA3D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347B7B8" w14:textId="171B0542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415FC943" w14:textId="3A70575D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2B8EAC1" w14:textId="1EC77A43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649B" w:rsidRPr="00987819" w14:paraId="670DDA13" w14:textId="77777777" w:rsidTr="00C342BE">
        <w:tc>
          <w:tcPr>
            <w:tcW w:w="2301" w:type="pct"/>
          </w:tcPr>
          <w:p w14:paraId="784347B1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48224DC2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649B" w:rsidRPr="00987819" w14:paraId="343B6C0E" w14:textId="77777777" w:rsidTr="00C342BE">
        <w:tc>
          <w:tcPr>
            <w:tcW w:w="2301" w:type="pct"/>
            <w:shd w:val="clear" w:color="auto" w:fill="auto"/>
          </w:tcPr>
          <w:p w14:paraId="49F4E784" w14:textId="77777777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5362994E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8A023D3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8B0B01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2B31E56E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6A649B" w:rsidRPr="00987819" w14:paraId="365D0767" w14:textId="77777777" w:rsidTr="00C342BE">
        <w:tc>
          <w:tcPr>
            <w:tcW w:w="2301" w:type="pct"/>
            <w:shd w:val="clear" w:color="auto" w:fill="auto"/>
          </w:tcPr>
          <w:p w14:paraId="66AD1D51" w14:textId="00523EAB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1A4A8A2A" w14:textId="3A105918" w:rsidR="006A649B" w:rsidRPr="00987819" w:rsidRDefault="001F2966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675" w:type="pct"/>
            <w:shd w:val="clear" w:color="auto" w:fill="auto"/>
          </w:tcPr>
          <w:p w14:paraId="38A329A7" w14:textId="16CD1310" w:rsidR="006A649B" w:rsidRPr="00987819" w:rsidRDefault="006A649B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681AE94" w14:textId="521D77E5" w:rsidR="006A649B" w:rsidRPr="00987819" w:rsidRDefault="00DD17F0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11,</w:t>
            </w:r>
            <w:r w:rsidR="00147728" w:rsidRPr="00987819">
              <w:t>547</w:t>
            </w:r>
          </w:p>
        </w:tc>
        <w:tc>
          <w:tcPr>
            <w:tcW w:w="674" w:type="pct"/>
            <w:shd w:val="clear" w:color="auto" w:fill="auto"/>
          </w:tcPr>
          <w:p w14:paraId="1813457A" w14:textId="448C08BF" w:rsidR="006A649B" w:rsidRPr="00987819" w:rsidRDefault="006A649B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9,980</w:t>
            </w:r>
          </w:p>
        </w:tc>
      </w:tr>
      <w:tr w:rsidR="00DD17F0" w:rsidRPr="00987819" w14:paraId="111CC16B" w14:textId="77777777" w:rsidTr="00C342BE">
        <w:tc>
          <w:tcPr>
            <w:tcW w:w="2301" w:type="pct"/>
            <w:shd w:val="clear" w:color="auto" w:fill="auto"/>
          </w:tcPr>
          <w:p w14:paraId="78F4DF51" w14:textId="36EAA603" w:rsidR="00DD17F0" w:rsidRPr="00987819" w:rsidRDefault="00BB3C11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6528238E" w14:textId="036BD224" w:rsidR="00DD17F0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t>9</w:t>
            </w:r>
          </w:p>
        </w:tc>
        <w:tc>
          <w:tcPr>
            <w:tcW w:w="675" w:type="pct"/>
            <w:shd w:val="clear" w:color="auto" w:fill="auto"/>
          </w:tcPr>
          <w:p w14:paraId="4FE8E59D" w14:textId="723BC959" w:rsidR="00DD17F0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675" w:type="pct"/>
            <w:shd w:val="clear" w:color="auto" w:fill="auto"/>
          </w:tcPr>
          <w:p w14:paraId="34BD8882" w14:textId="34B5C6D9" w:rsidR="00DD17F0" w:rsidRPr="0098781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9</w:t>
            </w:r>
          </w:p>
        </w:tc>
        <w:tc>
          <w:tcPr>
            <w:tcW w:w="674" w:type="pct"/>
            <w:shd w:val="clear" w:color="auto" w:fill="auto"/>
          </w:tcPr>
          <w:p w14:paraId="662AC036" w14:textId="3C9A34B2" w:rsidR="00DD17F0" w:rsidRPr="0098781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87819">
              <w:t>-</w:t>
            </w:r>
          </w:p>
        </w:tc>
      </w:tr>
      <w:tr w:rsidR="006A649B" w:rsidRPr="00987819" w14:paraId="39830CDB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52B89F3B" w14:textId="77777777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FC17BFE" w14:textId="15C06CBD" w:rsidR="006A649B" w:rsidRPr="00987819" w:rsidRDefault="001F296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9</w:t>
            </w:r>
          </w:p>
        </w:tc>
        <w:tc>
          <w:tcPr>
            <w:tcW w:w="675" w:type="pct"/>
            <w:shd w:val="clear" w:color="auto" w:fill="auto"/>
          </w:tcPr>
          <w:p w14:paraId="0CBE85C9" w14:textId="77777777" w:rsidR="006A649B" w:rsidRPr="0098781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1F2094" w14:textId="16D6818A" w:rsidR="006A649B" w:rsidRPr="00987819" w:rsidRDefault="00DD17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11,</w:t>
            </w:r>
            <w:r w:rsidR="00147728" w:rsidRPr="00987819">
              <w:rPr>
                <w:b/>
                <w:bCs/>
              </w:rPr>
              <w:t>556</w:t>
            </w:r>
          </w:p>
        </w:tc>
        <w:tc>
          <w:tcPr>
            <w:tcW w:w="674" w:type="pct"/>
            <w:shd w:val="clear" w:color="auto" w:fill="auto"/>
          </w:tcPr>
          <w:p w14:paraId="393175DA" w14:textId="4DEB14C0" w:rsidR="006A649B" w:rsidRPr="0098781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9,980</w:t>
            </w:r>
          </w:p>
        </w:tc>
      </w:tr>
      <w:tr w:rsidR="006A649B" w:rsidRPr="00987819" w14:paraId="630C8401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3CF3284D" w14:textId="77777777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75DF540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A968BF0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C83616A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273CD037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49B" w:rsidRPr="00987819" w14:paraId="2A34A3F9" w14:textId="77777777" w:rsidTr="00C342BE">
        <w:tc>
          <w:tcPr>
            <w:tcW w:w="2301" w:type="pct"/>
            <w:shd w:val="clear" w:color="auto" w:fill="auto"/>
          </w:tcPr>
          <w:p w14:paraId="3DB729FD" w14:textId="3F7E0078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36D29A70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7B981F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87CA82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C70B0A0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49B" w:rsidRPr="00987819" w14:paraId="01E9596B" w14:textId="77777777" w:rsidTr="00C342BE">
        <w:tc>
          <w:tcPr>
            <w:tcW w:w="2301" w:type="pct"/>
            <w:shd w:val="clear" w:color="auto" w:fill="auto"/>
          </w:tcPr>
          <w:p w14:paraId="408343A0" w14:textId="25E82317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06C62580" w14:textId="7AA85A55" w:rsidR="006A649B" w:rsidRPr="00987819" w:rsidRDefault="001F296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lang w:bidi="ar-SA"/>
              </w:rPr>
            </w:pPr>
            <w:r w:rsidRPr="00987819">
              <w:rPr>
                <w:lang w:bidi="ar-SA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A9940D7" w14:textId="5AA1669E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675" w:type="pct"/>
            <w:shd w:val="clear" w:color="auto" w:fill="auto"/>
          </w:tcPr>
          <w:p w14:paraId="645971CA" w14:textId="10083596" w:rsidR="006A649B" w:rsidRPr="00987819" w:rsidRDefault="00DD17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987819">
              <w:t>2</w:t>
            </w:r>
            <w:r w:rsidR="00D847F9" w:rsidRPr="00987819">
              <w:t>79</w:t>
            </w:r>
          </w:p>
        </w:tc>
        <w:tc>
          <w:tcPr>
            <w:tcW w:w="674" w:type="pct"/>
            <w:shd w:val="clear" w:color="auto" w:fill="auto"/>
          </w:tcPr>
          <w:p w14:paraId="566F2B9F" w14:textId="3264097A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987819">
              <w:t>245</w:t>
            </w:r>
          </w:p>
        </w:tc>
      </w:tr>
      <w:tr w:rsidR="006A649B" w:rsidRPr="00987819" w14:paraId="4D75E708" w14:textId="77777777" w:rsidTr="00C342BE">
        <w:tc>
          <w:tcPr>
            <w:tcW w:w="2301" w:type="pct"/>
            <w:shd w:val="clear" w:color="auto" w:fill="auto"/>
          </w:tcPr>
          <w:p w14:paraId="2D66C678" w14:textId="31D29EA0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</w:tcPr>
          <w:p w14:paraId="5AD8C707" w14:textId="488B606E" w:rsidR="006A649B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987819">
              <w:t>72</w:t>
            </w:r>
          </w:p>
        </w:tc>
        <w:tc>
          <w:tcPr>
            <w:tcW w:w="675" w:type="pct"/>
            <w:shd w:val="clear" w:color="auto" w:fill="auto"/>
          </w:tcPr>
          <w:p w14:paraId="495844CA" w14:textId="524EAA16" w:rsidR="006A649B" w:rsidRPr="00987819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35</w:t>
            </w:r>
          </w:p>
        </w:tc>
        <w:tc>
          <w:tcPr>
            <w:tcW w:w="675" w:type="pct"/>
            <w:shd w:val="clear" w:color="auto" w:fill="auto"/>
          </w:tcPr>
          <w:p w14:paraId="5A53CCC7" w14:textId="249B8D77" w:rsidR="006A649B" w:rsidRPr="0098781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674" w:type="pct"/>
            <w:shd w:val="clear" w:color="auto" w:fill="auto"/>
          </w:tcPr>
          <w:p w14:paraId="5BE3CE80" w14:textId="32517319" w:rsidR="006A649B" w:rsidRPr="00987819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-</w:t>
            </w:r>
          </w:p>
        </w:tc>
      </w:tr>
      <w:tr w:rsidR="006A649B" w:rsidRPr="00987819" w14:paraId="3199B783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1169EF8B" w14:textId="77777777" w:rsidR="006A649B" w:rsidRPr="0098781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281768AF" w14:textId="491EFDE6" w:rsidR="006A649B" w:rsidRPr="00987819" w:rsidRDefault="001F296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72</w:t>
            </w:r>
          </w:p>
        </w:tc>
        <w:tc>
          <w:tcPr>
            <w:tcW w:w="675" w:type="pct"/>
            <w:shd w:val="clear" w:color="auto" w:fill="auto"/>
          </w:tcPr>
          <w:p w14:paraId="2517DC77" w14:textId="5DC533F2" w:rsidR="006A649B" w:rsidRPr="0098781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35</w:t>
            </w:r>
          </w:p>
        </w:tc>
        <w:tc>
          <w:tcPr>
            <w:tcW w:w="675" w:type="pct"/>
            <w:shd w:val="clear" w:color="auto" w:fill="auto"/>
          </w:tcPr>
          <w:p w14:paraId="1F71815F" w14:textId="552A9F2C" w:rsidR="006A649B" w:rsidRPr="00987819" w:rsidRDefault="00DD17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</w:t>
            </w:r>
            <w:r w:rsidR="00D847F9" w:rsidRPr="00987819">
              <w:rPr>
                <w:b/>
                <w:bCs/>
              </w:rPr>
              <w:t>79</w:t>
            </w:r>
          </w:p>
        </w:tc>
        <w:tc>
          <w:tcPr>
            <w:tcW w:w="674" w:type="pct"/>
            <w:shd w:val="clear" w:color="auto" w:fill="auto"/>
          </w:tcPr>
          <w:p w14:paraId="607CDF91" w14:textId="586249BD" w:rsidR="006A649B" w:rsidRPr="0098781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245</w:t>
            </w:r>
          </w:p>
        </w:tc>
      </w:tr>
      <w:tr w:rsidR="006A649B" w:rsidRPr="00987819" w14:paraId="021E9618" w14:textId="77777777" w:rsidTr="00C342BE">
        <w:trPr>
          <w:trHeight w:val="198"/>
        </w:trPr>
        <w:tc>
          <w:tcPr>
            <w:tcW w:w="2301" w:type="pct"/>
            <w:shd w:val="clear" w:color="auto" w:fill="auto"/>
          </w:tcPr>
          <w:p w14:paraId="080CBAA2" w14:textId="77777777" w:rsidR="00333B20" w:rsidRPr="00987819" w:rsidRDefault="00333B20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EF7131" w14:textId="77777777" w:rsidR="00275798" w:rsidRPr="00987819" w:rsidRDefault="00275798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1DD66" w14:textId="77777777" w:rsidR="00D528CC" w:rsidRPr="00987819" w:rsidRDefault="00D528CC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3B3796D4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EA217C2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B765807" w14:textId="77777777" w:rsidR="006A649B" w:rsidRPr="0098781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561BC342" w14:textId="77777777" w:rsidR="006A649B" w:rsidRPr="0098781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C83" w:rsidRPr="00987819" w14:paraId="11692E8C" w14:textId="77777777" w:rsidTr="00C342BE">
        <w:tc>
          <w:tcPr>
            <w:tcW w:w="2301" w:type="pct"/>
            <w:shd w:val="clear" w:color="auto" w:fill="auto"/>
          </w:tcPr>
          <w:p w14:paraId="2F3AEB42" w14:textId="77777777" w:rsidR="00071C83" w:rsidRPr="00987819" w:rsidRDefault="00071C83" w:rsidP="00071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656FE9CC" w14:textId="3EF263E1" w:rsidR="00071C83" w:rsidRPr="00987819" w:rsidRDefault="00071C83" w:rsidP="0007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1C83" w:rsidRPr="00987819" w14:paraId="3AA5C9D4" w14:textId="77777777" w:rsidTr="00C342BE">
        <w:tc>
          <w:tcPr>
            <w:tcW w:w="2301" w:type="pct"/>
            <w:shd w:val="clear" w:color="auto" w:fill="auto"/>
          </w:tcPr>
          <w:p w14:paraId="6A70C566" w14:textId="77777777" w:rsidR="00071C83" w:rsidRPr="00987819" w:rsidRDefault="00071C83" w:rsidP="00071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0351BA1E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15DD621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7ECA9E6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0D3EBB58" w14:textId="77777777" w:rsidR="00071C83" w:rsidRPr="00987819" w:rsidRDefault="00071C83" w:rsidP="0007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C83" w:rsidRPr="00987819" w14:paraId="248BDEBF" w14:textId="77777777" w:rsidTr="00C342BE">
        <w:tc>
          <w:tcPr>
            <w:tcW w:w="2301" w:type="pct"/>
            <w:shd w:val="clear" w:color="auto" w:fill="auto"/>
          </w:tcPr>
          <w:p w14:paraId="1967E36E" w14:textId="4AAEEA40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418CA790" w14:textId="128D6A5C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-</w:t>
            </w:r>
          </w:p>
        </w:tc>
        <w:tc>
          <w:tcPr>
            <w:tcW w:w="675" w:type="pct"/>
            <w:shd w:val="clear" w:color="auto" w:fill="auto"/>
          </w:tcPr>
          <w:p w14:paraId="4C05066B" w14:textId="7A56E14C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7D41F2B" w14:textId="65229C65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131</w:t>
            </w:r>
          </w:p>
        </w:tc>
        <w:tc>
          <w:tcPr>
            <w:tcW w:w="674" w:type="pct"/>
            <w:shd w:val="clear" w:color="auto" w:fill="auto"/>
          </w:tcPr>
          <w:p w14:paraId="1FBCAED5" w14:textId="75F5109A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6</w:t>
            </w:r>
          </w:p>
        </w:tc>
      </w:tr>
      <w:tr w:rsidR="00071C83" w:rsidRPr="00987819" w14:paraId="44646E35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0DC1567" w14:textId="563602F1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06EBC0E8" w14:textId="7501A777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131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6</w:t>
            </w:r>
          </w:p>
        </w:tc>
      </w:tr>
      <w:tr w:rsidR="00071C83" w:rsidRPr="00987819" w14:paraId="2B60E5A8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650217" w14:textId="77777777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C0E0AE9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41C595B0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40C6351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7A4B0738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071C83" w:rsidRPr="00987819" w14:paraId="4DC72D81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A484651" w14:textId="4E6E8D56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1BE75AF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2B56F67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57F7812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262E001D" w14:textId="77777777" w:rsidR="00071C83" w:rsidRPr="0098781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071C83" w:rsidRPr="00987819" w14:paraId="7DCF155C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8780AEE" w14:textId="69C42C66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0482F37" w14:textId="711BC83E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C483A42" w14:textId="5DC5AB26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9EFB166" w14:textId="76FC6E50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987819">
              <w:t>166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B754B1B" w14:textId="4B21E469" w:rsidR="00071C83" w:rsidRPr="0098781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</w:tr>
      <w:tr w:rsidR="00071C83" w:rsidRPr="00987819" w14:paraId="6C0D2480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65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492D234" w14:textId="7687B552" w:rsidR="00071C83" w:rsidRPr="0098781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F96DF4A" w14:textId="51DDD38E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A01283F" w14:textId="7DDA014C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971D738" w14:textId="303F138C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166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F5A737C" w14:textId="178D42DC" w:rsidR="00071C83" w:rsidRPr="0098781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-</w:t>
            </w:r>
          </w:p>
        </w:tc>
      </w:tr>
    </w:tbl>
    <w:p w14:paraId="3192C752" w14:textId="77777777" w:rsidR="00BC4B88" w:rsidRPr="00987819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D6E59" w14:textId="3C03A862" w:rsidR="00267988" w:rsidRPr="00987819" w:rsidRDefault="00267988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78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987819" w:rsidRDefault="0026798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E12E230" w14:textId="1341CE70" w:rsidR="005628BB" w:rsidRPr="00987819" w:rsidRDefault="005628BB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78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</w:t>
      </w:r>
      <w:r w:rsidR="00961A63" w:rsidRPr="009878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9878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9CD8911" w14:textId="77777777" w:rsidR="00101756" w:rsidRPr="00987819" w:rsidRDefault="00101756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060B656" w14:textId="49048A96" w:rsidR="00401B1F" w:rsidRPr="00987819" w:rsidRDefault="00961A63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7819">
        <w:rPr>
          <w:rFonts w:ascii="Angsana New" w:hAnsi="Angsana New" w:hint="cs"/>
          <w:sz w:val="30"/>
          <w:szCs w:val="30"/>
          <w:cs/>
        </w:rPr>
        <w:t>บริษัทได้ทำ</w:t>
      </w:r>
      <w:r w:rsidR="00714A4B" w:rsidRPr="00987819">
        <w:rPr>
          <w:rFonts w:ascii="Angsana New" w:hAnsi="Angsana New" w:hint="cs"/>
          <w:sz w:val="30"/>
          <w:szCs w:val="30"/>
          <w:cs/>
        </w:rPr>
        <w:t>สัญญาเงิน</w:t>
      </w:r>
      <w:r w:rsidRPr="00987819">
        <w:rPr>
          <w:rFonts w:ascii="Angsana New" w:hAnsi="Angsana New" w:hint="cs"/>
          <w:sz w:val="30"/>
          <w:szCs w:val="30"/>
          <w:cs/>
        </w:rPr>
        <w:t>ให้กู้ยืมระยะสั้น</w:t>
      </w:r>
      <w:r w:rsidR="00714A4B" w:rsidRPr="00987819">
        <w:rPr>
          <w:rFonts w:ascii="Angsana New" w:hAnsi="Angsana New" w:hint="cs"/>
          <w:sz w:val="30"/>
          <w:szCs w:val="30"/>
          <w:cs/>
        </w:rPr>
        <w:t>โดยไม่มีหลักประกันแก่</w:t>
      </w:r>
      <w:r w:rsidR="00714A4B" w:rsidRPr="00987819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="00714A4B" w:rsidRPr="00987819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</w:t>
      </w:r>
      <w:r w:rsidR="00401B1F" w:rsidRPr="00987819">
        <w:rPr>
          <w:rFonts w:ascii="Angsana New" w:hAnsi="Angsana New" w:hint="cs"/>
          <w:sz w:val="30"/>
          <w:szCs w:val="30"/>
          <w:cs/>
        </w:rPr>
        <w:t xml:space="preserve"> วงเงินรวม </w:t>
      </w:r>
      <w:r w:rsidR="00401B1F" w:rsidRPr="00987819">
        <w:rPr>
          <w:rFonts w:ascii="Angsana New" w:hAnsi="Angsana New"/>
          <w:sz w:val="30"/>
          <w:szCs w:val="30"/>
        </w:rPr>
        <w:t>4,000</w:t>
      </w:r>
      <w:r w:rsidR="00401B1F" w:rsidRPr="00987819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เงินกู้ยืมดังกล่าวมีกำหนดชำระคืน อัตราดอกเบี้ยและเงื่อนไขตามข้อกำหนดในสัญญา ณ วันที่ </w:t>
      </w:r>
      <w:r w:rsidR="00C536CA" w:rsidRPr="00987819">
        <w:rPr>
          <w:rFonts w:ascii="Angsana New" w:hAnsi="Angsana New"/>
          <w:sz w:val="30"/>
          <w:szCs w:val="30"/>
        </w:rPr>
        <w:t xml:space="preserve">30 </w:t>
      </w:r>
      <w:r w:rsidR="00C536CA" w:rsidRPr="0098781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536CA" w:rsidRPr="00987819">
        <w:rPr>
          <w:rFonts w:ascii="Angsana New" w:hAnsi="Angsana New"/>
          <w:sz w:val="30"/>
          <w:szCs w:val="30"/>
        </w:rPr>
        <w:t>25</w:t>
      </w:r>
      <w:r w:rsidR="00401B1F" w:rsidRPr="00987819">
        <w:rPr>
          <w:rFonts w:ascii="Angsana New" w:hAnsi="Angsana New"/>
          <w:sz w:val="30"/>
          <w:szCs w:val="30"/>
        </w:rPr>
        <w:t xml:space="preserve">67 </w:t>
      </w:r>
      <w:r w:rsidR="00401B1F" w:rsidRPr="00987819">
        <w:rPr>
          <w:rFonts w:ascii="Angsana New" w:hAnsi="Angsana New" w:hint="cs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9318D5" w:rsidRPr="00987819">
        <w:rPr>
          <w:rFonts w:ascii="Angsana New" w:hAnsi="Angsana New"/>
          <w:sz w:val="30"/>
          <w:szCs w:val="30"/>
        </w:rPr>
        <w:t>2,500</w:t>
      </w:r>
      <w:r w:rsidR="00401B1F" w:rsidRPr="0098781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D2C3A" w:rsidRPr="00987819">
        <w:rPr>
          <w:rFonts w:ascii="Angsana New" w:hAnsi="Angsana New" w:hint="cs"/>
          <w:sz w:val="30"/>
          <w:szCs w:val="30"/>
          <w:cs/>
        </w:rPr>
        <w:t xml:space="preserve"> </w:t>
      </w:r>
      <w:r w:rsidR="002D2C3A" w:rsidRPr="00987819">
        <w:rPr>
          <w:rFonts w:ascii="Angsana New" w:hAnsi="Angsana New"/>
          <w:sz w:val="30"/>
          <w:szCs w:val="30"/>
          <w:cs/>
        </w:rPr>
        <w:br/>
      </w:r>
      <w:r w:rsidR="005B4B40" w:rsidRPr="00987819">
        <w:rPr>
          <w:rFonts w:ascii="Angsana New" w:hAnsi="Angsana New"/>
          <w:i/>
          <w:iCs/>
          <w:sz w:val="30"/>
          <w:szCs w:val="30"/>
        </w:rPr>
        <w:t>(</w:t>
      </w:r>
      <w:r w:rsidR="00883E58" w:rsidRPr="00987819">
        <w:rPr>
          <w:rFonts w:ascii="Angsana New" w:hAnsi="Angsana New"/>
          <w:i/>
          <w:iCs/>
          <w:sz w:val="30"/>
          <w:szCs w:val="30"/>
        </w:rPr>
        <w:t>31</w:t>
      </w:r>
      <w:r w:rsidR="00401B1F" w:rsidRPr="00987819">
        <w:rPr>
          <w:rFonts w:ascii="Angsana New" w:hAnsi="Angsana New"/>
          <w:i/>
          <w:iCs/>
          <w:sz w:val="30"/>
          <w:szCs w:val="30"/>
        </w:rPr>
        <w:t xml:space="preserve"> </w:t>
      </w:r>
      <w:r w:rsidR="00401B1F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83E58" w:rsidRPr="00987819">
        <w:rPr>
          <w:rFonts w:ascii="Angsana New" w:hAnsi="Angsana New"/>
          <w:i/>
          <w:iCs/>
          <w:sz w:val="30"/>
          <w:szCs w:val="30"/>
        </w:rPr>
        <w:t>2566</w:t>
      </w:r>
      <w:r w:rsidR="00401B1F" w:rsidRPr="00987819">
        <w:rPr>
          <w:rFonts w:ascii="Angsana New" w:hAnsi="Angsana New"/>
          <w:i/>
          <w:iCs/>
          <w:sz w:val="30"/>
          <w:szCs w:val="30"/>
        </w:rPr>
        <w:t xml:space="preserve">: </w:t>
      </w:r>
      <w:r w:rsidR="00401B1F" w:rsidRPr="00987819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401B1F" w:rsidRPr="00987819">
        <w:rPr>
          <w:rFonts w:ascii="Angsana New" w:hAnsi="Angsana New"/>
          <w:i/>
          <w:iCs/>
          <w:sz w:val="30"/>
          <w:szCs w:val="30"/>
        </w:rPr>
        <w:t>)</w:t>
      </w:r>
    </w:p>
    <w:p w14:paraId="6E1B2542" w14:textId="77777777" w:rsidR="00BC4B88" w:rsidRPr="00987819" w:rsidRDefault="00BC4B88" w:rsidP="00BC4B8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1FB01F9" w14:textId="7DB2BE80" w:rsidR="00401B1F" w:rsidRPr="0098781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8781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สัญญาซื้อขายน้ำมันพืชใช้แล้ว</w:t>
      </w:r>
    </w:p>
    <w:p w14:paraId="05878E00" w14:textId="77777777" w:rsidR="00401B1F" w:rsidRPr="00987819" w:rsidRDefault="00401B1F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C5F56B3" w14:textId="4AC3AF5D" w:rsidR="00401B1F" w:rsidRPr="0098781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7819">
        <w:rPr>
          <w:rFonts w:ascii="Angsana New" w:hAnsi="Angsana New"/>
          <w:sz w:val="30"/>
          <w:szCs w:val="30"/>
          <w:cs/>
        </w:rPr>
        <w:t>บริษัทได้ทำสัญญาซื้อขายน้ำมันพืชใช้แล้วกับกิจการร่วมค้าแห่งหนึ่ง โดยบริษัทซื้อขายน้ำมันพืชใช้แล้วในปริมาณและราคาภายใต้เงื่อนไขข้อผูกพันที่กำหนดในสัญญา</w:t>
      </w:r>
    </w:p>
    <w:p w14:paraId="2D2E19CE" w14:textId="77777777" w:rsidR="009318D5" w:rsidRPr="00987819" w:rsidRDefault="009318D5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1765167" w14:textId="2D726D61" w:rsidR="00401B1F" w:rsidRPr="0098781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8781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สัญญาขายผลิตภัณฑ์น้ำมัน</w:t>
      </w:r>
    </w:p>
    <w:p w14:paraId="431DB6B5" w14:textId="77777777" w:rsidR="00401B1F" w:rsidRPr="00987819" w:rsidRDefault="00401B1F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1708F85" w14:textId="4568BAAE" w:rsidR="00D46DE4" w:rsidRPr="0098781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7819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บริษัทได้ทำสัญญาซื้อขายผลิตภัณฑ์น้ำมันกับกิจการร่วมค้าแห่งหนึ่ง โดยบริษัทขายผลิตภัณฑ์น้ำมันในปริมาณและราคาภายใต้เงื่อนไขข้อผูกพันที่กำหนดในสัญญา</w:t>
      </w:r>
    </w:p>
    <w:p w14:paraId="1CD49BFE" w14:textId="77777777" w:rsidR="009318D5" w:rsidRPr="00987819" w:rsidRDefault="009318D5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2C8FA9D" w14:textId="77777777" w:rsidR="00275798" w:rsidRPr="00987819" w:rsidRDefault="0027579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FCC851" w14:textId="77777777" w:rsidR="00275798" w:rsidRPr="00987819" w:rsidRDefault="0027579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B94FBD" w14:textId="77777777" w:rsidR="00275798" w:rsidRPr="00987819" w:rsidRDefault="0027579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00E6E97" w14:textId="77777777" w:rsidR="00275798" w:rsidRPr="00987819" w:rsidRDefault="00275798" w:rsidP="00301DB9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4EF51E1" w14:textId="673E010F" w:rsidR="00313EA6" w:rsidRPr="00987819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1DFAB691" w14:textId="77777777" w:rsidR="00A010DE" w:rsidRPr="00987819" w:rsidRDefault="00A010DE" w:rsidP="00436551">
      <w:pPr>
        <w:ind w:left="567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010DE" w:rsidRPr="00987819" w14:paraId="0B1C900D" w14:textId="77777777" w:rsidTr="00BC4B88">
        <w:trPr>
          <w:cantSplit/>
        </w:trPr>
        <w:tc>
          <w:tcPr>
            <w:tcW w:w="4228" w:type="dxa"/>
            <w:vAlign w:val="bottom"/>
          </w:tcPr>
          <w:p w14:paraId="363AA999" w14:textId="77777777" w:rsidR="00A010DE" w:rsidRPr="00987819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03893305" w14:textId="77777777" w:rsidR="00A010DE" w:rsidRPr="00987819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987819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987819" w14:paraId="6801F665" w14:textId="77777777" w:rsidTr="00BC4B88">
        <w:trPr>
          <w:cantSplit/>
        </w:trPr>
        <w:tc>
          <w:tcPr>
            <w:tcW w:w="4228" w:type="dxa"/>
            <w:vAlign w:val="bottom"/>
          </w:tcPr>
          <w:p w14:paraId="606013FF" w14:textId="77777777" w:rsidR="00AF2E5C" w:rsidRPr="0098781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</w:tcPr>
          <w:p w14:paraId="60EC0A95" w14:textId="7CB5DBE4" w:rsidR="00AF2E5C" w:rsidRPr="00987819" w:rsidRDefault="00BD733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5A5ED403" w14:textId="7F4CB308" w:rsidR="00AF2E5C" w:rsidRPr="0098781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02F867C9" w14:textId="0060F4FC" w:rsidR="00AF2E5C" w:rsidRPr="00987819" w:rsidRDefault="00BD733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0EB244B1" w14:textId="3F8A191E" w:rsidR="00AF2E5C" w:rsidRPr="0098781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2E5C" w:rsidRPr="00987819" w14:paraId="4A45D28E" w14:textId="77777777" w:rsidTr="00BC4B88">
        <w:trPr>
          <w:cantSplit/>
        </w:trPr>
        <w:tc>
          <w:tcPr>
            <w:tcW w:w="4228" w:type="dxa"/>
            <w:vAlign w:val="bottom"/>
          </w:tcPr>
          <w:p w14:paraId="61CF0B8D" w14:textId="430A0B68" w:rsidR="00AF2E5C" w:rsidRPr="0098781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</w:tcPr>
          <w:p w14:paraId="5EFB0F57" w14:textId="6EC17138" w:rsidR="00AF2E5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08864C1" w14:textId="4C32BF4D" w:rsidR="00AF2E5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B8E2C62" w14:textId="345B7631" w:rsidR="00AF2E5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48499780" w14:textId="5F46F7B4" w:rsidR="00AF2E5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2E5C" w:rsidRPr="00987819" w14:paraId="751576F4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73AB6F3E" w14:textId="77777777" w:rsidR="00AF2E5C" w:rsidRPr="0098781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5"/>
            <w:vAlign w:val="bottom"/>
          </w:tcPr>
          <w:p w14:paraId="12D79FAD" w14:textId="77777777" w:rsidR="00AF2E5C" w:rsidRPr="0098781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E64C6" w:rsidRPr="00987819" w14:paraId="30FBB3C4" w14:textId="77777777" w:rsidTr="00BC4B88">
        <w:trPr>
          <w:cantSplit/>
        </w:trPr>
        <w:tc>
          <w:tcPr>
            <w:tcW w:w="4228" w:type="dxa"/>
            <w:hideMark/>
          </w:tcPr>
          <w:p w14:paraId="538156F1" w14:textId="77777777" w:rsidR="007E64C6" w:rsidRPr="0098781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gridSpan w:val="2"/>
          </w:tcPr>
          <w:p w14:paraId="23F12F66" w14:textId="6D387E6A" w:rsidR="007E64C6" w:rsidRPr="00987819" w:rsidRDefault="001F296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22,</w:t>
            </w:r>
            <w:r w:rsidR="00D735E9" w:rsidRPr="00987819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1238" w:type="dxa"/>
          </w:tcPr>
          <w:p w14:paraId="76B41958" w14:textId="51E2681C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21,378</w:t>
            </w:r>
          </w:p>
        </w:tc>
        <w:tc>
          <w:tcPr>
            <w:tcW w:w="1238" w:type="dxa"/>
          </w:tcPr>
          <w:p w14:paraId="763D3522" w14:textId="273A3787" w:rsidR="007E64C6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11,985</w:t>
            </w:r>
          </w:p>
        </w:tc>
        <w:tc>
          <w:tcPr>
            <w:tcW w:w="1238" w:type="dxa"/>
          </w:tcPr>
          <w:p w14:paraId="252C5669" w14:textId="77C48864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6,630</w:t>
            </w:r>
          </w:p>
        </w:tc>
      </w:tr>
      <w:tr w:rsidR="007E64C6" w:rsidRPr="00987819" w14:paraId="45B8B970" w14:textId="77777777" w:rsidTr="00BC4B88">
        <w:trPr>
          <w:cantSplit/>
        </w:trPr>
        <w:tc>
          <w:tcPr>
            <w:tcW w:w="4228" w:type="dxa"/>
            <w:hideMark/>
          </w:tcPr>
          <w:p w14:paraId="432C33D4" w14:textId="77777777" w:rsidR="007E64C6" w:rsidRPr="0098781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  <w:gridSpan w:val="2"/>
          </w:tcPr>
          <w:p w14:paraId="11CD2CC0" w14:textId="77777777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64C6" w:rsidRPr="00987819" w14:paraId="05A52787" w14:textId="77777777" w:rsidTr="00BC4B88">
        <w:trPr>
          <w:cantSplit/>
        </w:trPr>
        <w:tc>
          <w:tcPr>
            <w:tcW w:w="4228" w:type="dxa"/>
            <w:hideMark/>
          </w:tcPr>
          <w:p w14:paraId="5AAEE024" w14:textId="77777777" w:rsidR="007E64C6" w:rsidRPr="00987819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01D9B8D9" w14:textId="64031865" w:rsidR="007E64C6" w:rsidRPr="00987819" w:rsidRDefault="001F296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238" w:type="dxa"/>
          </w:tcPr>
          <w:p w14:paraId="1895024D" w14:textId="02EB393F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238" w:type="dxa"/>
          </w:tcPr>
          <w:p w14:paraId="2785F08F" w14:textId="34854154" w:rsidR="007E64C6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38" w:type="dxa"/>
          </w:tcPr>
          <w:p w14:paraId="586A6B59" w14:textId="33903C91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260</w:t>
            </w:r>
          </w:p>
        </w:tc>
      </w:tr>
      <w:tr w:rsidR="007E64C6" w:rsidRPr="00987819" w14:paraId="087935BF" w14:textId="77777777" w:rsidTr="00BC4B88">
        <w:trPr>
          <w:cantSplit/>
        </w:trPr>
        <w:tc>
          <w:tcPr>
            <w:tcW w:w="4228" w:type="dxa"/>
            <w:hideMark/>
          </w:tcPr>
          <w:p w14:paraId="2BEA12A0" w14:textId="1D3AD9B7" w:rsidR="007E64C6" w:rsidRPr="00987819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   </w:t>
            </w:r>
            <w:r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</w:rPr>
              <w:t>-</w:t>
            </w:r>
            <w:r w:rsidRPr="00987819">
              <w:rPr>
                <w:rFonts w:asciiTheme="majorBidi" w:hAnsiTheme="majorBidi" w:cs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</w:rPr>
              <w:t>6</w:t>
            </w:r>
            <w:r w:rsidRPr="009878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DD960E3" w14:textId="54F5FEC4" w:rsidR="007E64C6" w:rsidRPr="00987819" w:rsidRDefault="001F296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238" w:type="dxa"/>
          </w:tcPr>
          <w:p w14:paraId="2766B95C" w14:textId="36D80FBC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238" w:type="dxa"/>
          </w:tcPr>
          <w:p w14:paraId="2AE1D08B" w14:textId="31A73F97" w:rsidR="007E64C6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</w:tcPr>
          <w:p w14:paraId="340A4155" w14:textId="55A39495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5</w:t>
            </w:r>
          </w:p>
        </w:tc>
      </w:tr>
      <w:tr w:rsidR="007E64C6" w:rsidRPr="00987819" w14:paraId="7376D962" w14:textId="77777777" w:rsidTr="00BC4B88">
        <w:trPr>
          <w:cantSplit/>
        </w:trPr>
        <w:tc>
          <w:tcPr>
            <w:tcW w:w="4228" w:type="dxa"/>
            <w:hideMark/>
          </w:tcPr>
          <w:p w14:paraId="2D0F8806" w14:textId="77777777" w:rsidR="007E64C6" w:rsidRPr="00987819" w:rsidRDefault="007E64C6" w:rsidP="00533528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   </w:t>
            </w:r>
            <w:r w:rsidRPr="00987819">
              <w:rPr>
                <w:rFonts w:asciiTheme="majorBidi" w:hAnsiTheme="majorBidi" w:cstheme="majorBidi"/>
              </w:rPr>
              <w:t>6</w:t>
            </w:r>
            <w:r w:rsidRPr="00987819">
              <w:rPr>
                <w:rFonts w:asciiTheme="majorBidi" w:hAnsiTheme="majorBidi" w:cstheme="majorBidi"/>
                <w:cs/>
              </w:rPr>
              <w:t xml:space="preserve"> - </w:t>
            </w:r>
            <w:r w:rsidRPr="00987819">
              <w:rPr>
                <w:rFonts w:asciiTheme="majorBidi" w:hAnsiTheme="majorBidi" w:cstheme="majorBidi"/>
              </w:rPr>
              <w:t>12</w:t>
            </w:r>
            <w:r w:rsidRPr="009878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7E22B64" w14:textId="1054E861" w:rsidR="007E64C6" w:rsidRPr="00987819" w:rsidRDefault="001F296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238" w:type="dxa"/>
          </w:tcPr>
          <w:p w14:paraId="4AA773AB" w14:textId="5396E542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238" w:type="dxa"/>
          </w:tcPr>
          <w:p w14:paraId="150D46E2" w14:textId="1EBF1461" w:rsidR="007E64C6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38" w:type="dxa"/>
          </w:tcPr>
          <w:p w14:paraId="396504D3" w14:textId="1C327617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</w:t>
            </w:r>
          </w:p>
        </w:tc>
      </w:tr>
      <w:tr w:rsidR="007E64C6" w:rsidRPr="00987819" w14:paraId="4501F088" w14:textId="77777777" w:rsidTr="00BC4B88">
        <w:trPr>
          <w:cantSplit/>
        </w:trPr>
        <w:tc>
          <w:tcPr>
            <w:tcW w:w="4228" w:type="dxa"/>
            <w:hideMark/>
          </w:tcPr>
          <w:p w14:paraId="317E706D" w14:textId="77777777" w:rsidR="007E64C6" w:rsidRPr="00987819" w:rsidRDefault="007E64C6" w:rsidP="00533528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987819">
              <w:rPr>
                <w:rFonts w:asciiTheme="majorBidi" w:hAnsiTheme="majorBidi" w:cstheme="majorBidi"/>
              </w:rPr>
              <w:t>12</w:t>
            </w:r>
            <w:r w:rsidRPr="009878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5AABC7C2" w14:textId="25EB2C90" w:rsidR="007E64C6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1,80</w:t>
            </w:r>
            <w:r w:rsidR="005B4B40" w:rsidRPr="0098781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3558417D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1,523</w:t>
            </w:r>
          </w:p>
        </w:tc>
        <w:tc>
          <w:tcPr>
            <w:tcW w:w="1238" w:type="dxa"/>
          </w:tcPr>
          <w:p w14:paraId="3061F65D" w14:textId="204423B7" w:rsidR="007E64C6" w:rsidRPr="00987819" w:rsidRDefault="009318D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4495506E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18</w:t>
            </w:r>
          </w:p>
        </w:tc>
      </w:tr>
      <w:tr w:rsidR="007E64C6" w:rsidRPr="00987819" w14:paraId="0CA3B20A" w14:textId="77777777" w:rsidTr="00BC4B88">
        <w:trPr>
          <w:cantSplit/>
        </w:trPr>
        <w:tc>
          <w:tcPr>
            <w:tcW w:w="4228" w:type="dxa"/>
            <w:hideMark/>
          </w:tcPr>
          <w:p w14:paraId="76757941" w14:textId="77777777" w:rsidR="007E64C6" w:rsidRPr="00987819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  <w:gridSpan w:val="2"/>
          </w:tcPr>
          <w:p w14:paraId="13B9A961" w14:textId="3119007C" w:rsidR="007E64C6" w:rsidRPr="00987819" w:rsidRDefault="005A69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25,</w:t>
            </w:r>
            <w:r w:rsidR="00D735E9" w:rsidRPr="00987819">
              <w:rPr>
                <w:rFonts w:asciiTheme="majorBidi" w:hAnsiTheme="majorBidi" w:cstheme="majorBidi"/>
                <w:b/>
                <w:bCs/>
              </w:rPr>
              <w:t>650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2C521151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23,831</w:t>
            </w:r>
          </w:p>
        </w:tc>
        <w:tc>
          <w:tcPr>
            <w:tcW w:w="1238" w:type="dxa"/>
          </w:tcPr>
          <w:p w14:paraId="23F0019F" w14:textId="101E79EE" w:rsidR="007E64C6" w:rsidRPr="00987819" w:rsidRDefault="009318D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12,252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14A07C71" w:rsidR="007E64C6" w:rsidRPr="0098781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6,915</w:t>
            </w:r>
          </w:p>
        </w:tc>
      </w:tr>
      <w:tr w:rsidR="007E64C6" w:rsidRPr="00987819" w14:paraId="24380343" w14:textId="77777777" w:rsidTr="00BC4B88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E64C6" w:rsidRPr="0098781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87819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gridSpan w:val="2"/>
            <w:vAlign w:val="bottom"/>
          </w:tcPr>
          <w:p w14:paraId="2103FE1A" w14:textId="6AB2D883" w:rsidR="007E64C6" w:rsidRPr="0098781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(61</w:t>
            </w:r>
            <w:r w:rsidR="005B4B40" w:rsidRPr="00987819">
              <w:rPr>
                <w:rFonts w:asciiTheme="majorBidi" w:hAnsiTheme="majorBidi" w:cstheme="majorBidi"/>
              </w:rPr>
              <w:t>2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64B9733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(539)</w:t>
            </w:r>
          </w:p>
        </w:tc>
        <w:tc>
          <w:tcPr>
            <w:tcW w:w="1238" w:type="dxa"/>
            <w:vAlign w:val="bottom"/>
          </w:tcPr>
          <w:p w14:paraId="4BB42443" w14:textId="2F6797C9" w:rsidR="007E64C6" w:rsidRPr="00987819" w:rsidRDefault="009318D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0CDA3E94" w:rsidR="007E64C6" w:rsidRPr="0098781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(8)</w:t>
            </w:r>
          </w:p>
        </w:tc>
      </w:tr>
      <w:tr w:rsidR="007E64C6" w:rsidRPr="00987819" w14:paraId="6E29D290" w14:textId="77777777" w:rsidTr="00BC4B88">
        <w:trPr>
          <w:cantSplit/>
        </w:trPr>
        <w:tc>
          <w:tcPr>
            <w:tcW w:w="4228" w:type="dxa"/>
            <w:hideMark/>
          </w:tcPr>
          <w:p w14:paraId="13E1F197" w14:textId="77777777" w:rsidR="007E64C6" w:rsidRPr="00987819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  <w:gridSpan w:val="2"/>
          </w:tcPr>
          <w:p w14:paraId="5DFDF5EF" w14:textId="47EEEAAF" w:rsidR="007E64C6" w:rsidRPr="00987819" w:rsidRDefault="005A69D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25,038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16430F3E" w:rsidR="007E64C6" w:rsidRPr="0098781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23,292</w:t>
            </w:r>
          </w:p>
        </w:tc>
        <w:tc>
          <w:tcPr>
            <w:tcW w:w="1238" w:type="dxa"/>
          </w:tcPr>
          <w:p w14:paraId="4E94F98B" w14:textId="7C68E4A6" w:rsidR="007E64C6" w:rsidRPr="00987819" w:rsidRDefault="009318D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12,249</w:t>
            </w:r>
          </w:p>
        </w:tc>
        <w:tc>
          <w:tcPr>
            <w:tcW w:w="1238" w:type="dxa"/>
          </w:tcPr>
          <w:p w14:paraId="44363205" w14:textId="2078E278" w:rsidR="007E64C6" w:rsidRPr="0098781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6,907</w:t>
            </w:r>
          </w:p>
        </w:tc>
      </w:tr>
      <w:tr w:rsidR="009F11B5" w:rsidRPr="00987819" w14:paraId="24D6815D" w14:textId="77777777" w:rsidTr="00BC4B88">
        <w:trPr>
          <w:cantSplit/>
        </w:trPr>
        <w:tc>
          <w:tcPr>
            <w:tcW w:w="4228" w:type="dxa"/>
          </w:tcPr>
          <w:p w14:paraId="5A7C72BB" w14:textId="77777777" w:rsidR="009F11B5" w:rsidRPr="00987819" w:rsidRDefault="009F11B5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34A5934" w14:textId="77777777" w:rsidR="009F11B5" w:rsidRPr="0098781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64D27F7" w14:textId="77777777" w:rsidR="009F11B5" w:rsidRPr="0098781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902DCCF" w14:textId="77777777" w:rsidR="009F11B5" w:rsidRPr="0098781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DDDE63C" w14:textId="77777777" w:rsidR="009F11B5" w:rsidRPr="0098781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2E5C" w:rsidRPr="00987819" w14:paraId="279A328A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3AECFB0C" w14:textId="328F9EED" w:rsidR="00AF2E5C" w:rsidRPr="00987819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4" w:name="_Hlk102305855"/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987819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98781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792" w:rsidRPr="00987819" w14:paraId="6706E34A" w14:textId="77777777" w:rsidTr="00BC4B88">
        <w:trPr>
          <w:cantSplit/>
        </w:trPr>
        <w:tc>
          <w:tcPr>
            <w:tcW w:w="4350" w:type="dxa"/>
            <w:gridSpan w:val="2"/>
            <w:vAlign w:val="bottom"/>
          </w:tcPr>
          <w:p w14:paraId="6191ABC0" w14:textId="2DE44E4D" w:rsidR="00090792" w:rsidRPr="00987819" w:rsidRDefault="00090792" w:rsidP="00533528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C536CA"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5B4B40"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C536CA"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16" w:type="dxa"/>
            <w:vAlign w:val="bottom"/>
          </w:tcPr>
          <w:p w14:paraId="2C76D9DD" w14:textId="19871C98" w:rsidR="00090792" w:rsidRPr="00987819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6690C973" w14:textId="625BEC47" w:rsidR="00090792" w:rsidRPr="00987819" w:rsidRDefault="002D151D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5B8D3CA2" w14:textId="6AE7A0D3" w:rsidR="00090792" w:rsidRPr="00987819" w:rsidRDefault="002D151D" w:rsidP="0053352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45BF65B" w14:textId="1F133A71" w:rsidR="00090792" w:rsidRPr="00987819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F2E5C" w:rsidRPr="00987819" w14:paraId="594848CD" w14:textId="77777777" w:rsidTr="00BC4B88">
        <w:trPr>
          <w:cantSplit/>
        </w:trPr>
        <w:tc>
          <w:tcPr>
            <w:tcW w:w="4228" w:type="dxa"/>
            <w:vAlign w:val="bottom"/>
          </w:tcPr>
          <w:p w14:paraId="0E4A6CBF" w14:textId="77777777" w:rsidR="00AF2E5C" w:rsidRPr="0098781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98781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56235" w:rsidRPr="00987819" w14:paraId="08FB3C3B" w14:textId="77777777" w:rsidTr="00BC4B88">
        <w:trPr>
          <w:cantSplit/>
        </w:trPr>
        <w:tc>
          <w:tcPr>
            <w:tcW w:w="4228" w:type="dxa"/>
          </w:tcPr>
          <w:p w14:paraId="451DC7CC" w14:textId="77777777" w:rsidR="00456235" w:rsidRPr="00987819" w:rsidRDefault="00456235" w:rsidP="00533528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7819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987819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5CC24C10" w:rsidR="00456235" w:rsidRPr="00987819" w:rsidRDefault="004C5A2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238" w:type="dxa"/>
            <w:vAlign w:val="bottom"/>
          </w:tcPr>
          <w:p w14:paraId="27EB5A02" w14:textId="09DA66D5" w:rsidR="00456235" w:rsidRPr="00987819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0AE8C3AA" w14:textId="01D589E5" w:rsidR="00456235" w:rsidRPr="00987819" w:rsidRDefault="0010502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</w:t>
            </w:r>
            <w:r w:rsidR="00407BEC" w:rsidRPr="00987819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238" w:type="dxa"/>
            <w:vAlign w:val="bottom"/>
          </w:tcPr>
          <w:p w14:paraId="1EA7086F" w14:textId="4A975E9E" w:rsidR="00456235" w:rsidRPr="00987819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456235" w:rsidRPr="00987819" w14:paraId="7BA647E9" w14:textId="77777777" w:rsidTr="00BC4B88">
        <w:trPr>
          <w:cantSplit/>
        </w:trPr>
        <w:tc>
          <w:tcPr>
            <w:tcW w:w="4228" w:type="dxa"/>
          </w:tcPr>
          <w:p w14:paraId="294255DD" w14:textId="77777777" w:rsidR="00456235" w:rsidRPr="00987819" w:rsidRDefault="00456235" w:rsidP="00533528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987819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987819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38FEDB5D" w:rsidR="00456235" w:rsidRPr="00987819" w:rsidRDefault="005A69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2D145A" w:rsidRPr="00987819">
              <w:rPr>
                <w:rFonts w:asciiTheme="majorBidi" w:hAnsiTheme="majorBidi" w:cstheme="majorBidi"/>
              </w:rPr>
              <w:t>45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12120459" w14:textId="2C42F86C" w:rsidR="00456235" w:rsidRPr="00987819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(1</w:t>
            </w:r>
            <w:r w:rsidR="00464CE9"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583D9363" w14:textId="5F6132F0" w:rsidR="00456235" w:rsidRPr="00987819" w:rsidRDefault="0010502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(42)</w:t>
            </w:r>
          </w:p>
        </w:tc>
        <w:tc>
          <w:tcPr>
            <w:tcW w:w="1238" w:type="dxa"/>
            <w:vAlign w:val="bottom"/>
          </w:tcPr>
          <w:p w14:paraId="4D4C1AA0" w14:textId="7D486B73" w:rsidR="00456235" w:rsidRPr="00987819" w:rsidRDefault="004562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(1</w:t>
            </w:r>
            <w:r w:rsidR="00464CE9"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</w:tbl>
    <w:p w14:paraId="647C6FE5" w14:textId="471E60B8" w:rsidR="005F25B3" w:rsidRPr="00987819" w:rsidRDefault="005F25B3" w:rsidP="00AE2CDF">
      <w:pPr>
        <w:ind w:left="567"/>
        <w:jc w:val="thaiDistribute"/>
        <w:rPr>
          <w:sz w:val="20"/>
          <w:szCs w:val="20"/>
        </w:rPr>
      </w:pPr>
    </w:p>
    <w:p w14:paraId="1C793A66" w14:textId="61CB64D0" w:rsidR="009C1932" w:rsidRPr="00987819" w:rsidRDefault="00E0253E" w:rsidP="00AF7F7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7819">
        <w:rPr>
          <w:rFonts w:ascii="Angsana New" w:hAnsi="Angsana New"/>
          <w:sz w:val="30"/>
          <w:szCs w:val="30"/>
          <w:cs/>
        </w:rPr>
        <w:tab/>
      </w:r>
      <w:r w:rsidRPr="00987819">
        <w:rPr>
          <w:rFonts w:ascii="Angsana New" w:hAnsi="Angsana New" w:hint="cs"/>
          <w:sz w:val="30"/>
          <w:szCs w:val="30"/>
          <w:cs/>
        </w:rPr>
        <w:t>ใ</w:t>
      </w:r>
      <w:r w:rsidRPr="00987819">
        <w:rPr>
          <w:rFonts w:ascii="Angsana New" w:hAnsi="Angsana New"/>
          <w:sz w:val="30"/>
          <w:szCs w:val="30"/>
          <w:cs/>
        </w:rPr>
        <w:t>นระหว่างปีสิ้นสุดวันที่</w:t>
      </w:r>
      <w:r w:rsidRPr="00987819">
        <w:rPr>
          <w:rFonts w:ascii="Angsana New" w:hAnsi="Angsana New"/>
          <w:sz w:val="30"/>
          <w:szCs w:val="30"/>
        </w:rPr>
        <w:t xml:space="preserve"> 31 </w:t>
      </w:r>
      <w:r w:rsidRPr="00987819">
        <w:rPr>
          <w:rFonts w:ascii="Angsana New" w:hAnsi="Angsana New"/>
          <w:sz w:val="30"/>
          <w:szCs w:val="30"/>
          <w:cs/>
        </w:rPr>
        <w:t>ธันวาคม</w:t>
      </w:r>
      <w:r w:rsidRPr="00987819">
        <w:rPr>
          <w:rFonts w:ascii="Angsana New" w:hAnsi="Angsana New"/>
          <w:sz w:val="30"/>
          <w:szCs w:val="30"/>
        </w:rPr>
        <w:t> </w:t>
      </w:r>
      <w:r w:rsidR="005B4B40" w:rsidRPr="00987819">
        <w:rPr>
          <w:rFonts w:ascii="Angsana New" w:hAnsi="Angsana New"/>
          <w:sz w:val="30"/>
          <w:szCs w:val="30"/>
        </w:rPr>
        <w:t>2563</w:t>
      </w:r>
      <w:r w:rsidRPr="00987819">
        <w:rPr>
          <w:rFonts w:ascii="Angsana New" w:hAnsi="Angsana New"/>
          <w:sz w:val="30"/>
          <w:szCs w:val="30"/>
        </w:rPr>
        <w:t xml:space="preserve"> </w:t>
      </w:r>
      <w:r w:rsidRPr="00987819">
        <w:rPr>
          <w:rFonts w:ascii="Angsana New" w:hAnsi="Angsana New"/>
          <w:sz w:val="30"/>
          <w:szCs w:val="30"/>
          <w:cs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</w:t>
      </w:r>
      <w:r w:rsidR="00BC4B88" w:rsidRPr="00987819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987819">
        <w:rPr>
          <w:rFonts w:ascii="Angsana New" w:hAnsi="Angsana New"/>
          <w:sz w:val="30"/>
          <w:szCs w:val="30"/>
          <w:cs/>
        </w:rPr>
        <w:t>เพื่อสะท้อนถึงฐานะความเสี่ยงด้านเครดิตของลูกหนี้รายดังกล่าว</w:t>
      </w:r>
      <w:r w:rsidR="00BC4B88" w:rsidRPr="00987819">
        <w:rPr>
          <w:rFonts w:ascii="Angsana New" w:hAnsi="Angsana New" w:hint="cs"/>
          <w:sz w:val="30"/>
          <w:szCs w:val="30"/>
          <w:cs/>
        </w:rPr>
        <w:t>และจัดประเภทลูกหนี้รายดังกล่าวเป็นสินทรัพย์ไม่หมุนเวียนอื่นในงบการเงิน</w:t>
      </w:r>
      <w:r w:rsidR="00AF7F77" w:rsidRPr="00987819">
        <w:rPr>
          <w:rFonts w:ascii="Angsana New" w:hAnsi="Angsana New" w:hint="cs"/>
          <w:sz w:val="30"/>
          <w:szCs w:val="30"/>
          <w:cs/>
        </w:rPr>
        <w:t xml:space="preserve"> </w:t>
      </w:r>
      <w:r w:rsidRPr="00987819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Pr="00987819">
        <w:rPr>
          <w:rFonts w:ascii="Angsana New" w:hAnsi="Angsana New"/>
          <w:sz w:val="30"/>
          <w:szCs w:val="30"/>
        </w:rPr>
        <w:t xml:space="preserve">2567 </w:t>
      </w:r>
      <w:r w:rsidRPr="00987819">
        <w:rPr>
          <w:rFonts w:ascii="Angsana New" w:hAnsi="Angsana New"/>
          <w:sz w:val="30"/>
          <w:szCs w:val="30"/>
          <w:cs/>
        </w:rPr>
        <w:t>กลุ่มบริษัทได้มีการกลับรายการค่าเผื่อผลขาดทุน</w:t>
      </w:r>
      <w:r w:rsidR="00BC4B88" w:rsidRPr="00987819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987819">
        <w:rPr>
          <w:rFonts w:ascii="Angsana New" w:hAnsi="Angsana New"/>
          <w:sz w:val="30"/>
          <w:szCs w:val="30"/>
          <w:cs/>
        </w:rPr>
        <w:t xml:space="preserve"> ตามจำนวนที่ได้รับชำระเงินจากลูกหนี้ก</w:t>
      </w:r>
      <w:r w:rsidR="00BC4B88" w:rsidRPr="00987819">
        <w:rPr>
          <w:rFonts w:ascii="Angsana New" w:hAnsi="Angsana New" w:hint="cs"/>
          <w:sz w:val="30"/>
          <w:szCs w:val="30"/>
          <w:cs/>
        </w:rPr>
        <w:t>ารค้า</w:t>
      </w:r>
      <w:r w:rsidRPr="00987819">
        <w:rPr>
          <w:rFonts w:ascii="Angsana New" w:hAnsi="Angsana New"/>
          <w:sz w:val="30"/>
          <w:szCs w:val="30"/>
          <w:cs/>
        </w:rPr>
        <w:t>ราย</w:t>
      </w:r>
      <w:r w:rsidR="00BC4B88" w:rsidRPr="00987819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3A416D9A" w14:textId="77777777" w:rsidR="00AF7F77" w:rsidRPr="00987819" w:rsidRDefault="00AF7F77" w:rsidP="00BC4B88">
      <w:pPr>
        <w:ind w:left="567"/>
        <w:jc w:val="thaiDistribute"/>
        <w:rPr>
          <w:sz w:val="20"/>
          <w:szCs w:val="20"/>
        </w:rPr>
      </w:pPr>
    </w:p>
    <w:p w14:paraId="7157BB79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2939ADB8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23A6E8F3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24B0C3F5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15A0F593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20A4FF50" w14:textId="77777777" w:rsidR="00275798" w:rsidRPr="00987819" w:rsidRDefault="00275798" w:rsidP="00BC4B88">
      <w:pPr>
        <w:ind w:left="567"/>
        <w:jc w:val="thaiDistribute"/>
        <w:rPr>
          <w:sz w:val="20"/>
          <w:szCs w:val="20"/>
        </w:rPr>
      </w:pPr>
    </w:p>
    <w:p w14:paraId="25D030EF" w14:textId="77777777" w:rsidR="00D528CC" w:rsidRPr="00987819" w:rsidRDefault="00D528CC" w:rsidP="009F11B5">
      <w:pPr>
        <w:jc w:val="thaiDistribute"/>
        <w:rPr>
          <w:sz w:val="20"/>
          <w:szCs w:val="20"/>
        </w:rPr>
      </w:pPr>
    </w:p>
    <w:bookmarkEnd w:id="4"/>
    <w:p w14:paraId="19D28C72" w14:textId="6A2D6CAB" w:rsidR="00AF2E5C" w:rsidRPr="0098781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1E3B10D3" w14:textId="77777777" w:rsidR="00AE2CDF" w:rsidRPr="00987819" w:rsidRDefault="00AE2CDF" w:rsidP="00BC4B88">
      <w:pPr>
        <w:ind w:left="567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38"/>
        <w:gridCol w:w="1238"/>
        <w:gridCol w:w="1238"/>
        <w:gridCol w:w="1238"/>
      </w:tblGrid>
      <w:tr w:rsidR="00AA6F15" w:rsidRPr="00987819" w14:paraId="0DF8F23B" w14:textId="77777777" w:rsidTr="00430F47">
        <w:trPr>
          <w:tblHeader/>
        </w:trPr>
        <w:tc>
          <w:tcPr>
            <w:tcW w:w="4228" w:type="dxa"/>
            <w:shd w:val="clear" w:color="auto" w:fill="auto"/>
          </w:tcPr>
          <w:p w14:paraId="39144275" w14:textId="77777777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6" w:type="dxa"/>
            <w:gridSpan w:val="2"/>
            <w:shd w:val="clear" w:color="auto" w:fill="auto"/>
          </w:tcPr>
          <w:p w14:paraId="59464FD4" w14:textId="77777777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shd w:val="clear" w:color="auto" w:fill="auto"/>
          </w:tcPr>
          <w:p w14:paraId="7971633C" w14:textId="77777777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F25B3" w:rsidRPr="00987819" w14:paraId="49E62F32" w14:textId="77777777" w:rsidTr="00430F47">
        <w:trPr>
          <w:tblHeader/>
        </w:trPr>
        <w:tc>
          <w:tcPr>
            <w:tcW w:w="4228" w:type="dxa"/>
          </w:tcPr>
          <w:p w14:paraId="407C9E29" w14:textId="77777777" w:rsidR="005F25B3" w:rsidRPr="00987819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07CC51DB" w14:textId="5CBEA306" w:rsidR="005F25B3" w:rsidRPr="00987819" w:rsidRDefault="00BD733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446CF28F" w14:textId="0DD08A93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22A2340A" w14:textId="2671ADEA" w:rsidR="005F25B3" w:rsidRPr="00987819" w:rsidRDefault="00BD733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43B3202D" w14:textId="63EC6B10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5B3" w:rsidRPr="00987819" w14:paraId="4E48FF1B" w14:textId="77777777" w:rsidTr="00430F47">
        <w:trPr>
          <w:tblHeader/>
        </w:trPr>
        <w:tc>
          <w:tcPr>
            <w:tcW w:w="4228" w:type="dxa"/>
          </w:tcPr>
          <w:p w14:paraId="2271779C" w14:textId="77777777" w:rsidR="005F25B3" w:rsidRPr="00987819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76065BA8" w14:textId="09ED6438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CF740E0" w14:textId="3F2095D2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480D386" w14:textId="58778474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3D3FA927" w14:textId="1F434CFB" w:rsidR="005F25B3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A6F15" w:rsidRPr="00987819" w14:paraId="6A224DF4" w14:textId="77777777" w:rsidTr="00430F47">
        <w:trPr>
          <w:tblHeader/>
        </w:trPr>
        <w:tc>
          <w:tcPr>
            <w:tcW w:w="4228" w:type="dxa"/>
          </w:tcPr>
          <w:p w14:paraId="616F82A7" w14:textId="77777777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2" w:type="dxa"/>
            <w:gridSpan w:val="4"/>
          </w:tcPr>
          <w:p w14:paraId="0DF42453" w14:textId="77777777" w:rsidR="00AA6F15" w:rsidRPr="0098781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6F15" w:rsidRPr="00987819" w14:paraId="01DCCCF4" w14:textId="77777777" w:rsidTr="00430F47">
        <w:tc>
          <w:tcPr>
            <w:tcW w:w="4228" w:type="dxa"/>
          </w:tcPr>
          <w:p w14:paraId="0C8C6E96" w14:textId="16A9387C" w:rsidR="00AA6F15" w:rsidRPr="0098781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8" w:type="dxa"/>
          </w:tcPr>
          <w:p w14:paraId="027B3415" w14:textId="3A6DB456" w:rsidR="00AA6F15" w:rsidRPr="00987819" w:rsidRDefault="00DC592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rPr>
                <w:rFonts w:hint="cs"/>
                <w:cs/>
              </w:rPr>
              <w:t>53</w:t>
            </w:r>
            <w:r w:rsidRPr="00987819">
              <w:t>,746</w:t>
            </w:r>
          </w:p>
        </w:tc>
        <w:tc>
          <w:tcPr>
            <w:tcW w:w="1238" w:type="dxa"/>
          </w:tcPr>
          <w:p w14:paraId="4B89B6F6" w14:textId="54AF04AE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48,422</w:t>
            </w:r>
          </w:p>
        </w:tc>
        <w:tc>
          <w:tcPr>
            <w:tcW w:w="1238" w:type="dxa"/>
          </w:tcPr>
          <w:p w14:paraId="7D3CD116" w14:textId="086655BD" w:rsidR="00AA6F15" w:rsidRPr="00987819" w:rsidRDefault="00503FB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25,120</w:t>
            </w:r>
          </w:p>
        </w:tc>
        <w:tc>
          <w:tcPr>
            <w:tcW w:w="1238" w:type="dxa"/>
          </w:tcPr>
          <w:p w14:paraId="212E220B" w14:textId="0EE13701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987819">
              <w:t>23,872</w:t>
            </w:r>
          </w:p>
        </w:tc>
      </w:tr>
      <w:tr w:rsidR="00AA6F15" w:rsidRPr="00987819" w14:paraId="3069ABB8" w14:textId="77777777" w:rsidTr="00430F47">
        <w:tc>
          <w:tcPr>
            <w:tcW w:w="4228" w:type="dxa"/>
          </w:tcPr>
          <w:p w14:paraId="0EAF4EA9" w14:textId="77777777" w:rsidR="00AA6F15" w:rsidRPr="0098781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8" w:type="dxa"/>
          </w:tcPr>
          <w:p w14:paraId="76696EB4" w14:textId="4713FFF9" w:rsidR="00AA6F15" w:rsidRPr="00987819" w:rsidRDefault="00DC592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(482)</w:t>
            </w:r>
          </w:p>
        </w:tc>
        <w:tc>
          <w:tcPr>
            <w:tcW w:w="1238" w:type="dxa"/>
          </w:tcPr>
          <w:p w14:paraId="45C8E0E8" w14:textId="6FEFB3AF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(515)</w:t>
            </w:r>
          </w:p>
        </w:tc>
        <w:tc>
          <w:tcPr>
            <w:tcW w:w="1238" w:type="dxa"/>
          </w:tcPr>
          <w:p w14:paraId="46690550" w14:textId="220503B9" w:rsidR="00AA6F15" w:rsidRPr="00987819" w:rsidRDefault="00DC592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87819">
              <w:t>(4</w:t>
            </w:r>
            <w:r w:rsidR="00503FB9" w:rsidRPr="00987819">
              <w:t>77</w:t>
            </w:r>
            <w:r w:rsidRPr="00987819">
              <w:t>)</w:t>
            </w:r>
          </w:p>
        </w:tc>
        <w:tc>
          <w:tcPr>
            <w:tcW w:w="1238" w:type="dxa"/>
          </w:tcPr>
          <w:p w14:paraId="45FDB085" w14:textId="53469BBE" w:rsidR="00AA6F15" w:rsidRPr="0098781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987819">
              <w:t>(515)</w:t>
            </w:r>
          </w:p>
        </w:tc>
      </w:tr>
      <w:tr w:rsidR="00AA6F15" w:rsidRPr="00987819" w14:paraId="0919EA84" w14:textId="77777777" w:rsidTr="00430F47">
        <w:trPr>
          <w:trHeight w:val="58"/>
        </w:trPr>
        <w:tc>
          <w:tcPr>
            <w:tcW w:w="4228" w:type="dxa"/>
          </w:tcPr>
          <w:p w14:paraId="60ED7DAB" w14:textId="77777777" w:rsidR="00AA6F15" w:rsidRPr="0098781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8" w:type="dxa"/>
          </w:tcPr>
          <w:p w14:paraId="11FB026F" w14:textId="260980F6" w:rsidR="00AA6F15" w:rsidRPr="00987819" w:rsidRDefault="00DC592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(14)</w:t>
            </w:r>
          </w:p>
        </w:tc>
        <w:tc>
          <w:tcPr>
            <w:tcW w:w="1238" w:type="dxa"/>
          </w:tcPr>
          <w:p w14:paraId="659912B8" w14:textId="2FF07E6C" w:rsidR="00AA6F15" w:rsidRPr="00987819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(67)</w:t>
            </w:r>
          </w:p>
        </w:tc>
        <w:tc>
          <w:tcPr>
            <w:tcW w:w="1238" w:type="dxa"/>
            <w:vAlign w:val="bottom"/>
          </w:tcPr>
          <w:p w14:paraId="3C70181A" w14:textId="7C7566ED" w:rsidR="00AA6F15" w:rsidRPr="00987819" w:rsidRDefault="00503FB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1238" w:type="dxa"/>
            <w:vAlign w:val="bottom"/>
          </w:tcPr>
          <w:p w14:paraId="33596F91" w14:textId="46A545A4" w:rsidR="00AA6F15" w:rsidRPr="00987819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987819">
              <w:t>-</w:t>
            </w:r>
          </w:p>
        </w:tc>
      </w:tr>
      <w:tr w:rsidR="00AA6F15" w:rsidRPr="00987819" w14:paraId="4E47EA50" w14:textId="77777777" w:rsidTr="00430F47">
        <w:trPr>
          <w:trHeight w:val="58"/>
        </w:trPr>
        <w:tc>
          <w:tcPr>
            <w:tcW w:w="4228" w:type="dxa"/>
          </w:tcPr>
          <w:p w14:paraId="42467F74" w14:textId="77777777" w:rsidR="00AA6F15" w:rsidRPr="0098781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8" w:type="dxa"/>
          </w:tcPr>
          <w:p w14:paraId="25945325" w14:textId="56EC148E" w:rsidR="00AA6F15" w:rsidRPr="00987819" w:rsidRDefault="00DC592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53,250</w:t>
            </w:r>
          </w:p>
        </w:tc>
        <w:tc>
          <w:tcPr>
            <w:tcW w:w="1238" w:type="dxa"/>
          </w:tcPr>
          <w:p w14:paraId="4646694A" w14:textId="77467803" w:rsidR="00AA6F15" w:rsidRPr="00987819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47,840</w:t>
            </w:r>
          </w:p>
        </w:tc>
        <w:tc>
          <w:tcPr>
            <w:tcW w:w="1238" w:type="dxa"/>
          </w:tcPr>
          <w:p w14:paraId="1642143A" w14:textId="4BEBE586" w:rsidR="00AA6F15" w:rsidRPr="00987819" w:rsidRDefault="00DC592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</w:t>
            </w:r>
            <w:r w:rsidR="00503FB9" w:rsidRPr="00987819">
              <w:rPr>
                <w:b/>
                <w:bCs/>
              </w:rPr>
              <w:t>4,643</w:t>
            </w:r>
          </w:p>
        </w:tc>
        <w:tc>
          <w:tcPr>
            <w:tcW w:w="1238" w:type="dxa"/>
          </w:tcPr>
          <w:p w14:paraId="000EAE78" w14:textId="7E804A8E" w:rsidR="00AA6F15" w:rsidRPr="00987819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23,357</w:t>
            </w:r>
          </w:p>
        </w:tc>
      </w:tr>
    </w:tbl>
    <w:p w14:paraId="4466B164" w14:textId="77777777" w:rsidR="00E428C0" w:rsidRPr="00987819" w:rsidRDefault="00E428C0" w:rsidP="00BC4B88">
      <w:pPr>
        <w:ind w:left="567"/>
        <w:jc w:val="thaiDistribute"/>
        <w:rPr>
          <w:sz w:val="20"/>
          <w:szCs w:val="20"/>
        </w:rPr>
      </w:pPr>
    </w:p>
    <w:p w14:paraId="188D6BAE" w14:textId="67046516" w:rsidR="00F43EE1" w:rsidRPr="00987819" w:rsidRDefault="00F43EE1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</w:t>
      </w:r>
      <w:r w:rsidRPr="00987819">
        <w:rPr>
          <w:rFonts w:asciiTheme="majorBidi" w:hAnsiTheme="majorBidi" w:cstheme="majorBidi"/>
          <w:sz w:val="30"/>
          <w:szCs w:val="30"/>
          <w:cs/>
        </w:rPr>
        <w:t>สุดวันที่</w:t>
      </w:r>
      <w:r w:rsidRPr="00987819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Pr="00987819">
        <w:rPr>
          <w:rFonts w:asciiTheme="majorBidi" w:hAnsiTheme="majorBidi" w:cstheme="majorBidi"/>
          <w:sz w:val="30"/>
          <w:szCs w:val="30"/>
        </w:rPr>
        <w:t>67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81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87819">
        <w:rPr>
          <w:rFonts w:asciiTheme="majorBidi" w:hAnsiTheme="majorBidi" w:cstheme="majorBidi"/>
          <w:sz w:val="30"/>
          <w:szCs w:val="30"/>
        </w:rPr>
        <w:t>2566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7067E70" w14:textId="77777777" w:rsidR="00E43C64" w:rsidRPr="00987819" w:rsidRDefault="00E43C64" w:rsidP="00BC4B88">
      <w:pPr>
        <w:ind w:left="567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43EE1" w:rsidRPr="00987819" w14:paraId="0E527795" w14:textId="77777777" w:rsidTr="00FD4364">
        <w:tc>
          <w:tcPr>
            <w:tcW w:w="4230" w:type="dxa"/>
          </w:tcPr>
          <w:p w14:paraId="3D4D26C0" w14:textId="77777777" w:rsidR="00F43EE1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53D4578F" w14:textId="77777777" w:rsidR="00F43EE1" w:rsidRPr="0098781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8781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42FF18D" w14:textId="77777777" w:rsidR="00F43EE1" w:rsidRPr="0098781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98781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3EE1" w:rsidRPr="00987819" w14:paraId="4AEA2FD4" w14:textId="77777777" w:rsidTr="00FD4364">
        <w:tc>
          <w:tcPr>
            <w:tcW w:w="4230" w:type="dxa"/>
          </w:tcPr>
          <w:p w14:paraId="0CC23BF1" w14:textId="203A7283" w:rsidR="00F43EE1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641740"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37" w:type="dxa"/>
          </w:tcPr>
          <w:p w14:paraId="1282317E" w14:textId="5DF9C817" w:rsidR="00F43EE1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27B1774E" w14:textId="49B6DE2A" w:rsidR="00F43EE1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5E3ABE94" w14:textId="4F5614B9" w:rsidR="00F43EE1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0EAE2C67" w14:textId="46AC9A80" w:rsidR="00455B8A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98781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F43EE1" w:rsidRPr="00987819" w14:paraId="51008BE6" w14:textId="77777777" w:rsidTr="00FD4364">
        <w:tc>
          <w:tcPr>
            <w:tcW w:w="4230" w:type="dxa"/>
          </w:tcPr>
          <w:p w14:paraId="1539ABA3" w14:textId="77777777" w:rsidR="00F43EE1" w:rsidRPr="0098781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07A5AF6" w14:textId="77777777" w:rsidR="00F43EE1" w:rsidRPr="0098781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98781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D733C" w:rsidRPr="00987819" w14:paraId="6968E5EF" w14:textId="77777777" w:rsidTr="00FD4364">
        <w:tc>
          <w:tcPr>
            <w:tcW w:w="4230" w:type="dxa"/>
          </w:tcPr>
          <w:p w14:paraId="1D03CC0D" w14:textId="77777777" w:rsidR="00BD733C" w:rsidRPr="00987819" w:rsidRDefault="00BD733C" w:rsidP="00BD7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87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35B7CBDD" w14:textId="0BC2F56C" w:rsidR="00BD733C" w:rsidRPr="00987819" w:rsidRDefault="004F2DA9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582</w:t>
            </w:r>
          </w:p>
        </w:tc>
        <w:tc>
          <w:tcPr>
            <w:tcW w:w="1238" w:type="dxa"/>
          </w:tcPr>
          <w:p w14:paraId="6714BF84" w14:textId="77AF480C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61</w:t>
            </w:r>
            <w:r w:rsidRPr="00987819">
              <w:rPr>
                <w:rFonts w:hint="cs"/>
                <w:cs/>
              </w:rPr>
              <w:t>8</w:t>
            </w:r>
          </w:p>
        </w:tc>
        <w:tc>
          <w:tcPr>
            <w:tcW w:w="1237" w:type="dxa"/>
          </w:tcPr>
          <w:p w14:paraId="220409D1" w14:textId="1551477C" w:rsidR="00BD733C" w:rsidRPr="00987819" w:rsidRDefault="004F2DA9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515</w:t>
            </w:r>
          </w:p>
        </w:tc>
        <w:tc>
          <w:tcPr>
            <w:tcW w:w="1238" w:type="dxa"/>
          </w:tcPr>
          <w:p w14:paraId="0FF948C2" w14:textId="31B8E49A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610</w:t>
            </w:r>
          </w:p>
        </w:tc>
      </w:tr>
      <w:tr w:rsidR="00BD733C" w:rsidRPr="00987819" w14:paraId="5D18D4F3" w14:textId="77777777" w:rsidTr="00FD4364">
        <w:tc>
          <w:tcPr>
            <w:tcW w:w="4230" w:type="dxa"/>
          </w:tcPr>
          <w:p w14:paraId="7849E926" w14:textId="77777777" w:rsidR="00BD733C" w:rsidRPr="00987819" w:rsidRDefault="00BD733C" w:rsidP="00BD7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46824327" w14:textId="6A486325" w:rsidR="00BD733C" w:rsidRPr="00987819" w:rsidRDefault="00DC592B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1</w:t>
            </w:r>
            <w:r w:rsidR="008D4E3B" w:rsidRPr="00987819">
              <w:t>8</w:t>
            </w:r>
          </w:p>
        </w:tc>
        <w:tc>
          <w:tcPr>
            <w:tcW w:w="1238" w:type="dxa"/>
          </w:tcPr>
          <w:p w14:paraId="0E56FBD3" w14:textId="539E0D4D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1</w:t>
            </w:r>
            <w:r w:rsidRPr="00987819">
              <w:rPr>
                <w:rFonts w:hint="cs"/>
                <w:cs/>
              </w:rPr>
              <w:t>4</w:t>
            </w:r>
            <w:r w:rsidR="00DC592B" w:rsidRPr="00987819">
              <w:rPr>
                <w:rFonts w:hint="cs"/>
                <w:cs/>
              </w:rPr>
              <w:t>7</w:t>
            </w:r>
          </w:p>
        </w:tc>
        <w:tc>
          <w:tcPr>
            <w:tcW w:w="1237" w:type="dxa"/>
            <w:shd w:val="clear" w:color="auto" w:fill="auto"/>
          </w:tcPr>
          <w:p w14:paraId="3A077A29" w14:textId="49123BCC" w:rsidR="00BD733C" w:rsidRPr="00987819" w:rsidRDefault="008D4E3B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1238" w:type="dxa"/>
          </w:tcPr>
          <w:p w14:paraId="4BE64CB0" w14:textId="6E89BFDE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14</w:t>
            </w:r>
            <w:r w:rsidRPr="00987819">
              <w:rPr>
                <w:rFonts w:hint="cs"/>
                <w:cs/>
              </w:rPr>
              <w:t>7</w:t>
            </w:r>
          </w:p>
        </w:tc>
      </w:tr>
      <w:tr w:rsidR="00BD733C" w:rsidRPr="00987819" w14:paraId="4B7056FB" w14:textId="77777777" w:rsidTr="00FD4364">
        <w:trPr>
          <w:trHeight w:val="58"/>
        </w:trPr>
        <w:tc>
          <w:tcPr>
            <w:tcW w:w="4230" w:type="dxa"/>
          </w:tcPr>
          <w:p w14:paraId="1CAE6664" w14:textId="77777777" w:rsidR="00BD733C" w:rsidRPr="00987819" w:rsidRDefault="00BD733C" w:rsidP="00BD7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37" w:type="dxa"/>
          </w:tcPr>
          <w:p w14:paraId="699AC452" w14:textId="1302B835" w:rsidR="00BD733C" w:rsidRPr="00987819" w:rsidRDefault="008D4E3B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</w:t>
            </w:r>
            <w:r w:rsidR="00DC592B" w:rsidRPr="00987819">
              <w:t>104</w:t>
            </w:r>
            <w:r w:rsidRPr="00987819">
              <w:t>)</w:t>
            </w:r>
          </w:p>
        </w:tc>
        <w:tc>
          <w:tcPr>
            <w:tcW w:w="1238" w:type="dxa"/>
          </w:tcPr>
          <w:p w14:paraId="716A6E41" w14:textId="61E55A4C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(3</w:t>
            </w:r>
            <w:r w:rsidR="00DC592B" w:rsidRPr="00987819">
              <w:rPr>
                <w:rFonts w:hint="cs"/>
                <w:cs/>
              </w:rPr>
              <w:t>24</w:t>
            </w:r>
            <w:r w:rsidRPr="00987819"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14A61B" w14:textId="6DCD9A21" w:rsidR="00BD733C" w:rsidRPr="00987819" w:rsidRDefault="008D4E3B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(38)</w:t>
            </w:r>
          </w:p>
        </w:tc>
        <w:tc>
          <w:tcPr>
            <w:tcW w:w="1238" w:type="dxa"/>
            <w:vAlign w:val="bottom"/>
          </w:tcPr>
          <w:p w14:paraId="02352245" w14:textId="54557DED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(32</w:t>
            </w:r>
            <w:r w:rsidRPr="00987819">
              <w:rPr>
                <w:rFonts w:hint="cs"/>
                <w:cs/>
              </w:rPr>
              <w:t>4</w:t>
            </w:r>
            <w:r w:rsidRPr="00987819">
              <w:t>)</w:t>
            </w:r>
          </w:p>
        </w:tc>
      </w:tr>
      <w:tr w:rsidR="00BD733C" w:rsidRPr="00987819" w14:paraId="48EB3425" w14:textId="77777777" w:rsidTr="00FD4364">
        <w:trPr>
          <w:trHeight w:val="58"/>
        </w:trPr>
        <w:tc>
          <w:tcPr>
            <w:tcW w:w="4230" w:type="dxa"/>
          </w:tcPr>
          <w:p w14:paraId="2FC5B194" w14:textId="4C30C505" w:rsidR="00BD733C" w:rsidRPr="00987819" w:rsidRDefault="00BD733C" w:rsidP="00BD7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7" w:type="dxa"/>
          </w:tcPr>
          <w:p w14:paraId="4E3A55CE" w14:textId="39F7D83A" w:rsidR="00BD733C" w:rsidRPr="00987819" w:rsidRDefault="00DC592B" w:rsidP="00BD73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496</w:t>
            </w:r>
          </w:p>
        </w:tc>
        <w:tc>
          <w:tcPr>
            <w:tcW w:w="1238" w:type="dxa"/>
          </w:tcPr>
          <w:p w14:paraId="2EFA8DEA" w14:textId="383116C8" w:rsidR="00BD733C" w:rsidRPr="00987819" w:rsidRDefault="00BD733C" w:rsidP="00BD73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</w:t>
            </w:r>
            <w:r w:rsidR="00DC592B" w:rsidRPr="00987819">
              <w:rPr>
                <w:rFonts w:hint="cs"/>
                <w:b/>
                <w:bCs/>
                <w:cs/>
              </w:rPr>
              <w:t>41</w:t>
            </w:r>
          </w:p>
        </w:tc>
        <w:tc>
          <w:tcPr>
            <w:tcW w:w="1237" w:type="dxa"/>
            <w:shd w:val="clear" w:color="auto" w:fill="auto"/>
          </w:tcPr>
          <w:p w14:paraId="5D2307D2" w14:textId="30EBAB74" w:rsidR="00BD733C" w:rsidRPr="00987819" w:rsidRDefault="008D4E3B" w:rsidP="00BD73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477</w:t>
            </w:r>
          </w:p>
        </w:tc>
        <w:tc>
          <w:tcPr>
            <w:tcW w:w="1238" w:type="dxa"/>
          </w:tcPr>
          <w:p w14:paraId="23EFFDE0" w14:textId="4373FA47" w:rsidR="00BD733C" w:rsidRPr="00987819" w:rsidRDefault="00BD733C" w:rsidP="00BD73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433</w:t>
            </w:r>
          </w:p>
        </w:tc>
      </w:tr>
    </w:tbl>
    <w:p w14:paraId="3B6627EA" w14:textId="77777777" w:rsidR="00D135A6" w:rsidRPr="00987819" w:rsidRDefault="00D135A6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D987D" w14:textId="63AB3D93" w:rsidR="00D46DE4" w:rsidRPr="00987819" w:rsidRDefault="004762B0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98781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="002D151D" w:rsidRPr="00987819">
        <w:rPr>
          <w:rFonts w:asciiTheme="majorBidi" w:hAnsiTheme="majorBidi" w:cstheme="majorBidi"/>
          <w:sz w:val="30"/>
          <w:szCs w:val="30"/>
        </w:rPr>
        <w:t>67</w:t>
      </w:r>
      <w:r w:rsidR="009D036B" w:rsidRPr="009878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>ของ</w:t>
      </w:r>
      <w:r w:rsidR="00B25AEA" w:rsidRPr="009878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56270" w:rsidRPr="0098781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>ได้รวมสำรองน้ำมันตามกฎหมายไว้แล้วจำนว</w:t>
      </w:r>
      <w:r w:rsidR="00B25AEA" w:rsidRPr="00987819">
        <w:rPr>
          <w:rFonts w:asciiTheme="majorBidi" w:hAnsiTheme="majorBidi" w:cstheme="majorBidi" w:hint="cs"/>
          <w:sz w:val="30"/>
          <w:szCs w:val="30"/>
          <w:cs/>
        </w:rPr>
        <w:t>น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4E3B" w:rsidRPr="00987819">
        <w:rPr>
          <w:rFonts w:asciiTheme="majorBidi" w:hAnsiTheme="majorBidi" w:cstheme="majorBidi"/>
          <w:sz w:val="30"/>
          <w:szCs w:val="30"/>
        </w:rPr>
        <w:t>851</w:t>
      </w:r>
      <w:r w:rsidR="00963707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>ล้านลิตร คิดเป็นมูลค่า</w:t>
      </w:r>
      <w:r w:rsidR="00B25AEA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8D4E3B" w:rsidRPr="00987819">
        <w:rPr>
          <w:rFonts w:asciiTheme="majorBidi" w:hAnsiTheme="majorBidi" w:cstheme="majorBidi"/>
          <w:sz w:val="30"/>
          <w:szCs w:val="30"/>
        </w:rPr>
        <w:t xml:space="preserve">18,076 </w:t>
      </w:r>
      <w:r w:rsidR="00B25AEA" w:rsidRPr="009878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5AEA"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98781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00AF" w:rsidRPr="00987819">
        <w:rPr>
          <w:rFonts w:asciiTheme="majorBidi" w:hAnsiTheme="majorBidi" w:cstheme="majorBidi"/>
          <w:sz w:val="30"/>
          <w:szCs w:val="30"/>
        </w:rPr>
        <w:t>4</w:t>
      </w:r>
      <w:r w:rsidR="008D4E3B" w:rsidRPr="00987819">
        <w:rPr>
          <w:rFonts w:asciiTheme="majorBidi" w:hAnsiTheme="majorBidi" w:cstheme="majorBidi"/>
          <w:sz w:val="30"/>
          <w:szCs w:val="30"/>
        </w:rPr>
        <w:t>14</w:t>
      </w:r>
      <w:r w:rsidR="007A61E7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856270" w:rsidRPr="00987819">
        <w:rPr>
          <w:rFonts w:asciiTheme="majorBidi" w:hAnsiTheme="majorBidi" w:cstheme="majorBidi" w:hint="cs"/>
          <w:sz w:val="30"/>
          <w:szCs w:val="30"/>
          <w:cs/>
        </w:rPr>
        <w:t>ล้านลิตร</w:t>
      </w:r>
      <w:r w:rsidR="00856270"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6270" w:rsidRPr="00987819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="00856270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8D4E3B" w:rsidRPr="00987819">
        <w:rPr>
          <w:rFonts w:asciiTheme="majorBidi" w:hAnsiTheme="majorBidi" w:cstheme="majorBidi"/>
          <w:sz w:val="30"/>
          <w:szCs w:val="30"/>
        </w:rPr>
        <w:t>8,877</w:t>
      </w:r>
      <w:r w:rsidR="00856270" w:rsidRPr="00987819">
        <w:rPr>
          <w:rFonts w:asciiTheme="majorBidi" w:hAnsiTheme="majorBidi" w:cstheme="majorBidi"/>
          <w:sz w:val="30"/>
          <w:szCs w:val="30"/>
        </w:rPr>
        <w:t xml:space="preserve"> </w:t>
      </w:r>
      <w:r w:rsidR="00856270" w:rsidRPr="009878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6270"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98781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856270"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735E9" w:rsidRPr="009878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3327D" w:rsidRPr="0098781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3327D"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D151D" w:rsidRPr="0098781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36EDF" w:rsidRPr="0098781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703E7"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5AEA"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A61E7" w:rsidRPr="00987819">
        <w:rPr>
          <w:rFonts w:ascii="Angsana New" w:hAnsi="Angsana New"/>
          <w:i/>
          <w:iCs/>
          <w:sz w:val="30"/>
          <w:szCs w:val="30"/>
        </w:rPr>
        <w:t xml:space="preserve">738 </w:t>
      </w:r>
      <w:r w:rsidR="007A61E7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ล้านลิตร คิดเป็นมูลค่า </w:t>
      </w:r>
      <w:r w:rsidR="007A61E7" w:rsidRPr="00987819">
        <w:rPr>
          <w:rFonts w:ascii="Angsana New" w:hAnsi="Angsana New"/>
          <w:i/>
          <w:iCs/>
          <w:sz w:val="30"/>
          <w:szCs w:val="30"/>
        </w:rPr>
        <w:t>15,601</w:t>
      </w:r>
      <w:r w:rsidR="007A61E7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และจำนวน </w:t>
      </w:r>
      <w:r w:rsidR="007A61E7" w:rsidRPr="00987819">
        <w:rPr>
          <w:rFonts w:ascii="Angsana New" w:hAnsi="Angsana New"/>
          <w:i/>
          <w:iCs/>
          <w:sz w:val="30"/>
          <w:szCs w:val="30"/>
        </w:rPr>
        <w:t>374</w:t>
      </w:r>
      <w:r w:rsidR="007A61E7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 ล้านลิตร คิดเป็นมูลค่า </w:t>
      </w:r>
      <w:r w:rsidR="007A61E7" w:rsidRPr="00987819">
        <w:rPr>
          <w:rFonts w:ascii="Angsana New" w:hAnsi="Angsana New"/>
          <w:i/>
          <w:iCs/>
          <w:sz w:val="30"/>
          <w:szCs w:val="30"/>
        </w:rPr>
        <w:t>7,972</w:t>
      </w:r>
      <w:r w:rsidR="007A61E7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883E58" w:rsidRPr="00987819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A3327D" w:rsidRPr="0098781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6394658" w14:textId="77777777" w:rsidR="00E43C64" w:rsidRPr="00987819" w:rsidRDefault="00E43C64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19CF9262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75FF83DB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4DD0B685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4EBCE91F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2D5E0B6F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154101CA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48328127" w14:textId="77777777" w:rsidR="00275798" w:rsidRPr="0098781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0E4D9E9F" w14:textId="77777777" w:rsidR="00ED67EC" w:rsidRPr="00987819" w:rsidRDefault="00ED67EC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5007374B" w14:textId="77777777" w:rsidR="00ED67EC" w:rsidRPr="00987819" w:rsidRDefault="00ED67EC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5C307FE9" w14:textId="19C13536" w:rsidR="00AF2E5C" w:rsidRPr="00987819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4438CD6B" w14:textId="77777777" w:rsidR="00E43C64" w:rsidRPr="00987819" w:rsidRDefault="00E43C64" w:rsidP="00026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i/>
          <w:i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7E5D9B" w:rsidRPr="00987819" w14:paraId="111D900C" w14:textId="77777777" w:rsidTr="007108B7">
        <w:trPr>
          <w:trHeight w:val="400"/>
        </w:trPr>
        <w:tc>
          <w:tcPr>
            <w:tcW w:w="3612" w:type="pct"/>
          </w:tcPr>
          <w:p w14:paraId="4BA7F2F2" w14:textId="77777777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3C292281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E5D9B" w:rsidRPr="00987819" w14:paraId="3B95507A" w14:textId="77777777" w:rsidTr="00083D41">
        <w:trPr>
          <w:trHeight w:val="421"/>
        </w:trPr>
        <w:tc>
          <w:tcPr>
            <w:tcW w:w="3612" w:type="pct"/>
          </w:tcPr>
          <w:p w14:paraId="362BE664" w14:textId="0634538D" w:rsidR="007E5D9B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8781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AA2BC2" w:rsidRPr="00987819">
              <w:rPr>
                <w:b/>
                <w:bCs/>
                <w:i/>
                <w:iCs/>
              </w:rPr>
              <w:t>30</w:t>
            </w:r>
            <w:r w:rsidRPr="00987819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94" w:type="pct"/>
            <w:shd w:val="clear" w:color="auto" w:fill="auto"/>
          </w:tcPr>
          <w:p w14:paraId="1E203AFD" w14:textId="6A79AEB0" w:rsidR="007E5D9B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5583C7D0" w14:textId="58CE7D39" w:rsidR="007E5D9B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7E5D9B" w:rsidRPr="00987819" w14:paraId="47953B28" w14:textId="77777777" w:rsidTr="007108B7">
        <w:trPr>
          <w:trHeight w:val="421"/>
        </w:trPr>
        <w:tc>
          <w:tcPr>
            <w:tcW w:w="3612" w:type="pct"/>
          </w:tcPr>
          <w:p w14:paraId="6A3D30F5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31995D1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3D41" w:rsidRPr="00987819" w14:paraId="424C8B72" w14:textId="77777777" w:rsidTr="00083D41">
        <w:trPr>
          <w:trHeight w:val="400"/>
        </w:trPr>
        <w:tc>
          <w:tcPr>
            <w:tcW w:w="3612" w:type="pct"/>
          </w:tcPr>
          <w:p w14:paraId="430B4B44" w14:textId="77777777" w:rsidR="00083D41" w:rsidRPr="0098781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987819">
              <w:rPr>
                <w:color w:val="000000" w:themeColor="text1"/>
                <w:cs/>
              </w:rPr>
              <w:t xml:space="preserve">ณ วันที่ </w:t>
            </w:r>
            <w:r w:rsidRPr="00987819">
              <w:rPr>
                <w:color w:val="000000" w:themeColor="text1"/>
              </w:rPr>
              <w:t>1</w:t>
            </w:r>
            <w:r w:rsidRPr="00987819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4E8F3BC7" w14:textId="1553A84B" w:rsidR="00083D41" w:rsidRPr="00987819" w:rsidRDefault="009F16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987819">
              <w:t>47,491</w:t>
            </w:r>
          </w:p>
        </w:tc>
        <w:tc>
          <w:tcPr>
            <w:tcW w:w="694" w:type="pct"/>
          </w:tcPr>
          <w:p w14:paraId="67F522FF" w14:textId="1D905FD1" w:rsidR="00083D41" w:rsidRPr="0098781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987819">
              <w:t>18,57</w:t>
            </w:r>
            <w:r w:rsidRPr="00987819">
              <w:rPr>
                <w:rFonts w:hint="cs"/>
                <w:cs/>
              </w:rPr>
              <w:t>3</w:t>
            </w:r>
          </w:p>
        </w:tc>
      </w:tr>
      <w:tr w:rsidR="00083D41" w:rsidRPr="00987819" w14:paraId="24FB1EDC" w14:textId="77777777" w:rsidTr="00083D41">
        <w:trPr>
          <w:trHeight w:val="400"/>
        </w:trPr>
        <w:tc>
          <w:tcPr>
            <w:tcW w:w="3612" w:type="pct"/>
          </w:tcPr>
          <w:p w14:paraId="0D8E6318" w14:textId="77777777" w:rsidR="00083D41" w:rsidRPr="0098781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987819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694" w:type="pct"/>
          </w:tcPr>
          <w:p w14:paraId="7A927932" w14:textId="33A9CF6A" w:rsidR="00083D41" w:rsidRPr="00987819" w:rsidRDefault="00EA3A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987819">
              <w:t>2,114</w:t>
            </w:r>
          </w:p>
        </w:tc>
        <w:tc>
          <w:tcPr>
            <w:tcW w:w="694" w:type="pct"/>
          </w:tcPr>
          <w:p w14:paraId="60407CA8" w14:textId="6127C12C" w:rsidR="00083D41" w:rsidRPr="00987819" w:rsidRDefault="00233E7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987819">
              <w:t>10</w:t>
            </w:r>
          </w:p>
        </w:tc>
      </w:tr>
      <w:tr w:rsidR="007E5D9B" w:rsidRPr="00987819" w14:paraId="780A3627" w14:textId="77777777" w:rsidTr="00083D41">
        <w:trPr>
          <w:trHeight w:val="400"/>
        </w:trPr>
        <w:tc>
          <w:tcPr>
            <w:tcW w:w="3612" w:type="pct"/>
          </w:tcPr>
          <w:p w14:paraId="368028BD" w14:textId="583BD5B4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987819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52746A52" w14:textId="16CFE2D9" w:rsidR="007E5D9B" w:rsidRPr="00987819" w:rsidRDefault="00EA3A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987819">
              <w:t>(6</w:t>
            </w:r>
            <w:r w:rsidR="00C81687" w:rsidRPr="00987819">
              <w:rPr>
                <w:rFonts w:hint="cs"/>
                <w:cs/>
              </w:rPr>
              <w:t>4</w:t>
            </w:r>
            <w:r w:rsidRPr="00987819">
              <w:t>)</w:t>
            </w:r>
          </w:p>
        </w:tc>
        <w:tc>
          <w:tcPr>
            <w:tcW w:w="694" w:type="pct"/>
          </w:tcPr>
          <w:p w14:paraId="571FBFB4" w14:textId="7CABB55D" w:rsidR="007E5D9B" w:rsidRPr="00987819" w:rsidRDefault="00083D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7E5D9B" w:rsidRPr="00987819" w14:paraId="10A38AED" w14:textId="77777777" w:rsidTr="00083D41">
        <w:trPr>
          <w:trHeight w:val="400"/>
        </w:trPr>
        <w:tc>
          <w:tcPr>
            <w:tcW w:w="3612" w:type="pct"/>
          </w:tcPr>
          <w:p w14:paraId="3ACC673C" w14:textId="29895A8A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987819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AA2BC2" w:rsidRPr="00987819">
              <w:rPr>
                <w:b/>
                <w:bCs/>
                <w:color w:val="000000" w:themeColor="text1"/>
              </w:rPr>
              <w:t>30</w:t>
            </w:r>
            <w:r w:rsidR="00BD733C" w:rsidRPr="00987819">
              <w:rPr>
                <w:rFonts w:hint="cs"/>
                <w:b/>
                <w:bCs/>
                <w:color w:val="000000" w:themeColor="text1"/>
                <w:cs/>
              </w:rPr>
              <w:t xml:space="preserve"> มิถุนายน</w:t>
            </w:r>
            <w:r w:rsidRPr="00987819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694" w:type="pct"/>
          </w:tcPr>
          <w:p w14:paraId="1C15F26C" w14:textId="348ED3DA" w:rsidR="007E5D9B" w:rsidRPr="00987819" w:rsidRDefault="00EA3A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49,54</w:t>
            </w:r>
            <w:r w:rsidR="00C81687" w:rsidRPr="00987819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694" w:type="pct"/>
          </w:tcPr>
          <w:p w14:paraId="1101E464" w14:textId="7136FB78" w:rsidR="007E5D9B" w:rsidRPr="00987819" w:rsidRDefault="00233E74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18,583</w:t>
            </w:r>
          </w:p>
        </w:tc>
      </w:tr>
    </w:tbl>
    <w:p w14:paraId="264782C9" w14:textId="4E9EF61F" w:rsidR="00225A7A" w:rsidRPr="00987819" w:rsidRDefault="00225A7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i/>
          <w:iCs/>
        </w:rPr>
      </w:pPr>
    </w:p>
    <w:p w14:paraId="67B137A0" w14:textId="3B65D436" w:rsidR="00507F3F" w:rsidRPr="00987819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819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31182A37" w:rsidR="004A13C4" w:rsidRPr="00987819" w:rsidRDefault="004A13C4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jc w:val="thaiDistribute"/>
      </w:pPr>
    </w:p>
    <w:p w14:paraId="4B6AFFAE" w14:textId="77777777" w:rsidR="00130607" w:rsidRPr="00987819" w:rsidRDefault="00130607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บีซีพีจี</w:t>
      </w:r>
      <w:r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  <w:r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(มหาชน)</w:t>
      </w:r>
      <w:r w:rsidRPr="009878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0E6AE6D" w14:textId="77777777" w:rsidR="00130607" w:rsidRPr="00987819" w:rsidRDefault="00130607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37A97E" w14:textId="710E7A3F" w:rsidR="00130607" w:rsidRPr="00987819" w:rsidRDefault="00130607" w:rsidP="00130607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 xml:space="preserve">26 </w:t>
      </w:r>
      <w:r w:rsidRPr="00987819">
        <w:rPr>
          <w:rFonts w:asciiTheme="majorBidi" w:hAnsiTheme="majorBidi" w:cstheme="majorBidi" w:hint="cs"/>
          <w:cs/>
        </w:rPr>
        <w:t xml:space="preserve">มิถุนายน </w:t>
      </w:r>
      <w:r w:rsidRPr="00987819">
        <w:rPr>
          <w:rFonts w:asciiTheme="majorBidi" w:hAnsiTheme="majorBidi" w:cstheme="majorBidi"/>
        </w:rPr>
        <w:t>2567</w:t>
      </w:r>
      <w:r w:rsidRPr="00987819">
        <w:rPr>
          <w:rFonts w:asciiTheme="majorBidi" w:hAnsiTheme="majorBidi" w:cstheme="majorBidi" w:hint="cs"/>
          <w:cs/>
        </w:rPr>
        <w:t xml:space="preserve"> กลุ่ม</w:t>
      </w:r>
      <w:r w:rsidRPr="00987819">
        <w:rPr>
          <w:rFonts w:asciiTheme="majorBidi" w:hAnsiTheme="majorBidi" w:cstheme="majorBidi"/>
          <w:cs/>
        </w:rPr>
        <w:t>บริษัทได้จำหน่ายเงินลงทุนทั้งหมดใน</w:t>
      </w:r>
      <w:r w:rsidRPr="00987819">
        <w:rPr>
          <w:rFonts w:asciiTheme="majorBidi" w:hAnsiTheme="majorBidi" w:cstheme="majorBidi" w:hint="cs"/>
          <w:cs/>
        </w:rPr>
        <w:t>โครงการโรงไฟฟ้าพลังงานแสงอาทิตย์ที่ประเทศญี่ปุ่น</w:t>
      </w:r>
      <w:r w:rsidR="000017E0"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 w:hint="cs"/>
          <w:cs/>
        </w:rPr>
        <w:t xml:space="preserve">ให้แก่ </w:t>
      </w:r>
      <w:proofErr w:type="spellStart"/>
      <w:r w:rsidRPr="00987819">
        <w:rPr>
          <w:rFonts w:asciiTheme="majorBidi" w:hAnsiTheme="majorBidi" w:cstheme="majorBidi"/>
        </w:rPr>
        <w:t>Obton</w:t>
      </w:r>
      <w:proofErr w:type="spellEnd"/>
      <w:r w:rsidRPr="00987819">
        <w:rPr>
          <w:rFonts w:asciiTheme="majorBidi" w:hAnsiTheme="majorBidi" w:cstheme="majorBidi"/>
        </w:rPr>
        <w:t xml:space="preserve"> Japan GK </w:t>
      </w:r>
      <w:r w:rsidRPr="00987819">
        <w:rPr>
          <w:rFonts w:asciiTheme="majorBidi" w:hAnsiTheme="majorBidi" w:cstheme="majorBidi"/>
          <w:cs/>
        </w:rPr>
        <w:t xml:space="preserve">ซึ่งไม่ได้เป็นกิจการที่เกี่ยวข้องกันกับกลุ่มบริษัท </w:t>
      </w:r>
      <w:r w:rsidRPr="00987819">
        <w:rPr>
          <w:rFonts w:asciiTheme="majorBidi" w:hAnsiTheme="majorBidi" w:cstheme="majorBidi" w:hint="cs"/>
          <w:cs/>
        </w:rPr>
        <w:t xml:space="preserve">โดยได้รับเงินจากการจำหน่ายเงินลงทุนจำนวน </w:t>
      </w:r>
      <w:r w:rsidRPr="00987819">
        <w:rPr>
          <w:rFonts w:asciiTheme="majorBidi" w:hAnsiTheme="majorBidi" w:cstheme="majorBidi"/>
        </w:rPr>
        <w:t xml:space="preserve">6,005 </w:t>
      </w:r>
      <w:r w:rsidRPr="00987819">
        <w:rPr>
          <w:rFonts w:asciiTheme="majorBidi" w:hAnsiTheme="majorBidi" w:cstheme="majorBidi" w:hint="cs"/>
          <w:cs/>
        </w:rPr>
        <w:t xml:space="preserve">ล้านบาท ทั้งนี้ มูลค่าของสินทรัพย์สุทธิ </w:t>
      </w:r>
      <w:r w:rsidRPr="00987819">
        <w:rPr>
          <w:rFonts w:asciiTheme="majorBidi" w:hAnsiTheme="majorBidi" w:cstheme="majorBidi"/>
          <w:cs/>
        </w:rPr>
        <w:t>ณ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 xml:space="preserve">วันดังกล่าวมีจำนวน </w:t>
      </w:r>
      <w:r w:rsidRPr="00987819">
        <w:rPr>
          <w:rFonts w:asciiTheme="majorBidi" w:hAnsiTheme="majorBidi" w:cstheme="majorBidi"/>
        </w:rPr>
        <w:t xml:space="preserve">3,460 </w:t>
      </w:r>
      <w:r w:rsidRPr="00987819">
        <w:rPr>
          <w:rFonts w:asciiTheme="majorBidi" w:hAnsiTheme="majorBidi" w:cstheme="majorBidi"/>
          <w:cs/>
        </w:rPr>
        <w:t xml:space="preserve">ล้านบาท </w:t>
      </w:r>
      <w:r w:rsidRPr="00987819">
        <w:rPr>
          <w:rFonts w:asciiTheme="majorBidi" w:hAnsiTheme="majorBidi" w:cstheme="majorBidi" w:hint="cs"/>
          <w:cs/>
        </w:rPr>
        <w:t>กลุ่ม</w:t>
      </w:r>
      <w:r w:rsidRPr="00987819">
        <w:rPr>
          <w:rFonts w:asciiTheme="majorBidi" w:hAnsiTheme="majorBidi" w:cstheme="majorBidi"/>
          <w:cs/>
        </w:rPr>
        <w:t>บริษัทรับรู้รายการ</w:t>
      </w:r>
      <w:r w:rsidR="00044B8A" w:rsidRPr="00987819">
        <w:rPr>
          <w:rFonts w:asciiTheme="majorBidi" w:hAnsiTheme="majorBidi" w:cstheme="majorBidi" w:hint="cs"/>
          <w:cs/>
        </w:rPr>
        <w:t>ขาดทุน</w:t>
      </w:r>
      <w:r w:rsidRPr="00987819">
        <w:rPr>
          <w:rFonts w:asciiTheme="majorBidi" w:hAnsiTheme="majorBidi" w:cstheme="majorBidi"/>
          <w:cs/>
        </w:rPr>
        <w:t xml:space="preserve">ที่เคยรับรู้ไว้ในกำไรขาดทุนเบ็ดเสร็จอื่นจำนวน </w:t>
      </w:r>
      <w:r w:rsidRPr="00987819">
        <w:rPr>
          <w:rFonts w:asciiTheme="majorBidi" w:hAnsiTheme="majorBidi" w:cstheme="majorBidi"/>
        </w:rPr>
        <w:t xml:space="preserve">7 </w:t>
      </w:r>
      <w:r w:rsidRPr="00987819">
        <w:rPr>
          <w:rFonts w:asciiTheme="majorBidi" w:hAnsiTheme="majorBidi" w:cstheme="majorBidi"/>
          <w:cs/>
        </w:rPr>
        <w:t xml:space="preserve">ล้านบาท รวมถึงค่าใช้จ่ายที่เกี่ยวข้องกับการจำหน่ายจำนวน </w:t>
      </w:r>
      <w:r w:rsidRPr="00987819">
        <w:rPr>
          <w:rFonts w:asciiTheme="majorBidi" w:hAnsiTheme="majorBidi" w:cstheme="majorBidi"/>
        </w:rPr>
        <w:t xml:space="preserve">379 </w:t>
      </w:r>
      <w:r w:rsidRPr="00987819">
        <w:rPr>
          <w:rFonts w:asciiTheme="majorBidi" w:hAnsiTheme="majorBidi" w:cstheme="majorBidi"/>
          <w:cs/>
        </w:rPr>
        <w:t xml:space="preserve">ล้านบาท กลุ่มบริษัทรับรู้กำไรสุทธิจากการจำหน่ายเงินลงทุนดังกล่าวเป็นจำนวน </w:t>
      </w:r>
      <w:r w:rsidRPr="00987819">
        <w:rPr>
          <w:rFonts w:asciiTheme="majorBidi" w:hAnsiTheme="majorBidi" w:cstheme="majorBidi"/>
        </w:rPr>
        <w:t xml:space="preserve">2,159 </w:t>
      </w:r>
      <w:r w:rsidRPr="00987819">
        <w:rPr>
          <w:rFonts w:asciiTheme="majorBidi" w:hAnsiTheme="majorBidi" w:cstheme="majorBidi"/>
          <w:cs/>
        </w:rPr>
        <w:t>ล้านบาท</w:t>
      </w:r>
    </w:p>
    <w:p w14:paraId="350F2AC6" w14:textId="77777777" w:rsidR="00770A49" w:rsidRPr="00987819" w:rsidRDefault="00770A49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77531C" w14:textId="2C7A74FC" w:rsidR="00F87A70" w:rsidRPr="00987819" w:rsidRDefault="004449A2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81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บีเอสจีเอฟ จำกัด</w:t>
      </w:r>
    </w:p>
    <w:p w14:paraId="630B09B0" w14:textId="77777777" w:rsidR="00F87A70" w:rsidRPr="00987819" w:rsidRDefault="00F87A70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9CB3A6" w14:textId="2668EC35" w:rsidR="00F87A70" w:rsidRPr="00987819" w:rsidRDefault="00F87A70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 xml:space="preserve">12 </w:t>
      </w:r>
      <w:r w:rsidRPr="00987819">
        <w:rPr>
          <w:rFonts w:asciiTheme="majorBidi" w:hAnsiTheme="majorBidi" w:cstheme="majorBidi"/>
          <w:cs/>
        </w:rPr>
        <w:t xml:space="preserve">มกราคม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/>
          <w:cs/>
        </w:rPr>
        <w:t xml:space="preserve">ที่ประชุมวิสามัญผู้ถือหุ้นของ </w:t>
      </w:r>
      <w:r w:rsidRPr="00987819">
        <w:rPr>
          <w:rFonts w:asciiTheme="majorBidi" w:hAnsiTheme="majorBidi" w:cstheme="majorBidi" w:hint="cs"/>
          <w:cs/>
        </w:rPr>
        <w:t>บริษัท บีเอสจีเอฟ จำกัด</w:t>
      </w:r>
      <w:r w:rsidRPr="00987819">
        <w:rPr>
          <w:rFonts w:asciiTheme="majorBidi" w:hAnsiTheme="majorBidi" w:cstheme="majorBidi"/>
        </w:rPr>
        <w:t xml:space="preserve"> (“BSGF”) </w:t>
      </w:r>
      <w:r w:rsidRPr="00987819">
        <w:rPr>
          <w:rFonts w:asciiTheme="majorBidi" w:hAnsiTheme="majorBidi" w:cstheme="majorBidi"/>
          <w:cs/>
        </w:rPr>
        <w:t>ได้อนุมัติการออกหุ้น</w:t>
      </w:r>
      <w:r w:rsidRPr="00987819">
        <w:rPr>
          <w:rFonts w:asciiTheme="majorBidi" w:hAnsiTheme="majorBidi" w:cstheme="majorBidi"/>
          <w:spacing w:val="-2"/>
          <w:cs/>
        </w:rPr>
        <w:t xml:space="preserve">เพิ่มทุนครั้งที่ </w:t>
      </w:r>
      <w:r w:rsidRPr="00987819">
        <w:rPr>
          <w:rFonts w:asciiTheme="majorBidi" w:hAnsiTheme="majorBidi" w:cstheme="majorBidi"/>
          <w:spacing w:val="-2"/>
        </w:rPr>
        <w:t xml:space="preserve">1 </w:t>
      </w:r>
      <w:r w:rsidRPr="00987819">
        <w:rPr>
          <w:rFonts w:asciiTheme="majorBidi" w:hAnsiTheme="majorBidi" w:cstheme="majorBidi"/>
          <w:spacing w:val="-2"/>
          <w:cs/>
        </w:rPr>
        <w:t xml:space="preserve">ของปี </w:t>
      </w:r>
      <w:r w:rsidRPr="00987819">
        <w:rPr>
          <w:rFonts w:asciiTheme="majorBidi" w:hAnsiTheme="majorBidi" w:cstheme="majorBidi"/>
          <w:spacing w:val="-2"/>
        </w:rPr>
        <w:t xml:space="preserve">2567 </w:t>
      </w:r>
      <w:r w:rsidRPr="00987819">
        <w:rPr>
          <w:rFonts w:asciiTheme="majorBidi" w:hAnsiTheme="majorBidi" w:cstheme="majorBidi"/>
          <w:spacing w:val="-2"/>
          <w:cs/>
        </w:rPr>
        <w:t xml:space="preserve">เป็นทุนจดทะเบียนใหม่จำนวน </w:t>
      </w:r>
      <w:r w:rsidRPr="00987819">
        <w:rPr>
          <w:rFonts w:asciiTheme="majorBidi" w:hAnsiTheme="majorBidi" w:cstheme="majorBidi"/>
          <w:spacing w:val="-2"/>
        </w:rPr>
        <w:t xml:space="preserve">3,201 </w:t>
      </w:r>
      <w:r w:rsidRPr="00987819">
        <w:rPr>
          <w:rFonts w:asciiTheme="majorBidi" w:hAnsiTheme="majorBidi" w:cstheme="majorBidi"/>
          <w:spacing w:val="-2"/>
          <w:cs/>
        </w:rPr>
        <w:t xml:space="preserve">ล้านบาท โดยการออกหุ้นสามัญจำนวน </w:t>
      </w:r>
      <w:r w:rsidRPr="00987819">
        <w:rPr>
          <w:rFonts w:asciiTheme="majorBidi" w:hAnsiTheme="majorBidi" w:cstheme="majorBidi"/>
          <w:spacing w:val="-2"/>
        </w:rPr>
        <w:t xml:space="preserve">79 </w:t>
      </w:r>
      <w:r w:rsidRPr="00987819">
        <w:rPr>
          <w:rFonts w:asciiTheme="majorBidi" w:hAnsiTheme="majorBidi" w:cstheme="majorBidi"/>
          <w:spacing w:val="-2"/>
          <w:cs/>
        </w:rPr>
        <w:t>ล้าน</w:t>
      </w:r>
      <w:r w:rsidRPr="00987819">
        <w:rPr>
          <w:rFonts w:asciiTheme="majorBidi" w:hAnsiTheme="majorBidi" w:cstheme="majorBidi"/>
          <w:spacing w:val="-4"/>
          <w:cs/>
        </w:rPr>
        <w:t>หุ้น</w:t>
      </w:r>
      <w:r w:rsidRPr="00987819">
        <w:rPr>
          <w:rFonts w:asciiTheme="majorBidi" w:hAnsiTheme="majorBidi" w:cstheme="majorBidi"/>
          <w:cs/>
        </w:rPr>
        <w:t xml:space="preserve">และหุ้นบุริมสิทธิจำนวน </w:t>
      </w:r>
      <w:r w:rsidRPr="00987819">
        <w:rPr>
          <w:rFonts w:asciiTheme="majorBidi" w:hAnsiTheme="majorBidi" w:cstheme="majorBidi"/>
        </w:rPr>
        <w:t xml:space="preserve">21 </w:t>
      </w:r>
      <w:r w:rsidRPr="0098781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987819">
        <w:rPr>
          <w:rFonts w:asciiTheme="majorBidi" w:hAnsiTheme="majorBidi" w:cstheme="majorBidi"/>
        </w:rPr>
        <w:t xml:space="preserve">10 </w:t>
      </w:r>
      <w:r w:rsidRPr="00987819">
        <w:rPr>
          <w:rFonts w:asciiTheme="majorBidi" w:hAnsiTheme="majorBidi" w:cstheme="majorBidi"/>
          <w:cs/>
        </w:rPr>
        <w:t>บาท โดย</w:t>
      </w:r>
      <w:r w:rsidR="00ED67EC" w:rsidRPr="00987819">
        <w:rPr>
          <w:rFonts w:asciiTheme="majorBidi" w:hAnsiTheme="majorBidi" w:cstheme="majorBidi" w:hint="cs"/>
          <w:cs/>
        </w:rPr>
        <w:t>บริษัทและ</w:t>
      </w:r>
      <w:r w:rsidRPr="00987819">
        <w:rPr>
          <w:rFonts w:asciiTheme="majorBidi" w:hAnsiTheme="majorBidi" w:cstheme="majorBidi"/>
          <w:cs/>
        </w:rPr>
        <w:t>บริษัท</w:t>
      </w:r>
      <w:r w:rsidR="007D3FA8" w:rsidRPr="00987819">
        <w:rPr>
          <w:rFonts w:asciiTheme="majorBidi" w:hAnsiTheme="majorBidi" w:cstheme="majorBidi"/>
        </w:rPr>
        <w:t xml:space="preserve"> </w:t>
      </w:r>
      <w:r w:rsidR="008D5D29" w:rsidRPr="00987819">
        <w:rPr>
          <w:rFonts w:asciiTheme="majorBidi" w:hAnsiTheme="majorBidi" w:cstheme="majorBidi" w:hint="cs"/>
          <w:cs/>
        </w:rPr>
        <w:t xml:space="preserve">บีบีจีไอ จำกัด </w:t>
      </w:r>
      <w:r w:rsidR="008D5D29" w:rsidRPr="00987819">
        <w:rPr>
          <w:rFonts w:asciiTheme="majorBidi" w:hAnsiTheme="majorBidi" w:cstheme="majorBidi"/>
        </w:rPr>
        <w:t>(</w:t>
      </w:r>
      <w:r w:rsidR="008D5D29" w:rsidRPr="00987819">
        <w:rPr>
          <w:rFonts w:asciiTheme="majorBidi" w:hAnsiTheme="majorBidi" w:cstheme="majorBidi" w:hint="cs"/>
          <w:cs/>
        </w:rPr>
        <w:t>มหาชน</w:t>
      </w:r>
      <w:r w:rsidR="008D5D29" w:rsidRPr="00987819">
        <w:rPr>
          <w:rFonts w:asciiTheme="majorBidi" w:hAnsiTheme="majorBidi" w:cstheme="majorBidi"/>
        </w:rPr>
        <w:t>)</w:t>
      </w:r>
      <w:r w:rsidR="008D5D29" w:rsidRPr="00987819">
        <w:rPr>
          <w:rFonts w:asciiTheme="majorBidi" w:hAnsiTheme="majorBidi" w:cstheme="majorBidi" w:hint="cs"/>
          <w:cs/>
        </w:rPr>
        <w:t xml:space="preserve"> </w:t>
      </w:r>
      <w:r w:rsidR="007D3FA8" w:rsidRPr="00987819">
        <w:rPr>
          <w:rFonts w:asciiTheme="majorBidi" w:hAnsiTheme="majorBidi" w:cstheme="majorBidi"/>
        </w:rPr>
        <w:t xml:space="preserve">(“BBGI”) </w:t>
      </w:r>
      <w:r w:rsidRPr="00987819">
        <w:rPr>
          <w:rFonts w:asciiTheme="majorBidi" w:hAnsiTheme="majorBidi" w:cstheme="majorBidi"/>
          <w:cs/>
        </w:rPr>
        <w:t xml:space="preserve">ได้ชำระค่าหุ้นจำนวน </w:t>
      </w:r>
      <w:r w:rsidRPr="00987819">
        <w:rPr>
          <w:rFonts w:asciiTheme="majorBidi" w:hAnsiTheme="majorBidi" w:cstheme="majorBidi"/>
        </w:rPr>
        <w:t xml:space="preserve">800 </w:t>
      </w:r>
      <w:r w:rsidRPr="00987819">
        <w:rPr>
          <w:rFonts w:asciiTheme="majorBidi" w:hAnsiTheme="majorBidi" w:cstheme="majorBidi"/>
          <w:cs/>
        </w:rPr>
        <w:t>ล้านบาท</w:t>
      </w:r>
      <w:r w:rsidR="00ED67EC"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แล</w:t>
      </w:r>
      <w:r w:rsidR="008D5D29" w:rsidRPr="00987819">
        <w:rPr>
          <w:rFonts w:asciiTheme="majorBidi" w:hAnsiTheme="majorBidi" w:cstheme="majorBidi" w:hint="cs"/>
          <w:cs/>
        </w:rPr>
        <w:t xml:space="preserve">ะ </w:t>
      </w:r>
      <w:r w:rsidR="00ED67EC" w:rsidRPr="00987819">
        <w:rPr>
          <w:rFonts w:asciiTheme="majorBidi" w:hAnsiTheme="majorBidi" w:cstheme="majorBidi"/>
        </w:rPr>
        <w:t xml:space="preserve">200 </w:t>
      </w:r>
      <w:r w:rsidR="008D5D29" w:rsidRPr="00987819">
        <w:rPr>
          <w:rFonts w:asciiTheme="majorBidi" w:hAnsiTheme="majorBidi" w:cstheme="majorBidi" w:hint="cs"/>
          <w:cs/>
        </w:rPr>
        <w:t>ล้านบาท</w:t>
      </w:r>
      <w:r w:rsidR="009E30CB" w:rsidRPr="00987819">
        <w:rPr>
          <w:rFonts w:asciiTheme="majorBidi" w:hAnsiTheme="majorBidi" w:cstheme="majorBidi" w:hint="cs"/>
          <w:cs/>
        </w:rPr>
        <w:t xml:space="preserve"> </w:t>
      </w:r>
      <w:r w:rsidR="008D5D29" w:rsidRPr="00987819">
        <w:rPr>
          <w:rFonts w:asciiTheme="majorBidi" w:hAnsiTheme="majorBidi" w:cstheme="majorBidi" w:hint="cs"/>
          <w:cs/>
        </w:rPr>
        <w:t>แล้วตามลำดับ</w:t>
      </w:r>
      <w:r w:rsidR="00ED67EC"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>ใน</w:t>
      </w:r>
      <w:r w:rsidR="009E30CB" w:rsidRPr="00987819">
        <w:rPr>
          <w:rFonts w:asciiTheme="majorBidi" w:hAnsiTheme="majorBidi" w:cstheme="majorBidi" w:hint="cs"/>
          <w:cs/>
        </w:rPr>
        <w:t>เดือน</w:t>
      </w:r>
      <w:r w:rsidRPr="00987819">
        <w:rPr>
          <w:rFonts w:asciiTheme="majorBidi" w:hAnsiTheme="majorBidi" w:cstheme="majorBidi"/>
          <w:cs/>
        </w:rPr>
        <w:t xml:space="preserve">มกราคม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/>
          <w:cs/>
        </w:rPr>
        <w:t>ตามสัดส่วนการ</w:t>
      </w:r>
      <w:r w:rsidR="008D5D29" w:rsidRPr="00987819">
        <w:rPr>
          <w:rFonts w:asciiTheme="majorBidi" w:hAnsiTheme="majorBidi" w:cstheme="majorBidi" w:hint="cs"/>
          <w:cs/>
        </w:rPr>
        <w:t>ลงทุน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 w:hint="cs"/>
          <w:cs/>
        </w:rPr>
        <w:t xml:space="preserve">ซึ่ง </w:t>
      </w:r>
      <w:r w:rsidRPr="00987819">
        <w:rPr>
          <w:rFonts w:asciiTheme="majorBidi" w:hAnsiTheme="majorBidi" w:cstheme="majorBidi"/>
        </w:rPr>
        <w:t xml:space="preserve">BSGF </w:t>
      </w:r>
      <w:r w:rsidRPr="00987819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ได้นำเงินเพิ่มทุนนี้เข้าจดทะเบียนในเดือนมกราคม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 w:hint="cs"/>
          <w:cs/>
        </w:rPr>
        <w:t>โดยสัดส่วนการถือหุ้นไม่มีการเปลี่ยนแปลง</w:t>
      </w:r>
    </w:p>
    <w:p w14:paraId="4EE9CB04" w14:textId="77777777" w:rsidR="00F87A70" w:rsidRPr="00987819" w:rsidRDefault="00F87A70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C792A6B" w14:textId="77777777" w:rsidR="00D528CC" w:rsidRPr="00987819" w:rsidRDefault="00D528CC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24EA4049" w14:textId="0634EC18" w:rsidR="002E6C47" w:rsidRPr="00987819" w:rsidRDefault="00F87A70" w:rsidP="007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bookmarkStart w:id="5" w:name="_Hlk150153021"/>
      <w:r w:rsidRPr="00987819">
        <w:rPr>
          <w:rFonts w:asciiTheme="majorBidi" w:hAnsiTheme="majorBidi" w:cstheme="majorBidi" w:hint="cs"/>
          <w:cs/>
        </w:rPr>
        <w:lastRenderedPageBreak/>
        <w:t>ต่อมา</w:t>
      </w:r>
      <w:r w:rsidRPr="00987819">
        <w:rPr>
          <w:rFonts w:asciiTheme="majorBidi" w:hAnsiTheme="majorBidi" w:cstheme="majorBidi"/>
          <w:cs/>
        </w:rPr>
        <w:t>เมื่อ</w:t>
      </w:r>
      <w:bookmarkEnd w:id="5"/>
      <w:r w:rsidRPr="00987819">
        <w:rPr>
          <w:rFonts w:asciiTheme="majorBidi" w:hAnsiTheme="majorBidi" w:cstheme="majorBidi"/>
          <w:cs/>
        </w:rPr>
        <w:t xml:space="preserve">วันที่ </w:t>
      </w:r>
      <w:r w:rsidRPr="00987819">
        <w:rPr>
          <w:rFonts w:asciiTheme="majorBidi" w:hAnsiTheme="majorBidi" w:cstheme="majorBidi"/>
        </w:rPr>
        <w:t xml:space="preserve">19 </w:t>
      </w:r>
      <w:r w:rsidRPr="00987819">
        <w:rPr>
          <w:rFonts w:asciiTheme="majorBidi" w:hAnsiTheme="majorBidi" w:cstheme="majorBidi"/>
          <w:cs/>
        </w:rPr>
        <w:t xml:space="preserve">เมษายน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/>
          <w:cs/>
        </w:rPr>
        <w:t xml:space="preserve">ที่ประชุมสามัญผู้ถือหุ้นของ </w:t>
      </w:r>
      <w:r w:rsidRPr="00987819">
        <w:rPr>
          <w:rFonts w:asciiTheme="majorBidi" w:hAnsiTheme="majorBidi" w:cstheme="majorBidi"/>
        </w:rPr>
        <w:t xml:space="preserve">BSGF </w:t>
      </w:r>
      <w:r w:rsidRPr="00987819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987819">
        <w:rPr>
          <w:rFonts w:asciiTheme="majorBidi" w:hAnsiTheme="majorBidi" w:cstheme="majorBidi"/>
        </w:rPr>
        <w:t xml:space="preserve">2 </w:t>
      </w:r>
      <w:r w:rsidRPr="00987819">
        <w:rPr>
          <w:rFonts w:asciiTheme="majorBidi" w:hAnsiTheme="majorBidi" w:cstheme="majorBidi"/>
          <w:cs/>
        </w:rPr>
        <w:t xml:space="preserve">ของปี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987819">
        <w:rPr>
          <w:rFonts w:asciiTheme="majorBidi" w:hAnsiTheme="majorBidi" w:cstheme="majorBidi"/>
        </w:rPr>
        <w:t xml:space="preserve">4,201 </w:t>
      </w:r>
      <w:r w:rsidRPr="00987819">
        <w:rPr>
          <w:rFonts w:asciiTheme="majorBidi" w:hAnsiTheme="majorBidi" w:cstheme="majorBidi"/>
          <w:cs/>
        </w:rPr>
        <w:t>ล้านบาท โดย</w:t>
      </w:r>
      <w:r w:rsidRPr="00987819">
        <w:rPr>
          <w:rFonts w:asciiTheme="majorBidi" w:hAnsiTheme="majorBidi" w:cstheme="majorBidi" w:hint="cs"/>
          <w:cs/>
        </w:rPr>
        <w:t>แบ่งเป็น</w:t>
      </w:r>
      <w:r w:rsidRPr="00987819">
        <w:rPr>
          <w:rFonts w:asciiTheme="majorBidi" w:hAnsiTheme="majorBidi" w:cstheme="majorBidi"/>
          <w:cs/>
        </w:rPr>
        <w:t xml:space="preserve">หุ้นสามัญจำนวน </w:t>
      </w:r>
      <w:r w:rsidRPr="00987819">
        <w:rPr>
          <w:rFonts w:asciiTheme="majorBidi" w:hAnsiTheme="majorBidi" w:cstheme="majorBidi"/>
        </w:rPr>
        <w:t xml:space="preserve">79 </w:t>
      </w:r>
      <w:r w:rsidRPr="00987819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987819">
        <w:rPr>
          <w:rFonts w:asciiTheme="majorBidi" w:hAnsiTheme="majorBidi" w:cstheme="majorBidi"/>
        </w:rPr>
        <w:t xml:space="preserve">21 </w:t>
      </w:r>
      <w:r w:rsidRPr="0098781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987819">
        <w:rPr>
          <w:rFonts w:asciiTheme="majorBidi" w:hAnsiTheme="majorBidi" w:cstheme="majorBidi"/>
        </w:rPr>
        <w:t xml:space="preserve">10 </w:t>
      </w:r>
      <w:r w:rsidRPr="00987819">
        <w:rPr>
          <w:rFonts w:asciiTheme="majorBidi" w:hAnsiTheme="majorBidi" w:cstheme="majorBidi"/>
          <w:cs/>
        </w:rPr>
        <w:t xml:space="preserve">บาท </w:t>
      </w:r>
      <w:r w:rsidR="008D5D29" w:rsidRPr="00987819">
        <w:rPr>
          <w:rFonts w:asciiTheme="majorBidi" w:hAnsiTheme="majorBidi" w:cstheme="majorBidi" w:hint="cs"/>
          <w:cs/>
        </w:rPr>
        <w:t>โดยบริษัทและ</w:t>
      </w:r>
      <w:r w:rsidR="007D3FA8" w:rsidRPr="00987819">
        <w:rPr>
          <w:rFonts w:asciiTheme="majorBidi" w:hAnsiTheme="majorBidi" w:cstheme="majorBidi"/>
        </w:rPr>
        <w:t xml:space="preserve"> </w:t>
      </w:r>
      <w:r w:rsidR="007D3FA8" w:rsidRPr="00987819">
        <w:rPr>
          <w:rFonts w:asciiTheme="majorBidi" w:hAnsiTheme="majorBidi" w:cstheme="majorBidi"/>
          <w:spacing w:val="-4"/>
        </w:rPr>
        <w:t>BBGI</w:t>
      </w:r>
      <w:r w:rsidR="008D5D29" w:rsidRPr="00987819">
        <w:rPr>
          <w:rFonts w:asciiTheme="majorBidi" w:hAnsiTheme="majorBidi" w:cstheme="majorBidi" w:hint="cs"/>
          <w:spacing w:val="-4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ได้ชำระค่าหุ้น</w:t>
      </w:r>
      <w:r w:rsidRPr="00987819">
        <w:rPr>
          <w:rFonts w:asciiTheme="majorBidi" w:hAnsiTheme="majorBidi" w:cstheme="majorBidi" w:hint="cs"/>
          <w:cs/>
        </w:rPr>
        <w:t>เพิ่มทุน</w:t>
      </w:r>
      <w:r w:rsidRPr="00987819">
        <w:rPr>
          <w:rFonts w:asciiTheme="majorBidi" w:hAnsiTheme="majorBidi" w:cstheme="majorBidi"/>
          <w:cs/>
        </w:rPr>
        <w:t xml:space="preserve">จำนวน </w:t>
      </w:r>
      <w:r w:rsidRPr="00987819">
        <w:rPr>
          <w:rFonts w:asciiTheme="majorBidi" w:hAnsiTheme="majorBidi" w:cstheme="majorBidi"/>
        </w:rPr>
        <w:t xml:space="preserve">800 </w:t>
      </w:r>
      <w:r w:rsidRPr="00987819">
        <w:rPr>
          <w:rFonts w:asciiTheme="majorBidi" w:hAnsiTheme="majorBidi" w:cstheme="majorBidi"/>
          <w:cs/>
        </w:rPr>
        <w:t>ล้านบาท</w:t>
      </w:r>
      <w:r w:rsidR="00ED67EC" w:rsidRPr="00987819">
        <w:rPr>
          <w:rFonts w:asciiTheme="majorBidi" w:hAnsiTheme="majorBidi" w:cstheme="majorBidi" w:hint="cs"/>
          <w:cs/>
        </w:rPr>
        <w:t xml:space="preserve"> </w:t>
      </w:r>
      <w:r w:rsidR="00ED67EC" w:rsidRPr="00987819">
        <w:rPr>
          <w:rFonts w:asciiTheme="majorBidi" w:hAnsiTheme="majorBidi" w:cstheme="majorBidi"/>
          <w:spacing w:val="-4"/>
          <w:cs/>
        </w:rPr>
        <w:t>แล</w:t>
      </w:r>
      <w:r w:rsidR="00ED67EC" w:rsidRPr="00987819">
        <w:rPr>
          <w:rFonts w:asciiTheme="majorBidi" w:hAnsiTheme="majorBidi" w:cstheme="majorBidi" w:hint="cs"/>
          <w:spacing w:val="-4"/>
          <w:cs/>
        </w:rPr>
        <w:t xml:space="preserve">ะ </w:t>
      </w:r>
      <w:r w:rsidR="00ED67EC" w:rsidRPr="00987819">
        <w:rPr>
          <w:rFonts w:asciiTheme="majorBidi" w:hAnsiTheme="majorBidi" w:cstheme="majorBidi"/>
          <w:spacing w:val="-4"/>
        </w:rPr>
        <w:t xml:space="preserve">200 </w:t>
      </w:r>
      <w:r w:rsidR="00ED67EC" w:rsidRPr="00987819">
        <w:rPr>
          <w:rFonts w:asciiTheme="majorBidi" w:hAnsiTheme="majorBidi" w:cstheme="majorBidi" w:hint="cs"/>
          <w:spacing w:val="-4"/>
          <w:cs/>
        </w:rPr>
        <w:t>ล้านบาท แล้วตามลำดับ</w:t>
      </w:r>
      <w:r w:rsidR="00ED67EC" w:rsidRPr="00987819">
        <w:rPr>
          <w:rFonts w:asciiTheme="majorBidi" w:hAnsiTheme="majorBidi" w:cstheme="majorBidi"/>
          <w:spacing w:val="-4"/>
        </w:rPr>
        <w:t xml:space="preserve"> </w:t>
      </w:r>
      <w:r w:rsidRPr="00987819">
        <w:rPr>
          <w:rFonts w:asciiTheme="majorBidi" w:hAnsiTheme="majorBidi" w:cstheme="majorBidi"/>
          <w:cs/>
        </w:rPr>
        <w:t>ใน</w:t>
      </w:r>
      <w:r w:rsidRPr="00987819">
        <w:rPr>
          <w:rFonts w:asciiTheme="majorBidi" w:hAnsiTheme="majorBidi" w:cstheme="majorBidi" w:hint="cs"/>
          <w:cs/>
        </w:rPr>
        <w:t>เดือน</w:t>
      </w:r>
      <w:r w:rsidRPr="00987819">
        <w:rPr>
          <w:rFonts w:asciiTheme="majorBidi" w:hAnsiTheme="majorBidi" w:cstheme="majorBidi"/>
          <w:cs/>
        </w:rPr>
        <w:t xml:space="preserve">เมษายน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 w:hint="cs"/>
          <w:cs/>
        </w:rPr>
        <w:t xml:space="preserve">และ </w:t>
      </w:r>
      <w:r w:rsidRPr="00987819">
        <w:rPr>
          <w:rFonts w:asciiTheme="majorBidi" w:hAnsiTheme="majorBidi" w:cstheme="majorBidi"/>
        </w:rPr>
        <w:t xml:space="preserve">BSGF </w:t>
      </w:r>
      <w:r w:rsidRPr="00987819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ได้นำเงินเพิ่มทุนนี้เข้าจดทะเบียนในเดือนพฤษภาคม </w:t>
      </w:r>
      <w:r w:rsidRPr="00987819">
        <w:rPr>
          <w:rFonts w:asciiTheme="majorBidi" w:hAnsiTheme="majorBidi" w:cstheme="majorBidi"/>
        </w:rPr>
        <w:t>2567</w:t>
      </w:r>
      <w:r w:rsidR="00770A49" w:rsidRPr="00987819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="00770A49" w:rsidRPr="00987819">
        <w:rPr>
          <w:rFonts w:asciiTheme="majorBidi" w:hAnsiTheme="majorBidi" w:cstheme="majorBidi"/>
          <w:cs/>
        </w:rPr>
        <w:tab/>
      </w:r>
      <w:r w:rsidR="00770A49" w:rsidRPr="00987819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278A6BB2" w14:textId="77777777" w:rsidR="00770A49" w:rsidRPr="00987819" w:rsidRDefault="00770A49" w:rsidP="007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23578563" w14:textId="77777777" w:rsidR="00770A49" w:rsidRPr="00987819" w:rsidRDefault="00770A49" w:rsidP="00770A4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97708" w14:textId="77777777" w:rsidR="00770A49" w:rsidRPr="00987819" w:rsidRDefault="00770A49" w:rsidP="007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3C07D787" w14:textId="640F20E1" w:rsidR="00770A49" w:rsidRPr="00987819" w:rsidRDefault="00770A49" w:rsidP="0077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  <w:sectPr w:rsidR="00770A49" w:rsidRPr="00987819" w:rsidSect="00B54E1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408"/>
        </w:sectPr>
      </w:pPr>
    </w:p>
    <w:p w14:paraId="5FC885A9" w14:textId="368B7123" w:rsidR="00CD48DF" w:rsidRPr="00987819" w:rsidRDefault="004762B0" w:rsidP="00C93613">
      <w:pPr>
        <w:pStyle w:val="BodyText2"/>
        <w:tabs>
          <w:tab w:val="decimal" w:pos="540"/>
        </w:tabs>
        <w:spacing w:line="240" w:lineRule="atLeast"/>
        <w:ind w:left="0" w:firstLine="0"/>
        <w:jc w:val="left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987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36CA" w:rsidRPr="00987819">
        <w:rPr>
          <w:rFonts w:asciiTheme="majorBidi" w:hAnsiTheme="majorBidi" w:cstheme="majorBidi"/>
          <w:sz w:val="30"/>
          <w:szCs w:val="30"/>
        </w:rPr>
        <w:t xml:space="preserve">30 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  <w:sz w:val="30"/>
          <w:szCs w:val="30"/>
        </w:rPr>
        <w:t>25</w:t>
      </w:r>
      <w:r w:rsidR="002D151D" w:rsidRPr="00987819">
        <w:rPr>
          <w:rFonts w:asciiTheme="majorBidi" w:hAnsiTheme="majorBidi" w:cstheme="majorBidi"/>
          <w:sz w:val="30"/>
          <w:szCs w:val="30"/>
        </w:rPr>
        <w:t>67</w:t>
      </w:r>
      <w:r w:rsidR="00FF6346" w:rsidRPr="0098781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987819">
        <w:rPr>
          <w:rFonts w:asciiTheme="majorBidi" w:hAnsiTheme="majorBidi" w:cstheme="majorBidi"/>
          <w:sz w:val="30"/>
          <w:szCs w:val="30"/>
        </w:rPr>
        <w:t>31</w:t>
      </w:r>
      <w:r w:rsidR="00FF6346" w:rsidRPr="0098781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987819">
        <w:rPr>
          <w:rFonts w:asciiTheme="majorBidi" w:hAnsiTheme="majorBidi" w:cstheme="majorBidi"/>
          <w:sz w:val="30"/>
          <w:szCs w:val="30"/>
        </w:rPr>
        <w:t>2566</w:t>
      </w:r>
      <w:r w:rsidR="00B8432C"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BB3C11" w:rsidRPr="00987819">
        <w:rPr>
          <w:rFonts w:asciiTheme="majorBidi" w:hAnsiTheme="majorBidi" w:cstheme="majorBidi"/>
          <w:sz w:val="30"/>
          <w:szCs w:val="30"/>
        </w:rPr>
        <w:t>30</w:t>
      </w:r>
      <w:r w:rsidR="00C536CA" w:rsidRPr="00987819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B90217"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987819" w:rsidRDefault="00AF2E5C" w:rsidP="00533528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01"/>
        <w:gridCol w:w="425"/>
        <w:gridCol w:w="949"/>
        <w:gridCol w:w="950"/>
        <w:gridCol w:w="47"/>
        <w:gridCol w:w="903"/>
        <w:gridCol w:w="949"/>
        <w:gridCol w:w="950"/>
        <w:gridCol w:w="950"/>
        <w:gridCol w:w="949"/>
        <w:gridCol w:w="950"/>
        <w:gridCol w:w="950"/>
        <w:gridCol w:w="949"/>
        <w:gridCol w:w="950"/>
        <w:gridCol w:w="950"/>
      </w:tblGrid>
      <w:tr w:rsidR="00AF2E5C" w:rsidRPr="00987819" w14:paraId="35589D10" w14:textId="77777777" w:rsidTr="00513155">
        <w:trPr>
          <w:cantSplit/>
          <w:tblHeader/>
        </w:trPr>
        <w:tc>
          <w:tcPr>
            <w:tcW w:w="3101" w:type="dxa"/>
          </w:tcPr>
          <w:p w14:paraId="44563BEE" w14:textId="77777777" w:rsidR="00AF2E5C" w:rsidRPr="00987819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45ECA2" w14:textId="77777777" w:rsidR="00AF2E5C" w:rsidRPr="00987819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6" w:type="dxa"/>
            <w:gridSpan w:val="13"/>
          </w:tcPr>
          <w:p w14:paraId="0493CE29" w14:textId="77777777" w:rsidR="00AF2E5C" w:rsidRPr="0098781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93E35" w:rsidRPr="00987819" w14:paraId="74EB1A72" w14:textId="77777777" w:rsidTr="00D46DE4">
        <w:trPr>
          <w:cantSplit/>
          <w:tblHeader/>
        </w:trPr>
        <w:tc>
          <w:tcPr>
            <w:tcW w:w="3101" w:type="dxa"/>
          </w:tcPr>
          <w:p w14:paraId="3441A5B0" w14:textId="77777777" w:rsidR="00A93E35" w:rsidRPr="00987819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E2BE6" w14:textId="77777777" w:rsidR="00A93E35" w:rsidRPr="00987819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64670406" w14:textId="43491177" w:rsidR="00A93E35" w:rsidRPr="00987819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9" w:type="dxa"/>
            <w:gridSpan w:val="3"/>
            <w:vAlign w:val="bottom"/>
          </w:tcPr>
          <w:p w14:paraId="5F12427A" w14:textId="51D4E697" w:rsidR="00A93E35" w:rsidRPr="0098781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0" w:type="dxa"/>
            <w:gridSpan w:val="2"/>
            <w:vAlign w:val="bottom"/>
          </w:tcPr>
          <w:p w14:paraId="5A8D3C87" w14:textId="6F9F0E9C" w:rsidR="00A93E35" w:rsidRPr="0098781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9" w:type="dxa"/>
            <w:gridSpan w:val="2"/>
            <w:vAlign w:val="bottom"/>
          </w:tcPr>
          <w:p w14:paraId="7757EAB2" w14:textId="44007C1F" w:rsidR="00A93E35" w:rsidRPr="0098781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99" w:type="dxa"/>
            <w:gridSpan w:val="2"/>
            <w:vAlign w:val="bottom"/>
          </w:tcPr>
          <w:p w14:paraId="02D39ED6" w14:textId="61A67811" w:rsidR="00A93E35" w:rsidRPr="0098781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900" w:type="dxa"/>
            <w:gridSpan w:val="2"/>
          </w:tcPr>
          <w:p w14:paraId="3E66A812" w14:textId="77777777" w:rsidR="00252855" w:rsidRPr="00987819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0B812813" w14:textId="5BE578BE" w:rsidR="00A93E35" w:rsidRPr="00987819" w:rsidRDefault="00C536CA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งวดหกเดือน</w:t>
            </w:r>
            <w:r w:rsidR="00177B73"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D308F0" w:rsidRPr="00987819" w14:paraId="752272C1" w14:textId="77777777" w:rsidTr="00D46DE4">
        <w:trPr>
          <w:cantSplit/>
          <w:tblHeader/>
        </w:trPr>
        <w:tc>
          <w:tcPr>
            <w:tcW w:w="3101" w:type="dxa"/>
          </w:tcPr>
          <w:p w14:paraId="07FD3B4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753A2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17B01C9C" w14:textId="7B33B0C5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50" w:type="dxa"/>
          </w:tcPr>
          <w:p w14:paraId="5A464D55" w14:textId="4E51DDCE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  <w:gridSpan w:val="2"/>
          </w:tcPr>
          <w:p w14:paraId="5611ACB7" w14:textId="09E7A636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49" w:type="dxa"/>
          </w:tcPr>
          <w:p w14:paraId="7F1BC577" w14:textId="5110E1E7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67735007" w14:textId="47B2645F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50" w:type="dxa"/>
          </w:tcPr>
          <w:p w14:paraId="4DD208AA" w14:textId="21C5B223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49" w:type="dxa"/>
          </w:tcPr>
          <w:p w14:paraId="0DA33FB9" w14:textId="5A05A1F4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50" w:type="dxa"/>
          </w:tcPr>
          <w:p w14:paraId="4AD04724" w14:textId="59D38BBE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33460CFE" w14:textId="53EFE3FB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49" w:type="dxa"/>
          </w:tcPr>
          <w:p w14:paraId="216D28BE" w14:textId="5C3C5163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73C0CAE6" w14:textId="2D048CD8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50" w:type="dxa"/>
          </w:tcPr>
          <w:p w14:paraId="4634DD81" w14:textId="2FE8F2D8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D308F0" w:rsidRPr="00987819" w14:paraId="78E4C869" w14:textId="77777777" w:rsidTr="00D46DE4">
        <w:trPr>
          <w:cantSplit/>
          <w:tblHeader/>
        </w:trPr>
        <w:tc>
          <w:tcPr>
            <w:tcW w:w="3101" w:type="dxa"/>
          </w:tcPr>
          <w:p w14:paraId="7D99AC7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9E3BE" w14:textId="3EEEDC3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5E229E67" w14:textId="76245612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7123BFF7" w14:textId="4E858D47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  <w:gridSpan w:val="2"/>
          </w:tcPr>
          <w:p w14:paraId="03884BD0" w14:textId="0334C773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1ED11F64" w14:textId="614D20BD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57ADF4FA" w14:textId="5910F534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479BF6C2" w14:textId="4E887C9E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49" w:type="dxa"/>
          </w:tcPr>
          <w:p w14:paraId="45564572" w14:textId="40F25FF1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9B2FF82" w14:textId="52D2AB93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0300D095" w14:textId="0ECE6DB6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514E9A00" w14:textId="4A280CAD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4F76E2D8" w14:textId="43538A0F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EE95814" w14:textId="788404E2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308F0" w:rsidRPr="00987819" w14:paraId="4FADE3C4" w14:textId="77777777" w:rsidTr="00F240F7">
        <w:trPr>
          <w:cantSplit/>
          <w:tblHeader/>
        </w:trPr>
        <w:tc>
          <w:tcPr>
            <w:tcW w:w="3101" w:type="dxa"/>
          </w:tcPr>
          <w:p w14:paraId="497EBDC0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424299" w14:textId="23FA969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0C4C941E" w14:textId="77777777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0"/>
            <w:vAlign w:val="center"/>
          </w:tcPr>
          <w:p w14:paraId="01B9CB03" w14:textId="63C20BD7" w:rsidR="00D308F0" w:rsidRPr="0098781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D308F0" w:rsidRPr="00987819" w14:paraId="0595740E" w14:textId="77777777" w:rsidTr="00D46DE4">
        <w:trPr>
          <w:cantSplit/>
        </w:trPr>
        <w:tc>
          <w:tcPr>
            <w:tcW w:w="3101" w:type="dxa"/>
          </w:tcPr>
          <w:p w14:paraId="563F50FB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5" w:type="dxa"/>
          </w:tcPr>
          <w:p w14:paraId="56128BAB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2084FAD6" w14:textId="77777777" w:rsidR="00D308F0" w:rsidRPr="00987819" w:rsidRDefault="00D308F0" w:rsidP="00D308F0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2897A3CF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396"/>
              </w:tabs>
              <w:spacing w:line="26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</w:tcPr>
          <w:p w14:paraId="5C73FB4A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687C1D79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7C8391C1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5E7BA168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9" w:type="dxa"/>
          </w:tcPr>
          <w:p w14:paraId="47EBFC35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43374689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18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3A99C1F9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37B33CE2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0" w:type="dxa"/>
          </w:tcPr>
          <w:p w14:paraId="72337241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0" w:type="dxa"/>
          </w:tcPr>
          <w:p w14:paraId="3AB324BF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8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308F0" w:rsidRPr="00987819" w14:paraId="5DC570DB" w14:textId="77777777" w:rsidTr="00D46DE4">
        <w:trPr>
          <w:cantSplit/>
        </w:trPr>
        <w:tc>
          <w:tcPr>
            <w:tcW w:w="3101" w:type="dxa"/>
          </w:tcPr>
          <w:p w14:paraId="5191E732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425" w:type="dxa"/>
          </w:tcPr>
          <w:p w14:paraId="655F4626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313099B" w14:textId="5F9205B5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49.00</w:t>
            </w:r>
          </w:p>
        </w:tc>
        <w:tc>
          <w:tcPr>
            <w:tcW w:w="950" w:type="dxa"/>
            <w:vAlign w:val="bottom"/>
          </w:tcPr>
          <w:p w14:paraId="5C644511" w14:textId="087014F3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0DBA7B24" w14:textId="13B2F9C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49" w:type="dxa"/>
            <w:vAlign w:val="bottom"/>
          </w:tcPr>
          <w:p w14:paraId="4612BF03" w14:textId="7470CF4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50" w:type="dxa"/>
            <w:vAlign w:val="bottom"/>
          </w:tcPr>
          <w:p w14:paraId="5836B300" w14:textId="3A9F3F6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57DE9D5" w14:textId="46B77BC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vAlign w:val="bottom"/>
          </w:tcPr>
          <w:p w14:paraId="0A805A43" w14:textId="79F8FB2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913738F" w14:textId="07D9673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A453021" w14:textId="3FFFF04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B545381" w14:textId="3D0D5A69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</w:tcPr>
          <w:p w14:paraId="7D145CE4" w14:textId="1A3C6E4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113C9FA6" w14:textId="5F73827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308F0" w:rsidRPr="00987819" w14:paraId="06E2A795" w14:textId="77777777" w:rsidTr="00430D07">
        <w:trPr>
          <w:cantSplit/>
        </w:trPr>
        <w:tc>
          <w:tcPr>
            <w:tcW w:w="3101" w:type="dxa"/>
          </w:tcPr>
          <w:p w14:paraId="7A875B52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425" w:type="dxa"/>
          </w:tcPr>
          <w:p w14:paraId="35C749DB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9693425" w14:textId="1DDA383D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57.81</w:t>
            </w:r>
          </w:p>
        </w:tc>
        <w:tc>
          <w:tcPr>
            <w:tcW w:w="950" w:type="dxa"/>
            <w:vAlign w:val="bottom"/>
          </w:tcPr>
          <w:p w14:paraId="14024443" w14:textId="1077C1C6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57.81</w:t>
            </w:r>
          </w:p>
        </w:tc>
        <w:tc>
          <w:tcPr>
            <w:tcW w:w="950" w:type="dxa"/>
            <w:gridSpan w:val="2"/>
            <w:vAlign w:val="bottom"/>
          </w:tcPr>
          <w:p w14:paraId="3601897E" w14:textId="4A2B6A5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14,</w:t>
            </w:r>
            <w:r w:rsidRPr="00987819">
              <w:rPr>
                <w:sz w:val="24"/>
                <w:szCs w:val="24"/>
              </w:rPr>
              <w:t>979</w:t>
            </w:r>
          </w:p>
        </w:tc>
        <w:tc>
          <w:tcPr>
            <w:tcW w:w="949" w:type="dxa"/>
            <w:vAlign w:val="bottom"/>
          </w:tcPr>
          <w:p w14:paraId="740487BA" w14:textId="11F2330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14,</w:t>
            </w:r>
            <w:r w:rsidRPr="00987819">
              <w:rPr>
                <w:sz w:val="24"/>
                <w:szCs w:val="24"/>
              </w:rPr>
              <w:t>979</w:t>
            </w:r>
          </w:p>
        </w:tc>
        <w:tc>
          <w:tcPr>
            <w:tcW w:w="950" w:type="dxa"/>
            <w:vAlign w:val="bottom"/>
          </w:tcPr>
          <w:p w14:paraId="6CD7EC6B" w14:textId="0A5149A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  <w:vAlign w:val="bottom"/>
          </w:tcPr>
          <w:p w14:paraId="3295BCD5" w14:textId="6FA26D7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  <w:vAlign w:val="bottom"/>
          </w:tcPr>
          <w:p w14:paraId="357A09E0" w14:textId="5FC7BAA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5D9AFB1" w14:textId="17EDF91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B35E08F" w14:textId="58B2E80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  <w:vAlign w:val="bottom"/>
          </w:tcPr>
          <w:p w14:paraId="4CF49DD3" w14:textId="226FADE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</w:tcPr>
          <w:p w14:paraId="5F577341" w14:textId="668A4B7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950" w:type="dxa"/>
            <w:shd w:val="clear" w:color="auto" w:fill="auto"/>
          </w:tcPr>
          <w:p w14:paraId="38ED6905" w14:textId="0CDBD3D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266</w:t>
            </w:r>
          </w:p>
        </w:tc>
      </w:tr>
      <w:tr w:rsidR="00D308F0" w:rsidRPr="00987819" w14:paraId="30272F24" w14:textId="77777777" w:rsidTr="00430D07">
        <w:trPr>
          <w:cantSplit/>
        </w:trPr>
        <w:tc>
          <w:tcPr>
            <w:tcW w:w="3101" w:type="dxa"/>
          </w:tcPr>
          <w:p w14:paraId="64C91DBF" w14:textId="1FE680C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425" w:type="dxa"/>
          </w:tcPr>
          <w:p w14:paraId="12870F58" w14:textId="0DE37A8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62645193" w14:textId="1C8777A6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78.01</w:t>
            </w:r>
          </w:p>
        </w:tc>
        <w:tc>
          <w:tcPr>
            <w:tcW w:w="950" w:type="dxa"/>
            <w:vAlign w:val="bottom"/>
          </w:tcPr>
          <w:p w14:paraId="3D9A4D7E" w14:textId="18E8016C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76.34</w:t>
            </w:r>
          </w:p>
        </w:tc>
        <w:tc>
          <w:tcPr>
            <w:tcW w:w="950" w:type="dxa"/>
            <w:gridSpan w:val="2"/>
            <w:vAlign w:val="bottom"/>
          </w:tcPr>
          <w:p w14:paraId="639BB37D" w14:textId="23EE1A9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17,0</w:t>
            </w:r>
            <w:r w:rsidR="0093671F" w:rsidRPr="00987819">
              <w:rPr>
                <w:sz w:val="24"/>
                <w:szCs w:val="24"/>
              </w:rPr>
              <w:t>75</w:t>
            </w:r>
          </w:p>
        </w:tc>
        <w:tc>
          <w:tcPr>
            <w:tcW w:w="949" w:type="dxa"/>
            <w:vAlign w:val="bottom"/>
          </w:tcPr>
          <w:p w14:paraId="67419EA5" w14:textId="6430E62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17,075</w:t>
            </w:r>
          </w:p>
        </w:tc>
        <w:tc>
          <w:tcPr>
            <w:tcW w:w="950" w:type="dxa"/>
            <w:vAlign w:val="bottom"/>
          </w:tcPr>
          <w:p w14:paraId="5B7010C8" w14:textId="3666E22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27,109</w:t>
            </w:r>
          </w:p>
        </w:tc>
        <w:tc>
          <w:tcPr>
            <w:tcW w:w="950" w:type="dxa"/>
            <w:vAlign w:val="bottom"/>
          </w:tcPr>
          <w:p w14:paraId="7540B79F" w14:textId="00454B6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26,595</w:t>
            </w:r>
          </w:p>
        </w:tc>
        <w:tc>
          <w:tcPr>
            <w:tcW w:w="949" w:type="dxa"/>
            <w:vAlign w:val="bottom"/>
          </w:tcPr>
          <w:p w14:paraId="4ED14F57" w14:textId="0C501DB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EDD8AC1" w14:textId="28412AB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420F943" w14:textId="627C52D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27,109</w:t>
            </w:r>
          </w:p>
        </w:tc>
        <w:tc>
          <w:tcPr>
            <w:tcW w:w="949" w:type="dxa"/>
            <w:vAlign w:val="bottom"/>
          </w:tcPr>
          <w:p w14:paraId="20074F71" w14:textId="3B204E0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26,595</w:t>
            </w:r>
          </w:p>
        </w:tc>
        <w:tc>
          <w:tcPr>
            <w:tcW w:w="950" w:type="dxa"/>
          </w:tcPr>
          <w:p w14:paraId="537F5C32" w14:textId="062741B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</w:tcPr>
          <w:p w14:paraId="5800C234" w14:textId="58886AA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68E021A4" w14:textId="77777777" w:rsidTr="00430D07">
        <w:trPr>
          <w:cantSplit/>
        </w:trPr>
        <w:tc>
          <w:tcPr>
            <w:tcW w:w="3101" w:type="dxa"/>
          </w:tcPr>
          <w:p w14:paraId="4043AC89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425" w:type="dxa"/>
          </w:tcPr>
          <w:p w14:paraId="7F3EE07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2A35B66E" w14:textId="6C5E5D8F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vAlign w:val="bottom"/>
          </w:tcPr>
          <w:p w14:paraId="69A47034" w14:textId="577C13BB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6471575A" w14:textId="706461E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6B30F714" w14:textId="0E49910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50839CDF" w14:textId="345F903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6425F259" w14:textId="4E1302D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1ECF2A48" w14:textId="788FC94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C95DFDB" w14:textId="1C963D9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CB983E9" w14:textId="5684184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24067A0E" w14:textId="7955F53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</w:tcPr>
          <w:p w14:paraId="27854108" w14:textId="2B10575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E1C907F" w14:textId="53C53E9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3BE560A0" w14:textId="77777777" w:rsidTr="00430D07">
        <w:trPr>
          <w:cantSplit/>
        </w:trPr>
        <w:tc>
          <w:tcPr>
            <w:tcW w:w="3101" w:type="dxa"/>
          </w:tcPr>
          <w:p w14:paraId="797771AF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BCP Innovation Pte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987819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76512FFF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3AB395B" w14:textId="75363C6D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7AC42B4D" w14:textId="04B44765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52BE219B" w14:textId="645C6B2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631C223B" w14:textId="453BDA12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495A12FD" w14:textId="512CFD6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1F9760C9" w14:textId="672D611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0D68AF94" w14:textId="3F2A32B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42468DB" w14:textId="4AC47BB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3D753DB" w14:textId="24A4C29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76B8B82B" w14:textId="1E693F4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</w:tcPr>
          <w:p w14:paraId="277E51FE" w14:textId="02D6817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950" w:type="dxa"/>
            <w:shd w:val="clear" w:color="auto" w:fill="auto"/>
          </w:tcPr>
          <w:p w14:paraId="341C473B" w14:textId="054025E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44DBC33F" w14:textId="77777777" w:rsidTr="00430D07">
        <w:trPr>
          <w:cantSplit/>
        </w:trPr>
        <w:tc>
          <w:tcPr>
            <w:tcW w:w="3101" w:type="dxa"/>
          </w:tcPr>
          <w:p w14:paraId="69B8AAD2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BCP Trading Pte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987819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6C7E2C2D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F71BE26" w14:textId="3CB91EA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9987EC4" w14:textId="5866863E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3A43D934" w14:textId="19F164E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49" w:type="dxa"/>
            <w:vAlign w:val="bottom"/>
          </w:tcPr>
          <w:p w14:paraId="57F07BFA" w14:textId="7225ADA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50" w:type="dxa"/>
            <w:vAlign w:val="bottom"/>
          </w:tcPr>
          <w:p w14:paraId="3FD108BA" w14:textId="460132D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  <w:vAlign w:val="bottom"/>
          </w:tcPr>
          <w:p w14:paraId="5148986B" w14:textId="1B01E26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  <w:vAlign w:val="bottom"/>
          </w:tcPr>
          <w:p w14:paraId="690C1A55" w14:textId="50E862A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05B2A70" w14:textId="0E34A18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77D252" w14:textId="5FC9464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  <w:vAlign w:val="bottom"/>
          </w:tcPr>
          <w:p w14:paraId="53CC6024" w14:textId="2B23BA1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</w:tcPr>
          <w:p w14:paraId="62912270" w14:textId="7A305D5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74E308F6" w14:textId="3DCEAF6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221A6EB2" w14:textId="77777777" w:rsidTr="00430D07">
        <w:trPr>
          <w:cantSplit/>
        </w:trPr>
        <w:tc>
          <w:tcPr>
            <w:tcW w:w="3101" w:type="dxa"/>
            <w:shd w:val="clear" w:color="auto" w:fill="auto"/>
          </w:tcPr>
          <w:p w14:paraId="3DDE27B8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425" w:type="dxa"/>
            <w:shd w:val="clear" w:color="auto" w:fill="auto"/>
          </w:tcPr>
          <w:p w14:paraId="0EA6A3E6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EA712B" w14:textId="24D9CCA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2044475" w14:textId="4E83901D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8C2FB12" w14:textId="4C395F2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B26AEB8" w14:textId="091769D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6097FC4" w14:textId="3707B88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5776184" w14:textId="41F3EA4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FE4BA3B" w14:textId="7E1EA2F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4C92288" w14:textId="6A135D5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33E7E9E" w14:textId="47994F6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vAlign w:val="bottom"/>
          </w:tcPr>
          <w:p w14:paraId="1F8C4A9E" w14:textId="619E2AB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</w:tcPr>
          <w:p w14:paraId="6417535B" w14:textId="6E7F3FB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50" w:type="dxa"/>
            <w:vAlign w:val="bottom"/>
          </w:tcPr>
          <w:p w14:paraId="6DE5C098" w14:textId="52C02E4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33</w:t>
            </w:r>
          </w:p>
        </w:tc>
      </w:tr>
      <w:tr w:rsidR="00D308F0" w:rsidRPr="00987819" w14:paraId="51081DA5" w14:textId="77777777" w:rsidTr="00D46DE4">
        <w:trPr>
          <w:cantSplit/>
        </w:trPr>
        <w:tc>
          <w:tcPr>
            <w:tcW w:w="3101" w:type="dxa"/>
            <w:shd w:val="clear" w:color="auto" w:fill="auto"/>
          </w:tcPr>
          <w:p w14:paraId="6B1576A8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425" w:type="dxa"/>
            <w:shd w:val="clear" w:color="auto" w:fill="auto"/>
          </w:tcPr>
          <w:p w14:paraId="3175FCA0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66947B1" w14:textId="528CF04B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FF0024D" w14:textId="339377DC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5953C3C" w14:textId="446B1BD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93491BB" w14:textId="06D035A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C774CC" w14:textId="3E3EA76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ED882FC" w14:textId="5AB249E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49" w:type="dxa"/>
            <w:shd w:val="clear" w:color="auto" w:fill="auto"/>
          </w:tcPr>
          <w:p w14:paraId="6325E552" w14:textId="534D511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FDB6A95" w14:textId="5ABA12B9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</w:tcPr>
          <w:p w14:paraId="5F94B044" w14:textId="5D53E2E9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949" w:type="dxa"/>
            <w:vAlign w:val="bottom"/>
          </w:tcPr>
          <w:p w14:paraId="663B0E3F" w14:textId="31DF940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499</w:t>
            </w:r>
          </w:p>
        </w:tc>
        <w:tc>
          <w:tcPr>
            <w:tcW w:w="950" w:type="dxa"/>
          </w:tcPr>
          <w:p w14:paraId="029E7629" w14:textId="308CACF2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27AC42" w14:textId="7E71552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7AB379B4" w14:textId="77777777" w:rsidTr="001C181D">
        <w:trPr>
          <w:cantSplit/>
        </w:trPr>
        <w:tc>
          <w:tcPr>
            <w:tcW w:w="3101" w:type="dxa"/>
          </w:tcPr>
          <w:p w14:paraId="1A11F1F8" w14:textId="17BD869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เอ็นเนอร์ยี จำกัด</w:t>
            </w:r>
          </w:p>
        </w:tc>
        <w:tc>
          <w:tcPr>
            <w:tcW w:w="425" w:type="dxa"/>
          </w:tcPr>
          <w:p w14:paraId="3D7C83F8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CDFA8DE" w14:textId="03EB4DFC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5B5E3C71" w14:textId="6CE038E0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49419530" w14:textId="422DD3A9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74053FFB" w14:textId="29FE0EA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08746F75" w14:textId="04A9C3A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75E484F0" w14:textId="48F16EE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5ACCD62F" w14:textId="5660B09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F41B198" w14:textId="0C5B74D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6472356" w14:textId="273C767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42234B52" w14:textId="115ADB4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</w:tcPr>
          <w:p w14:paraId="5F0D61A7" w14:textId="1FD382F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F682DD8" w14:textId="2B9DC10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24FA0935" w14:textId="77777777" w:rsidTr="001C181D">
        <w:trPr>
          <w:cantSplit/>
        </w:trPr>
        <w:tc>
          <w:tcPr>
            <w:tcW w:w="3101" w:type="dxa"/>
          </w:tcPr>
          <w:p w14:paraId="5250DE1C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425" w:type="dxa"/>
          </w:tcPr>
          <w:p w14:paraId="0365AB6C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E6DFA24" w14:textId="751B5CC3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C2221DB" w14:textId="2D9C56B1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14797BE5" w14:textId="5BEDA1C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1392AF8D" w14:textId="048F450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7D655FE7" w14:textId="7FC3F3A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351D1D26" w14:textId="0759B4A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38F41AF0" w14:textId="56629EA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7BA44C1" w14:textId="028DBB8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EC523E" w14:textId="559928A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781BDBDA" w14:textId="5C75ECE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</w:tcPr>
          <w:p w14:paraId="5FCE3766" w14:textId="10547A1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3031FA" w14:textId="1CA10CE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26B53B98" w14:textId="77777777" w:rsidTr="001C181D">
        <w:trPr>
          <w:cantSplit/>
        </w:trPr>
        <w:tc>
          <w:tcPr>
            <w:tcW w:w="3101" w:type="dxa"/>
          </w:tcPr>
          <w:p w14:paraId="273FF160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บีทีเอสจี จำกัด </w:t>
            </w:r>
          </w:p>
        </w:tc>
        <w:tc>
          <w:tcPr>
            <w:tcW w:w="425" w:type="dxa"/>
          </w:tcPr>
          <w:p w14:paraId="5B1BAF6A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025508C" w14:textId="35C2A91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428FD8EF" w14:textId="35032694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23822D01" w14:textId="64DF0C6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49" w:type="dxa"/>
            <w:vAlign w:val="bottom"/>
          </w:tcPr>
          <w:p w14:paraId="54055395" w14:textId="7D2C2A7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50" w:type="dxa"/>
            <w:vAlign w:val="bottom"/>
          </w:tcPr>
          <w:p w14:paraId="6B645B42" w14:textId="1B68000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  <w:vAlign w:val="bottom"/>
          </w:tcPr>
          <w:p w14:paraId="040DF4E8" w14:textId="085D4C4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  <w:vAlign w:val="bottom"/>
          </w:tcPr>
          <w:p w14:paraId="26791A8F" w14:textId="206DC07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EFCB539" w14:textId="6BDA10D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C0F3F2" w14:textId="6FB9EA8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  <w:vAlign w:val="bottom"/>
          </w:tcPr>
          <w:p w14:paraId="785B5324" w14:textId="370333F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</w:tcPr>
          <w:p w14:paraId="6291902D" w14:textId="13DD03A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54F12F" w14:textId="5A04BAC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4470D2CA" w14:textId="77777777" w:rsidTr="00D46DE4">
        <w:trPr>
          <w:cantSplit/>
        </w:trPr>
        <w:tc>
          <w:tcPr>
            <w:tcW w:w="3101" w:type="dxa"/>
          </w:tcPr>
          <w:p w14:paraId="11BBED72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425" w:type="dxa"/>
          </w:tcPr>
          <w:p w14:paraId="7190DCDE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D76222A" w14:textId="07DDA1C3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vAlign w:val="bottom"/>
          </w:tcPr>
          <w:p w14:paraId="1809864B" w14:textId="774EA2E4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gridSpan w:val="2"/>
            <w:vAlign w:val="bottom"/>
          </w:tcPr>
          <w:p w14:paraId="4071A757" w14:textId="16A39EF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32D8201" w14:textId="19B01AF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3E1528D" w14:textId="7FD6C23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628E488" w14:textId="2E7FCEA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9D4122A" w14:textId="2D7E685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7C9D084" w14:textId="230ED1D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4512A26" w14:textId="4A66548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8CAD79B" w14:textId="0D6657D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BE536A" w14:textId="20E1C6B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92D7E2" w14:textId="5CCD05D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987819" w14:paraId="651D732A" w14:textId="77777777" w:rsidTr="001C181D">
        <w:trPr>
          <w:cantSplit/>
        </w:trPr>
        <w:tc>
          <w:tcPr>
            <w:tcW w:w="3101" w:type="dxa"/>
          </w:tcPr>
          <w:p w14:paraId="3753797B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425" w:type="dxa"/>
          </w:tcPr>
          <w:p w14:paraId="733801E6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6ADCDB7" w14:textId="5C93777A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vAlign w:val="bottom"/>
          </w:tcPr>
          <w:p w14:paraId="14B9B462" w14:textId="2B0862CB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3349D158" w14:textId="2DAAE7B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31F0EA39" w14:textId="4A05CD2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02564A9A" w14:textId="6CE5D3D4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4378AAC5" w14:textId="78DD14C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073C2396" w14:textId="657648F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B906A8" w14:textId="37950ADE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B4134F1" w14:textId="52C53D52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0F99008F" w14:textId="0EC686A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</w:tcPr>
          <w:p w14:paraId="2BC32F6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71CED" w14:textId="79FDDC2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ADDAC08" w14:textId="36F302B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987819" w14:paraId="6CEC284B" w14:textId="77777777" w:rsidTr="00D46DE4">
        <w:trPr>
          <w:cantSplit/>
        </w:trPr>
        <w:tc>
          <w:tcPr>
            <w:tcW w:w="3101" w:type="dxa"/>
          </w:tcPr>
          <w:p w14:paraId="35D7FE4E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บีเอสจีเอฟ จำกัด</w:t>
            </w:r>
          </w:p>
        </w:tc>
        <w:tc>
          <w:tcPr>
            <w:tcW w:w="425" w:type="dxa"/>
          </w:tcPr>
          <w:p w14:paraId="3A43CD5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2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628E4EF" w14:textId="205B61A8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vAlign w:val="bottom"/>
          </w:tcPr>
          <w:p w14:paraId="79E3815C" w14:textId="7E056F4A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gridSpan w:val="2"/>
            <w:vAlign w:val="bottom"/>
          </w:tcPr>
          <w:p w14:paraId="27E68CC7" w14:textId="2C5A02DB" w:rsidR="00D308F0" w:rsidRPr="00987819" w:rsidRDefault="00F87A7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308F0" w:rsidRPr="00987819">
              <w:rPr>
                <w:rFonts w:asciiTheme="majorBidi" w:hAnsiTheme="majorBidi" w:cstheme="majorBidi"/>
                <w:sz w:val="24"/>
                <w:szCs w:val="24"/>
              </w:rPr>
              <w:t>,201</w:t>
            </w:r>
          </w:p>
        </w:tc>
        <w:tc>
          <w:tcPr>
            <w:tcW w:w="949" w:type="dxa"/>
            <w:vAlign w:val="bottom"/>
          </w:tcPr>
          <w:p w14:paraId="52B36690" w14:textId="6D729CC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2,201</w:t>
            </w:r>
          </w:p>
        </w:tc>
        <w:tc>
          <w:tcPr>
            <w:tcW w:w="950" w:type="dxa"/>
            <w:vAlign w:val="bottom"/>
          </w:tcPr>
          <w:p w14:paraId="47728BF6" w14:textId="3CECB32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3,360</w:t>
            </w:r>
          </w:p>
        </w:tc>
        <w:tc>
          <w:tcPr>
            <w:tcW w:w="950" w:type="dxa"/>
            <w:vAlign w:val="bottom"/>
          </w:tcPr>
          <w:p w14:paraId="10703A8E" w14:textId="029CD48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1,760</w:t>
            </w:r>
          </w:p>
        </w:tc>
        <w:tc>
          <w:tcPr>
            <w:tcW w:w="949" w:type="dxa"/>
          </w:tcPr>
          <w:p w14:paraId="3C83196D" w14:textId="05D9363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0C733B26" w14:textId="75AA0DDB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B0DE65" w14:textId="73CE45C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sz w:val="24"/>
                <w:szCs w:val="24"/>
              </w:rPr>
              <w:t>3,360</w:t>
            </w:r>
          </w:p>
        </w:tc>
        <w:tc>
          <w:tcPr>
            <w:tcW w:w="949" w:type="dxa"/>
            <w:vAlign w:val="bottom"/>
          </w:tcPr>
          <w:p w14:paraId="0B50AE5F" w14:textId="4E0F522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1,760</w:t>
            </w:r>
          </w:p>
        </w:tc>
        <w:tc>
          <w:tcPr>
            <w:tcW w:w="950" w:type="dxa"/>
          </w:tcPr>
          <w:p w14:paraId="313E38A5" w14:textId="1AF2BEC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0FEC61" w14:textId="52D1316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987819" w14:paraId="45CC0EF0" w14:textId="77777777" w:rsidTr="00D46DE4">
        <w:trPr>
          <w:cantSplit/>
        </w:trPr>
        <w:tc>
          <w:tcPr>
            <w:tcW w:w="3101" w:type="dxa"/>
          </w:tcPr>
          <w:p w14:paraId="3AD2A408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425" w:type="dxa"/>
            <w:vAlign w:val="bottom"/>
          </w:tcPr>
          <w:p w14:paraId="3DEB9834" w14:textId="16B72BA0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23ADFCE" w14:textId="6CBE37CE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vAlign w:val="bottom"/>
          </w:tcPr>
          <w:p w14:paraId="77A89E4D" w14:textId="4D015946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gridSpan w:val="2"/>
            <w:vAlign w:val="bottom"/>
          </w:tcPr>
          <w:p w14:paraId="1ACDE038" w14:textId="4C6DC4F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49" w:type="dxa"/>
            <w:vAlign w:val="bottom"/>
          </w:tcPr>
          <w:p w14:paraId="671F7BB7" w14:textId="37751BE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50" w:type="dxa"/>
            <w:vAlign w:val="bottom"/>
          </w:tcPr>
          <w:p w14:paraId="3DD9FE3D" w14:textId="38BC7E82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6</w:t>
            </w:r>
            <w:r w:rsidRPr="00987819"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bottom"/>
          </w:tcPr>
          <w:p w14:paraId="6EFB2D12" w14:textId="08F5B971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6</w:t>
            </w:r>
            <w:r w:rsidRPr="00987819">
              <w:rPr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14:paraId="34FCED3F" w14:textId="6CFE8EF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(64)</w:t>
            </w:r>
          </w:p>
        </w:tc>
        <w:tc>
          <w:tcPr>
            <w:tcW w:w="950" w:type="dxa"/>
          </w:tcPr>
          <w:p w14:paraId="66265E54" w14:textId="66D5C4E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68FDB18D" w14:textId="64E47CA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79163C8" w14:textId="13953B6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</w:rPr>
              <w:t>64</w:t>
            </w:r>
          </w:p>
        </w:tc>
        <w:tc>
          <w:tcPr>
            <w:tcW w:w="950" w:type="dxa"/>
          </w:tcPr>
          <w:p w14:paraId="4FADEFA2" w14:textId="6D8E65A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CEFCFB" w14:textId="04C36A45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987819" w14:paraId="7D35CE54" w14:textId="77777777" w:rsidTr="00D46DE4">
        <w:trPr>
          <w:cantSplit/>
        </w:trPr>
        <w:tc>
          <w:tcPr>
            <w:tcW w:w="3101" w:type="dxa"/>
          </w:tcPr>
          <w:p w14:paraId="36E2FB70" w14:textId="458A1A0F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425" w:type="dxa"/>
            <w:vAlign w:val="bottom"/>
          </w:tcPr>
          <w:p w14:paraId="3CD4C337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4951F26A" w14:textId="586FC881" w:rsidR="00D308F0" w:rsidRPr="0098781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vAlign w:val="bottom"/>
          </w:tcPr>
          <w:p w14:paraId="67CDB9C0" w14:textId="4417920F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5A5BF482" w14:textId="294D329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  <w:vAlign w:val="bottom"/>
          </w:tcPr>
          <w:p w14:paraId="14BFFF70" w14:textId="2FAAC75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4B727DB" w14:textId="324E0736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180D0EE" w14:textId="51E4C533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</w:tcPr>
          <w:p w14:paraId="65DC022A" w14:textId="4836930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</w:tcPr>
          <w:p w14:paraId="444BFEF1" w14:textId="6E3768A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32803CCB" w14:textId="15F9A3BC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49" w:type="dxa"/>
            <w:vAlign w:val="bottom"/>
          </w:tcPr>
          <w:p w14:paraId="7CA8F808" w14:textId="3BA52E5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</w:tcPr>
          <w:p w14:paraId="79404543" w14:textId="0ADEDE2A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1AE0D02" w14:textId="6C36BEC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308F0" w:rsidRPr="00987819" w14:paraId="34DBB159" w14:textId="77777777" w:rsidTr="00D46DE4">
        <w:trPr>
          <w:cantSplit/>
        </w:trPr>
        <w:tc>
          <w:tcPr>
            <w:tcW w:w="3101" w:type="dxa"/>
          </w:tcPr>
          <w:p w14:paraId="4D3091B0" w14:textId="2FD79EE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81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รีไฟเนอรี่ ออฟติไมซ์เซชั่น แอนด์ ซินเนอร์ยี่ เอนเตอร์ไพรส์ จำกัด</w:t>
            </w:r>
          </w:p>
        </w:tc>
        <w:tc>
          <w:tcPr>
            <w:tcW w:w="425" w:type="dxa"/>
            <w:vAlign w:val="bottom"/>
          </w:tcPr>
          <w:p w14:paraId="5B51F53D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239F901" w14:textId="25762ED4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vAlign w:val="bottom"/>
          </w:tcPr>
          <w:p w14:paraId="35127F05" w14:textId="7C072750" w:rsidR="00D308F0" w:rsidRPr="0098781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8781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gridSpan w:val="2"/>
            <w:vAlign w:val="bottom"/>
          </w:tcPr>
          <w:p w14:paraId="219FACC6" w14:textId="7889E5D8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05B3E620" w14:textId="5981766D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19003F5" w14:textId="76776F1E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CF4BFE4" w14:textId="4D77D95D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0B3C351" w14:textId="77777777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047291A2" w14:textId="3B58EEB7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47A181F6" w14:textId="77777777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3A499472" w14:textId="76557A33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3D0B3C7" w14:textId="250B2F34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88DB561" w14:textId="7BCA0BB1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1F742D25" w14:textId="22FD95C0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6F4B54A" w14:textId="2A667B23" w:rsidR="00D308F0" w:rsidRPr="0098781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987819">
              <w:rPr>
                <w:sz w:val="24"/>
                <w:szCs w:val="24"/>
              </w:rPr>
              <w:t>-</w:t>
            </w:r>
          </w:p>
        </w:tc>
      </w:tr>
      <w:tr w:rsidR="00D308F0" w:rsidRPr="00987819" w14:paraId="33B33D99" w14:textId="77777777" w:rsidTr="00D46DE4">
        <w:trPr>
          <w:cantSplit/>
        </w:trPr>
        <w:tc>
          <w:tcPr>
            <w:tcW w:w="3101" w:type="dxa"/>
          </w:tcPr>
          <w:p w14:paraId="4065DA4A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14:paraId="1E741F34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7DDCAF5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BFF444" w14:textId="77777777" w:rsidR="00D308F0" w:rsidRPr="00987819" w:rsidRDefault="00D308F0" w:rsidP="00D308F0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590AB7AF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B358C65" w14:textId="77777777" w:rsidR="00D308F0" w:rsidRPr="0098781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057ADAC" w14:textId="16F6FE06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987819">
              <w:rPr>
                <w:b/>
                <w:bCs/>
                <w:sz w:val="24"/>
                <w:szCs w:val="24"/>
              </w:rPr>
              <w:t>49,767</w:t>
            </w:r>
          </w:p>
        </w:tc>
        <w:tc>
          <w:tcPr>
            <w:tcW w:w="950" w:type="dxa"/>
            <w:vAlign w:val="bottom"/>
          </w:tcPr>
          <w:p w14:paraId="5EAE750D" w14:textId="22456D44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b/>
                <w:bCs/>
                <w:sz w:val="24"/>
                <w:szCs w:val="24"/>
              </w:rPr>
              <w:t>47,653</w:t>
            </w:r>
          </w:p>
        </w:tc>
        <w:tc>
          <w:tcPr>
            <w:tcW w:w="949" w:type="dxa"/>
            <w:vAlign w:val="bottom"/>
          </w:tcPr>
          <w:p w14:paraId="65CD5E32" w14:textId="15D2F9E1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b/>
                <w:bCs/>
                <w:sz w:val="24"/>
                <w:szCs w:val="24"/>
              </w:rPr>
              <w:t>(226)</w:t>
            </w:r>
          </w:p>
        </w:tc>
        <w:tc>
          <w:tcPr>
            <w:tcW w:w="950" w:type="dxa"/>
            <w:vAlign w:val="bottom"/>
          </w:tcPr>
          <w:p w14:paraId="12A38247" w14:textId="268706EF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rFonts w:hint="cs"/>
                <w:b/>
                <w:bCs/>
                <w:sz w:val="24"/>
                <w:szCs w:val="24"/>
              </w:rPr>
              <w:t>(16</w:t>
            </w:r>
            <w:r w:rsidRPr="00987819">
              <w:rPr>
                <w:b/>
                <w:bCs/>
                <w:sz w:val="24"/>
                <w:szCs w:val="24"/>
              </w:rPr>
              <w:t>2</w:t>
            </w:r>
            <w:r w:rsidRPr="00987819">
              <w:rPr>
                <w:rFonts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14:paraId="25C996AA" w14:textId="25B6B3CF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b/>
                <w:bCs/>
                <w:sz w:val="24"/>
                <w:szCs w:val="24"/>
              </w:rPr>
              <w:t>49,541</w:t>
            </w:r>
          </w:p>
        </w:tc>
        <w:tc>
          <w:tcPr>
            <w:tcW w:w="949" w:type="dxa"/>
            <w:vAlign w:val="bottom"/>
          </w:tcPr>
          <w:p w14:paraId="41A5CC6D" w14:textId="75746349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987819">
              <w:rPr>
                <w:b/>
                <w:bCs/>
                <w:sz w:val="24"/>
                <w:szCs w:val="24"/>
              </w:rPr>
              <w:t>47,491</w:t>
            </w:r>
          </w:p>
        </w:tc>
        <w:tc>
          <w:tcPr>
            <w:tcW w:w="950" w:type="dxa"/>
            <w:vAlign w:val="bottom"/>
          </w:tcPr>
          <w:p w14:paraId="10A0552E" w14:textId="5E42C3C7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b/>
                <w:bCs/>
                <w:sz w:val="24"/>
                <w:szCs w:val="24"/>
              </w:rPr>
              <w:t>1,873</w:t>
            </w:r>
          </w:p>
        </w:tc>
        <w:tc>
          <w:tcPr>
            <w:tcW w:w="950" w:type="dxa"/>
            <w:vAlign w:val="bottom"/>
          </w:tcPr>
          <w:p w14:paraId="71F0888B" w14:textId="26EBE232" w:rsidR="00D308F0" w:rsidRPr="0098781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987819">
              <w:rPr>
                <w:b/>
                <w:bCs/>
                <w:sz w:val="24"/>
                <w:szCs w:val="24"/>
              </w:rPr>
              <w:t>340</w:t>
            </w:r>
          </w:p>
        </w:tc>
      </w:tr>
    </w:tbl>
    <w:p w14:paraId="43C1DE01" w14:textId="13804AD2" w:rsidR="00AF2E5C" w:rsidRPr="00987819" w:rsidRDefault="00AF2E5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  <w:sectPr w:rsidR="00AF2E5C" w:rsidRPr="00987819" w:rsidSect="00C21744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98781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7" w:name="OLE_LINK11"/>
      <w:bookmarkStart w:id="8" w:name="OLE_LINK12"/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987819" w:rsidRDefault="0066035F" w:rsidP="00533528">
      <w:pPr>
        <w:pStyle w:val="ListParagraph"/>
        <w:ind w:left="540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7E5D9B" w:rsidRPr="00987819" w14:paraId="7241F6BF" w14:textId="77777777" w:rsidTr="007E5D9B">
        <w:trPr>
          <w:tblHeader/>
        </w:trPr>
        <w:tc>
          <w:tcPr>
            <w:tcW w:w="2348" w:type="pct"/>
          </w:tcPr>
          <w:p w14:paraId="13EE4E69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7892492B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1F0DDF73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5D9B" w:rsidRPr="00987819" w14:paraId="451428F0" w14:textId="77777777" w:rsidTr="007E5D9B">
        <w:trPr>
          <w:trHeight w:val="182"/>
          <w:tblHeader/>
        </w:trPr>
        <w:tc>
          <w:tcPr>
            <w:tcW w:w="2348" w:type="pct"/>
          </w:tcPr>
          <w:p w14:paraId="67A3F186" w14:textId="7874AECE" w:rsidR="007E5D9B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สำหรับงวดหกเดือนสิ้นสุดวันที่</w:t>
            </w:r>
            <w:r w:rsidR="0097587F"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63" w:type="pct"/>
          </w:tcPr>
          <w:p w14:paraId="14354AC8" w14:textId="2ED9FF80" w:rsidR="007E5D9B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4" w:type="pct"/>
          </w:tcPr>
          <w:p w14:paraId="5B828AAF" w14:textId="7F447365" w:rsidR="007E5D9B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3" w:type="pct"/>
          </w:tcPr>
          <w:p w14:paraId="3A0F45F9" w14:textId="326479C3" w:rsidR="007E5D9B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2" w:type="pct"/>
          </w:tcPr>
          <w:p w14:paraId="76FC3898" w14:textId="631BD351" w:rsidR="007E5D9B" w:rsidRPr="0098781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2566</w:t>
            </w:r>
          </w:p>
        </w:tc>
      </w:tr>
      <w:tr w:rsidR="007E5D9B" w:rsidRPr="00987819" w14:paraId="3249E224" w14:textId="77777777" w:rsidTr="005D5DC0">
        <w:trPr>
          <w:tblHeader/>
        </w:trPr>
        <w:tc>
          <w:tcPr>
            <w:tcW w:w="2348" w:type="pct"/>
          </w:tcPr>
          <w:p w14:paraId="317353A2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5D8AD63E" w14:textId="77777777" w:rsidR="007E5D9B" w:rsidRPr="0098781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987819" w14:paraId="792B6B43" w14:textId="77777777" w:rsidTr="00410FC3">
        <w:tc>
          <w:tcPr>
            <w:tcW w:w="2348" w:type="pct"/>
          </w:tcPr>
          <w:p w14:paraId="57753BD8" w14:textId="6A52A704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6F395ECE" w14:textId="77777777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06F70185" w14:textId="77777777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D020862" w14:textId="77777777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20872DD" w14:textId="77777777" w:rsidR="007E5D9B" w:rsidRPr="0098781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D733C" w:rsidRPr="00987819" w14:paraId="233F82A7" w14:textId="77777777" w:rsidTr="00410FC3">
        <w:tc>
          <w:tcPr>
            <w:tcW w:w="2348" w:type="pct"/>
          </w:tcPr>
          <w:p w14:paraId="11BEE786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0B6D5EF7" w14:textId="1CED5DD6" w:rsidR="00BD733C" w:rsidRPr="00987819" w:rsidRDefault="004F700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15,791</w:t>
            </w:r>
          </w:p>
        </w:tc>
        <w:tc>
          <w:tcPr>
            <w:tcW w:w="664" w:type="pct"/>
            <w:vAlign w:val="bottom"/>
          </w:tcPr>
          <w:p w14:paraId="7DE0EDD6" w14:textId="63E37DDC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557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9112F37" w14:textId="2C51D9DE" w:rsidR="00BD733C" w:rsidRPr="00987819" w:rsidRDefault="004F700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662" w:type="pct"/>
            <w:vAlign w:val="bottom"/>
          </w:tcPr>
          <w:p w14:paraId="634D3036" w14:textId="2CFE10BC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235</w:t>
            </w:r>
          </w:p>
        </w:tc>
      </w:tr>
      <w:tr w:rsidR="001653B4" w:rsidRPr="00987819" w14:paraId="23247A3C" w14:textId="77777777" w:rsidTr="00410FC3">
        <w:tc>
          <w:tcPr>
            <w:tcW w:w="2348" w:type="pct"/>
          </w:tcPr>
          <w:p w14:paraId="5D564D71" w14:textId="3A9A7090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52E5BE84" w14:textId="34116917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(2,299)</w:t>
            </w:r>
          </w:p>
        </w:tc>
        <w:tc>
          <w:tcPr>
            <w:tcW w:w="664" w:type="pct"/>
            <w:vAlign w:val="bottom"/>
          </w:tcPr>
          <w:p w14:paraId="52CABF52" w14:textId="2FE54E8E" w:rsidR="001653B4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71A7FCF" w14:textId="2811AFEA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EA60BED" w14:textId="49966F9C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BD733C" w:rsidRPr="00987819" w14:paraId="28D683F1" w14:textId="77777777" w:rsidTr="0027145C">
        <w:tc>
          <w:tcPr>
            <w:tcW w:w="2348" w:type="pct"/>
          </w:tcPr>
          <w:p w14:paraId="5683FDE2" w14:textId="6154A890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987819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0F0B54B7" w14:textId="2896110A" w:rsidR="00BD733C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664" w:type="pct"/>
            <w:vAlign w:val="bottom"/>
          </w:tcPr>
          <w:p w14:paraId="40BDA2AF" w14:textId="5BD162E8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46332C" w:rsidRPr="00987819">
              <w:rPr>
                <w:rFonts w:asciiTheme="majorBidi" w:hAnsiTheme="majorBidi" w:cstheme="majorBidi"/>
              </w:rPr>
              <w:t>58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616E1E0" w14:textId="3D58C235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6E42118" w14:textId="6361A2D1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BD733C" w:rsidRPr="00987819" w14:paraId="21E346BB" w14:textId="77777777" w:rsidTr="0027145C">
        <w:tc>
          <w:tcPr>
            <w:tcW w:w="2348" w:type="pct"/>
          </w:tcPr>
          <w:p w14:paraId="352060A6" w14:textId="41CC2595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ส่วนแบ่งกำไร</w:t>
            </w:r>
            <w:r w:rsidRPr="00987819">
              <w:rPr>
                <w:rFonts w:asciiTheme="majorBidi" w:hAnsiTheme="majorBidi"/>
              </w:rPr>
              <w:t xml:space="preserve"> (</w:t>
            </w:r>
            <w:r w:rsidRPr="00987819">
              <w:rPr>
                <w:rFonts w:asciiTheme="majorBidi" w:hAnsiTheme="majorBidi"/>
                <w:cs/>
              </w:rPr>
              <w:t>ขาดทุน</w:t>
            </w:r>
            <w:r w:rsidRPr="00987819">
              <w:rPr>
                <w:rFonts w:asciiTheme="majorBidi" w:hAnsiTheme="majorBidi"/>
              </w:rPr>
              <w:t xml:space="preserve">) </w:t>
            </w:r>
            <w:r w:rsidRPr="00987819">
              <w:rPr>
                <w:rFonts w:asciiTheme="majorBidi" w:hAnsiTheme="majorBidi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362897AC" w14:textId="59ADF013" w:rsidR="00BD733C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(74)</w:t>
            </w:r>
          </w:p>
        </w:tc>
        <w:tc>
          <w:tcPr>
            <w:tcW w:w="664" w:type="pct"/>
            <w:vAlign w:val="bottom"/>
          </w:tcPr>
          <w:p w14:paraId="4E4F7361" w14:textId="31F6C1E3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90A3E88" w14:textId="111F45FF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90DCFA1" w14:textId="08604240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653B4" w:rsidRPr="00987819" w14:paraId="63C66205" w14:textId="77777777" w:rsidTr="0027145C">
        <w:tc>
          <w:tcPr>
            <w:tcW w:w="2348" w:type="pct"/>
          </w:tcPr>
          <w:p w14:paraId="55801EC0" w14:textId="2CA1A130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2F28994C" w14:textId="0BA17F78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3F20CB" w:rsidRPr="00987819">
              <w:rPr>
                <w:rFonts w:asciiTheme="majorBidi" w:hAnsiTheme="majorBidi" w:cstheme="majorBidi"/>
              </w:rPr>
              <w:t>74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438DC184" w14:textId="5ADFE130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045B4AE" w14:textId="59CED7DC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D3134E0" w14:textId="6F3C0290" w:rsidR="001653B4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BD733C" w:rsidRPr="00987819" w14:paraId="695CB312" w14:textId="77777777" w:rsidTr="00410FC3">
        <w:tc>
          <w:tcPr>
            <w:tcW w:w="2348" w:type="pct"/>
          </w:tcPr>
          <w:p w14:paraId="40C8D52E" w14:textId="1BFA20ED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6F6EFF00" w14:textId="6AFE9EB9" w:rsidR="00BD733C" w:rsidRPr="00987819" w:rsidRDefault="001653B4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664" w:type="pct"/>
            <w:vAlign w:val="bottom"/>
          </w:tcPr>
          <w:p w14:paraId="1039A24E" w14:textId="289F289F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E145531" w14:textId="77CCF9D6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D14FDE3" w14:textId="24549C31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211DD80D" w14:textId="77777777" w:rsidTr="00410FC3">
        <w:tc>
          <w:tcPr>
            <w:tcW w:w="2348" w:type="pct"/>
          </w:tcPr>
          <w:p w14:paraId="244EAFEE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37F7960" w14:textId="1C08146B" w:rsidR="00BD733C" w:rsidRPr="00987819" w:rsidRDefault="001653B4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64" w:type="pct"/>
            <w:vAlign w:val="bottom"/>
          </w:tcPr>
          <w:p w14:paraId="5C6041E6" w14:textId="21E61D32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38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3CCEF37" w14:textId="0D997B69" w:rsidR="00BD733C" w:rsidRPr="00987819" w:rsidRDefault="003A2DAF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80208F2" w14:textId="4F4DD16D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2EF7AA30" w14:textId="77777777" w:rsidTr="00410FC3">
        <w:tc>
          <w:tcPr>
            <w:tcW w:w="2348" w:type="pct"/>
          </w:tcPr>
          <w:p w14:paraId="486DFF64" w14:textId="10CFD9C9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7587F" w:rsidRPr="00987819">
              <w:rPr>
                <w:rFonts w:asciiTheme="majorBidi" w:hAnsiTheme="majorBidi" w:cstheme="majorBidi"/>
                <w:b/>
                <w:bCs/>
              </w:rPr>
              <w:t>30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63" w:type="pct"/>
            <w:vAlign w:val="bottom"/>
          </w:tcPr>
          <w:p w14:paraId="6A88B8CF" w14:textId="1CF061EB" w:rsidR="00BD733C" w:rsidRPr="00987819" w:rsidRDefault="001653B4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14,</w:t>
            </w:r>
            <w:r w:rsidR="003F20CB" w:rsidRPr="00987819">
              <w:rPr>
                <w:rFonts w:asciiTheme="majorBidi" w:hAnsiTheme="majorBidi" w:cstheme="majorBidi"/>
                <w:b/>
                <w:bCs/>
              </w:rPr>
              <w:t>435</w:t>
            </w:r>
          </w:p>
        </w:tc>
        <w:tc>
          <w:tcPr>
            <w:tcW w:w="664" w:type="pct"/>
            <w:vAlign w:val="bottom"/>
          </w:tcPr>
          <w:p w14:paraId="1A26C713" w14:textId="731D8860" w:rsidR="00BD733C" w:rsidRPr="00987819" w:rsidRDefault="004F700D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536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CAFF0A1" w14:textId="0F6E18FF" w:rsidR="00BD733C" w:rsidRPr="00987819" w:rsidRDefault="003A2DAF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235</w:t>
            </w:r>
          </w:p>
        </w:tc>
        <w:tc>
          <w:tcPr>
            <w:tcW w:w="662" w:type="pct"/>
            <w:vAlign w:val="bottom"/>
          </w:tcPr>
          <w:p w14:paraId="64AF2A53" w14:textId="0C7B62C4" w:rsidR="00BD733C" w:rsidRPr="00987819" w:rsidRDefault="0046332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235</w:t>
            </w:r>
          </w:p>
        </w:tc>
      </w:tr>
      <w:tr w:rsidR="007F7E98" w:rsidRPr="00987819" w14:paraId="726B9374" w14:textId="77777777" w:rsidTr="00410FC3">
        <w:tc>
          <w:tcPr>
            <w:tcW w:w="2348" w:type="pct"/>
          </w:tcPr>
          <w:p w14:paraId="6E48CCD3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21DDA947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4FB3D4D8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0F94A52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36A4FC30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987819" w14:paraId="357FB8F3" w14:textId="77777777" w:rsidTr="007E5D9B">
        <w:tc>
          <w:tcPr>
            <w:tcW w:w="2348" w:type="pct"/>
          </w:tcPr>
          <w:p w14:paraId="2404B710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7BCA8D83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4A3E2BD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3E3E21C9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70A2ED8A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D733C" w:rsidRPr="00987819" w14:paraId="3610A2E6" w14:textId="77777777" w:rsidTr="007E5D9B">
        <w:tc>
          <w:tcPr>
            <w:tcW w:w="2348" w:type="pct"/>
          </w:tcPr>
          <w:p w14:paraId="7FE718D1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7E539363" w14:textId="152CEFF8" w:rsidR="00BD733C" w:rsidRPr="00987819" w:rsidRDefault="004F700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12,558</w:t>
            </w:r>
          </w:p>
        </w:tc>
        <w:tc>
          <w:tcPr>
            <w:tcW w:w="664" w:type="pct"/>
            <w:vAlign w:val="bottom"/>
          </w:tcPr>
          <w:p w14:paraId="674A2F01" w14:textId="0F5D6F88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1,295</w:t>
            </w:r>
          </w:p>
        </w:tc>
        <w:tc>
          <w:tcPr>
            <w:tcW w:w="663" w:type="pct"/>
            <w:vAlign w:val="bottom"/>
          </w:tcPr>
          <w:p w14:paraId="23FA24E3" w14:textId="5B1FE15A" w:rsidR="00BD733C" w:rsidRPr="00987819" w:rsidRDefault="004F700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E65E50A" w14:textId="0B9DB9A5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72</w:t>
            </w:r>
          </w:p>
        </w:tc>
      </w:tr>
      <w:tr w:rsidR="00BD733C" w:rsidRPr="00987819" w14:paraId="69F0639D" w14:textId="77777777" w:rsidTr="00552CCC">
        <w:tc>
          <w:tcPr>
            <w:tcW w:w="2348" w:type="pct"/>
          </w:tcPr>
          <w:p w14:paraId="5959F138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6A87DED0" w14:textId="531A9516" w:rsidR="00BD733C" w:rsidRPr="00987819" w:rsidRDefault="007B44C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(947)</w:t>
            </w:r>
          </w:p>
        </w:tc>
        <w:tc>
          <w:tcPr>
            <w:tcW w:w="664" w:type="pct"/>
            <w:vAlign w:val="bottom"/>
          </w:tcPr>
          <w:p w14:paraId="797BB9DC" w14:textId="042A01A8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1A962722" w14:textId="0DC199B9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0D6800B9" w14:textId="1C23C1FF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177D1544" w14:textId="77777777" w:rsidTr="007E5D9B">
        <w:tc>
          <w:tcPr>
            <w:tcW w:w="2348" w:type="pct"/>
          </w:tcPr>
          <w:p w14:paraId="37462B78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51979A11" w14:textId="74626F3F" w:rsidR="00BD733C" w:rsidRPr="00987819" w:rsidRDefault="007B44C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  <w:r w:rsidR="001969B7" w:rsidRPr="00987819">
              <w:rPr>
                <w:rFonts w:asciiTheme="majorBidi" w:hAnsiTheme="majorBidi" w:cstheme="majorBidi"/>
              </w:rPr>
              <w:t>7</w:t>
            </w:r>
            <w:r w:rsidR="00630FBA" w:rsidRPr="00987819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664" w:type="pct"/>
            <w:vAlign w:val="bottom"/>
          </w:tcPr>
          <w:p w14:paraId="3FFE4CC7" w14:textId="1EF9B6FF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663" w:type="pct"/>
            <w:vAlign w:val="bottom"/>
          </w:tcPr>
          <w:p w14:paraId="19D43687" w14:textId="573312B1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D3C9069" w14:textId="08C76A9B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3662711B" w14:textId="77777777" w:rsidTr="007E5D9B">
        <w:tc>
          <w:tcPr>
            <w:tcW w:w="2348" w:type="pct"/>
          </w:tcPr>
          <w:p w14:paraId="47BE0267" w14:textId="47A35E81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</w:t>
            </w:r>
            <w:r w:rsidRPr="00987819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40DCCCA6" w14:textId="1DC747AB" w:rsidR="00BD733C" w:rsidRPr="00987819" w:rsidRDefault="007B44C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664" w:type="pct"/>
            <w:vAlign w:val="bottom"/>
          </w:tcPr>
          <w:p w14:paraId="71A3D5B1" w14:textId="1E1ED849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663" w:type="pct"/>
            <w:vAlign w:val="bottom"/>
          </w:tcPr>
          <w:p w14:paraId="3549DBE4" w14:textId="5D60EAE3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6D858594" w14:textId="0142B7CC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06D917A3" w14:textId="77777777" w:rsidTr="007E5D9B">
        <w:tc>
          <w:tcPr>
            <w:tcW w:w="2348" w:type="pct"/>
          </w:tcPr>
          <w:p w14:paraId="27C21D59" w14:textId="6231EA9A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7D0D86BE" w14:textId="3AC2EFF7" w:rsidR="00BD733C" w:rsidRPr="00987819" w:rsidRDefault="007B44CD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664" w:type="pct"/>
            <w:vAlign w:val="bottom"/>
          </w:tcPr>
          <w:p w14:paraId="0AF73252" w14:textId="1B2E198A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663" w:type="pct"/>
            <w:vAlign w:val="bottom"/>
          </w:tcPr>
          <w:p w14:paraId="48521AAD" w14:textId="6A1FF774" w:rsidR="00BD733C" w:rsidRPr="00987819" w:rsidRDefault="003A2DAF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0D6431B" w14:textId="2E31452F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585717F6" w14:textId="77777777" w:rsidTr="007E5D9B">
        <w:tc>
          <w:tcPr>
            <w:tcW w:w="2348" w:type="pct"/>
          </w:tcPr>
          <w:p w14:paraId="766D9E1C" w14:textId="7A056416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473E867D" w14:textId="4F3AA47D" w:rsidR="00BD733C" w:rsidRPr="00987819" w:rsidRDefault="007B44CD" w:rsidP="0046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1,650</w:t>
            </w:r>
          </w:p>
        </w:tc>
        <w:tc>
          <w:tcPr>
            <w:tcW w:w="664" w:type="pct"/>
            <w:vAlign w:val="bottom"/>
          </w:tcPr>
          <w:p w14:paraId="44BA35FD" w14:textId="021BEECE" w:rsidR="00BD733C" w:rsidRPr="00987819" w:rsidRDefault="0046332C" w:rsidP="0046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4,947</w:t>
            </w:r>
          </w:p>
        </w:tc>
        <w:tc>
          <w:tcPr>
            <w:tcW w:w="663" w:type="pct"/>
            <w:vAlign w:val="bottom"/>
          </w:tcPr>
          <w:p w14:paraId="36B5F6D0" w14:textId="53705BC7" w:rsidR="00BD733C" w:rsidRPr="00987819" w:rsidRDefault="003A2DAF" w:rsidP="0046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662" w:type="pct"/>
            <w:vAlign w:val="bottom"/>
          </w:tcPr>
          <w:p w14:paraId="7DCA6379" w14:textId="01F0C591" w:rsidR="00BD733C" w:rsidRPr="00987819" w:rsidRDefault="00BD733C" w:rsidP="0046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6332C" w:rsidRPr="00987819" w14:paraId="6C669229" w14:textId="77777777" w:rsidTr="007E5D9B">
        <w:tc>
          <w:tcPr>
            <w:tcW w:w="2348" w:type="pct"/>
          </w:tcPr>
          <w:p w14:paraId="6D548C19" w14:textId="6044D276" w:rsidR="0046332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vAlign w:val="bottom"/>
          </w:tcPr>
          <w:p w14:paraId="5F8F7D29" w14:textId="4CC893A6" w:rsidR="0046332C" w:rsidRPr="00987819" w:rsidRDefault="0046332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1EC18542" w14:textId="1D32E747" w:rsidR="0046332C" w:rsidRPr="00987819" w:rsidRDefault="0046332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63" w:type="pct"/>
            <w:vAlign w:val="bottom"/>
          </w:tcPr>
          <w:p w14:paraId="0121F605" w14:textId="44DF6110" w:rsidR="0046332C" w:rsidRPr="00987819" w:rsidRDefault="0046332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EE7C468" w14:textId="489B8D96" w:rsidR="0046332C" w:rsidRPr="00987819" w:rsidRDefault="0046332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BD733C" w:rsidRPr="00987819" w14:paraId="640BA4E5" w14:textId="77777777" w:rsidTr="007E5D9B">
        <w:tc>
          <w:tcPr>
            <w:tcW w:w="2348" w:type="pct"/>
          </w:tcPr>
          <w:p w14:paraId="36FB3685" w14:textId="7B6FDD04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7587F" w:rsidRPr="00987819">
              <w:rPr>
                <w:rFonts w:asciiTheme="majorBidi" w:hAnsiTheme="majorBidi" w:cstheme="majorBidi"/>
                <w:b/>
                <w:bCs/>
              </w:rPr>
              <w:t>30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63" w:type="pct"/>
            <w:vAlign w:val="bottom"/>
          </w:tcPr>
          <w:p w14:paraId="40C0F2F4" w14:textId="4A23283A" w:rsidR="00BD733C" w:rsidRPr="00987819" w:rsidRDefault="007B44CD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14,8</w:t>
            </w:r>
            <w:r w:rsidR="00630FBA" w:rsidRPr="00987819">
              <w:rPr>
                <w:rFonts w:asciiTheme="majorBidi" w:hAnsiTheme="majorBidi" w:cstheme="majorBidi" w:hint="cs"/>
                <w:b/>
                <w:bCs/>
                <w:cs/>
              </w:rPr>
              <w:t>40</w:t>
            </w:r>
          </w:p>
        </w:tc>
        <w:tc>
          <w:tcPr>
            <w:tcW w:w="664" w:type="pct"/>
            <w:vAlign w:val="bottom"/>
          </w:tcPr>
          <w:p w14:paraId="453546C5" w14:textId="4800A415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6,619</w:t>
            </w:r>
          </w:p>
        </w:tc>
        <w:tc>
          <w:tcPr>
            <w:tcW w:w="663" w:type="pct"/>
            <w:vAlign w:val="bottom"/>
          </w:tcPr>
          <w:p w14:paraId="27E8BC06" w14:textId="2FC13F97" w:rsidR="00BD733C" w:rsidRPr="00987819" w:rsidRDefault="003A2DAF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662" w:type="pct"/>
            <w:vAlign w:val="bottom"/>
          </w:tcPr>
          <w:p w14:paraId="2681FE75" w14:textId="5627C40C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72</w:t>
            </w:r>
          </w:p>
        </w:tc>
      </w:tr>
      <w:tr w:rsidR="007F7E98" w:rsidRPr="00987819" w14:paraId="22AA1E84" w14:textId="77777777" w:rsidTr="007E5D9B">
        <w:tc>
          <w:tcPr>
            <w:tcW w:w="2348" w:type="pct"/>
          </w:tcPr>
          <w:p w14:paraId="3A79223D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C7D97F4" w14:textId="77777777" w:rsidR="00AA7050" w:rsidRPr="00987819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374DF87" w14:textId="77777777" w:rsidR="00AA7050" w:rsidRPr="00987819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21FB0EF8" w14:textId="77777777" w:rsidR="00AA7050" w:rsidRPr="00987819" w:rsidRDefault="00AA705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F709D9F" w14:textId="77777777" w:rsidR="00AA7050" w:rsidRPr="00987819" w:rsidRDefault="00AA7050" w:rsidP="0046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439AD41A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5C7B56D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7987D11D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A6E406A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987819" w14:paraId="17EDB933" w14:textId="77777777" w:rsidTr="00582A8E">
        <w:tc>
          <w:tcPr>
            <w:tcW w:w="2348" w:type="pct"/>
          </w:tcPr>
          <w:p w14:paraId="0A9247CF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663" w:type="pct"/>
            <w:vAlign w:val="bottom"/>
          </w:tcPr>
          <w:p w14:paraId="3D6940D4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4" w:type="pct"/>
            <w:vAlign w:val="bottom"/>
          </w:tcPr>
          <w:p w14:paraId="09E8D737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4495166C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268A04FA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F7E98" w:rsidRPr="00987819" w14:paraId="39431D09" w14:textId="77777777" w:rsidTr="00582A8E">
        <w:tc>
          <w:tcPr>
            <w:tcW w:w="2348" w:type="pct"/>
          </w:tcPr>
          <w:p w14:paraId="15E68CDB" w14:textId="77777777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1A252BE1" w14:textId="1599BBD1" w:rsidR="007F7E98" w:rsidRPr="00987819" w:rsidRDefault="004F700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28,349</w:t>
            </w:r>
          </w:p>
        </w:tc>
        <w:tc>
          <w:tcPr>
            <w:tcW w:w="664" w:type="pct"/>
            <w:vAlign w:val="bottom"/>
          </w:tcPr>
          <w:p w14:paraId="1F112437" w14:textId="2D5EF17B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663" w:type="pct"/>
            <w:vAlign w:val="bottom"/>
          </w:tcPr>
          <w:p w14:paraId="6FA724C6" w14:textId="01E9D40D" w:rsidR="007F7E98" w:rsidRPr="00987819" w:rsidRDefault="004F700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662" w:type="pct"/>
            <w:vAlign w:val="bottom"/>
          </w:tcPr>
          <w:p w14:paraId="7A3AB51D" w14:textId="7DF257BB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307</w:t>
            </w:r>
          </w:p>
        </w:tc>
      </w:tr>
      <w:tr w:rsidR="00A26C4C" w:rsidRPr="00987819" w14:paraId="4F4B2F44" w14:textId="77777777" w:rsidTr="00552CCC">
        <w:tc>
          <w:tcPr>
            <w:tcW w:w="2348" w:type="pct"/>
          </w:tcPr>
          <w:p w14:paraId="07A39416" w14:textId="77777777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2974B1F0" w14:textId="7088FDCD" w:rsidR="00A26C4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(3,246)</w:t>
            </w:r>
          </w:p>
        </w:tc>
        <w:tc>
          <w:tcPr>
            <w:tcW w:w="664" w:type="pct"/>
            <w:vAlign w:val="bottom"/>
          </w:tcPr>
          <w:p w14:paraId="7CDB0286" w14:textId="6193A8AD" w:rsidR="00A26C4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3" w:type="pct"/>
            <w:vAlign w:val="bottom"/>
          </w:tcPr>
          <w:p w14:paraId="78FCD3AD" w14:textId="76363CFC" w:rsidR="00A26C4C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6517D93" w14:textId="77777777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A26C4C" w:rsidRPr="00987819" w14:paraId="5FB19850" w14:textId="77777777" w:rsidTr="00582A8E">
        <w:tc>
          <w:tcPr>
            <w:tcW w:w="2348" w:type="pct"/>
          </w:tcPr>
          <w:p w14:paraId="2EA45E54" w14:textId="3ACC20A6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BB3C11" w:rsidRPr="00987819">
              <w:rPr>
                <w:rFonts w:asciiTheme="majorBidi" w:hAnsiTheme="majorBidi" w:cstheme="majorBidi"/>
              </w:rPr>
              <w:t xml:space="preserve"> </w:t>
            </w:r>
            <w:r w:rsidR="00BB3C11" w:rsidRPr="00987819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987819">
              <w:rPr>
                <w:rFonts w:asciiTheme="majorBidi" w:hAnsiTheme="majorBidi" w:cstheme="majorBidi"/>
                <w:cs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5488B170" w14:textId="2A3DAF8D" w:rsidR="00A26C4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</w:t>
            </w:r>
            <w:r w:rsidR="0097587F" w:rsidRPr="00987819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664" w:type="pct"/>
            <w:vAlign w:val="bottom"/>
          </w:tcPr>
          <w:p w14:paraId="1B0BEC3B" w14:textId="0B3B1ED8" w:rsidR="00A26C4C" w:rsidRPr="00987819" w:rsidRDefault="00BD733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663" w:type="pct"/>
            <w:vAlign w:val="bottom"/>
          </w:tcPr>
          <w:p w14:paraId="33726568" w14:textId="19CE8723" w:rsidR="00A26C4C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6A915AE" w14:textId="253751BD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A26C4C" w:rsidRPr="00987819" w14:paraId="190D953B" w14:textId="77777777" w:rsidTr="00582A8E">
        <w:tc>
          <w:tcPr>
            <w:tcW w:w="2348" w:type="pct"/>
          </w:tcPr>
          <w:p w14:paraId="3A5CAED4" w14:textId="5B041AE9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</w:t>
            </w:r>
            <w:r w:rsidR="006B1A80" w:rsidRPr="00987819">
              <w:rPr>
                <w:rFonts w:asciiTheme="majorBidi" w:hAnsiTheme="majorBidi" w:cstheme="majorBidi" w:hint="cs"/>
                <w:cs/>
              </w:rPr>
              <w:t>ใน</w:t>
            </w:r>
            <w:r w:rsidR="006B1A80" w:rsidRPr="00987819">
              <w:rPr>
                <w:rFonts w:asciiTheme="majorBidi" w:hAnsiTheme="majorBidi" w:cstheme="majorBidi"/>
                <w:cs/>
              </w:rPr>
              <w:t>บริษัทร่วมและ</w:t>
            </w:r>
            <w:r w:rsidRPr="00987819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2A11D2BE" w14:textId="1715116E" w:rsidR="00A26C4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664" w:type="pct"/>
            <w:vAlign w:val="bottom"/>
          </w:tcPr>
          <w:p w14:paraId="08CE8B8F" w14:textId="172DBE51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1</w:t>
            </w:r>
            <w:r w:rsidR="00BD733C" w:rsidRPr="00987819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663" w:type="pct"/>
            <w:vAlign w:val="bottom"/>
          </w:tcPr>
          <w:p w14:paraId="76CC99D4" w14:textId="2322F94C" w:rsidR="00A26C4C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223652A7" w14:textId="35FF1A71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6332C" w:rsidRPr="00987819" w14:paraId="581CF42F" w14:textId="77777777" w:rsidTr="00582A8E">
        <w:tc>
          <w:tcPr>
            <w:tcW w:w="2348" w:type="pct"/>
          </w:tcPr>
          <w:p w14:paraId="48282E61" w14:textId="4FB16BCE" w:rsidR="0046332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48881269" w14:textId="211B3213" w:rsidR="0046332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3F20CB" w:rsidRPr="00987819">
              <w:rPr>
                <w:rFonts w:asciiTheme="majorBidi" w:hAnsiTheme="majorBidi" w:cstheme="majorBidi"/>
              </w:rPr>
              <w:t>74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7371173" w14:textId="726449E3" w:rsidR="0046332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06A53150" w14:textId="0C738600" w:rsidR="0046332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A6176F3" w14:textId="46E87435" w:rsidR="0046332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A26C4C" w:rsidRPr="00987819" w14:paraId="7F2B384A" w14:textId="77777777" w:rsidTr="00582A8E">
        <w:tc>
          <w:tcPr>
            <w:tcW w:w="2348" w:type="pct"/>
          </w:tcPr>
          <w:p w14:paraId="5FB669A2" w14:textId="4A8A19EB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2737B9E6" w14:textId="6CEE9FF4" w:rsidR="00A26C4C" w:rsidRPr="00987819" w:rsidRDefault="004633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1,658</w:t>
            </w:r>
          </w:p>
        </w:tc>
        <w:tc>
          <w:tcPr>
            <w:tcW w:w="664" w:type="pct"/>
            <w:vAlign w:val="bottom"/>
          </w:tcPr>
          <w:p w14:paraId="1FE38233" w14:textId="095438AE" w:rsidR="00A26C4C" w:rsidRPr="00987819" w:rsidRDefault="00BD733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663" w:type="pct"/>
            <w:vAlign w:val="bottom"/>
          </w:tcPr>
          <w:p w14:paraId="7606A99A" w14:textId="0FC29933" w:rsidR="00A26C4C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8A5794B" w14:textId="3FA46349" w:rsidR="00A26C4C" w:rsidRPr="00987819" w:rsidRDefault="00A26C4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BD733C" w:rsidRPr="00987819" w14:paraId="5214EACB" w14:textId="77777777" w:rsidTr="00BD733C">
        <w:tc>
          <w:tcPr>
            <w:tcW w:w="2348" w:type="pct"/>
          </w:tcPr>
          <w:p w14:paraId="381B6D70" w14:textId="77777777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79C1C96C" w14:textId="25EE4110" w:rsidR="00BD733C" w:rsidRPr="00987819" w:rsidRDefault="0046332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1,687</w:t>
            </w:r>
          </w:p>
        </w:tc>
        <w:tc>
          <w:tcPr>
            <w:tcW w:w="664" w:type="pct"/>
            <w:vAlign w:val="bottom"/>
          </w:tcPr>
          <w:p w14:paraId="1A591C76" w14:textId="12760218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4,985</w:t>
            </w:r>
          </w:p>
        </w:tc>
        <w:tc>
          <w:tcPr>
            <w:tcW w:w="663" w:type="pct"/>
            <w:vAlign w:val="bottom"/>
          </w:tcPr>
          <w:p w14:paraId="67A5A7D1" w14:textId="2C199408" w:rsidR="00BD733C" w:rsidRPr="00987819" w:rsidRDefault="00E95762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662" w:type="pct"/>
            <w:vAlign w:val="bottom"/>
          </w:tcPr>
          <w:p w14:paraId="5923EBAB" w14:textId="39F87771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733C" w:rsidRPr="00987819" w14:paraId="57280918" w14:textId="77777777" w:rsidTr="00582A8E">
        <w:tc>
          <w:tcPr>
            <w:tcW w:w="2348" w:type="pct"/>
          </w:tcPr>
          <w:p w14:paraId="47488AE1" w14:textId="070D2696" w:rsidR="00BD733C" w:rsidRPr="00987819" w:rsidRDefault="00BD733C" w:rsidP="00BD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vAlign w:val="bottom"/>
          </w:tcPr>
          <w:p w14:paraId="4504B8F9" w14:textId="02A849A8" w:rsidR="00BD733C" w:rsidRPr="00987819" w:rsidRDefault="002619A8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6138FD20" w14:textId="76472AE5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63" w:type="pct"/>
            <w:vAlign w:val="bottom"/>
          </w:tcPr>
          <w:p w14:paraId="62539834" w14:textId="6C50B877" w:rsidR="00BD733C" w:rsidRPr="00987819" w:rsidRDefault="00E95762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C02EC17" w14:textId="3E45C619" w:rsidR="00BD733C" w:rsidRPr="00987819" w:rsidRDefault="00BD733C" w:rsidP="00BD73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</w:tr>
      <w:tr w:rsidR="007F7E98" w:rsidRPr="00987819" w14:paraId="6487E8B4" w14:textId="77777777" w:rsidTr="00582A8E">
        <w:tc>
          <w:tcPr>
            <w:tcW w:w="2348" w:type="pct"/>
          </w:tcPr>
          <w:p w14:paraId="1A0E910D" w14:textId="366D68FD" w:rsidR="007F7E98" w:rsidRPr="0098781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45EEE" w:rsidRPr="00987819">
              <w:rPr>
                <w:rFonts w:asciiTheme="majorBidi" w:hAnsiTheme="majorBidi" w:cstheme="majorBidi"/>
                <w:b/>
                <w:bCs/>
              </w:rPr>
              <w:t>30</w:t>
            </w:r>
            <w:r w:rsidR="00BD733C"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63" w:type="pct"/>
            <w:vAlign w:val="bottom"/>
          </w:tcPr>
          <w:p w14:paraId="0478BB52" w14:textId="2C5970DD" w:rsidR="007F7E98" w:rsidRPr="00987819" w:rsidRDefault="0046332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29,</w:t>
            </w:r>
            <w:r w:rsidR="001969B7" w:rsidRPr="00987819">
              <w:rPr>
                <w:rFonts w:asciiTheme="majorBidi" w:hAnsiTheme="majorBidi" w:cstheme="majorBidi"/>
                <w:b/>
                <w:bCs/>
              </w:rPr>
              <w:t>2</w:t>
            </w:r>
            <w:r w:rsidR="0097587F" w:rsidRPr="00987819">
              <w:rPr>
                <w:rFonts w:asciiTheme="majorBidi" w:hAnsiTheme="majorBidi" w:cstheme="majorBidi"/>
                <w:b/>
                <w:bCs/>
              </w:rPr>
              <w:t>75</w:t>
            </w:r>
          </w:p>
        </w:tc>
        <w:tc>
          <w:tcPr>
            <w:tcW w:w="664" w:type="pct"/>
            <w:vAlign w:val="bottom"/>
          </w:tcPr>
          <w:p w14:paraId="26B6E646" w14:textId="17038F9E" w:rsidR="007F7E98" w:rsidRPr="00987819" w:rsidRDefault="0046332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7,155</w:t>
            </w:r>
          </w:p>
        </w:tc>
        <w:tc>
          <w:tcPr>
            <w:tcW w:w="663" w:type="pct"/>
            <w:vAlign w:val="bottom"/>
          </w:tcPr>
          <w:p w14:paraId="51ACC8B8" w14:textId="635048D6" w:rsidR="007F7E98" w:rsidRPr="00987819" w:rsidRDefault="00E9576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662" w:type="pct"/>
            <w:vAlign w:val="bottom"/>
          </w:tcPr>
          <w:p w14:paraId="6C9D2B02" w14:textId="21D0C142" w:rsidR="007F7E98" w:rsidRPr="00987819" w:rsidRDefault="007F7E9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307</w:t>
            </w:r>
          </w:p>
        </w:tc>
      </w:tr>
    </w:tbl>
    <w:p w14:paraId="19E3E417" w14:textId="77777777" w:rsidR="0066035F" w:rsidRPr="00987819" w:rsidRDefault="0066035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02E8843" w14:textId="33A9F334" w:rsidR="00AE5C41" w:rsidRPr="00987819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987819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987819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987819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987819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126AB930" w14:textId="77777777" w:rsidR="00E22425" w:rsidRPr="00987819" w:rsidRDefault="00E22425" w:rsidP="00533528">
      <w:pPr>
        <w:autoSpaceDE w:val="0"/>
        <w:autoSpaceDN w:val="0"/>
        <w:ind w:left="567"/>
        <w:jc w:val="thaiDistribute"/>
        <w:rPr>
          <w:i/>
          <w:iCs/>
        </w:rPr>
      </w:pPr>
      <w:r w:rsidRPr="00987819">
        <w:rPr>
          <w:i/>
          <w:iCs/>
          <w:cs/>
        </w:rPr>
        <w:t>บริษัท ประทุมวันสมาร์ทดิสทริคท์คูลลิ่ง จำกัด</w:t>
      </w:r>
    </w:p>
    <w:p w14:paraId="234F1665" w14:textId="77777777" w:rsidR="00E22425" w:rsidRPr="00987819" w:rsidRDefault="00E22425" w:rsidP="00533528">
      <w:pPr>
        <w:autoSpaceDE w:val="0"/>
        <w:autoSpaceDN w:val="0"/>
        <w:ind w:left="567"/>
        <w:jc w:val="thaiDistribute"/>
      </w:pPr>
    </w:p>
    <w:p w14:paraId="2C1ADDC2" w14:textId="38F0B302" w:rsidR="00E22425" w:rsidRPr="00987819" w:rsidRDefault="00E22425" w:rsidP="00533528">
      <w:pPr>
        <w:autoSpaceDE w:val="0"/>
        <w:autoSpaceDN w:val="0"/>
        <w:ind w:left="567"/>
        <w:jc w:val="thaiDistribute"/>
      </w:pPr>
      <w:r w:rsidRPr="00987819">
        <w:rPr>
          <w:cs/>
        </w:rPr>
        <w:t xml:space="preserve">เมื่อวันที่ </w:t>
      </w:r>
      <w:r w:rsidRPr="00987819">
        <w:t xml:space="preserve">9 </w:t>
      </w:r>
      <w:r w:rsidRPr="00987819">
        <w:rPr>
          <w:rFonts w:hint="cs"/>
          <w:cs/>
        </w:rPr>
        <w:t xml:space="preserve">มกราคม </w:t>
      </w:r>
      <w:r w:rsidRPr="00987819">
        <w:t xml:space="preserve">2567 </w:t>
      </w:r>
      <w:r w:rsidRPr="00987819">
        <w:rPr>
          <w:rFonts w:hint="cs"/>
          <w:cs/>
        </w:rPr>
        <w:t>บริษัท ประทุมวันสมาร์ทดิสทริคท์คูลลิ่ง จำกัด</w:t>
      </w:r>
      <w:r w:rsidRPr="00987819">
        <w:t xml:space="preserve"> (“PSDC”) </w:t>
      </w:r>
      <w:r w:rsidRPr="00987819">
        <w:rPr>
          <w:rFonts w:hint="cs"/>
          <w:cs/>
        </w:rPr>
        <w:t>ซึ่งเป็นบริษัทร่วมของกลุ่มบริษัท ได้เรียกชำระทุนหุ้นสามัญ จำนวน</w:t>
      </w:r>
      <w:r w:rsidRPr="00987819">
        <w:t xml:space="preserve"> 85 </w:t>
      </w:r>
      <w:r w:rsidRPr="00987819">
        <w:rPr>
          <w:rFonts w:hint="cs"/>
          <w:cs/>
        </w:rPr>
        <w:t>ล้านบาท และบริษัทย่อย</w:t>
      </w:r>
      <w:r w:rsidR="00C314D8" w:rsidRPr="00987819">
        <w:rPr>
          <w:rFonts w:hint="cs"/>
          <w:cs/>
        </w:rPr>
        <w:t>ของกลุ่มบริษัท</w:t>
      </w:r>
      <w:r w:rsidRPr="00987819">
        <w:rPr>
          <w:rFonts w:hint="cs"/>
          <w:cs/>
        </w:rPr>
        <w:t xml:space="preserve">ได้ชำระค่าหุ้นร้อยละ </w:t>
      </w:r>
      <w:r w:rsidRPr="00987819">
        <w:t>44</w:t>
      </w:r>
      <w:r w:rsidRPr="00987819">
        <w:rPr>
          <w:rFonts w:hint="cs"/>
          <w:cs/>
        </w:rPr>
        <w:t xml:space="preserve"> ของจำนวนดังกล่าวตามสัดส่วนการถือหุ้น คิดเป็นจำนวนเงิน</w:t>
      </w:r>
      <w:r w:rsidRPr="00987819">
        <w:t> 37</w:t>
      </w:r>
      <w:r w:rsidRPr="00987819">
        <w:rPr>
          <w:rFonts w:hint="cs"/>
          <w:cs/>
        </w:rPr>
        <w:t xml:space="preserve"> ล้านบาท</w:t>
      </w:r>
    </w:p>
    <w:p w14:paraId="545A20FD" w14:textId="77777777" w:rsidR="00E22425" w:rsidRPr="00987819" w:rsidRDefault="00E22425" w:rsidP="00533528">
      <w:pPr>
        <w:rPr>
          <w:rFonts w:ascii="Browallia New" w:hAnsi="Browallia New" w:cs="Browallia New"/>
        </w:rPr>
      </w:pPr>
    </w:p>
    <w:p w14:paraId="20B06FF7" w14:textId="77777777" w:rsidR="00E22425" w:rsidRPr="00987819" w:rsidRDefault="00E22425" w:rsidP="00533528">
      <w:pPr>
        <w:autoSpaceDE w:val="0"/>
        <w:autoSpaceDN w:val="0"/>
        <w:ind w:left="567"/>
        <w:jc w:val="thaiDistribute"/>
        <w:rPr>
          <w:i/>
          <w:iCs/>
          <w:cs/>
        </w:rPr>
      </w:pPr>
      <w:r w:rsidRPr="00987819">
        <w:rPr>
          <w:i/>
          <w:iCs/>
        </w:rPr>
        <w:t>Impact Energy Asia Development Limited</w:t>
      </w:r>
    </w:p>
    <w:p w14:paraId="2BC41958" w14:textId="77777777" w:rsidR="00E22425" w:rsidRPr="00987819" w:rsidRDefault="00E22425" w:rsidP="00533528">
      <w:pPr>
        <w:autoSpaceDE w:val="0"/>
        <w:autoSpaceDN w:val="0"/>
        <w:ind w:left="567"/>
        <w:jc w:val="thaiDistribute"/>
      </w:pPr>
    </w:p>
    <w:p w14:paraId="1D0D0ACE" w14:textId="7A1208BE" w:rsidR="00E22425" w:rsidRPr="00987819" w:rsidRDefault="00E22425" w:rsidP="00533528">
      <w:pPr>
        <w:autoSpaceDE w:val="0"/>
        <w:autoSpaceDN w:val="0"/>
        <w:ind w:left="567"/>
        <w:jc w:val="thaiDistribute"/>
      </w:pPr>
      <w:r w:rsidRPr="00987819">
        <w:rPr>
          <w:cs/>
        </w:rPr>
        <w:t xml:space="preserve">เมื่อวันที่ </w:t>
      </w:r>
      <w:r w:rsidRPr="00987819">
        <w:t xml:space="preserve">8 </w:t>
      </w:r>
      <w:r w:rsidRPr="00987819">
        <w:rPr>
          <w:rFonts w:hint="cs"/>
          <w:cs/>
        </w:rPr>
        <w:t xml:space="preserve">มกราคม </w:t>
      </w:r>
      <w:r w:rsidRPr="00987819">
        <w:t xml:space="preserve">2567 Impact Energy Asia Development Limited </w:t>
      </w:r>
      <w:r w:rsidRPr="00987819">
        <w:rPr>
          <w:rFonts w:hint="cs"/>
          <w:cs/>
        </w:rPr>
        <w:t xml:space="preserve">ซึ่งเป็นการร่วมค้าของ </w:t>
      </w:r>
      <w:r w:rsidRPr="00987819">
        <w:t xml:space="preserve">Indochina Development and Operation Holdings Pte. Ltd. (“IDO”) </w:t>
      </w:r>
      <w:r w:rsidRPr="00987819">
        <w:rPr>
          <w:rFonts w:hint="cs"/>
          <w:cs/>
        </w:rPr>
        <w:t xml:space="preserve">ซึ่งเป็นบริษัทย่อยทางอ้อมของกลุ่มบริษัท ได้เรียกชำระทุนจำนวน </w:t>
      </w:r>
      <w:r w:rsidR="00E23978" w:rsidRPr="00987819">
        <w:t>59</w:t>
      </w:r>
      <w:r w:rsidRPr="00987819">
        <w:t xml:space="preserve"> </w:t>
      </w:r>
      <w:r w:rsidRPr="00987819">
        <w:rPr>
          <w:rFonts w:hint="cs"/>
          <w:cs/>
        </w:rPr>
        <w:t xml:space="preserve">ล้านเหรียญสหรัฐฯ ทั้งนี้ </w:t>
      </w:r>
      <w:r w:rsidRPr="00987819">
        <w:t xml:space="preserve">IDO </w:t>
      </w:r>
      <w:r w:rsidRPr="00987819">
        <w:rPr>
          <w:rFonts w:hint="cs"/>
          <w:cs/>
        </w:rPr>
        <w:t xml:space="preserve">ได้ชำระค่าหุ้นร้อยละ </w:t>
      </w:r>
      <w:r w:rsidRPr="00987819">
        <w:t xml:space="preserve">45 </w:t>
      </w:r>
      <w:r w:rsidRPr="00987819">
        <w:rPr>
          <w:rFonts w:hint="cs"/>
          <w:cs/>
        </w:rPr>
        <w:t xml:space="preserve">ของจำนวนดังกล่าวตามสัดส่วนการถือหุ้น คิดเป็นจำนวนเงิน </w:t>
      </w:r>
      <w:r w:rsidR="00E23978" w:rsidRPr="00987819">
        <w:t>27</w:t>
      </w:r>
      <w:r w:rsidRPr="00987819">
        <w:t xml:space="preserve"> </w:t>
      </w:r>
      <w:r w:rsidRPr="00987819">
        <w:rPr>
          <w:rFonts w:hint="cs"/>
          <w:cs/>
        </w:rPr>
        <w:t xml:space="preserve">ล้านเหรียญสหรัฐฯ (ประมาณ </w:t>
      </w:r>
      <w:r w:rsidR="00E23978" w:rsidRPr="00987819">
        <w:t>951</w:t>
      </w:r>
      <w:r w:rsidRPr="00987819">
        <w:t xml:space="preserve"> </w:t>
      </w:r>
      <w:r w:rsidRPr="00987819">
        <w:rPr>
          <w:rFonts w:hint="cs"/>
          <w:cs/>
        </w:rPr>
        <w:t>ล้านบาท)</w:t>
      </w:r>
    </w:p>
    <w:p w14:paraId="5FE72E3D" w14:textId="77777777" w:rsidR="00E22425" w:rsidRPr="00987819" w:rsidRDefault="00E22425" w:rsidP="00533528">
      <w:pPr>
        <w:autoSpaceDE w:val="0"/>
        <w:autoSpaceDN w:val="0"/>
        <w:ind w:left="567"/>
        <w:jc w:val="thaiDistribute"/>
        <w:rPr>
          <w:sz w:val="22"/>
          <w:szCs w:val="22"/>
        </w:rPr>
      </w:pPr>
    </w:p>
    <w:p w14:paraId="33A3D147" w14:textId="77777777" w:rsidR="00DB580A" w:rsidRPr="00987819" w:rsidRDefault="00DB580A" w:rsidP="007D061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2C502049" w14:textId="43FFC99F" w:rsidR="00DB580A" w:rsidRPr="00987819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987819">
        <w:rPr>
          <w:rFonts w:asciiTheme="majorBidi" w:hAnsiTheme="majorBidi" w:cstheme="majorBidi"/>
          <w:i/>
          <w:iCs/>
        </w:rPr>
        <w:lastRenderedPageBreak/>
        <w:t xml:space="preserve">Monsoon Wind Power </w:t>
      </w:r>
      <w:r w:rsidR="004C22B9" w:rsidRPr="00987819">
        <w:rPr>
          <w:rFonts w:asciiTheme="majorBidi" w:hAnsiTheme="majorBidi" w:cstheme="majorBidi"/>
          <w:i/>
          <w:iCs/>
        </w:rPr>
        <w:t>Co., Ltd.</w:t>
      </w:r>
      <w:r w:rsidRPr="00987819">
        <w:rPr>
          <w:rFonts w:asciiTheme="majorBidi" w:hAnsiTheme="majorBidi" w:cstheme="majorBidi" w:hint="cs"/>
          <w:i/>
          <w:iCs/>
          <w:cs/>
        </w:rPr>
        <w:t xml:space="preserve"> </w:t>
      </w:r>
    </w:p>
    <w:p w14:paraId="18F35E99" w14:textId="77777777" w:rsidR="00DB580A" w:rsidRPr="00987819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B80D166" w14:textId="2296F548" w:rsidR="00DB580A" w:rsidRPr="00987819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 w:hint="cs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 xml:space="preserve">8 </w:t>
      </w:r>
      <w:r w:rsidRPr="00987819">
        <w:rPr>
          <w:rFonts w:asciiTheme="majorBidi" w:hAnsiTheme="majorBidi" w:cstheme="majorBidi" w:hint="cs"/>
          <w:cs/>
        </w:rPr>
        <w:t xml:space="preserve">มกราคม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 w:hint="cs"/>
          <w:cs/>
        </w:rPr>
        <w:t xml:space="preserve">ที่ประชุมคณะกรรมการของ </w:t>
      </w:r>
      <w:r w:rsidRPr="00987819">
        <w:rPr>
          <w:rFonts w:asciiTheme="majorBidi" w:hAnsiTheme="majorBidi" w:cstheme="majorBidi"/>
        </w:rPr>
        <w:t xml:space="preserve">Monsoon Wind Power </w:t>
      </w:r>
      <w:r w:rsidR="004C22B9" w:rsidRPr="00987819">
        <w:rPr>
          <w:rFonts w:asciiTheme="majorBidi" w:hAnsiTheme="majorBidi" w:cstheme="majorBidi"/>
        </w:rPr>
        <w:t>Co., Ltd.</w:t>
      </w:r>
      <w:r w:rsidRPr="00987819">
        <w:rPr>
          <w:rFonts w:asciiTheme="majorBidi" w:hAnsiTheme="majorBidi" w:cstheme="majorBidi"/>
        </w:rPr>
        <w:t xml:space="preserve"> (“MWP”) </w:t>
      </w:r>
      <w:r w:rsidRPr="00987819">
        <w:rPr>
          <w:rFonts w:asciiTheme="majorBidi" w:hAnsiTheme="majorBidi" w:cstheme="majorBidi" w:hint="cs"/>
          <w:cs/>
        </w:rPr>
        <w:t xml:space="preserve">ซึ่งดำเนินธุรกิจโครงการโรงไฟฟ้าพลังงานลมขนาดกำลังผลิต </w:t>
      </w:r>
      <w:r w:rsidRPr="00987819">
        <w:rPr>
          <w:rFonts w:asciiTheme="majorBidi" w:hAnsiTheme="majorBidi" w:cstheme="majorBidi"/>
        </w:rPr>
        <w:t xml:space="preserve">600 </w:t>
      </w:r>
      <w:r w:rsidRPr="00987819">
        <w:rPr>
          <w:rFonts w:asciiTheme="majorBidi" w:hAnsiTheme="majorBidi" w:cstheme="majorBidi" w:hint="cs"/>
          <w:cs/>
        </w:rPr>
        <w:t>เมกะวัตต์ ที่อยู่ระหว่างการพัฒนาในประเทศลาว โดย</w:t>
      </w:r>
      <w:r w:rsidRPr="00987819">
        <w:rPr>
          <w:rFonts w:asciiTheme="majorBidi" w:hAnsiTheme="majorBidi" w:cstheme="majorBidi"/>
        </w:rPr>
        <w:t xml:space="preserve"> Impact Energy Asia Development Limited (“IEAD”) </w:t>
      </w:r>
      <w:r w:rsidRPr="00987819">
        <w:rPr>
          <w:rFonts w:asciiTheme="majorBidi" w:hAnsiTheme="majorBidi" w:cstheme="majorBidi" w:hint="cs"/>
          <w:cs/>
        </w:rPr>
        <w:t xml:space="preserve">ซึ่งเป็นการร่วมค้าทางอ้อมของกลุ่มบริษัท และ </w:t>
      </w:r>
      <w:r w:rsidRPr="00987819">
        <w:rPr>
          <w:rFonts w:asciiTheme="majorBidi" w:hAnsiTheme="majorBidi" w:cstheme="majorBidi"/>
        </w:rPr>
        <w:t xml:space="preserve">SMP AS. Pte. Ltd. (“SMPAS”) </w:t>
      </w:r>
      <w:r w:rsidRPr="00987819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ถือหุ้นร้อยละ </w:t>
      </w:r>
      <w:r w:rsidRPr="00987819">
        <w:rPr>
          <w:rFonts w:asciiTheme="majorBidi" w:hAnsiTheme="majorBidi" w:cstheme="majorBidi"/>
        </w:rPr>
        <w:t xml:space="preserve">85 </w:t>
      </w:r>
      <w:r w:rsidRPr="00987819">
        <w:rPr>
          <w:rFonts w:asciiTheme="majorBidi" w:hAnsiTheme="majorBidi" w:cstheme="majorBidi" w:hint="cs"/>
          <w:cs/>
        </w:rPr>
        <w:t xml:space="preserve">และร้อยละ </w:t>
      </w:r>
      <w:r w:rsidRPr="00987819">
        <w:rPr>
          <w:rFonts w:asciiTheme="majorBidi" w:hAnsiTheme="majorBidi" w:cstheme="majorBidi"/>
        </w:rPr>
        <w:t xml:space="preserve">10 </w:t>
      </w:r>
      <w:r w:rsidRPr="00987819">
        <w:rPr>
          <w:rFonts w:asciiTheme="majorBidi" w:hAnsiTheme="majorBidi" w:cstheme="majorBidi" w:hint="cs"/>
          <w:cs/>
        </w:rPr>
        <w:t xml:space="preserve">ตามลำดับ ได้มีมติอนุมัติเรียกชำระค่าหุ้นเพิ่มเติมจำนวน </w:t>
      </w:r>
      <w:r w:rsidR="00E23978" w:rsidRPr="00987819">
        <w:rPr>
          <w:rFonts w:asciiTheme="majorBidi" w:hAnsiTheme="majorBidi" w:cstheme="majorBidi"/>
        </w:rPr>
        <w:t>69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 w:hint="cs"/>
          <w:cs/>
        </w:rPr>
        <w:t xml:space="preserve">ล้านเหรียญสหรัฐฯ โดย </w:t>
      </w:r>
      <w:r w:rsidRPr="00987819">
        <w:rPr>
          <w:rFonts w:asciiTheme="majorBidi" w:hAnsiTheme="majorBidi" w:cstheme="majorBidi"/>
        </w:rPr>
        <w:t xml:space="preserve">IEAD </w:t>
      </w:r>
      <w:r w:rsidRPr="00987819">
        <w:rPr>
          <w:rFonts w:asciiTheme="majorBidi" w:hAnsiTheme="majorBidi" w:cstheme="majorBidi" w:hint="cs"/>
          <w:cs/>
        </w:rPr>
        <w:t xml:space="preserve">และ </w:t>
      </w:r>
      <w:r w:rsidRPr="00987819">
        <w:rPr>
          <w:rFonts w:asciiTheme="majorBidi" w:hAnsiTheme="majorBidi" w:cstheme="majorBidi"/>
        </w:rPr>
        <w:t xml:space="preserve">SMPAS </w:t>
      </w:r>
      <w:r w:rsidRPr="00987819">
        <w:rPr>
          <w:rFonts w:asciiTheme="majorBidi" w:hAnsiTheme="majorBidi" w:cstheme="majorBidi" w:hint="cs"/>
          <w:cs/>
        </w:rPr>
        <w:t>ได้ชำระค่าหุ้นดังกล่าวตามสัดส่วน</w:t>
      </w:r>
      <w:r w:rsidRPr="00987819">
        <w:rPr>
          <w:rFonts w:asciiTheme="majorBidi" w:hAnsiTheme="majorBidi" w:cstheme="majorBidi" w:hint="cs"/>
          <w:spacing w:val="-2"/>
          <w:cs/>
        </w:rPr>
        <w:t xml:space="preserve">การถือหุ้น คิดเป็นจำนวนเงิน </w:t>
      </w:r>
      <w:r w:rsidR="00E23978" w:rsidRPr="00987819">
        <w:rPr>
          <w:rFonts w:asciiTheme="majorBidi" w:hAnsiTheme="majorBidi" w:cstheme="majorBidi"/>
          <w:spacing w:val="-2"/>
        </w:rPr>
        <w:t>59</w:t>
      </w:r>
      <w:r w:rsidRPr="00987819">
        <w:rPr>
          <w:rFonts w:asciiTheme="majorBidi" w:hAnsiTheme="majorBidi" w:cstheme="majorBidi"/>
          <w:spacing w:val="-2"/>
        </w:rPr>
        <w:t xml:space="preserve"> </w:t>
      </w:r>
      <w:r w:rsidRPr="00987819">
        <w:rPr>
          <w:rFonts w:asciiTheme="majorBidi" w:hAnsiTheme="majorBidi" w:cstheme="majorBidi" w:hint="cs"/>
          <w:spacing w:val="-2"/>
          <w:cs/>
        </w:rPr>
        <w:t xml:space="preserve">ล้านเหรียญสหรัฐฯ และ </w:t>
      </w:r>
      <w:r w:rsidR="00E23978" w:rsidRPr="00987819">
        <w:rPr>
          <w:rFonts w:asciiTheme="majorBidi" w:hAnsiTheme="majorBidi" w:cstheme="majorBidi"/>
          <w:spacing w:val="-2"/>
        </w:rPr>
        <w:t>7</w:t>
      </w:r>
      <w:r w:rsidRPr="00987819">
        <w:rPr>
          <w:rFonts w:asciiTheme="majorBidi" w:hAnsiTheme="majorBidi" w:cstheme="majorBidi"/>
          <w:spacing w:val="-2"/>
        </w:rPr>
        <w:t xml:space="preserve"> </w:t>
      </w:r>
      <w:r w:rsidRPr="00987819">
        <w:rPr>
          <w:rFonts w:asciiTheme="majorBidi" w:hAnsiTheme="majorBidi" w:cstheme="majorBidi" w:hint="cs"/>
          <w:spacing w:val="-2"/>
          <w:cs/>
        </w:rPr>
        <w:t xml:space="preserve">ล้านเหรียญสหรัฐฯ ตามลำดับ (ประมาณ </w:t>
      </w:r>
      <w:r w:rsidR="00E23978" w:rsidRPr="00987819">
        <w:rPr>
          <w:rFonts w:asciiTheme="majorBidi" w:hAnsiTheme="majorBidi" w:cstheme="majorBidi"/>
          <w:spacing w:val="-2"/>
        </w:rPr>
        <w:t>2,114</w:t>
      </w:r>
      <w:r w:rsidRPr="00987819">
        <w:rPr>
          <w:rFonts w:asciiTheme="majorBidi" w:hAnsiTheme="majorBidi" w:cstheme="majorBidi"/>
          <w:spacing w:val="-2"/>
        </w:rPr>
        <w:t xml:space="preserve"> </w:t>
      </w:r>
      <w:r w:rsidRPr="00987819">
        <w:rPr>
          <w:rFonts w:asciiTheme="majorBidi" w:hAnsiTheme="majorBidi" w:cstheme="majorBidi" w:hint="cs"/>
          <w:spacing w:val="-2"/>
          <w:cs/>
        </w:rPr>
        <w:t>ล้าน</w:t>
      </w:r>
      <w:r w:rsidRPr="00987819">
        <w:rPr>
          <w:rFonts w:asciiTheme="majorBidi" w:hAnsiTheme="majorBidi" w:cstheme="majorBidi" w:hint="cs"/>
          <w:cs/>
        </w:rPr>
        <w:t xml:space="preserve">บาท และ </w:t>
      </w:r>
      <w:r w:rsidR="00E23978" w:rsidRPr="00987819">
        <w:rPr>
          <w:rFonts w:asciiTheme="majorBidi" w:hAnsiTheme="majorBidi" w:cstheme="majorBidi"/>
        </w:rPr>
        <w:t>249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 w:hint="cs"/>
          <w:cs/>
        </w:rPr>
        <w:t>ล้านบาท ตามลำดับ)</w:t>
      </w:r>
    </w:p>
    <w:p w14:paraId="29F423F9" w14:textId="77777777" w:rsidR="00DB580A" w:rsidRPr="00987819" w:rsidRDefault="00DB580A" w:rsidP="00533528">
      <w:pPr>
        <w:autoSpaceDE w:val="0"/>
        <w:autoSpaceDN w:val="0"/>
        <w:ind w:left="567"/>
        <w:jc w:val="thaiDistribute"/>
        <w:rPr>
          <w:sz w:val="22"/>
          <w:szCs w:val="22"/>
        </w:rPr>
      </w:pPr>
    </w:p>
    <w:p w14:paraId="42E5D4F8" w14:textId="6387CCD7" w:rsidR="00E22425" w:rsidRPr="00987819" w:rsidRDefault="00E22425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987819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987819">
        <w:rPr>
          <w:rFonts w:asciiTheme="majorBidi" w:hAnsiTheme="majorBidi" w:cstheme="majorBidi"/>
          <w:i/>
          <w:iCs/>
        </w:rPr>
        <w:t>(</w:t>
      </w:r>
      <w:r w:rsidR="000F072F" w:rsidRPr="00987819">
        <w:rPr>
          <w:rFonts w:asciiTheme="majorBidi" w:hAnsiTheme="majorBidi" w:cstheme="majorBidi"/>
          <w:i/>
          <w:iCs/>
        </w:rPr>
        <w:t>2012</w:t>
      </w:r>
      <w:r w:rsidR="006B1A80" w:rsidRPr="00987819">
        <w:rPr>
          <w:rFonts w:asciiTheme="majorBidi" w:hAnsiTheme="majorBidi" w:cstheme="majorBidi"/>
          <w:i/>
          <w:iCs/>
        </w:rPr>
        <w:t>)</w:t>
      </w:r>
      <w:r w:rsidRPr="00987819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0627FCC6" w14:textId="77777777" w:rsidR="00E22425" w:rsidRPr="00987819" w:rsidRDefault="00E22425" w:rsidP="0097587F">
      <w:pPr>
        <w:autoSpaceDE w:val="0"/>
        <w:autoSpaceDN w:val="0"/>
        <w:ind w:left="567"/>
        <w:jc w:val="thaiDistribute"/>
        <w:rPr>
          <w:sz w:val="22"/>
          <w:szCs w:val="22"/>
        </w:rPr>
      </w:pPr>
    </w:p>
    <w:p w14:paraId="39861FCB" w14:textId="74896AFE" w:rsidR="00770A49" w:rsidRPr="00987819" w:rsidRDefault="00E22425" w:rsidP="001043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>26</w:t>
      </w:r>
      <w:r w:rsidRPr="00987819">
        <w:rPr>
          <w:rFonts w:asciiTheme="majorBidi" w:hAnsiTheme="majorBidi" w:cstheme="majorBidi" w:hint="cs"/>
          <w:cs/>
        </w:rPr>
        <w:t xml:space="preserve"> ธันวาคม </w:t>
      </w:r>
      <w:r w:rsidRPr="00987819">
        <w:rPr>
          <w:rFonts w:asciiTheme="majorBidi" w:hAnsiTheme="majorBidi" w:cstheme="majorBidi"/>
        </w:rPr>
        <w:t xml:space="preserve">2566 </w:t>
      </w:r>
      <w:r w:rsidRPr="00987819">
        <w:rPr>
          <w:rFonts w:asciiTheme="majorBidi" w:hAnsiTheme="majorBidi" w:cstheme="majorBidi" w:hint="cs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987819">
        <w:rPr>
          <w:rFonts w:asciiTheme="majorBidi" w:hAnsiTheme="majorBidi" w:cstheme="majorBidi"/>
        </w:rPr>
        <w:t>45</w:t>
      </w:r>
      <w:r w:rsidRPr="00987819">
        <w:rPr>
          <w:rFonts w:asciiTheme="majorBidi" w:hAnsiTheme="majorBidi" w:cstheme="majorBidi" w:hint="cs"/>
          <w:cs/>
        </w:rPr>
        <w:t xml:space="preserve"> ในบริษัท ธนโชคน้ำมันพืช </w:t>
      </w:r>
      <w:r w:rsidRPr="00987819">
        <w:rPr>
          <w:rFonts w:asciiTheme="majorBidi" w:hAnsiTheme="majorBidi" w:cstheme="majorBidi"/>
        </w:rPr>
        <w:t>(2012)</w:t>
      </w:r>
      <w:r w:rsidRPr="00987819">
        <w:rPr>
          <w:rFonts w:asciiTheme="majorBidi" w:hAnsiTheme="majorBidi" w:cstheme="majorBidi" w:hint="cs"/>
          <w:cs/>
        </w:rPr>
        <w:t xml:space="preserve"> จำกัด </w:t>
      </w:r>
      <w:r w:rsidR="00A00055" w:rsidRPr="00987819">
        <w:rPr>
          <w:rFonts w:asciiTheme="majorBidi" w:hAnsiTheme="majorBidi" w:cstheme="majorBidi"/>
        </w:rPr>
        <w:t xml:space="preserve">(“TCV”) </w:t>
      </w:r>
      <w:r w:rsidRPr="00987819">
        <w:rPr>
          <w:rFonts w:asciiTheme="majorBidi" w:hAnsiTheme="majorBidi" w:cstheme="majorBidi" w:hint="cs"/>
          <w:cs/>
        </w:rPr>
        <w:t xml:space="preserve">ซึ่งเป็นบริษัทที่ประกอบธุรกิจจัดหาและจำหน่ายน้ำมันปรุงอาหารใช้แล้ว </w:t>
      </w:r>
      <w:r w:rsidRPr="00987819">
        <w:rPr>
          <w:rFonts w:asciiTheme="majorBidi" w:hAnsiTheme="majorBidi" w:cstheme="majorBidi"/>
        </w:rPr>
        <w:t xml:space="preserve">(Used Cooking Oil) </w:t>
      </w:r>
      <w:r w:rsidRPr="00987819">
        <w:rPr>
          <w:rFonts w:asciiTheme="majorBidi" w:hAnsiTheme="majorBidi" w:cstheme="majorBidi" w:hint="cs"/>
          <w:cs/>
        </w:rPr>
        <w:t xml:space="preserve">ในวงเงินไม่เกิน </w:t>
      </w:r>
      <w:r w:rsidRPr="00987819">
        <w:rPr>
          <w:rFonts w:asciiTheme="majorBidi" w:hAnsiTheme="majorBidi" w:cstheme="majorBidi"/>
        </w:rPr>
        <w:t>450</w:t>
      </w:r>
      <w:r w:rsidRPr="00987819">
        <w:rPr>
          <w:rFonts w:asciiTheme="majorBidi" w:hAnsiTheme="majorBidi" w:cstheme="majorBidi" w:hint="cs"/>
          <w:cs/>
        </w:rPr>
        <w:t xml:space="preserve"> ล้านบาท </w:t>
      </w:r>
      <w:r w:rsidR="00450430" w:rsidRPr="00987819">
        <w:rPr>
          <w:rFonts w:asciiTheme="majorBidi" w:hAnsiTheme="majorBidi" w:cstheme="majorBidi" w:hint="cs"/>
          <w:cs/>
        </w:rPr>
        <w:t>ซึ่งบริษัทได้ชำระค่าหุ้นเพิ่มทุนครั้งแรกจำนวน</w:t>
      </w:r>
      <w:r w:rsidR="00644695" w:rsidRPr="00987819">
        <w:rPr>
          <w:rFonts w:asciiTheme="majorBidi" w:hAnsiTheme="majorBidi" w:cstheme="majorBidi" w:hint="cs"/>
          <w:cs/>
        </w:rPr>
        <w:t xml:space="preserve"> </w:t>
      </w:r>
      <w:r w:rsidR="00450430" w:rsidRPr="00987819">
        <w:rPr>
          <w:rFonts w:asciiTheme="majorBidi" w:hAnsiTheme="majorBidi" w:cstheme="majorBidi"/>
        </w:rPr>
        <w:t>150</w:t>
      </w:r>
      <w:r w:rsidR="00450430" w:rsidRPr="00987819">
        <w:rPr>
          <w:rFonts w:asciiTheme="majorBidi" w:hAnsiTheme="majorBidi" w:cstheme="majorBidi" w:hint="cs"/>
          <w:cs/>
        </w:rPr>
        <w:t xml:space="preserve"> ล้านบาทในวันที่ </w:t>
      </w:r>
      <w:r w:rsidR="00450430" w:rsidRPr="00987819">
        <w:rPr>
          <w:rFonts w:asciiTheme="majorBidi" w:hAnsiTheme="majorBidi" w:cstheme="majorBidi"/>
        </w:rPr>
        <w:t xml:space="preserve">28 </w:t>
      </w:r>
      <w:r w:rsidR="00450430" w:rsidRPr="00987819">
        <w:rPr>
          <w:rFonts w:asciiTheme="majorBidi" w:hAnsiTheme="majorBidi" w:cstheme="majorBidi" w:hint="cs"/>
          <w:cs/>
        </w:rPr>
        <w:t xml:space="preserve">ธันวาคม </w:t>
      </w:r>
      <w:r w:rsidR="00450430" w:rsidRPr="00987819">
        <w:rPr>
          <w:rFonts w:asciiTheme="majorBidi" w:hAnsiTheme="majorBidi" w:cstheme="majorBidi"/>
        </w:rPr>
        <w:t>2566</w:t>
      </w:r>
      <w:r w:rsidR="00450430" w:rsidRPr="00987819">
        <w:rPr>
          <w:rFonts w:asciiTheme="majorBidi" w:hAnsiTheme="majorBidi" w:cstheme="majorBidi" w:hint="cs"/>
          <w:cs/>
        </w:rPr>
        <w:t xml:space="preserve"> </w:t>
      </w:r>
      <w:r w:rsidR="00450430" w:rsidRPr="00987819">
        <w:rPr>
          <w:rFonts w:asciiTheme="majorBidi" w:hAnsiTheme="majorBidi" w:cstheme="majorBidi"/>
          <w:cs/>
        </w:rPr>
        <w:t>บริษัทได้รับโอนหุ้น</w:t>
      </w:r>
      <w:r w:rsidR="00450430" w:rsidRPr="00987819">
        <w:rPr>
          <w:rFonts w:asciiTheme="majorBidi" w:hAnsiTheme="majorBidi" w:cstheme="majorBidi" w:hint="cs"/>
          <w:cs/>
        </w:rPr>
        <w:t>ใน</w:t>
      </w:r>
      <w:r w:rsidR="00450430" w:rsidRPr="00987819">
        <w:rPr>
          <w:rFonts w:asciiTheme="majorBidi" w:hAnsiTheme="majorBidi" w:cstheme="majorBidi"/>
          <w:cs/>
        </w:rPr>
        <w:t>วันที่</w:t>
      </w:r>
      <w:r w:rsidR="006B1A80" w:rsidRPr="00987819">
        <w:rPr>
          <w:rFonts w:asciiTheme="majorBidi" w:hAnsiTheme="majorBidi" w:cstheme="majorBidi" w:hint="cs"/>
          <w:cs/>
        </w:rPr>
        <w:t xml:space="preserve"> </w:t>
      </w:r>
      <w:r w:rsidR="00450430" w:rsidRPr="00987819">
        <w:rPr>
          <w:rFonts w:asciiTheme="majorBidi" w:hAnsiTheme="majorBidi" w:cstheme="majorBidi"/>
        </w:rPr>
        <w:t>5</w:t>
      </w:r>
      <w:r w:rsidR="00450430" w:rsidRPr="00987819">
        <w:rPr>
          <w:rFonts w:asciiTheme="majorBidi" w:hAnsiTheme="majorBidi" w:cstheme="majorBidi"/>
          <w:cs/>
        </w:rPr>
        <w:t xml:space="preserve"> มกราคม </w:t>
      </w:r>
      <w:r w:rsidR="00450430" w:rsidRPr="00987819">
        <w:rPr>
          <w:rFonts w:asciiTheme="majorBidi" w:hAnsiTheme="majorBidi" w:cstheme="majorBidi"/>
        </w:rPr>
        <w:t>2567</w:t>
      </w:r>
      <w:r w:rsidR="00450430" w:rsidRPr="00987819">
        <w:rPr>
          <w:rFonts w:asciiTheme="majorBidi" w:hAnsiTheme="majorBidi" w:cstheme="majorBidi"/>
          <w:cs/>
        </w:rPr>
        <w:t xml:space="preserve"> เป็นที่เรียบร้อยแล้ว</w:t>
      </w:r>
      <w:r w:rsidR="00450430" w:rsidRPr="00987819">
        <w:rPr>
          <w:rFonts w:asciiTheme="majorBidi" w:hAnsiTheme="majorBidi" w:cstheme="majorBidi" w:hint="cs"/>
          <w:cs/>
        </w:rPr>
        <w:t xml:space="preserve"> ทั้งนี้มีสิ่งตอบแทนที่คาดว่าจะต้องจ่ายจำนวน </w:t>
      </w:r>
      <w:r w:rsidR="00450430" w:rsidRPr="00987819">
        <w:rPr>
          <w:rFonts w:asciiTheme="majorBidi" w:hAnsiTheme="majorBidi" w:cstheme="majorBidi"/>
        </w:rPr>
        <w:t>300</w:t>
      </w:r>
      <w:r w:rsidR="00450430" w:rsidRPr="00987819">
        <w:rPr>
          <w:rFonts w:asciiTheme="majorBidi" w:hAnsiTheme="majorBidi" w:cstheme="majorBidi" w:hint="cs"/>
          <w:cs/>
        </w:rPr>
        <w:t xml:space="preserve"> ล้านบาท ภายในปี </w:t>
      </w:r>
      <w:r w:rsidR="00450430" w:rsidRPr="00987819">
        <w:rPr>
          <w:rFonts w:asciiTheme="majorBidi" w:hAnsiTheme="majorBidi" w:cstheme="majorBidi"/>
        </w:rPr>
        <w:t>2567</w:t>
      </w:r>
      <w:r w:rsidR="00450430" w:rsidRPr="00987819">
        <w:rPr>
          <w:rFonts w:asciiTheme="majorBidi" w:hAnsiTheme="majorBidi" w:cstheme="majorBidi" w:hint="cs"/>
          <w:cs/>
        </w:rPr>
        <w:t xml:space="preserve"> และ </w:t>
      </w:r>
      <w:r w:rsidR="00450430" w:rsidRPr="00987819">
        <w:rPr>
          <w:rFonts w:asciiTheme="majorBidi" w:hAnsiTheme="majorBidi" w:cstheme="majorBidi"/>
        </w:rPr>
        <w:t>2568</w:t>
      </w:r>
      <w:r w:rsidR="00450430" w:rsidRPr="00987819">
        <w:rPr>
          <w:rFonts w:asciiTheme="majorBidi" w:hAnsiTheme="majorBidi" w:cstheme="majorBidi" w:hint="cs"/>
          <w:cs/>
        </w:rPr>
        <w:t xml:space="preserve"> โดยแบ่งชำระครั้งแรกจำนวน </w:t>
      </w:r>
      <w:r w:rsidR="00450430" w:rsidRPr="00987819">
        <w:rPr>
          <w:rFonts w:asciiTheme="majorBidi" w:hAnsiTheme="majorBidi" w:cstheme="majorBidi"/>
        </w:rPr>
        <w:t>150</w:t>
      </w:r>
      <w:r w:rsidR="00450430" w:rsidRPr="00987819">
        <w:rPr>
          <w:rFonts w:asciiTheme="majorBidi" w:hAnsiTheme="majorBidi" w:cstheme="majorBidi" w:hint="cs"/>
          <w:cs/>
        </w:rPr>
        <w:t xml:space="preserve"> ล้านบาท และครั้งที่สองจำนวน </w:t>
      </w:r>
      <w:r w:rsidR="00450430" w:rsidRPr="00987819">
        <w:rPr>
          <w:rFonts w:asciiTheme="majorBidi" w:hAnsiTheme="majorBidi" w:cstheme="majorBidi"/>
        </w:rPr>
        <w:t>150</w:t>
      </w:r>
      <w:r w:rsidR="00450430" w:rsidRPr="00987819">
        <w:rPr>
          <w:rFonts w:asciiTheme="majorBidi" w:hAnsiTheme="majorBidi" w:cstheme="majorBidi" w:hint="cs"/>
          <w:cs/>
        </w:rPr>
        <w:t xml:space="preserve"> ล้านบาท ตามลำดับ เมื่อ</w:t>
      </w:r>
      <w:r w:rsidR="00A00055" w:rsidRPr="00987819">
        <w:rPr>
          <w:rFonts w:asciiTheme="majorBidi" w:hAnsiTheme="majorBidi" w:cstheme="majorBidi"/>
        </w:rPr>
        <w:t xml:space="preserve"> TCV</w:t>
      </w:r>
      <w:r w:rsidR="00450430" w:rsidRPr="00987819">
        <w:rPr>
          <w:rFonts w:asciiTheme="majorBidi" w:hAnsiTheme="majorBidi" w:cstheme="majorBidi" w:hint="cs"/>
          <w:cs/>
        </w:rPr>
        <w:t xml:space="preserve"> สามารถสร้างผลงานตามดัชนีชี้วัดผลงานหรือความสำเร็จของงาน (</w:t>
      </w:r>
      <w:r w:rsidR="00450430" w:rsidRPr="00987819">
        <w:rPr>
          <w:rFonts w:asciiTheme="majorBidi" w:hAnsiTheme="majorBidi" w:cstheme="majorBidi" w:hint="cs"/>
        </w:rPr>
        <w:t>KPI)</w:t>
      </w:r>
      <w:r w:rsidR="00450430" w:rsidRPr="00987819">
        <w:rPr>
          <w:rFonts w:asciiTheme="majorBidi" w:hAnsiTheme="majorBidi" w:cstheme="majorBidi" w:hint="cs"/>
          <w:cs/>
        </w:rPr>
        <w:t xml:space="preserve"> ได้ตามเงื่อนไขที่ระบุในสัญญา ณ วันที่ </w:t>
      </w:r>
      <w:r w:rsidR="00B973B4" w:rsidRPr="00987819">
        <w:rPr>
          <w:rFonts w:asciiTheme="majorBidi" w:hAnsiTheme="majorBidi" w:cstheme="majorBidi"/>
        </w:rPr>
        <w:t>30</w:t>
      </w:r>
      <w:r w:rsidR="00C536CA" w:rsidRPr="00987819">
        <w:rPr>
          <w:rFonts w:asciiTheme="majorBidi" w:hAnsiTheme="majorBidi" w:cstheme="majorBidi"/>
        </w:rPr>
        <w:t xml:space="preserve">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450430" w:rsidRPr="00987819">
        <w:rPr>
          <w:rFonts w:asciiTheme="majorBidi" w:hAnsiTheme="majorBidi" w:cstheme="majorBidi"/>
        </w:rPr>
        <w:t>67</w:t>
      </w:r>
      <w:r w:rsidR="00450430" w:rsidRPr="00987819">
        <w:rPr>
          <w:rFonts w:asciiTheme="majorBidi" w:hAnsiTheme="majorBidi" w:cstheme="majorBidi"/>
          <w:cs/>
        </w:rPr>
        <w:t xml:space="preserve"> </w:t>
      </w:r>
      <w:r w:rsidR="00450430" w:rsidRPr="00987819">
        <w:rPr>
          <w:rFonts w:asciiTheme="majorBidi" w:hAnsiTheme="majorBidi" w:cstheme="majorBidi" w:hint="cs"/>
          <w:cs/>
        </w:rPr>
        <w:t>บริษัทได้รับรู้สิ่งตอบแทนที่คาดว่าจะต้องจ่ายดังกล่าวเป็นหนี้สินหมุนเวียนอื่นในงบฐานะการเงินรวมและงบฐานะการเงินเฉพาะกิจการ</w:t>
      </w:r>
    </w:p>
    <w:p w14:paraId="19D99CE8" w14:textId="711A79EC" w:rsidR="00770A49" w:rsidRPr="00987819" w:rsidRDefault="00770A49" w:rsidP="00770A4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  <w:sectPr w:rsidR="00770A49" w:rsidRPr="00987819" w:rsidSect="00C21744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1AAB7879" w:rsidR="0047512C" w:rsidRPr="00987819" w:rsidRDefault="006E6CFE" w:rsidP="00533528">
      <w:pPr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lastRenderedPageBreak/>
        <w:tab/>
      </w:r>
      <w:r w:rsidR="00D42518" w:rsidRPr="00987819">
        <w:rPr>
          <w:rFonts w:asciiTheme="majorBidi" w:hAnsiTheme="majorBidi" w:cstheme="majorBidi"/>
          <w:cs/>
        </w:rPr>
        <w:t>เงินลงทุนในบริษัทร่วมและการร่วมค้า</w:t>
      </w:r>
      <w:r w:rsidR="00D42518" w:rsidRPr="00987819">
        <w:rPr>
          <w:rFonts w:asciiTheme="majorBidi" w:hAnsiTheme="majorBidi" w:cstheme="majorBidi"/>
          <w:rtl/>
          <w:cs/>
        </w:rPr>
        <w:t xml:space="preserve"> </w:t>
      </w:r>
      <w:r w:rsidR="004F429F" w:rsidRPr="00987819">
        <w:rPr>
          <w:rFonts w:asciiTheme="majorBidi" w:hAnsiTheme="majorBidi" w:cstheme="majorBidi"/>
          <w:cs/>
        </w:rPr>
        <w:t>ณ</w:t>
      </w:r>
      <w:r w:rsidR="004F429F" w:rsidRPr="00987819">
        <w:rPr>
          <w:rFonts w:asciiTheme="majorBidi" w:hAnsiTheme="majorBidi" w:cstheme="majorBidi"/>
          <w:rtl/>
          <w:cs/>
        </w:rPr>
        <w:t xml:space="preserve"> </w:t>
      </w:r>
      <w:r w:rsidR="004F429F" w:rsidRPr="00987819">
        <w:rPr>
          <w:rFonts w:asciiTheme="majorBidi" w:hAnsiTheme="majorBidi" w:cstheme="majorBidi"/>
          <w:cs/>
        </w:rPr>
        <w:t>วันที่</w:t>
      </w:r>
      <w:r w:rsidR="009207F6" w:rsidRPr="00987819">
        <w:rPr>
          <w:rFonts w:asciiTheme="majorBidi" w:hAnsiTheme="majorBidi" w:cstheme="majorBidi"/>
          <w:cs/>
        </w:rPr>
        <w:t xml:space="preserve">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="004F429F" w:rsidRPr="00987819">
        <w:rPr>
          <w:rFonts w:asciiTheme="majorBidi" w:hAnsiTheme="majorBidi" w:cstheme="majorBidi"/>
          <w:cs/>
        </w:rPr>
        <w:t xml:space="preserve"> และ </w:t>
      </w:r>
      <w:r w:rsidR="006F1E95" w:rsidRPr="00987819">
        <w:rPr>
          <w:rFonts w:asciiTheme="majorBidi" w:hAnsiTheme="majorBidi" w:cstheme="majorBidi"/>
        </w:rPr>
        <w:t>31</w:t>
      </w:r>
      <w:r w:rsidR="004F429F" w:rsidRPr="00987819">
        <w:rPr>
          <w:rFonts w:asciiTheme="majorBidi" w:hAnsiTheme="majorBidi" w:cstheme="majorBidi"/>
          <w:cs/>
        </w:rPr>
        <w:t xml:space="preserve"> ธันวาคม </w:t>
      </w:r>
      <w:r w:rsidR="002D151D" w:rsidRPr="00987819">
        <w:rPr>
          <w:rFonts w:asciiTheme="majorBidi" w:hAnsiTheme="majorBidi" w:cstheme="majorBidi"/>
        </w:rPr>
        <w:t>2566</w:t>
      </w:r>
      <w:r w:rsidR="00A64B6A" w:rsidRPr="00987819">
        <w:rPr>
          <w:rFonts w:asciiTheme="majorBidi" w:hAnsiTheme="majorBidi" w:cstheme="majorBidi"/>
          <w:cs/>
        </w:rPr>
        <w:t xml:space="preserve"> </w:t>
      </w:r>
      <w:r w:rsidR="0047512C" w:rsidRPr="00987819">
        <w:rPr>
          <w:rFonts w:asciiTheme="majorBidi" w:hAnsiTheme="majorBidi" w:cstheme="majorBidi"/>
          <w:cs/>
        </w:rPr>
        <w:t>และเงินปันผลรับจากเงินลงทุน</w:t>
      </w:r>
      <w:r w:rsidR="00C536CA" w:rsidRPr="00987819">
        <w:rPr>
          <w:rFonts w:asciiTheme="majorBidi" w:hAnsiTheme="majorBidi" w:cstheme="majorBidi"/>
          <w:cs/>
        </w:rPr>
        <w:t>สำหรับงวดหกเดือนสิ้นสุดวันที่ 30 มิถุนายน</w:t>
      </w:r>
      <w:r w:rsidRPr="00987819">
        <w:rPr>
          <w:rFonts w:asciiTheme="majorBidi" w:hAnsiTheme="majorBidi" w:cstheme="majorBidi"/>
          <w:cs/>
        </w:rPr>
        <w:t xml:space="preserve"> </w:t>
      </w:r>
      <w:r w:rsidR="0047512C" w:rsidRPr="00987819">
        <w:rPr>
          <w:rFonts w:asciiTheme="majorBidi" w:hAnsiTheme="majorBidi" w:cstheme="majorBidi"/>
          <w:cs/>
        </w:rPr>
        <w:t>มีดังนี้</w:t>
      </w:r>
    </w:p>
    <w:p w14:paraId="38FCA74A" w14:textId="77777777" w:rsidR="00F96DE6" w:rsidRPr="00987819" w:rsidRDefault="00F96DE6" w:rsidP="00533528">
      <w:pPr>
        <w:rPr>
          <w:rFonts w:asciiTheme="majorBidi" w:hAnsiTheme="majorBidi" w:cstheme="majorBidi"/>
          <w:sz w:val="20"/>
          <w:szCs w:val="20"/>
        </w:rPr>
      </w:pPr>
    </w:p>
    <w:p w14:paraId="17A4A300" w14:textId="77777777" w:rsidR="00A117EC" w:rsidRPr="00987819" w:rsidRDefault="00A117E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277"/>
        <w:gridCol w:w="859"/>
        <w:gridCol w:w="860"/>
        <w:gridCol w:w="860"/>
        <w:gridCol w:w="860"/>
        <w:gridCol w:w="860"/>
        <w:gridCol w:w="860"/>
        <w:gridCol w:w="863"/>
        <w:gridCol w:w="860"/>
        <w:gridCol w:w="860"/>
        <w:gridCol w:w="860"/>
        <w:gridCol w:w="860"/>
        <w:gridCol w:w="860"/>
        <w:gridCol w:w="860"/>
        <w:gridCol w:w="873"/>
      </w:tblGrid>
      <w:tr w:rsidR="00C702AC" w:rsidRPr="00987819" w14:paraId="4CFEDF2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20DEA2E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0ADD9C83" w14:textId="0B24C582" w:rsidR="00C702AC" w:rsidRPr="00987819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5" w:type="dxa"/>
            <w:gridSpan w:val="14"/>
          </w:tcPr>
          <w:p w14:paraId="72CA1119" w14:textId="77777777" w:rsidR="00C702AC" w:rsidRPr="00987819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781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C702AC" w:rsidRPr="00987819" w14:paraId="2052481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68C474D2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53C29453" w14:textId="2023E9B9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719" w:type="dxa"/>
            <w:gridSpan w:val="2"/>
            <w:vAlign w:val="bottom"/>
          </w:tcPr>
          <w:p w14:paraId="6AC10D8A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987819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สัดส่วนความเป็นเ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จ้าของ</w:t>
            </w:r>
          </w:p>
        </w:tc>
        <w:tc>
          <w:tcPr>
            <w:tcW w:w="1720" w:type="dxa"/>
            <w:gridSpan w:val="2"/>
            <w:vAlign w:val="bottom"/>
          </w:tcPr>
          <w:p w14:paraId="0B315BBA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20" w:type="dxa"/>
            <w:gridSpan w:val="2"/>
            <w:vAlign w:val="bottom"/>
          </w:tcPr>
          <w:p w14:paraId="7F9893F5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23" w:type="dxa"/>
            <w:gridSpan w:val="2"/>
            <w:vAlign w:val="bottom"/>
          </w:tcPr>
          <w:p w14:paraId="1B711059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20" w:type="dxa"/>
            <w:gridSpan w:val="2"/>
            <w:vAlign w:val="bottom"/>
          </w:tcPr>
          <w:p w14:paraId="5B8CE100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20" w:type="dxa"/>
            <w:gridSpan w:val="2"/>
            <w:vAlign w:val="bottom"/>
          </w:tcPr>
          <w:p w14:paraId="46A09F75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733" w:type="dxa"/>
            <w:gridSpan w:val="2"/>
          </w:tcPr>
          <w:p w14:paraId="04BFCF86" w14:textId="7777777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cs/>
                <w:lang w:val="en-US" w:bidi="th-TH"/>
              </w:rPr>
              <w:t>เงินปันผลรับสำหรับ</w:t>
            </w:r>
          </w:p>
          <w:p w14:paraId="1B1218E8" w14:textId="33C6D5F8" w:rsidR="00C702AC" w:rsidRPr="00987819" w:rsidRDefault="00C536CA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cs/>
                <w:lang w:val="en-US" w:bidi="th-TH"/>
              </w:rPr>
              <w:t>งวดหกเดือน</w:t>
            </w:r>
            <w:r w:rsidR="00C702AC" w:rsidRPr="00987819">
              <w:rPr>
                <w:rFonts w:ascii="Angsana New" w:hAnsi="Angsana New"/>
                <w:szCs w:val="22"/>
                <w:cs/>
                <w:lang w:val="en-US" w:bidi="th-TH"/>
              </w:rPr>
              <w:t>สิ้นสุดวันที่</w:t>
            </w:r>
          </w:p>
        </w:tc>
      </w:tr>
      <w:tr w:rsidR="00C702AC" w:rsidRPr="00987819" w14:paraId="5616F3CF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4E4A547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2A5687C" w14:textId="13B2A319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59" w:type="dxa"/>
          </w:tcPr>
          <w:p w14:paraId="4EA65921" w14:textId="6BFBE4D6" w:rsidR="00C702AC" w:rsidRPr="00987819" w:rsidRDefault="001B1BD0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5EB61909" w14:textId="6D350881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0AEB4424" w14:textId="6E75E2FD" w:rsidR="00C702AC" w:rsidRPr="00987819" w:rsidRDefault="001B1BD0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7EA1D2B2" w14:textId="19A7C6FB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211CEAA8" w14:textId="630CC34F" w:rsidR="00C702AC" w:rsidRPr="00987819" w:rsidRDefault="001B1BD0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6D62E966" w14:textId="6956E22A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3" w:type="dxa"/>
          </w:tcPr>
          <w:p w14:paraId="06A0DB01" w14:textId="1C2F7C10" w:rsidR="00C702AC" w:rsidRPr="00987819" w:rsidRDefault="001B1BD0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63FE6D08" w14:textId="7DBD30BA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32A9CA89" w14:textId="106A133F" w:rsidR="00C702AC" w:rsidRPr="00987819" w:rsidRDefault="001B1BD0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36CBC28F" w14:textId="66B77668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41F3CB28" w14:textId="41969AB9" w:rsidR="00C702AC" w:rsidRPr="00987819" w:rsidRDefault="001B1BD0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60" w:type="dxa"/>
          </w:tcPr>
          <w:p w14:paraId="40C583E4" w14:textId="430369B4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74618ACE" w14:textId="6986F75E" w:rsidR="00C702AC" w:rsidRPr="00987819" w:rsidRDefault="001B1BD0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73" w:type="dxa"/>
          </w:tcPr>
          <w:p w14:paraId="5D16FDE4" w14:textId="606DC93F" w:rsidR="00C702AC" w:rsidRPr="00987819" w:rsidRDefault="00F367F1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07998" w:rsidRPr="00987819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107998"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</w:tr>
      <w:tr w:rsidR="00C702AC" w:rsidRPr="00987819" w14:paraId="54791B69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0FA52D1F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4EC0B4A9" w14:textId="5CD1C2F7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</w:tcPr>
          <w:p w14:paraId="51DF8C4A" w14:textId="5EB83C69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0815C502" w14:textId="682F480C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46339433" w14:textId="598ED341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43C94464" w14:textId="0F37684E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1B517E55" w14:textId="7BC783E6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06839BB" w14:textId="076C74EC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3" w:type="dxa"/>
          </w:tcPr>
          <w:p w14:paraId="597B6CE9" w14:textId="3BCBA420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6F0E0666" w14:textId="11C4D44F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08187C81" w14:textId="35D7FD96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E6D27AC" w14:textId="05F5B821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C97BDEA" w14:textId="313C404A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545D77F9" w14:textId="6DF34E17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0D06D9E" w14:textId="63092663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73" w:type="dxa"/>
          </w:tcPr>
          <w:p w14:paraId="7709F7EC" w14:textId="04AF09D8" w:rsidR="00C702A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</w:tr>
      <w:tr w:rsidR="00C702AC" w:rsidRPr="00987819" w14:paraId="73ECB473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38BAE397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4B9F716" w14:textId="198A4291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9" w:type="dxa"/>
            <w:gridSpan w:val="2"/>
          </w:tcPr>
          <w:p w14:paraId="14DF83EA" w14:textId="109B2DB3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336" w:type="dxa"/>
            <w:gridSpan w:val="12"/>
          </w:tcPr>
          <w:p w14:paraId="2BBFB0C1" w14:textId="48E33A39" w:rsidR="00C702AC" w:rsidRPr="0098781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 w:hint="cs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C702AC" w:rsidRPr="00987819" w14:paraId="4BDB2424" w14:textId="77777777" w:rsidTr="005030EF">
        <w:trPr>
          <w:cantSplit/>
          <w:trHeight w:val="283"/>
        </w:trPr>
        <w:tc>
          <w:tcPr>
            <w:tcW w:w="2836" w:type="dxa"/>
          </w:tcPr>
          <w:p w14:paraId="62463CC7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77" w:type="dxa"/>
          </w:tcPr>
          <w:p w14:paraId="3B96938E" w14:textId="72A3412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9" w:type="dxa"/>
            <w:vAlign w:val="bottom"/>
          </w:tcPr>
          <w:p w14:paraId="1AA792B1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9B35D8E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118CE7A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5F983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31CC3D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8751C19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7FC3C00C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AB8BD1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71F835A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FEF6E6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652C247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FF3E6C6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AE9109F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A2F83AC" w14:textId="77777777" w:rsidR="00C702AC" w:rsidRPr="0098781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</w:tr>
      <w:tr w:rsidR="002131C5" w:rsidRPr="00987819" w14:paraId="3D13E106" w14:textId="77777777" w:rsidTr="005030EF">
        <w:trPr>
          <w:cantSplit/>
          <w:trHeight w:val="283"/>
        </w:trPr>
        <w:tc>
          <w:tcPr>
            <w:tcW w:w="2836" w:type="dxa"/>
          </w:tcPr>
          <w:p w14:paraId="04635C4B" w14:textId="77777777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เคหะสุขประชา จำกัด (มหาชน)</w:t>
            </w:r>
          </w:p>
        </w:tc>
        <w:tc>
          <w:tcPr>
            <w:tcW w:w="277" w:type="dxa"/>
          </w:tcPr>
          <w:p w14:paraId="72D85500" w14:textId="45EF26AB" w:rsidR="002131C5" w:rsidRPr="00987819" w:rsidRDefault="002131C5" w:rsidP="002131C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041E432" w14:textId="10C1E92B" w:rsidR="002131C5" w:rsidRPr="00987819" w:rsidRDefault="002131C5" w:rsidP="002131C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DC5477" w14:textId="2CD4496A" w:rsidR="002131C5" w:rsidRPr="00987819" w:rsidRDefault="002131C5" w:rsidP="002131C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A12E46" w14:textId="58701C85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F79137C" w14:textId="430AAEEF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vAlign w:val="bottom"/>
          </w:tcPr>
          <w:p w14:paraId="62ED7701" w14:textId="6F75A408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0" w:type="dxa"/>
            <w:vAlign w:val="bottom"/>
          </w:tcPr>
          <w:p w14:paraId="4AFB3E0D" w14:textId="369D2D33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38846A6" w14:textId="1157E328" w:rsidR="002131C5" w:rsidRPr="00987819" w:rsidRDefault="00770A49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40</w:t>
            </w:r>
          </w:p>
        </w:tc>
        <w:tc>
          <w:tcPr>
            <w:tcW w:w="860" w:type="dxa"/>
            <w:vAlign w:val="bottom"/>
          </w:tcPr>
          <w:p w14:paraId="3E0B248C" w14:textId="76715631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4C85EB52" w14:textId="5ABC1EA0" w:rsidR="002131C5" w:rsidRPr="00987819" w:rsidRDefault="00770A49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(40)</w:t>
            </w:r>
          </w:p>
        </w:tc>
        <w:tc>
          <w:tcPr>
            <w:tcW w:w="860" w:type="dxa"/>
            <w:vAlign w:val="bottom"/>
          </w:tcPr>
          <w:p w14:paraId="48A1882C" w14:textId="77777777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7F1E296" w14:textId="30EA7DEA" w:rsidR="002131C5" w:rsidRPr="00987819" w:rsidRDefault="003F20CB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58E9632" w14:textId="6D7B38AF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1A24BFD4" w14:textId="10FB76F9" w:rsidR="002131C5" w:rsidRPr="00987819" w:rsidRDefault="002F39E7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EDFDC52" w14:textId="5C123F1B" w:rsidR="002131C5" w:rsidRPr="0098781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6E18692F" w14:textId="77777777" w:rsidTr="005030EF">
        <w:trPr>
          <w:cantSplit/>
          <w:trHeight w:val="283"/>
        </w:trPr>
        <w:tc>
          <w:tcPr>
            <w:tcW w:w="2836" w:type="dxa"/>
          </w:tcPr>
          <w:p w14:paraId="3EAC759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ไบโอม จำกัด</w:t>
            </w:r>
          </w:p>
        </w:tc>
        <w:tc>
          <w:tcPr>
            <w:tcW w:w="277" w:type="dxa"/>
          </w:tcPr>
          <w:p w14:paraId="7928674A" w14:textId="00DA6FB2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E0F73A0" w14:textId="7A1AC30D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D390C6" w14:textId="1A4FE70D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65D8FE" w14:textId="6002FB0C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4252AE" w14:textId="0AA9C54C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vAlign w:val="bottom"/>
          </w:tcPr>
          <w:p w14:paraId="4D6A9ED9" w14:textId="0F22C58A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0" w:type="dxa"/>
            <w:vAlign w:val="bottom"/>
          </w:tcPr>
          <w:p w14:paraId="0E5CC92C" w14:textId="781922E4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89E4466" w14:textId="16C4DD7A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75</w:t>
            </w:r>
          </w:p>
        </w:tc>
        <w:tc>
          <w:tcPr>
            <w:tcW w:w="860" w:type="dxa"/>
            <w:vAlign w:val="bottom"/>
          </w:tcPr>
          <w:p w14:paraId="0AB2C55D" w14:textId="4B887B4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074A3F21" w14:textId="3D00DF70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6648D4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A8C06A1" w14:textId="4B29DF93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75</w:t>
            </w:r>
          </w:p>
        </w:tc>
        <w:tc>
          <w:tcPr>
            <w:tcW w:w="860" w:type="dxa"/>
            <w:vAlign w:val="bottom"/>
          </w:tcPr>
          <w:p w14:paraId="08E70650" w14:textId="7D14BDC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21E9EAE7" w14:textId="1A0FF6FE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57078" w14:textId="365117A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4B3BC849" w14:textId="77777777" w:rsidTr="005030EF">
        <w:trPr>
          <w:cantSplit/>
          <w:trHeight w:val="283"/>
        </w:trPr>
        <w:tc>
          <w:tcPr>
            <w:tcW w:w="2836" w:type="dxa"/>
          </w:tcPr>
          <w:p w14:paraId="398815C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ดาต้า คาเฟ่ จำกัด</w:t>
            </w:r>
          </w:p>
        </w:tc>
        <w:tc>
          <w:tcPr>
            <w:tcW w:w="277" w:type="dxa"/>
          </w:tcPr>
          <w:p w14:paraId="34B75352" w14:textId="1358FAA0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8045231" w14:textId="6FB9BEE8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D22719" w14:textId="1C6BD68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32C952" w14:textId="6D65E84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461FD18" w14:textId="39AEC65E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vAlign w:val="bottom"/>
          </w:tcPr>
          <w:p w14:paraId="1E37654D" w14:textId="4400F1B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0" w:type="dxa"/>
            <w:vAlign w:val="bottom"/>
          </w:tcPr>
          <w:p w14:paraId="4E35FDCF" w14:textId="31462E3A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856C8F1" w14:textId="29D064F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38</w:t>
            </w:r>
          </w:p>
        </w:tc>
        <w:tc>
          <w:tcPr>
            <w:tcW w:w="860" w:type="dxa"/>
            <w:vAlign w:val="bottom"/>
          </w:tcPr>
          <w:p w14:paraId="046777C2" w14:textId="4DA4B345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1069F56B" w14:textId="658895A4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BF8B63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F73BD4B" w14:textId="2072E8E4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38</w:t>
            </w:r>
          </w:p>
        </w:tc>
        <w:tc>
          <w:tcPr>
            <w:tcW w:w="860" w:type="dxa"/>
            <w:vAlign w:val="bottom"/>
          </w:tcPr>
          <w:p w14:paraId="3631A124" w14:textId="645C903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28FFB314" w14:textId="71831B27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5C74D" w14:textId="3780BBE8" w:rsidR="00992815" w:rsidRPr="00987819" w:rsidRDefault="000A7F9B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1</w:t>
            </w:r>
          </w:p>
        </w:tc>
      </w:tr>
      <w:tr w:rsidR="00992815" w:rsidRPr="00987819" w14:paraId="22A8D569" w14:textId="77777777" w:rsidTr="005030EF">
        <w:trPr>
          <w:cantSplit/>
          <w:trHeight w:val="283"/>
        </w:trPr>
        <w:tc>
          <w:tcPr>
            <w:tcW w:w="2836" w:type="dxa"/>
          </w:tcPr>
          <w:p w14:paraId="6A77E0E1" w14:textId="4A254E7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มีที่ มีเงิน จำกัด</w:t>
            </w:r>
            <w:r w:rsidRPr="00987819">
              <w:rPr>
                <w:rFonts w:hint="cs"/>
                <w:sz w:val="22"/>
                <w:szCs w:val="22"/>
              </w:rPr>
              <w:t xml:space="preserve">   </w:t>
            </w:r>
          </w:p>
        </w:tc>
        <w:tc>
          <w:tcPr>
            <w:tcW w:w="277" w:type="dxa"/>
          </w:tcPr>
          <w:p w14:paraId="224E102C" w14:textId="53C363E3" w:rsidR="00992815" w:rsidRPr="00987819" w:rsidRDefault="00992815" w:rsidP="00992815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7CF3F21" w14:textId="43DDCDC8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B591FB" w14:textId="73BA9D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AE1E7A" w14:textId="798DD63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6D4156C" w14:textId="7FD1851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vAlign w:val="bottom"/>
          </w:tcPr>
          <w:p w14:paraId="0146A7AE" w14:textId="73459DE5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0" w:type="dxa"/>
            <w:vAlign w:val="bottom"/>
          </w:tcPr>
          <w:p w14:paraId="0E9B70B7" w14:textId="7427D7F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7C3FE04A" w14:textId="5A0D23A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220</w:t>
            </w:r>
          </w:p>
        </w:tc>
        <w:tc>
          <w:tcPr>
            <w:tcW w:w="860" w:type="dxa"/>
            <w:vAlign w:val="bottom"/>
          </w:tcPr>
          <w:p w14:paraId="398C6AFC" w14:textId="00644340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20</w:t>
            </w:r>
            <w:r w:rsidRPr="00987819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5AF11D96" w14:textId="43E19922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F08EDB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4955B3A" w14:textId="735D282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220</w:t>
            </w:r>
          </w:p>
        </w:tc>
        <w:tc>
          <w:tcPr>
            <w:tcW w:w="860" w:type="dxa"/>
            <w:vAlign w:val="bottom"/>
          </w:tcPr>
          <w:p w14:paraId="30D9ABBE" w14:textId="2E4F77FA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20</w:t>
            </w:r>
            <w:r w:rsidRPr="00987819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299E728A" w14:textId="4DB59FCD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E9CDBCB" w14:textId="34A35300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78490961" w14:textId="77777777" w:rsidTr="005030EF">
        <w:trPr>
          <w:cantSplit/>
          <w:trHeight w:val="283"/>
        </w:trPr>
        <w:tc>
          <w:tcPr>
            <w:tcW w:w="2836" w:type="dxa"/>
          </w:tcPr>
          <w:p w14:paraId="420FEEBE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Transitus Energy</w:t>
            </w:r>
            <w:r w:rsidRPr="00987819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987819">
              <w:rPr>
                <w:rFonts w:hint="cs"/>
                <w:sz w:val="22"/>
                <w:szCs w:val="22"/>
              </w:rPr>
              <w:t>Ltd.</w:t>
            </w:r>
          </w:p>
        </w:tc>
        <w:tc>
          <w:tcPr>
            <w:tcW w:w="277" w:type="dxa"/>
          </w:tcPr>
          <w:p w14:paraId="7846C171" w14:textId="54560331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D7804C3" w14:textId="2F2C431B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5B784C" w14:textId="4D4C31DE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022ABB7" w14:textId="5160131C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D22567B" w14:textId="2EE1045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95CA611" w14:textId="50C73EAB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525BBDE8" w14:textId="112C7CD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4913E0E" w14:textId="295B19A8" w:rsidR="00992815" w:rsidRPr="00987819" w:rsidRDefault="00770A4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067194" w14:textId="1022C8A1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9403A71" w14:textId="794320CA" w:rsidR="00992815" w:rsidRPr="00987819" w:rsidRDefault="00770A4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(34)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0EEEA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7E70C5C" w14:textId="57DB2CC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vAlign w:val="bottom"/>
          </w:tcPr>
          <w:p w14:paraId="65D1F106" w14:textId="431F947E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42185795" w14:textId="4BC06665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E4D841" w14:textId="2CED05A4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12458F82" w14:textId="77777777" w:rsidTr="005030EF">
        <w:trPr>
          <w:cantSplit/>
          <w:trHeight w:val="283"/>
        </w:trPr>
        <w:tc>
          <w:tcPr>
            <w:tcW w:w="2836" w:type="dxa"/>
          </w:tcPr>
          <w:p w14:paraId="24F9D14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Nam Tai Hydropower Co., Ltd.</w:t>
            </w:r>
          </w:p>
        </w:tc>
        <w:tc>
          <w:tcPr>
            <w:tcW w:w="277" w:type="dxa"/>
          </w:tcPr>
          <w:p w14:paraId="1EDED1E3" w14:textId="68BC6801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526A84F" w14:textId="5017274B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713DD68" w14:textId="52F51059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21982C" w14:textId="6DCA013F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D7D56E" w14:textId="3C7A55A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vAlign w:val="bottom"/>
          </w:tcPr>
          <w:p w14:paraId="1A23CA22" w14:textId="06BC164B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0" w:type="dxa"/>
            <w:vAlign w:val="bottom"/>
          </w:tcPr>
          <w:p w14:paraId="6A0E46C7" w14:textId="79B3A49F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0BE249F" w14:textId="289C3454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98FC9EB" w14:textId="0173B20B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7C421442" w14:textId="1A3C8441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E102AA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D411A1E" w14:textId="6F0ADBEF" w:rsidR="00992815" w:rsidRPr="00987819" w:rsidRDefault="007D0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593B562" w14:textId="195D342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6EA24B30" w14:textId="2F251240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32B616D" w14:textId="011DFE0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5EC33500" w14:textId="77777777" w:rsidTr="005030EF">
        <w:trPr>
          <w:cantSplit/>
          <w:trHeight w:val="283"/>
        </w:trPr>
        <w:tc>
          <w:tcPr>
            <w:tcW w:w="2836" w:type="dxa"/>
          </w:tcPr>
          <w:p w14:paraId="02D6509A" w14:textId="2EF3E76A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17" w:hanging="120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77" w:type="dxa"/>
          </w:tcPr>
          <w:p w14:paraId="72DED1E0" w14:textId="49CE1834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926657A" w14:textId="234B42D6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44.00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10FE7D8" w14:textId="59040638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44.00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A3DF9DF" w14:textId="799EB330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220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A7C6E4" w14:textId="51D328A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135</w:t>
            </w:r>
          </w:p>
        </w:tc>
        <w:tc>
          <w:tcPr>
            <w:tcW w:w="860" w:type="dxa"/>
            <w:vAlign w:val="bottom"/>
          </w:tcPr>
          <w:p w14:paraId="3D85E6D4" w14:textId="78AFEB7F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96</w:t>
            </w:r>
          </w:p>
        </w:tc>
        <w:tc>
          <w:tcPr>
            <w:tcW w:w="860" w:type="dxa"/>
            <w:vAlign w:val="bottom"/>
          </w:tcPr>
          <w:p w14:paraId="54F5303A" w14:textId="778E914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59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D47F969" w14:textId="0B9043CD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95</w:t>
            </w:r>
          </w:p>
        </w:tc>
        <w:tc>
          <w:tcPr>
            <w:tcW w:w="860" w:type="dxa"/>
            <w:vAlign w:val="bottom"/>
          </w:tcPr>
          <w:p w14:paraId="2D3810E8" w14:textId="6B451C3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5AED4D00" w14:textId="1EAA68B0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5CAFE618" w14:textId="0F740B9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31B128A" w14:textId="5304BE4A" w:rsidR="00992815" w:rsidRPr="00987819" w:rsidRDefault="007D0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95</w:t>
            </w:r>
          </w:p>
        </w:tc>
        <w:tc>
          <w:tcPr>
            <w:tcW w:w="860" w:type="dxa"/>
            <w:vAlign w:val="bottom"/>
          </w:tcPr>
          <w:p w14:paraId="20A32096" w14:textId="38C22B5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2D25D5E9" w14:textId="3C39E7C2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F8C270F" w14:textId="76544B2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2E013325" w14:textId="77777777" w:rsidTr="005030EF">
        <w:trPr>
          <w:cantSplit/>
          <w:trHeight w:val="283"/>
        </w:trPr>
        <w:tc>
          <w:tcPr>
            <w:tcW w:w="2836" w:type="dxa"/>
          </w:tcPr>
          <w:p w14:paraId="023F1DF1" w14:textId="6977464E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77" w:type="dxa"/>
          </w:tcPr>
          <w:p w14:paraId="4A6C475E" w14:textId="76315625" w:rsidR="00992815" w:rsidRPr="00987819" w:rsidRDefault="00992815" w:rsidP="00992815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6FAD06C" w14:textId="194FD660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F1A7F99" w14:textId="72C67404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69DEB8B" w14:textId="584D2874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6220F8" w14:textId="20251741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vAlign w:val="bottom"/>
          </w:tcPr>
          <w:p w14:paraId="56978C08" w14:textId="0FEA6671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5,708</w:t>
            </w:r>
          </w:p>
        </w:tc>
        <w:tc>
          <w:tcPr>
            <w:tcW w:w="860" w:type="dxa"/>
            <w:vAlign w:val="bottom"/>
          </w:tcPr>
          <w:p w14:paraId="0EE3E2C1" w14:textId="5040CAE6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5,708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77EC367" w14:textId="05B6A13F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5,657</w:t>
            </w:r>
          </w:p>
        </w:tc>
        <w:tc>
          <w:tcPr>
            <w:tcW w:w="860" w:type="dxa"/>
            <w:vAlign w:val="bottom"/>
          </w:tcPr>
          <w:p w14:paraId="351B3696" w14:textId="3B5605C0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7009EF1B" w14:textId="0A7EEED3" w:rsidR="00992815" w:rsidRPr="0098781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826DE1D" w14:textId="176EC94E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623C964" w14:textId="77BF381F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5,657</w:t>
            </w:r>
          </w:p>
        </w:tc>
        <w:tc>
          <w:tcPr>
            <w:tcW w:w="860" w:type="dxa"/>
            <w:vAlign w:val="bottom"/>
          </w:tcPr>
          <w:p w14:paraId="75F1C669" w14:textId="50100009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5755961D" w14:textId="0D45D17C" w:rsidR="00992815" w:rsidRPr="00987819" w:rsidRDefault="00130DDE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6CCD00" w14:textId="39E9BBEC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</w:tr>
      <w:tr w:rsidR="00992815" w:rsidRPr="00987819" w14:paraId="38F3CBD5" w14:textId="77777777" w:rsidTr="005030EF">
        <w:trPr>
          <w:cantSplit/>
          <w:trHeight w:val="283"/>
        </w:trPr>
        <w:tc>
          <w:tcPr>
            <w:tcW w:w="2836" w:type="dxa"/>
          </w:tcPr>
          <w:p w14:paraId="119F19D7" w14:textId="3FC86A38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Hamilton Holdings II LLC</w:t>
            </w:r>
          </w:p>
        </w:tc>
        <w:tc>
          <w:tcPr>
            <w:tcW w:w="277" w:type="dxa"/>
          </w:tcPr>
          <w:p w14:paraId="1FAEF5A5" w14:textId="700EA5FC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61278AF" w14:textId="26DFD10E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AC9ED3" w14:textId="1E450A2E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255E8E8" w14:textId="3651C0FF" w:rsidR="00992815" w:rsidRPr="00987819" w:rsidRDefault="00301DB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20,970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4D4E777" w14:textId="6730AAF8" w:rsidR="00992815" w:rsidRPr="00987819" w:rsidRDefault="00301DB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20,970</w:t>
            </w:r>
          </w:p>
        </w:tc>
        <w:tc>
          <w:tcPr>
            <w:tcW w:w="860" w:type="dxa"/>
            <w:vAlign w:val="bottom"/>
          </w:tcPr>
          <w:p w14:paraId="26C0C29C" w14:textId="2E68C7E8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10,002</w:t>
            </w:r>
          </w:p>
        </w:tc>
        <w:tc>
          <w:tcPr>
            <w:tcW w:w="860" w:type="dxa"/>
            <w:vAlign w:val="bottom"/>
          </w:tcPr>
          <w:p w14:paraId="4BF6903F" w14:textId="1310304D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10,002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0895DB" w14:textId="04EFFF96" w:rsidR="00992815" w:rsidRPr="00987819" w:rsidRDefault="007D061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8,348</w:t>
            </w:r>
          </w:p>
        </w:tc>
        <w:tc>
          <w:tcPr>
            <w:tcW w:w="860" w:type="dxa"/>
            <w:vAlign w:val="bottom"/>
          </w:tcPr>
          <w:p w14:paraId="5D69CBA6" w14:textId="7A593F8D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3EB67805" w14:textId="429CC1AF" w:rsidR="00992815" w:rsidRPr="00987819" w:rsidRDefault="002F39E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927340D" w14:textId="77777777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04C790" w14:textId="5638A599" w:rsidR="00992815" w:rsidRPr="00987819" w:rsidRDefault="007D061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8,348</w:t>
            </w:r>
          </w:p>
        </w:tc>
        <w:tc>
          <w:tcPr>
            <w:tcW w:w="860" w:type="dxa"/>
            <w:vAlign w:val="bottom"/>
          </w:tcPr>
          <w:p w14:paraId="0268CE6F" w14:textId="37196DD2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09C43A31" w14:textId="72B489A0" w:rsidR="00992815" w:rsidRPr="00987819" w:rsidRDefault="00641740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2,138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91051" w14:textId="09219D77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987819" w14:paraId="584670B4" w14:textId="77777777" w:rsidTr="009D4EE0">
        <w:trPr>
          <w:cantSplit/>
          <w:trHeight w:val="283"/>
        </w:trPr>
        <w:tc>
          <w:tcPr>
            <w:tcW w:w="2836" w:type="dxa"/>
          </w:tcPr>
          <w:p w14:paraId="7BDF81D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8842E27" w14:textId="6B71304F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1EB787F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7A49F3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73B06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42C04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BD61B82" w14:textId="04C9D45E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16,373</w:t>
            </w:r>
          </w:p>
        </w:tc>
        <w:tc>
          <w:tcPr>
            <w:tcW w:w="860" w:type="dxa"/>
            <w:vAlign w:val="bottom"/>
          </w:tcPr>
          <w:p w14:paraId="3FEA3646" w14:textId="485EF818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16,336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730F26D" w14:textId="4382FAC8" w:rsidR="00992815" w:rsidRPr="00987819" w:rsidRDefault="007D061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14,</w:t>
            </w:r>
            <w:r w:rsidR="00770A49" w:rsidRPr="00987819">
              <w:rPr>
                <w:b/>
                <w:bCs/>
                <w:sz w:val="22"/>
                <w:szCs w:val="22"/>
              </w:rPr>
              <w:t>509</w:t>
            </w:r>
          </w:p>
        </w:tc>
        <w:tc>
          <w:tcPr>
            <w:tcW w:w="860" w:type="dxa"/>
            <w:vAlign w:val="bottom"/>
          </w:tcPr>
          <w:p w14:paraId="4BD0EEA7" w14:textId="793B7B28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29605935" w14:textId="4CF77156" w:rsidR="00992815" w:rsidRPr="00987819" w:rsidRDefault="00770A49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(74)</w:t>
            </w:r>
          </w:p>
        </w:tc>
        <w:tc>
          <w:tcPr>
            <w:tcW w:w="860" w:type="dxa"/>
            <w:vAlign w:val="bottom"/>
          </w:tcPr>
          <w:p w14:paraId="704B063D" w14:textId="77777777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93B5703" w14:textId="4AADA8AD" w:rsidR="00992815" w:rsidRPr="00987819" w:rsidRDefault="0095753C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14,</w:t>
            </w:r>
            <w:r w:rsidR="003F20CB" w:rsidRPr="00987819">
              <w:rPr>
                <w:b/>
                <w:bCs/>
                <w:sz w:val="22"/>
                <w:szCs w:val="22"/>
              </w:rPr>
              <w:t>435</w:t>
            </w:r>
          </w:p>
        </w:tc>
        <w:tc>
          <w:tcPr>
            <w:tcW w:w="860" w:type="dxa"/>
            <w:vAlign w:val="bottom"/>
          </w:tcPr>
          <w:p w14:paraId="4485C384" w14:textId="66AAE67B" w:rsidR="00992815" w:rsidRPr="0098781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5AAA65FC" w14:textId="67385055" w:rsidR="00992815" w:rsidRPr="00987819" w:rsidRDefault="00641740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2,</w:t>
            </w:r>
            <w:r w:rsidR="00130DDE" w:rsidRPr="00987819">
              <w:rPr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1755E1" w14:textId="30020F4A" w:rsidR="00992815" w:rsidRPr="00987819" w:rsidRDefault="000A7F9B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992815" w:rsidRPr="00987819" w14:paraId="777B7A49" w14:textId="77777777" w:rsidTr="005030EF">
        <w:trPr>
          <w:cantSplit/>
          <w:trHeight w:val="283"/>
        </w:trPr>
        <w:tc>
          <w:tcPr>
            <w:tcW w:w="2836" w:type="dxa"/>
          </w:tcPr>
          <w:p w14:paraId="0ECC8FC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8B3EF46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EF3C8E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9F2CB2F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2699B5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7A686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B04DA1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42E880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8265EA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30AC16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A9785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67B3E4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11045D7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854171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D07440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AC94C2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34BD293A" w14:textId="77777777" w:rsidTr="005030EF">
        <w:trPr>
          <w:cantSplit/>
          <w:trHeight w:val="283"/>
        </w:trPr>
        <w:tc>
          <w:tcPr>
            <w:tcW w:w="2836" w:type="dxa"/>
          </w:tcPr>
          <w:p w14:paraId="3A5C914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0C3E3726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9D664ED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AB3CF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700F2A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A68C99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310A0A5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93C2BD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46B78D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082C8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A1B92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5499D4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24AEC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50C76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BFF8BF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5A98E1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18C5C3ED" w14:textId="77777777" w:rsidTr="005030EF">
        <w:trPr>
          <w:cantSplit/>
          <w:trHeight w:val="283"/>
        </w:trPr>
        <w:tc>
          <w:tcPr>
            <w:tcW w:w="2836" w:type="dxa"/>
          </w:tcPr>
          <w:p w14:paraId="16B66D0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F80D272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C164EC2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ED83F52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01F44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04DFD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50C471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0F631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05861D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AD2BE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7AE1E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C38A38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E702C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62931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0B1AA6E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E405F7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6DDC1745" w14:textId="77777777" w:rsidTr="005030EF">
        <w:trPr>
          <w:cantSplit/>
          <w:trHeight w:val="283"/>
        </w:trPr>
        <w:tc>
          <w:tcPr>
            <w:tcW w:w="2836" w:type="dxa"/>
          </w:tcPr>
          <w:p w14:paraId="1B9C2C6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1608578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ED37D0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D8323FD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B08A3C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8122A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61A399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1FBA8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742DBA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F25C8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ED3A6D7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B4683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C0DCA6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1BEBB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22F0B8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D9DC1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57F82F58" w14:textId="77777777" w:rsidTr="005030EF">
        <w:trPr>
          <w:cantSplit/>
          <w:trHeight w:val="283"/>
        </w:trPr>
        <w:tc>
          <w:tcPr>
            <w:tcW w:w="2836" w:type="dxa"/>
          </w:tcPr>
          <w:p w14:paraId="7969A5E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50E0B65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6D80D5C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85834D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20AE4A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F1F58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B649A8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D89E5A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E3BBD4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D98B5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8C338B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463691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4C49D4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5D2B6E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EF33E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B863DA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01E0DF8D" w14:textId="77777777" w:rsidTr="005030EF">
        <w:trPr>
          <w:cantSplit/>
          <w:trHeight w:val="283"/>
        </w:trPr>
        <w:tc>
          <w:tcPr>
            <w:tcW w:w="2836" w:type="dxa"/>
          </w:tcPr>
          <w:p w14:paraId="0CB0D59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6FDF822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825361A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6993FC4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02FFE2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C35B74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3C4A62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A265EE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D13F47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195B78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E37C4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19E3AD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44EFE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5B42C8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1E5A4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379C75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2204C5A6" w14:textId="77777777" w:rsidTr="005030EF">
        <w:trPr>
          <w:cantSplit/>
          <w:trHeight w:val="283"/>
        </w:trPr>
        <w:tc>
          <w:tcPr>
            <w:tcW w:w="2836" w:type="dxa"/>
          </w:tcPr>
          <w:p w14:paraId="0D25576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C9761D6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69130E7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B0DBF99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97C147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2A08C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FA065B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6AA44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12DE5C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8D3F767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C6FF89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B461D4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DD5BC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6176D6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CC455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8D9E7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3703E5E1" w14:textId="77777777" w:rsidTr="005030EF">
        <w:trPr>
          <w:cantSplit/>
          <w:trHeight w:val="283"/>
        </w:trPr>
        <w:tc>
          <w:tcPr>
            <w:tcW w:w="2836" w:type="dxa"/>
          </w:tcPr>
          <w:p w14:paraId="14C8D92D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8403F54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3CA76C2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3ACEAA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0170F9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BE312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E6FA2F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BCAEAE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2A1C6F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5C05D1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C58135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E9F5F3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F8D37D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4987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79C0C8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E5914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987819" w14:paraId="4FF7ADDE" w14:textId="77777777" w:rsidTr="005030EF">
        <w:trPr>
          <w:cantSplit/>
          <w:trHeight w:val="283"/>
        </w:trPr>
        <w:tc>
          <w:tcPr>
            <w:tcW w:w="2836" w:type="dxa"/>
          </w:tcPr>
          <w:p w14:paraId="215E8CA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7" w:type="dxa"/>
          </w:tcPr>
          <w:p w14:paraId="43476FCF" w14:textId="5A2918A3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699436C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BC5D4D" w14:textId="77777777" w:rsidR="00992815" w:rsidRPr="0098781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542F5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A9B4D6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E8B5C77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36742A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B740F00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E705E25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7D8A80E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DB3E92A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A04E66C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90881F2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66DEA0B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1B88C9F" w14:textId="77777777" w:rsidR="00992815" w:rsidRPr="0098781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002FFC" w:rsidRPr="00987819" w14:paraId="077A8140" w14:textId="77777777" w:rsidTr="005030EF">
        <w:trPr>
          <w:cantSplit/>
          <w:trHeight w:val="283"/>
        </w:trPr>
        <w:tc>
          <w:tcPr>
            <w:tcW w:w="2836" w:type="dxa"/>
          </w:tcPr>
          <w:p w14:paraId="7861BE3D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bookmarkStart w:id="9" w:name="_Hlk127645979"/>
            <w:proofErr w:type="spellStart"/>
            <w:r w:rsidRPr="00987819">
              <w:rPr>
                <w:rFonts w:hint="cs"/>
                <w:sz w:val="22"/>
                <w:szCs w:val="22"/>
              </w:rPr>
              <w:t>PetroWind</w:t>
            </w:r>
            <w:proofErr w:type="spellEnd"/>
            <w:r w:rsidRPr="00987819">
              <w:rPr>
                <w:rFonts w:hint="cs"/>
                <w:sz w:val="22"/>
                <w:szCs w:val="22"/>
              </w:rPr>
              <w:t xml:space="preserve"> Energy Inc</w:t>
            </w:r>
            <w:r w:rsidRPr="00987819">
              <w:rPr>
                <w:rFonts w:hint="cs"/>
                <w:sz w:val="22"/>
                <w:szCs w:val="22"/>
                <w:cs/>
              </w:rPr>
              <w:t>.</w:t>
            </w:r>
            <w:bookmarkEnd w:id="9"/>
          </w:p>
        </w:tc>
        <w:tc>
          <w:tcPr>
            <w:tcW w:w="277" w:type="dxa"/>
          </w:tcPr>
          <w:p w14:paraId="58CC256A" w14:textId="6207F6D6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AC44C12" w14:textId="54BD1082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7A70BFB" w14:textId="4F8144F0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8373EC" w14:textId="53E8B8EE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4031979" w14:textId="57F35A3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vAlign w:val="bottom"/>
          </w:tcPr>
          <w:p w14:paraId="45F510CC" w14:textId="4FA6F66D" w:rsidR="00002FFC" w:rsidRPr="00987819" w:rsidDel="00FF482C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1,</w:t>
            </w:r>
            <w:r w:rsidRPr="00987819">
              <w:rPr>
                <w:sz w:val="22"/>
                <w:szCs w:val="22"/>
              </w:rPr>
              <w:t>094</w:t>
            </w:r>
          </w:p>
        </w:tc>
        <w:tc>
          <w:tcPr>
            <w:tcW w:w="860" w:type="dxa"/>
            <w:vAlign w:val="bottom"/>
          </w:tcPr>
          <w:p w14:paraId="659233C7" w14:textId="78FFF045" w:rsidR="00002FFC" w:rsidRPr="00987819" w:rsidDel="00FF482C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1,</w:t>
            </w:r>
            <w:r w:rsidRPr="00987819">
              <w:rPr>
                <w:sz w:val="22"/>
                <w:szCs w:val="22"/>
              </w:rPr>
              <w:t>094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4D9590C" w14:textId="288D8500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</w:t>
            </w:r>
            <w:r w:rsidR="00815F9B" w:rsidRPr="00987819">
              <w:rPr>
                <w:sz w:val="22"/>
                <w:szCs w:val="22"/>
              </w:rPr>
              <w:t>408</w:t>
            </w:r>
          </w:p>
        </w:tc>
        <w:tc>
          <w:tcPr>
            <w:tcW w:w="860" w:type="dxa"/>
            <w:vAlign w:val="bottom"/>
          </w:tcPr>
          <w:p w14:paraId="1139EF96" w14:textId="6C2287C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76A9193E" w14:textId="32EAA284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03A51DD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8636C51" w14:textId="1DD88E1E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</w:t>
            </w:r>
            <w:r w:rsidR="00815F9B" w:rsidRPr="00987819">
              <w:rPr>
                <w:sz w:val="22"/>
                <w:szCs w:val="22"/>
              </w:rPr>
              <w:t>408</w:t>
            </w:r>
          </w:p>
        </w:tc>
        <w:tc>
          <w:tcPr>
            <w:tcW w:w="860" w:type="dxa"/>
            <w:vAlign w:val="bottom"/>
          </w:tcPr>
          <w:p w14:paraId="493F41E2" w14:textId="65343AA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1ACF4881" w14:textId="09709EE9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1D1D48B1" w14:textId="2D507E8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02FFC" w:rsidRPr="00987819" w14:paraId="599E9F08" w14:textId="77777777" w:rsidTr="005030EF">
        <w:trPr>
          <w:cantSplit/>
          <w:trHeight w:val="283"/>
        </w:trPr>
        <w:tc>
          <w:tcPr>
            <w:tcW w:w="2836" w:type="dxa"/>
          </w:tcPr>
          <w:p w14:paraId="01BD2AA7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Impact Energy Asia Development Limited</w:t>
            </w:r>
          </w:p>
        </w:tc>
        <w:tc>
          <w:tcPr>
            <w:tcW w:w="277" w:type="dxa"/>
          </w:tcPr>
          <w:p w14:paraId="5119F733" w14:textId="08A1E5E4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C2D31A6" w14:textId="742F297C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CD6A125" w14:textId="55FA6741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F0DB62" w14:textId="41BDC2E3" w:rsidR="00002FFC" w:rsidRPr="0098781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5,533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31D41B9" w14:textId="6D81B4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3,419</w:t>
            </w:r>
          </w:p>
        </w:tc>
        <w:tc>
          <w:tcPr>
            <w:tcW w:w="860" w:type="dxa"/>
            <w:vAlign w:val="bottom"/>
          </w:tcPr>
          <w:p w14:paraId="746F519C" w14:textId="4485DF50" w:rsidR="00002FFC" w:rsidRPr="00987819" w:rsidDel="00FF482C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2,490</w:t>
            </w:r>
          </w:p>
        </w:tc>
        <w:tc>
          <w:tcPr>
            <w:tcW w:w="860" w:type="dxa"/>
            <w:vAlign w:val="bottom"/>
          </w:tcPr>
          <w:p w14:paraId="6D9AD417" w14:textId="6E3D7835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1,539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C77176" w14:textId="07FF136E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2,857</w:t>
            </w:r>
          </w:p>
        </w:tc>
        <w:tc>
          <w:tcPr>
            <w:tcW w:w="860" w:type="dxa"/>
            <w:vAlign w:val="bottom"/>
          </w:tcPr>
          <w:p w14:paraId="6958A67D" w14:textId="73397BF4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8F7F576" w14:textId="6E6963F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2B90607F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CD2BD8E" w14:textId="66246D5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2,857</w:t>
            </w:r>
          </w:p>
        </w:tc>
        <w:tc>
          <w:tcPr>
            <w:tcW w:w="860" w:type="dxa"/>
            <w:vAlign w:val="bottom"/>
          </w:tcPr>
          <w:p w14:paraId="1BBECD20" w14:textId="3F77C430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1D0049E" w14:textId="408CFD9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244DD986" w14:textId="5AC9D95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02FFC" w:rsidRPr="00987819" w14:paraId="616CAA96" w14:textId="77777777" w:rsidTr="005030EF">
        <w:trPr>
          <w:cantSplit/>
          <w:trHeight w:val="283"/>
        </w:trPr>
        <w:tc>
          <w:tcPr>
            <w:tcW w:w="2836" w:type="dxa"/>
          </w:tcPr>
          <w:p w14:paraId="3547CCF9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บริษัท วิน อินกรีเดียนส์ จำกัด</w:t>
            </w:r>
          </w:p>
        </w:tc>
        <w:tc>
          <w:tcPr>
            <w:tcW w:w="277" w:type="dxa"/>
          </w:tcPr>
          <w:p w14:paraId="1E8F48D9" w14:textId="17B6FB38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9EA5EE2" w14:textId="5057673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F46EAD4" w14:textId="04351B65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EABA20E" w14:textId="2BA3E7D5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974C12A" w14:textId="0CB861F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vAlign w:val="bottom"/>
          </w:tcPr>
          <w:p w14:paraId="7F232612" w14:textId="22FF00FF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0" w:type="dxa"/>
            <w:vAlign w:val="bottom"/>
          </w:tcPr>
          <w:p w14:paraId="02787B20" w14:textId="04558AF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183465" w14:textId="4D9DDE4F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23</w:t>
            </w:r>
          </w:p>
        </w:tc>
        <w:tc>
          <w:tcPr>
            <w:tcW w:w="860" w:type="dxa"/>
            <w:vAlign w:val="bottom"/>
          </w:tcPr>
          <w:p w14:paraId="329EE242" w14:textId="007161F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145AC71C" w14:textId="5C2CD58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9953B6F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160F5A" w14:textId="2BD052F8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23</w:t>
            </w:r>
          </w:p>
        </w:tc>
        <w:tc>
          <w:tcPr>
            <w:tcW w:w="860" w:type="dxa"/>
            <w:vAlign w:val="bottom"/>
          </w:tcPr>
          <w:p w14:paraId="0257DD9F" w14:textId="67AD193D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7FDDBBDA" w14:textId="7BE9ED2D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787CA902" w14:textId="6D01F8BD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01DB9" w:rsidRPr="00987819" w14:paraId="2D42C4E9" w14:textId="77777777" w:rsidTr="005030EF">
        <w:trPr>
          <w:cantSplit/>
          <w:trHeight w:val="283"/>
        </w:trPr>
        <w:tc>
          <w:tcPr>
            <w:tcW w:w="2836" w:type="dxa"/>
          </w:tcPr>
          <w:p w14:paraId="6FA2905B" w14:textId="6BE11095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AP-BCPG CCE Partners LLC</w:t>
            </w:r>
          </w:p>
        </w:tc>
        <w:tc>
          <w:tcPr>
            <w:tcW w:w="277" w:type="dxa"/>
          </w:tcPr>
          <w:p w14:paraId="4A88D5D0" w14:textId="0F0E6E65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7F75FC" w14:textId="441F9BD8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ADE3430" w14:textId="3F1F1992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9850827" w14:textId="2D561859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3,360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F969D9B" w14:textId="3008D192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3,360</w:t>
            </w:r>
          </w:p>
        </w:tc>
        <w:tc>
          <w:tcPr>
            <w:tcW w:w="860" w:type="dxa"/>
            <w:vAlign w:val="bottom"/>
          </w:tcPr>
          <w:p w14:paraId="10290A32" w14:textId="2BD60649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1,669</w:t>
            </w:r>
          </w:p>
        </w:tc>
        <w:tc>
          <w:tcPr>
            <w:tcW w:w="860" w:type="dxa"/>
            <w:vAlign w:val="bottom"/>
          </w:tcPr>
          <w:p w14:paraId="1178CD33" w14:textId="48FED06F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1,669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264D75F" w14:textId="317F862C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1,893</w:t>
            </w:r>
          </w:p>
        </w:tc>
        <w:tc>
          <w:tcPr>
            <w:tcW w:w="860" w:type="dxa"/>
            <w:vAlign w:val="bottom"/>
          </w:tcPr>
          <w:p w14:paraId="51A73A0B" w14:textId="61B2D546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176A8C5E" w14:textId="3F091508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97B9DA" w14:textId="540DE7F6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C1D9E0" w14:textId="743E43E4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1,893</w:t>
            </w:r>
          </w:p>
        </w:tc>
        <w:tc>
          <w:tcPr>
            <w:tcW w:w="860" w:type="dxa"/>
            <w:vAlign w:val="bottom"/>
          </w:tcPr>
          <w:p w14:paraId="57D065FA" w14:textId="12BF0EC6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70E50E8B" w14:textId="0320D51A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873" w:type="dxa"/>
            <w:vAlign w:val="bottom"/>
          </w:tcPr>
          <w:p w14:paraId="1E6BEBD3" w14:textId="1687ABC8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</w:tr>
      <w:tr w:rsidR="00301DB9" w:rsidRPr="00987819" w14:paraId="183413A5" w14:textId="77777777" w:rsidTr="005030EF">
        <w:trPr>
          <w:cantSplit/>
          <w:trHeight w:val="283"/>
        </w:trPr>
        <w:tc>
          <w:tcPr>
            <w:tcW w:w="2836" w:type="dxa"/>
          </w:tcPr>
          <w:p w14:paraId="433842A6" w14:textId="62D59BD6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AP-BCPG SFE Partners LLC</w:t>
            </w:r>
          </w:p>
        </w:tc>
        <w:tc>
          <w:tcPr>
            <w:tcW w:w="277" w:type="dxa"/>
          </w:tcPr>
          <w:p w14:paraId="6061A71B" w14:textId="21B7DCB5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D54979E" w14:textId="0BAA98C5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4955F3" w14:textId="4832286D" w:rsidR="00301DB9" w:rsidRPr="0098781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573250C" w14:textId="5E3CF084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4,553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D60E1B3" w14:textId="4581C158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4,553</w:t>
            </w:r>
          </w:p>
        </w:tc>
        <w:tc>
          <w:tcPr>
            <w:tcW w:w="860" w:type="dxa"/>
            <w:vAlign w:val="bottom"/>
          </w:tcPr>
          <w:p w14:paraId="78BF6D89" w14:textId="4CBBFB94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2,415</w:t>
            </w:r>
          </w:p>
        </w:tc>
        <w:tc>
          <w:tcPr>
            <w:tcW w:w="860" w:type="dxa"/>
            <w:vAlign w:val="bottom"/>
          </w:tcPr>
          <w:p w14:paraId="62DA14FB" w14:textId="74BE59D5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2,415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63D6E5" w14:textId="354E7BA3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2,837</w:t>
            </w:r>
          </w:p>
        </w:tc>
        <w:tc>
          <w:tcPr>
            <w:tcW w:w="860" w:type="dxa"/>
            <w:vAlign w:val="bottom"/>
          </w:tcPr>
          <w:p w14:paraId="0837F6BF" w14:textId="110D91E1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6601B1E9" w14:textId="5A789E15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A131E25" w14:textId="3382607B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A785DDC" w14:textId="58C706DA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2,837</w:t>
            </w:r>
          </w:p>
        </w:tc>
        <w:tc>
          <w:tcPr>
            <w:tcW w:w="860" w:type="dxa"/>
            <w:vAlign w:val="bottom"/>
          </w:tcPr>
          <w:p w14:paraId="76B5BAC1" w14:textId="7C06DC09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34CA6571" w14:textId="2F6B61E3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53A2661C" w14:textId="44221625" w:rsidR="00301DB9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</w:tr>
      <w:tr w:rsidR="00002FFC" w:rsidRPr="00987819" w14:paraId="7859BAC4" w14:textId="77777777" w:rsidTr="005030EF">
        <w:trPr>
          <w:cantSplit/>
          <w:trHeight w:val="283"/>
        </w:trPr>
        <w:tc>
          <w:tcPr>
            <w:tcW w:w="2836" w:type="dxa"/>
          </w:tcPr>
          <w:p w14:paraId="74528797" w14:textId="2D3B7F0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Monsoon Wind Power Co., Ltd.</w:t>
            </w:r>
          </w:p>
        </w:tc>
        <w:tc>
          <w:tcPr>
            <w:tcW w:w="277" w:type="dxa"/>
          </w:tcPr>
          <w:p w14:paraId="1D28A445" w14:textId="417B147F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3B329AA6" w14:textId="2AB3753D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1F6392E5" w14:textId="5853389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4A0724B2" w14:textId="39E4B6FF" w:rsidR="00002FFC" w:rsidRPr="0098781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6,462</w:t>
            </w:r>
          </w:p>
        </w:tc>
        <w:tc>
          <w:tcPr>
            <w:tcW w:w="860" w:type="dxa"/>
            <w:vAlign w:val="bottom"/>
          </w:tcPr>
          <w:p w14:paraId="0F17A1C6" w14:textId="706AAE7F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3,976</w:t>
            </w:r>
          </w:p>
        </w:tc>
        <w:tc>
          <w:tcPr>
            <w:tcW w:w="860" w:type="dxa"/>
            <w:vAlign w:val="bottom"/>
          </w:tcPr>
          <w:p w14:paraId="18A5EBFE" w14:textId="7BDEFFF7" w:rsidR="00002FFC" w:rsidRPr="0098781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647</w:t>
            </w:r>
          </w:p>
        </w:tc>
        <w:tc>
          <w:tcPr>
            <w:tcW w:w="860" w:type="dxa"/>
            <w:vAlign w:val="bottom"/>
          </w:tcPr>
          <w:p w14:paraId="305B388E" w14:textId="7A90EE6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398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6956BCA" w14:textId="59BA7DD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672</w:t>
            </w:r>
          </w:p>
        </w:tc>
        <w:tc>
          <w:tcPr>
            <w:tcW w:w="860" w:type="dxa"/>
            <w:vAlign w:val="bottom"/>
          </w:tcPr>
          <w:p w14:paraId="1D54F3CF" w14:textId="757C482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5F1A145B" w14:textId="60558516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68BBDD4" w14:textId="6DB545E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9FE2E88" w14:textId="665EC92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672</w:t>
            </w:r>
          </w:p>
        </w:tc>
        <w:tc>
          <w:tcPr>
            <w:tcW w:w="860" w:type="dxa"/>
            <w:vAlign w:val="bottom"/>
          </w:tcPr>
          <w:p w14:paraId="674BD9F1" w14:textId="247CDA2D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63F4D7C7" w14:textId="4597104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4306D658" w14:textId="1C129A3C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</w:tr>
      <w:tr w:rsidR="00002FFC" w:rsidRPr="00987819" w14:paraId="042721ED" w14:textId="77777777" w:rsidTr="005030EF">
        <w:trPr>
          <w:cantSplit/>
          <w:trHeight w:val="283"/>
        </w:trPr>
        <w:tc>
          <w:tcPr>
            <w:tcW w:w="2836" w:type="dxa"/>
          </w:tcPr>
          <w:p w14:paraId="7A281554" w14:textId="382A925B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Carroll County Energy Holdings LLC</w:t>
            </w:r>
          </w:p>
        </w:tc>
        <w:tc>
          <w:tcPr>
            <w:tcW w:w="277" w:type="dxa"/>
          </w:tcPr>
          <w:p w14:paraId="6EC72E20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A417024" w14:textId="41A57D6D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6B781248" w14:textId="0BAEEC8C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786241FF" w14:textId="3E4B7337" w:rsidR="00002FFC" w:rsidRPr="00987819" w:rsidRDefault="00301DB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9,309</w:t>
            </w:r>
          </w:p>
        </w:tc>
        <w:tc>
          <w:tcPr>
            <w:tcW w:w="860" w:type="dxa"/>
            <w:vAlign w:val="bottom"/>
          </w:tcPr>
          <w:p w14:paraId="6C8ADEED" w14:textId="0E50C37E" w:rsidR="00002FFC" w:rsidRPr="00987819" w:rsidRDefault="00301DB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9,309</w:t>
            </w:r>
          </w:p>
        </w:tc>
        <w:tc>
          <w:tcPr>
            <w:tcW w:w="860" w:type="dxa"/>
            <w:vAlign w:val="bottom"/>
          </w:tcPr>
          <w:p w14:paraId="26971DB7" w14:textId="7A3E426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5,291</w:t>
            </w:r>
          </w:p>
        </w:tc>
        <w:tc>
          <w:tcPr>
            <w:tcW w:w="860" w:type="dxa"/>
            <w:vAlign w:val="bottom"/>
          </w:tcPr>
          <w:p w14:paraId="0E5BB373" w14:textId="7F258929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5,291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EFFFE91" w14:textId="6498231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4,662</w:t>
            </w:r>
          </w:p>
        </w:tc>
        <w:tc>
          <w:tcPr>
            <w:tcW w:w="860" w:type="dxa"/>
            <w:vAlign w:val="bottom"/>
          </w:tcPr>
          <w:p w14:paraId="6DD5FEED" w14:textId="3BE9837F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45A1CCD9" w14:textId="4BDF87B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B3C7952" w14:textId="4D4CF06C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A072C7D" w14:textId="5D572BC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4,662</w:t>
            </w:r>
          </w:p>
        </w:tc>
        <w:tc>
          <w:tcPr>
            <w:tcW w:w="860" w:type="dxa"/>
            <w:vAlign w:val="bottom"/>
          </w:tcPr>
          <w:p w14:paraId="504267E3" w14:textId="64CAA3E5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1E985D50" w14:textId="2EB0FA69" w:rsidR="00002FFC" w:rsidRPr="00987819" w:rsidRDefault="00BA1A98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941</w:t>
            </w:r>
          </w:p>
        </w:tc>
        <w:tc>
          <w:tcPr>
            <w:tcW w:w="873" w:type="dxa"/>
            <w:vAlign w:val="bottom"/>
          </w:tcPr>
          <w:p w14:paraId="5640847A" w14:textId="30F6BE85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002FFC" w:rsidRPr="00987819" w14:paraId="2D7DD4B6" w14:textId="77777777" w:rsidTr="005030EF">
        <w:trPr>
          <w:cantSplit/>
          <w:trHeight w:val="283"/>
        </w:trPr>
        <w:tc>
          <w:tcPr>
            <w:tcW w:w="2836" w:type="dxa"/>
          </w:tcPr>
          <w:p w14:paraId="11B41D35" w14:textId="543D904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  <w:cs/>
              </w:rPr>
              <w:t>บริษัท สมาร์ท อีวี ไบค์ จำกัด</w:t>
            </w:r>
          </w:p>
        </w:tc>
        <w:tc>
          <w:tcPr>
            <w:tcW w:w="277" w:type="dxa"/>
          </w:tcPr>
          <w:p w14:paraId="45D14329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080A4B9F" w14:textId="04C99764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0E03D06E" w14:textId="50B57BB8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435FD23E" w14:textId="4FDF41C3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4E117CE6" w14:textId="0F929C7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0FF15E5F" w14:textId="41866E1E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39BE1BAF" w14:textId="5E0BF5A2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38D2C1" w14:textId="3C8E83C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vAlign w:val="bottom"/>
          </w:tcPr>
          <w:p w14:paraId="17FA0936" w14:textId="08666BF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6E4020F3" w14:textId="59655DF4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D3CFD4B" w14:textId="1BB044EA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7CDF932" w14:textId="1B412E98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vAlign w:val="bottom"/>
          </w:tcPr>
          <w:p w14:paraId="53DDA990" w14:textId="4CFE8732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79BECE34" w14:textId="1B64C531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8781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27F99961" w14:textId="54508B24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002FFC" w:rsidRPr="00987819" w14:paraId="5860AADB" w14:textId="77777777" w:rsidTr="005030EF">
        <w:trPr>
          <w:cantSplit/>
          <w:trHeight w:val="283"/>
        </w:trPr>
        <w:tc>
          <w:tcPr>
            <w:tcW w:w="2836" w:type="dxa"/>
          </w:tcPr>
          <w:p w14:paraId="4C1E2382" w14:textId="59575568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  <w:cs/>
              </w:rPr>
              <w:t>บริษัท ธนโชคน้ำมันพืช (</w:t>
            </w:r>
            <w:r w:rsidRPr="00987819">
              <w:rPr>
                <w:sz w:val="22"/>
                <w:szCs w:val="22"/>
              </w:rPr>
              <w:t xml:space="preserve">2012) </w:t>
            </w:r>
            <w:r w:rsidRPr="00987819">
              <w:rPr>
                <w:sz w:val="22"/>
                <w:szCs w:val="22"/>
                <w:cs/>
              </w:rPr>
              <w:t>จํากัด</w:t>
            </w:r>
          </w:p>
        </w:tc>
        <w:tc>
          <w:tcPr>
            <w:tcW w:w="277" w:type="dxa"/>
          </w:tcPr>
          <w:p w14:paraId="3B451E80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5AFDA08" w14:textId="44C1942C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vAlign w:val="bottom"/>
          </w:tcPr>
          <w:p w14:paraId="264C5454" w14:textId="06E58A12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781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60" w:type="dxa"/>
            <w:vAlign w:val="bottom"/>
          </w:tcPr>
          <w:p w14:paraId="594BD1D0" w14:textId="42EAADCE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vAlign w:val="bottom"/>
          </w:tcPr>
          <w:p w14:paraId="4CBCF459" w14:textId="2EEE89BD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7F6E7BB" w14:textId="5D3B42BF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450</w:t>
            </w:r>
          </w:p>
        </w:tc>
        <w:tc>
          <w:tcPr>
            <w:tcW w:w="860" w:type="dxa"/>
            <w:vAlign w:val="bottom"/>
          </w:tcPr>
          <w:p w14:paraId="2624ABE7" w14:textId="1026F027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E394E2" w14:textId="412387C3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</w:t>
            </w:r>
            <w:r w:rsidR="001969B7" w:rsidRPr="00987819">
              <w:rPr>
                <w:sz w:val="22"/>
                <w:szCs w:val="22"/>
              </w:rPr>
              <w:t>8</w:t>
            </w:r>
            <w:r w:rsidRPr="00987819">
              <w:rPr>
                <w:sz w:val="22"/>
                <w:szCs w:val="22"/>
              </w:rPr>
              <w:t>3</w:t>
            </w:r>
          </w:p>
        </w:tc>
        <w:tc>
          <w:tcPr>
            <w:tcW w:w="860" w:type="dxa"/>
            <w:vAlign w:val="bottom"/>
          </w:tcPr>
          <w:p w14:paraId="20D38562" w14:textId="40D7CF80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B0CDED" w14:textId="20D22C83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2D8E852" w14:textId="32403858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65568EE" w14:textId="52045E5D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4</w:t>
            </w:r>
            <w:r w:rsidR="001969B7" w:rsidRPr="00987819">
              <w:rPr>
                <w:sz w:val="22"/>
                <w:szCs w:val="22"/>
              </w:rPr>
              <w:t>8</w:t>
            </w:r>
            <w:r w:rsidRPr="00987819">
              <w:rPr>
                <w:sz w:val="22"/>
                <w:szCs w:val="22"/>
              </w:rPr>
              <w:t>3</w:t>
            </w:r>
          </w:p>
        </w:tc>
        <w:tc>
          <w:tcPr>
            <w:tcW w:w="860" w:type="dxa"/>
            <w:vAlign w:val="bottom"/>
          </w:tcPr>
          <w:p w14:paraId="55A755D1" w14:textId="64BE4F73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F940739" w14:textId="03EDA652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3CE5D672" w14:textId="73FAD38E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987819">
              <w:rPr>
                <w:sz w:val="22"/>
                <w:szCs w:val="22"/>
              </w:rPr>
              <w:t>-</w:t>
            </w:r>
          </w:p>
        </w:tc>
      </w:tr>
      <w:tr w:rsidR="00002FFC" w:rsidRPr="00987819" w14:paraId="189A34FB" w14:textId="77777777" w:rsidTr="005030EF">
        <w:trPr>
          <w:cantSplit/>
          <w:trHeight w:val="283"/>
        </w:trPr>
        <w:tc>
          <w:tcPr>
            <w:tcW w:w="2836" w:type="dxa"/>
          </w:tcPr>
          <w:p w14:paraId="20D915E2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3294D54" w14:textId="6368C6F1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2885B45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6422320B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0EE6B0E2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31C7C42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36D7C59F" w14:textId="75C94F5B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</w:t>
            </w:r>
            <w:r w:rsidR="00770A49" w:rsidRPr="00987819">
              <w:rPr>
                <w:b/>
                <w:bCs/>
                <w:sz w:val="22"/>
                <w:szCs w:val="22"/>
              </w:rPr>
              <w:t>4,104</w:t>
            </w:r>
          </w:p>
        </w:tc>
        <w:tc>
          <w:tcPr>
            <w:tcW w:w="860" w:type="dxa"/>
          </w:tcPr>
          <w:p w14:paraId="0EC52FD8" w14:textId="6709DB46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12,454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DC92518" w14:textId="3F8A6187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14,8</w:t>
            </w:r>
            <w:r w:rsidR="00815F9B" w:rsidRPr="00987819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60" w:type="dxa"/>
            <w:vAlign w:val="bottom"/>
          </w:tcPr>
          <w:p w14:paraId="68A0E953" w14:textId="46442230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00240CAB" w14:textId="3A027362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206A4BD" w14:textId="77777777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3EA8502" w14:textId="03DD3A16" w:rsidR="00002FFC" w:rsidRPr="00987819" w:rsidRDefault="001969B7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14,8</w:t>
            </w:r>
            <w:r w:rsidR="00815F9B" w:rsidRPr="00987819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60" w:type="dxa"/>
            <w:vAlign w:val="bottom"/>
          </w:tcPr>
          <w:p w14:paraId="66FD753B" w14:textId="0C5496ED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24873858" w14:textId="5BA2AE0C" w:rsidR="00002FFC" w:rsidRPr="00987819" w:rsidRDefault="00BA1A98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color w:val="000000" w:themeColor="text1"/>
                <w:sz w:val="22"/>
                <w:szCs w:val="22"/>
                <w:cs/>
              </w:rPr>
              <w:t>947</w:t>
            </w:r>
          </w:p>
        </w:tc>
        <w:tc>
          <w:tcPr>
            <w:tcW w:w="873" w:type="dxa"/>
            <w:vAlign w:val="bottom"/>
          </w:tcPr>
          <w:p w14:paraId="72894EA0" w14:textId="2CBBA0B9" w:rsidR="00002FFC" w:rsidRPr="0098781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002FFC" w:rsidRPr="00987819" w14:paraId="30F6D300" w14:textId="77777777" w:rsidTr="005030EF">
        <w:trPr>
          <w:cantSplit/>
          <w:trHeight w:val="283"/>
        </w:trPr>
        <w:tc>
          <w:tcPr>
            <w:tcW w:w="2836" w:type="dxa"/>
            <w:vAlign w:val="bottom"/>
          </w:tcPr>
          <w:p w14:paraId="6EEF478A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6C986879" w14:textId="62ECB465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DECE72A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746CFDD0" w14:textId="77777777" w:rsidR="00002FFC" w:rsidRPr="0098781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14520050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8E2B855" w14:textId="77777777" w:rsidR="00002FFC" w:rsidRPr="0098781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C6625B" w14:textId="63F3EDB2" w:rsidR="00002FFC" w:rsidRPr="00987819" w:rsidRDefault="00770A49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sz w:val="22"/>
                <w:szCs w:val="22"/>
              </w:rPr>
              <w:t>30,477</w:t>
            </w:r>
          </w:p>
        </w:tc>
        <w:tc>
          <w:tcPr>
            <w:tcW w:w="860" w:type="dxa"/>
            <w:vAlign w:val="bottom"/>
          </w:tcPr>
          <w:p w14:paraId="01B80FDC" w14:textId="342D8ADF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sz w:val="22"/>
                <w:szCs w:val="22"/>
              </w:rPr>
              <w:t>28</w:t>
            </w:r>
            <w:r w:rsidRPr="0098781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87819"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D451363" w14:textId="612B1298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sz w:val="22"/>
                <w:szCs w:val="22"/>
              </w:rPr>
              <w:t>29,</w:t>
            </w:r>
            <w:r w:rsidR="00770A49" w:rsidRPr="00987819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2E0573BE" w14:textId="420D1BFE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28</w:t>
            </w:r>
            <w:r w:rsidRPr="0098781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87819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22360207" w14:textId="775F6AFF" w:rsidR="00002FFC" w:rsidRPr="00987819" w:rsidRDefault="00770A49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(74)</w:t>
            </w:r>
          </w:p>
        </w:tc>
        <w:tc>
          <w:tcPr>
            <w:tcW w:w="860" w:type="dxa"/>
            <w:vAlign w:val="bottom"/>
          </w:tcPr>
          <w:p w14:paraId="0CF8921D" w14:textId="77777777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70A09E9" w14:textId="4FA62A08" w:rsidR="00002FFC" w:rsidRPr="00987819" w:rsidRDefault="001969B7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29,</w:t>
            </w:r>
            <w:r w:rsidR="00815F9B" w:rsidRPr="00987819">
              <w:rPr>
                <w:b/>
                <w:bCs/>
                <w:sz w:val="22"/>
                <w:szCs w:val="22"/>
              </w:rPr>
              <w:t>275</w:t>
            </w:r>
          </w:p>
        </w:tc>
        <w:tc>
          <w:tcPr>
            <w:tcW w:w="860" w:type="dxa"/>
            <w:vAlign w:val="bottom"/>
          </w:tcPr>
          <w:p w14:paraId="172B07A7" w14:textId="74415933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b/>
                <w:bCs/>
                <w:sz w:val="22"/>
                <w:szCs w:val="22"/>
              </w:rPr>
              <w:t>28</w:t>
            </w:r>
            <w:r w:rsidRPr="0098781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87819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68D13EEC" w14:textId="0E694B49" w:rsidR="00002FFC" w:rsidRPr="00987819" w:rsidRDefault="00130DDE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87819">
              <w:rPr>
                <w:b/>
                <w:bCs/>
                <w:sz w:val="22"/>
                <w:szCs w:val="22"/>
              </w:rPr>
              <w:t>3,246</w:t>
            </w:r>
          </w:p>
        </w:tc>
        <w:tc>
          <w:tcPr>
            <w:tcW w:w="873" w:type="dxa"/>
            <w:vAlign w:val="bottom"/>
          </w:tcPr>
          <w:p w14:paraId="3E67D8D9" w14:textId="0326FAD0" w:rsidR="00002FFC" w:rsidRPr="0098781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87819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</w:p>
        </w:tc>
      </w:tr>
    </w:tbl>
    <w:p w14:paraId="0A7F225D" w14:textId="77777777" w:rsidR="00720530" w:rsidRPr="00987819" w:rsidRDefault="00720530" w:rsidP="00533528">
      <w:pPr>
        <w:rPr>
          <w:rFonts w:asciiTheme="majorBidi" w:hAnsiTheme="majorBidi" w:cstheme="majorBidi"/>
        </w:rPr>
      </w:pPr>
    </w:p>
    <w:p w14:paraId="47C81522" w14:textId="01FE3F8E" w:rsidR="00704206" w:rsidRPr="00987819" w:rsidRDefault="00704206" w:rsidP="00533528">
      <w:pPr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 w:hint="cs"/>
          <w:cs/>
        </w:rPr>
        <w:t xml:space="preserve">ณ วันที่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>กลุ่มบริษัท</w:t>
      </w:r>
      <w:r w:rsidR="00A15FBE" w:rsidRPr="00987819">
        <w:rPr>
          <w:rFonts w:asciiTheme="majorBidi" w:hAnsiTheme="majorBidi" w:cstheme="majorBidi" w:hint="cs"/>
          <w:cs/>
        </w:rPr>
        <w:t>และบริษัท</w:t>
      </w:r>
      <w:r w:rsidRPr="00987819">
        <w:rPr>
          <w:rFonts w:asciiTheme="majorBidi" w:hAnsiTheme="majorBidi" w:cstheme="majorBidi"/>
          <w:cs/>
        </w:rPr>
        <w:t>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6344EEF" w14:textId="77777777" w:rsidR="00F2434D" w:rsidRPr="00987819" w:rsidRDefault="00F2434D" w:rsidP="00533528">
      <w:pPr>
        <w:rPr>
          <w:rFonts w:asciiTheme="majorBidi" w:hAnsiTheme="majorBidi" w:cstheme="majorBidi"/>
        </w:rPr>
      </w:pPr>
    </w:p>
    <w:p w14:paraId="626B67C8" w14:textId="77777777" w:rsidR="00720530" w:rsidRPr="00987819" w:rsidRDefault="00720530" w:rsidP="00533528">
      <w:pPr>
        <w:rPr>
          <w:rFonts w:asciiTheme="majorBidi" w:hAnsiTheme="majorBidi" w:cstheme="majorBidi"/>
        </w:rPr>
      </w:pPr>
    </w:p>
    <w:p w14:paraId="434F53BC" w14:textId="77777777" w:rsidR="00720530" w:rsidRPr="00987819" w:rsidRDefault="00720530" w:rsidP="00533528">
      <w:pPr>
        <w:rPr>
          <w:rFonts w:asciiTheme="majorBidi" w:hAnsiTheme="majorBidi" w:cstheme="majorBidi"/>
        </w:rPr>
      </w:pPr>
    </w:p>
    <w:p w14:paraId="65C5B0E3" w14:textId="77777777" w:rsidR="00720530" w:rsidRPr="00987819" w:rsidRDefault="00720530" w:rsidP="00533528">
      <w:pPr>
        <w:rPr>
          <w:rFonts w:asciiTheme="majorBidi" w:hAnsiTheme="majorBidi" w:cstheme="majorBidi"/>
        </w:rPr>
      </w:pPr>
    </w:p>
    <w:p w14:paraId="4F0954B3" w14:textId="77777777" w:rsidR="005030EF" w:rsidRPr="00987819" w:rsidRDefault="005030EF" w:rsidP="00533528">
      <w:pPr>
        <w:rPr>
          <w:rFonts w:asciiTheme="majorBidi" w:hAnsiTheme="majorBidi" w:cstheme="majorBidi"/>
        </w:rPr>
      </w:pP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36"/>
        <w:gridCol w:w="100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9"/>
      </w:tblGrid>
      <w:tr w:rsidR="00A117EC" w:rsidRPr="00987819" w14:paraId="18309E33" w14:textId="77777777" w:rsidTr="00704206">
        <w:trPr>
          <w:cantSplit/>
        </w:trPr>
        <w:tc>
          <w:tcPr>
            <w:tcW w:w="3036" w:type="dxa"/>
          </w:tcPr>
          <w:p w14:paraId="57EE26AB" w14:textId="7D2F1F1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64E4F60" w14:textId="77777777" w:rsidR="00A117EC" w:rsidRPr="00987819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2" w:type="dxa"/>
            <w:gridSpan w:val="10"/>
          </w:tcPr>
          <w:p w14:paraId="65480D3C" w14:textId="77777777" w:rsidR="00A117EC" w:rsidRPr="00987819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7EC" w:rsidRPr="00987819" w14:paraId="5DF8BC57" w14:textId="77777777" w:rsidTr="00704206">
        <w:trPr>
          <w:cantSplit/>
        </w:trPr>
        <w:tc>
          <w:tcPr>
            <w:tcW w:w="3036" w:type="dxa"/>
          </w:tcPr>
          <w:p w14:paraId="1C31D77B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  <w:vAlign w:val="bottom"/>
          </w:tcPr>
          <w:p w14:paraId="3F245211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สัดส่วนความเป็นเ</w:t>
            </w:r>
            <w:r w:rsidRPr="009878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จ้าของ</w:t>
            </w:r>
          </w:p>
        </w:tc>
        <w:tc>
          <w:tcPr>
            <w:tcW w:w="2014" w:type="dxa"/>
            <w:gridSpan w:val="2"/>
            <w:vAlign w:val="bottom"/>
          </w:tcPr>
          <w:p w14:paraId="6F6D1B7B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14" w:type="dxa"/>
            <w:gridSpan w:val="2"/>
            <w:vAlign w:val="bottom"/>
          </w:tcPr>
          <w:p w14:paraId="47C43E8F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14" w:type="dxa"/>
            <w:gridSpan w:val="2"/>
            <w:vAlign w:val="bottom"/>
          </w:tcPr>
          <w:p w14:paraId="4EA0DDF9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2014" w:type="dxa"/>
            <w:gridSpan w:val="2"/>
            <w:vAlign w:val="bottom"/>
          </w:tcPr>
          <w:p w14:paraId="0C707420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2016" w:type="dxa"/>
            <w:gridSpan w:val="2"/>
          </w:tcPr>
          <w:p w14:paraId="67B636A0" w14:textId="77777777" w:rsidR="007D1FE2" w:rsidRPr="00987819" w:rsidRDefault="007D1FE2" w:rsidP="00533528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</w:p>
          <w:p w14:paraId="51239ADC" w14:textId="4240C3A2" w:rsidR="00A117EC" w:rsidRPr="00987819" w:rsidRDefault="00C536CA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7819">
              <w:rPr>
                <w:sz w:val="30"/>
                <w:szCs w:val="30"/>
                <w:cs/>
                <w:lang w:bidi="th-TH"/>
              </w:rPr>
              <w:t>งวดหกเดือน</w:t>
            </w:r>
            <w:r w:rsidR="00177B73" w:rsidRPr="00987819">
              <w:rPr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7D1FE2" w:rsidRPr="00987819" w14:paraId="5947510D" w14:textId="77777777" w:rsidTr="00704206">
        <w:trPr>
          <w:cantSplit/>
        </w:trPr>
        <w:tc>
          <w:tcPr>
            <w:tcW w:w="3036" w:type="dxa"/>
          </w:tcPr>
          <w:p w14:paraId="6D148C23" w14:textId="77777777" w:rsidR="007D1FE2" w:rsidRPr="00987819" w:rsidRDefault="007D1FE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485117D8" w14:textId="53C1E9FC" w:rsidR="007D1FE2" w:rsidRPr="00987819" w:rsidRDefault="002C7481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007" w:type="dxa"/>
          </w:tcPr>
          <w:p w14:paraId="6A0CA07E" w14:textId="5E651C09" w:rsidR="007D1FE2" w:rsidRPr="0098781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0175F89D" w14:textId="1859A7AC" w:rsidR="007D1FE2" w:rsidRPr="00987819" w:rsidRDefault="002C7481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25CF55A9" w14:textId="00E61197" w:rsidR="007D1FE2" w:rsidRPr="0098781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E15F7D5" w14:textId="16189FCF" w:rsidR="007D1FE2" w:rsidRPr="00987819" w:rsidRDefault="002C7481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4BD177A3" w14:textId="04DA4D50" w:rsidR="007D1FE2" w:rsidRPr="0098781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3DE794D3" w14:textId="20CDF97A" w:rsidR="007D1FE2" w:rsidRPr="00987819" w:rsidRDefault="002C7481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78453452" w14:textId="3B85F5EE" w:rsidR="007D1FE2" w:rsidRPr="0098781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1F52D8C" w14:textId="2A2D5D69" w:rsidR="007D1FE2" w:rsidRPr="00987819" w:rsidRDefault="002C7481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05E0FBCD" w14:textId="4999FA4B" w:rsidR="007D1FE2" w:rsidRPr="0098781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232893D5" w14:textId="2D8D02AA" w:rsidR="007D1FE2" w:rsidRPr="00987819" w:rsidRDefault="002C7481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B1BD0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09" w:type="dxa"/>
          </w:tcPr>
          <w:p w14:paraId="66BC1A3C" w14:textId="032568AF" w:rsidR="007D1FE2" w:rsidRPr="00987819" w:rsidRDefault="002C7481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81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07998" w:rsidRPr="009878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A117EC" w:rsidRPr="00987819" w14:paraId="4FE36C7E" w14:textId="77777777" w:rsidTr="00704206">
        <w:trPr>
          <w:cantSplit/>
        </w:trPr>
        <w:tc>
          <w:tcPr>
            <w:tcW w:w="3036" w:type="dxa"/>
          </w:tcPr>
          <w:p w14:paraId="2A5E4E51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7EEF44CD" w14:textId="709BB509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3C2F6256" w14:textId="467492C1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00DC4C72" w14:textId="78ACF9E0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1E6D64AB" w14:textId="7B377D75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65BBB0E3" w14:textId="1ECDD260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C7DE5B7" w14:textId="74E23A21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34E29F8F" w14:textId="4CB938C5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750FF103" w14:textId="2772E61A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7F9DE58A" w14:textId="07A7BF39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77BDD3C" w14:textId="53665CDF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15E33B9D" w14:textId="7677C591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9" w:type="dxa"/>
          </w:tcPr>
          <w:p w14:paraId="4972B054" w14:textId="0C979344" w:rsidR="00A117EC" w:rsidRPr="0098781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</w:tr>
      <w:tr w:rsidR="00A117EC" w:rsidRPr="00987819" w14:paraId="4762DFC5" w14:textId="77777777" w:rsidTr="00704206">
        <w:trPr>
          <w:cantSplit/>
        </w:trPr>
        <w:tc>
          <w:tcPr>
            <w:tcW w:w="3036" w:type="dxa"/>
          </w:tcPr>
          <w:p w14:paraId="62C5FFC7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0F2659C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0072" w:type="dxa"/>
            <w:gridSpan w:val="10"/>
          </w:tcPr>
          <w:p w14:paraId="4E30F63A" w14:textId="77777777" w:rsidR="00A117EC" w:rsidRPr="0098781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117EC" w:rsidRPr="00987819" w14:paraId="3A20D2AF" w14:textId="77777777" w:rsidTr="00704206">
        <w:trPr>
          <w:cantSplit/>
        </w:trPr>
        <w:tc>
          <w:tcPr>
            <w:tcW w:w="3036" w:type="dxa"/>
          </w:tcPr>
          <w:p w14:paraId="372F5418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14:paraId="2DB9FA28" w14:textId="77777777" w:rsidR="00A117EC" w:rsidRPr="00987819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52BE976A" w14:textId="77777777" w:rsidR="00A117EC" w:rsidRPr="00987819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4C390E6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D9ACE21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6E28429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AF4C6E7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5B7F539F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EB7F472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</w:tcPr>
          <w:p w14:paraId="322992A8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</w:tcPr>
          <w:p w14:paraId="7FEBF751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1A7BD8C9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9" w:type="dxa"/>
            <w:vAlign w:val="bottom"/>
          </w:tcPr>
          <w:p w14:paraId="1C386253" w14:textId="77777777" w:rsidR="00A117EC" w:rsidRPr="0098781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</w:tr>
      <w:tr w:rsidR="009C7C5D" w:rsidRPr="00987819" w14:paraId="0F923D19" w14:textId="77777777" w:rsidTr="0018488E">
        <w:trPr>
          <w:cantSplit/>
        </w:trPr>
        <w:tc>
          <w:tcPr>
            <w:tcW w:w="3036" w:type="dxa"/>
            <w:vAlign w:val="bottom"/>
          </w:tcPr>
          <w:p w14:paraId="183F56D3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005" w:type="dxa"/>
            <w:vAlign w:val="bottom"/>
          </w:tcPr>
          <w:p w14:paraId="50F2888F" w14:textId="52C64526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036DC0BA" w14:textId="4D07FB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24874CD4" w14:textId="661BB546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759B2FC3" w14:textId="5EB94D3C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5D84485F" w14:textId="52217BCE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36D93A28" w14:textId="07B2D611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698DB9C" w14:textId="3997737E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12DC9A8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49E3802" w14:textId="3AEDB79E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4D74F83" w14:textId="3397DEBC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13122391" w14:textId="02B6E6F8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9EB3663" w14:textId="25C182B1" w:rsidR="009C7C5D" w:rsidRPr="00987819" w:rsidRDefault="00F843C9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1</w:t>
            </w:r>
          </w:p>
        </w:tc>
      </w:tr>
      <w:tr w:rsidR="009C7C5D" w:rsidRPr="00987819" w14:paraId="510A7249" w14:textId="77777777" w:rsidTr="0018488E">
        <w:trPr>
          <w:cantSplit/>
        </w:trPr>
        <w:tc>
          <w:tcPr>
            <w:tcW w:w="3036" w:type="dxa"/>
            <w:vAlign w:val="bottom"/>
          </w:tcPr>
          <w:p w14:paraId="16807C00" w14:textId="03C48514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987819">
              <w:rPr>
                <w:rFonts w:hint="cs"/>
                <w:cs/>
              </w:rPr>
              <w:t>บริษัท มีที่ มีเงิน จำกัด</w:t>
            </w:r>
            <w:r w:rsidRPr="00987819">
              <w:rPr>
                <w:rFonts w:hint="cs"/>
              </w:rPr>
              <w:t xml:space="preserve">           </w:t>
            </w:r>
          </w:p>
        </w:tc>
        <w:tc>
          <w:tcPr>
            <w:tcW w:w="1005" w:type="dxa"/>
            <w:vAlign w:val="center"/>
          </w:tcPr>
          <w:p w14:paraId="5A21D38E" w14:textId="1B57A55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5EBDDA55" w14:textId="286EA274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346DD05D" w14:textId="500632CB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73DF3F52" w14:textId="547C5F09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568D2E30" w14:textId="69975E02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0131DBF5" w14:textId="455C1F5F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70CFE46C" w14:textId="023680D1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27AF9B2" w14:textId="77777777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C7FB60E" w14:textId="4CA9E9A9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4AF4A85B" w14:textId="1E5A3B1D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26EB8A25" w14:textId="3DC77037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12B8A7CF" w14:textId="2E07F799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hint="cs"/>
              </w:rPr>
              <w:t>-</w:t>
            </w:r>
          </w:p>
        </w:tc>
      </w:tr>
      <w:tr w:rsidR="009C7C5D" w:rsidRPr="00987819" w14:paraId="28EDFA10" w14:textId="77777777" w:rsidTr="0018488E">
        <w:trPr>
          <w:cantSplit/>
        </w:trPr>
        <w:tc>
          <w:tcPr>
            <w:tcW w:w="3036" w:type="dxa"/>
            <w:vAlign w:val="bottom"/>
          </w:tcPr>
          <w:p w14:paraId="5B383B5C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174A1B7B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10CF61C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94A3B08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FC777D9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24DA6C8" w14:textId="6EFE5A33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080436AE" w14:textId="0DB65E62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24B25388" w14:textId="7FF895CF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83B4339" w14:textId="0F530A0B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48ED219" w14:textId="2D75DA41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361EF49B" w14:textId="5DBB5BA5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C9AAAE2" w14:textId="2728C9B2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49A925E" w14:textId="4B36A60D" w:rsidR="009C7C5D" w:rsidRPr="00987819" w:rsidRDefault="00F843C9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9C7C5D" w:rsidRPr="00987819" w14:paraId="559C10A3" w14:textId="77777777" w:rsidTr="0018488E">
        <w:trPr>
          <w:cantSplit/>
        </w:trPr>
        <w:tc>
          <w:tcPr>
            <w:tcW w:w="3036" w:type="dxa"/>
            <w:vAlign w:val="bottom"/>
          </w:tcPr>
          <w:p w14:paraId="71D0B5C0" w14:textId="64F2DB74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05" w:type="dxa"/>
            <w:vAlign w:val="bottom"/>
          </w:tcPr>
          <w:p w14:paraId="6ED970C5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6C836AB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9E616C2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040C1C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5515CC6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D60E029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88462A1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19C89D3F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40453CCC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3A3FD1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4AF095F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0A075031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9C7C5D" w:rsidRPr="00987819" w14:paraId="7FF9222D" w14:textId="77777777" w:rsidTr="0018488E">
        <w:trPr>
          <w:cantSplit/>
        </w:trPr>
        <w:tc>
          <w:tcPr>
            <w:tcW w:w="3036" w:type="dxa"/>
            <w:vAlign w:val="bottom"/>
          </w:tcPr>
          <w:p w14:paraId="6AFA626B" w14:textId="40E63DB1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0" w:right="-138" w:hanging="130"/>
              <w:rPr>
                <w:spacing w:val="-2"/>
                <w:cs/>
              </w:rPr>
            </w:pPr>
            <w:r w:rsidRPr="00987819">
              <w:rPr>
                <w:rFonts w:hint="cs"/>
                <w:spacing w:val="-2"/>
                <w:cs/>
              </w:rPr>
              <w:t xml:space="preserve">บริษัท ธนโชคน้ำมันพืช </w:t>
            </w:r>
            <w:r w:rsidRPr="00987819">
              <w:rPr>
                <w:spacing w:val="-2"/>
              </w:rPr>
              <w:t>(2012)</w:t>
            </w:r>
            <w:r w:rsidRPr="00987819">
              <w:rPr>
                <w:rFonts w:hint="cs"/>
                <w:spacing w:val="-2"/>
                <w:cs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14:paraId="229E8A59" w14:textId="684F816D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1007" w:type="dxa"/>
            <w:vAlign w:val="bottom"/>
          </w:tcPr>
          <w:p w14:paraId="372E4C54" w14:textId="3B147C10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  <w:vAlign w:val="bottom"/>
          </w:tcPr>
          <w:p w14:paraId="0632FDBF" w14:textId="21AE529C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07" w:type="dxa"/>
            <w:vAlign w:val="bottom"/>
          </w:tcPr>
          <w:p w14:paraId="6D3D49F2" w14:textId="5A8AF9EC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34AC6A4" w14:textId="0786D369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46B379FD" w14:textId="6555D607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E5BB4C7" w14:textId="52F21898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F331647" w14:textId="1E54F43A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5EA6F7E" w14:textId="35347DDF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3DC41C7A" w14:textId="4884ABC4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278536C9" w14:textId="422A6FD5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9374EB" w14:textId="359D8BA9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C7C5D" w:rsidRPr="00987819" w14:paraId="1E7DB67F" w14:textId="77777777" w:rsidTr="0018488E">
        <w:trPr>
          <w:cantSplit/>
        </w:trPr>
        <w:tc>
          <w:tcPr>
            <w:tcW w:w="3036" w:type="dxa"/>
            <w:vAlign w:val="bottom"/>
          </w:tcPr>
          <w:p w14:paraId="063CB5DC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ind w:left="130" w:hanging="130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62196414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3214516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E640D19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574316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1B58D04" w14:textId="148E387D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0CEFAD1F" w14:textId="55E21C54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1D1297E" w14:textId="2CA65F21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031BF8F" w14:textId="7A51AA8E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F8EA34B" w14:textId="147C672A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1E1B65FD" w14:textId="38A9920B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C246A90" w14:textId="71112208" w:rsidR="009C7C5D" w:rsidRPr="00987819" w:rsidRDefault="00EB1F5C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18CD03" w14:textId="31051641" w:rsidR="009C7C5D" w:rsidRPr="00987819" w:rsidRDefault="009C7C5D" w:rsidP="001848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9C7C5D" w:rsidRPr="00987819" w14:paraId="16027D77" w14:textId="77777777" w:rsidTr="0018488E">
        <w:trPr>
          <w:cantSplit/>
        </w:trPr>
        <w:tc>
          <w:tcPr>
            <w:tcW w:w="3036" w:type="dxa"/>
            <w:vAlign w:val="bottom"/>
          </w:tcPr>
          <w:p w14:paraId="18CF3C4E" w14:textId="4BCE78B5" w:rsidR="009C7C5D" w:rsidRPr="00987819" w:rsidRDefault="009C7C5D" w:rsidP="000D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87819">
              <w:rPr>
                <w:rFonts w:hint="cs"/>
                <w:b/>
                <w:bCs/>
                <w:i/>
                <w:iCs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14:paraId="61493162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F86D85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88E56E5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7A83EEB" w14:textId="77777777" w:rsidR="009C7C5D" w:rsidRPr="0098781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C82B242" w14:textId="7C9AF92C" w:rsidR="009C7C5D" w:rsidRPr="00987819" w:rsidRDefault="00EB1F5C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1007" w:type="dxa"/>
            <w:vAlign w:val="bottom"/>
          </w:tcPr>
          <w:p w14:paraId="6CFD759A" w14:textId="11AEEBE8" w:rsidR="009C7C5D" w:rsidRPr="00987819" w:rsidRDefault="009C7C5D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29576E0" w14:textId="059C3BA6" w:rsidR="009C7C5D" w:rsidRPr="00987819" w:rsidRDefault="00EB1F5C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AFE58CC" w14:textId="77777777" w:rsidR="009C7C5D" w:rsidRPr="00987819" w:rsidRDefault="009C7C5D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AA179C1" w14:textId="2ECAA43D" w:rsidR="009C7C5D" w:rsidRPr="00987819" w:rsidRDefault="00EB1F5C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1007" w:type="dxa"/>
            <w:vAlign w:val="bottom"/>
          </w:tcPr>
          <w:p w14:paraId="3FC8AD51" w14:textId="73C381D7" w:rsidR="009C7C5D" w:rsidRPr="00987819" w:rsidRDefault="009C7C5D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10ADCBDA" w14:textId="39537D13" w:rsidR="009C7C5D" w:rsidRPr="00987819" w:rsidRDefault="00EB1F5C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76723259" w14:textId="61B6DE31" w:rsidR="009C7C5D" w:rsidRPr="00987819" w:rsidRDefault="00F843C9" w:rsidP="001848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</w:t>
            </w:r>
          </w:p>
        </w:tc>
      </w:tr>
    </w:tbl>
    <w:p w14:paraId="54230E6C" w14:textId="77777777" w:rsidR="00A92745" w:rsidRPr="00987819" w:rsidRDefault="00A92745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9BF4BA6" w14:textId="77777777" w:rsidR="00EB3709" w:rsidRPr="0098781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F6E3C0E" w14:textId="77777777" w:rsidR="00EB3709" w:rsidRPr="0098781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EFE1242" w14:textId="77777777" w:rsidR="00EB3709" w:rsidRPr="0098781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466BAF51" w14:textId="77777777" w:rsidR="00EB3709" w:rsidRPr="0098781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F4AF17" w14:textId="253BB1A9" w:rsidR="00BB46DE" w:rsidRPr="00987819" w:rsidRDefault="00BB46DE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987819" w:rsidRDefault="00BB46DE" w:rsidP="00533528">
      <w:pPr>
        <w:rPr>
          <w:rFonts w:asciiTheme="majorBidi" w:hAnsiTheme="majorBidi" w:cstheme="majorBidi"/>
        </w:rPr>
      </w:pPr>
    </w:p>
    <w:p w14:paraId="6C3B3D7B" w14:textId="49377560" w:rsidR="00BB46DE" w:rsidRPr="00987819" w:rsidRDefault="00A24F14" w:rsidP="0053352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="00BB46DE" w:rsidRPr="00987819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</w:t>
      </w:r>
      <w:r w:rsidR="00C536CA" w:rsidRPr="00987819">
        <w:rPr>
          <w:rFonts w:asciiTheme="majorBidi" w:hAnsiTheme="majorBidi" w:cstheme="majorBidi"/>
          <w:cs/>
        </w:rPr>
        <w:t>งวดหกเดือน</w:t>
      </w:r>
      <w:r w:rsidR="00177B73" w:rsidRPr="00987819">
        <w:rPr>
          <w:rFonts w:asciiTheme="majorBidi" w:hAnsiTheme="majorBidi" w:cstheme="majorBidi"/>
          <w:cs/>
        </w:rPr>
        <w:t>สิ้นสุดวันที่</w:t>
      </w:r>
      <w:r w:rsidR="00BB46DE" w:rsidRPr="00987819">
        <w:rPr>
          <w:rFonts w:asciiTheme="majorBidi" w:hAnsiTheme="majorBidi" w:cstheme="majorBidi"/>
          <w:cs/>
        </w:rPr>
        <w:t xml:space="preserve">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="00BB46DE" w:rsidRPr="00987819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987819" w:rsidRDefault="00076D0F" w:rsidP="00533528">
      <w:pPr>
        <w:rPr>
          <w:rFonts w:asciiTheme="majorBidi" w:hAnsiTheme="majorBidi" w:cstheme="majorBidi"/>
        </w:rPr>
      </w:pPr>
    </w:p>
    <w:tbl>
      <w:tblPr>
        <w:tblW w:w="50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57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9"/>
      </w:tblGrid>
      <w:tr w:rsidR="00831C2E" w:rsidRPr="00987819" w14:paraId="4CB9FFD9" w14:textId="77777777" w:rsidTr="00B244B4">
        <w:trPr>
          <w:tblHeader/>
        </w:trPr>
        <w:tc>
          <w:tcPr>
            <w:tcW w:w="1114" w:type="pct"/>
          </w:tcPr>
          <w:p w14:paraId="2DFE08D0" w14:textId="77777777" w:rsidR="00831C2E" w:rsidRPr="00987819" w:rsidRDefault="00831C2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8" w:type="pct"/>
          </w:tcPr>
          <w:p w14:paraId="05A4D341" w14:textId="77777777" w:rsidR="00831C2E" w:rsidRPr="00987819" w:rsidRDefault="00831C2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797" w:type="pct"/>
            <w:gridSpan w:val="11"/>
          </w:tcPr>
          <w:p w14:paraId="5472A1E7" w14:textId="77777777" w:rsidR="00831C2E" w:rsidRPr="00987819" w:rsidRDefault="00831C2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987819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EA6AD6" w:rsidRPr="00987819" w14:paraId="59C8FAB2" w14:textId="77777777" w:rsidTr="00B244B4">
        <w:trPr>
          <w:tblHeader/>
        </w:trPr>
        <w:tc>
          <w:tcPr>
            <w:tcW w:w="1114" w:type="pct"/>
          </w:tcPr>
          <w:p w14:paraId="1698F503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8" w:type="pct"/>
            <w:vAlign w:val="bottom"/>
          </w:tcPr>
          <w:p w14:paraId="04FC2B04" w14:textId="366D4876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45" w:type="pct"/>
            <w:vAlign w:val="bottom"/>
          </w:tcPr>
          <w:p w14:paraId="590AF166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87819">
              <w:rPr>
                <w:rFonts w:eastAsia="Calibri"/>
                <w:cs/>
              </w:rPr>
              <w:t>ที่ดิน</w:t>
            </w:r>
          </w:p>
        </w:tc>
        <w:tc>
          <w:tcPr>
            <w:tcW w:w="345" w:type="pct"/>
            <w:vAlign w:val="bottom"/>
          </w:tcPr>
          <w:p w14:paraId="13DBB1B2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อาคาร</w:t>
            </w:r>
          </w:p>
        </w:tc>
        <w:tc>
          <w:tcPr>
            <w:tcW w:w="345" w:type="pct"/>
            <w:vAlign w:val="bottom"/>
          </w:tcPr>
          <w:p w14:paraId="6E3CB2C2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เครื่องจักร</w:t>
            </w:r>
            <w:r w:rsidRPr="00987819">
              <w:rPr>
                <w:rFonts w:eastAsia="Calibri"/>
              </w:rPr>
              <w:br/>
            </w:r>
            <w:r w:rsidRPr="00987819">
              <w:rPr>
                <w:rFonts w:eastAsia="Calibri"/>
                <w:cs/>
              </w:rPr>
              <w:t>อุปกรณ์</w:t>
            </w:r>
          </w:p>
          <w:p w14:paraId="29A2A60D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หอกลั่นและ</w:t>
            </w:r>
          </w:p>
          <w:p w14:paraId="5FC91803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45" w:type="pct"/>
            <w:vAlign w:val="bottom"/>
          </w:tcPr>
          <w:p w14:paraId="40AB1C62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อุปกรณ์</w:t>
            </w:r>
          </w:p>
          <w:p w14:paraId="7F6CA7A6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45" w:type="pct"/>
          </w:tcPr>
          <w:p w14:paraId="06689986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สินทรัพย์เพื่อการสำรวจ</w:t>
            </w:r>
          </w:p>
          <w:p w14:paraId="75D653DD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87819">
              <w:rPr>
                <w:rFonts w:eastAsia="Calibri"/>
                <w:cs/>
              </w:rPr>
              <w:t>และผลิตปิโตรเลียม</w:t>
            </w:r>
          </w:p>
        </w:tc>
        <w:tc>
          <w:tcPr>
            <w:tcW w:w="345" w:type="pct"/>
            <w:vAlign w:val="bottom"/>
          </w:tcPr>
          <w:p w14:paraId="3A5C293D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5" w:type="pct"/>
            <w:vAlign w:val="bottom"/>
          </w:tcPr>
          <w:p w14:paraId="7CA6EEFC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แพลตินั่ม</w:t>
            </w:r>
          </w:p>
          <w:p w14:paraId="2B2B33FB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87819">
              <w:rPr>
                <w:rFonts w:eastAsia="Calibri"/>
                <w:cs/>
              </w:rPr>
              <w:t>แคตตาลีส</w:t>
            </w:r>
          </w:p>
        </w:tc>
        <w:tc>
          <w:tcPr>
            <w:tcW w:w="345" w:type="pct"/>
            <w:vAlign w:val="bottom"/>
          </w:tcPr>
          <w:p w14:paraId="3375F688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87819">
              <w:rPr>
                <w:rFonts w:eastAsia="Calibri"/>
                <w:cs/>
              </w:rPr>
              <w:t>ยานพาหนะ</w:t>
            </w:r>
          </w:p>
        </w:tc>
        <w:tc>
          <w:tcPr>
            <w:tcW w:w="345" w:type="pct"/>
            <w:vAlign w:val="bottom"/>
          </w:tcPr>
          <w:p w14:paraId="4F7F8AC9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87819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45" w:type="pct"/>
            <w:vAlign w:val="bottom"/>
          </w:tcPr>
          <w:p w14:paraId="6AFC1084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bookmarkStart w:id="10" w:name="_Hlk134177422"/>
            <w:r w:rsidRPr="00987819">
              <w:rPr>
                <w:rFonts w:eastAsia="Calibri"/>
                <w:cs/>
              </w:rPr>
              <w:t>งานระหว่างก่อสร้าง</w:t>
            </w:r>
            <w:bookmarkEnd w:id="10"/>
          </w:p>
        </w:tc>
        <w:tc>
          <w:tcPr>
            <w:tcW w:w="347" w:type="pct"/>
            <w:vAlign w:val="bottom"/>
          </w:tcPr>
          <w:p w14:paraId="63128D70" w14:textId="77777777" w:rsidR="00076D0F" w:rsidRPr="00987819" w:rsidRDefault="00076D0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87819">
              <w:rPr>
                <w:rFonts w:eastAsia="Calibri"/>
                <w:cs/>
              </w:rPr>
              <w:t>รวม</w:t>
            </w:r>
          </w:p>
        </w:tc>
      </w:tr>
      <w:tr w:rsidR="009237AD" w:rsidRPr="00987819" w14:paraId="20750E11" w14:textId="77777777" w:rsidTr="00B244B4">
        <w:trPr>
          <w:trHeight w:val="68"/>
        </w:trPr>
        <w:tc>
          <w:tcPr>
            <w:tcW w:w="1114" w:type="pct"/>
          </w:tcPr>
          <w:p w14:paraId="0E4665EB" w14:textId="77777777" w:rsidR="009237AD" w:rsidRPr="00987819" w:rsidRDefault="009237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88" w:type="pct"/>
          </w:tcPr>
          <w:p w14:paraId="3DC0A763" w14:textId="77777777" w:rsidR="009237AD" w:rsidRPr="00987819" w:rsidRDefault="009237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3797" w:type="pct"/>
            <w:gridSpan w:val="11"/>
          </w:tcPr>
          <w:p w14:paraId="5F60D26A" w14:textId="77777777" w:rsidR="009237AD" w:rsidRPr="00987819" w:rsidRDefault="009237AD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596F" w:rsidRPr="00987819" w14:paraId="5EC641B5" w14:textId="77777777" w:rsidTr="00B244B4">
        <w:tc>
          <w:tcPr>
            <w:tcW w:w="1114" w:type="pct"/>
            <w:vAlign w:val="bottom"/>
          </w:tcPr>
          <w:p w14:paraId="45A968AF" w14:textId="5FB7A41D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987819">
              <w:rPr>
                <w:cs/>
              </w:rPr>
              <w:t xml:space="preserve">ณ วันที่ </w:t>
            </w:r>
            <w:r w:rsidR="004E7CAB" w:rsidRPr="00987819">
              <w:t>1</w:t>
            </w:r>
            <w:r w:rsidRPr="00987819">
              <w:rPr>
                <w:cs/>
              </w:rPr>
              <w:t xml:space="preserve"> มกราคม </w:t>
            </w:r>
            <w:r w:rsidRPr="00987819">
              <w:t>2567</w:t>
            </w:r>
          </w:p>
        </w:tc>
        <w:tc>
          <w:tcPr>
            <w:tcW w:w="88" w:type="pct"/>
            <w:vAlign w:val="bottom"/>
          </w:tcPr>
          <w:p w14:paraId="0F21D87F" w14:textId="77777777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</w:p>
        </w:tc>
        <w:tc>
          <w:tcPr>
            <w:tcW w:w="345" w:type="pct"/>
            <w:vAlign w:val="bottom"/>
          </w:tcPr>
          <w:p w14:paraId="207B283A" w14:textId="11FFF041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24,024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FC2F35E" w14:textId="1E7EFFA1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8,914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4FF1CC3" w14:textId="65A3DEF8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33,630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9FF46D9" w14:textId="53740676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21,033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14DBCC9" w14:textId="26B3C6E4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19,221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E504F92" w14:textId="4B91E284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4,975 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A098B1A" w14:textId="789D4665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294 </w:t>
            </w:r>
          </w:p>
        </w:tc>
        <w:tc>
          <w:tcPr>
            <w:tcW w:w="345" w:type="pct"/>
            <w:vAlign w:val="bottom"/>
          </w:tcPr>
          <w:p w14:paraId="6B2A2FF9" w14:textId="28339A41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209 </w:t>
            </w:r>
          </w:p>
        </w:tc>
        <w:tc>
          <w:tcPr>
            <w:tcW w:w="345" w:type="pct"/>
            <w:vAlign w:val="bottom"/>
          </w:tcPr>
          <w:p w14:paraId="4C7F40E4" w14:textId="5AF32452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cs/>
              </w:rPr>
            </w:pPr>
            <w:r w:rsidRPr="00987819">
              <w:t xml:space="preserve"> 15 </w:t>
            </w:r>
          </w:p>
        </w:tc>
        <w:tc>
          <w:tcPr>
            <w:tcW w:w="345" w:type="pct"/>
            <w:vAlign w:val="bottom"/>
          </w:tcPr>
          <w:p w14:paraId="48E95826" w14:textId="781BA8D1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7,059 </w:t>
            </w:r>
          </w:p>
        </w:tc>
        <w:tc>
          <w:tcPr>
            <w:tcW w:w="347" w:type="pct"/>
            <w:vAlign w:val="bottom"/>
          </w:tcPr>
          <w:p w14:paraId="3AE7842B" w14:textId="2CC0CA32" w:rsidR="0042596F" w:rsidRPr="00987819" w:rsidRDefault="0042596F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 xml:space="preserve"> 119,374 </w:t>
            </w:r>
          </w:p>
        </w:tc>
      </w:tr>
      <w:tr w:rsidR="00464605" w:rsidRPr="00987819" w14:paraId="5C9DA196" w14:textId="77777777" w:rsidTr="00B244B4">
        <w:tc>
          <w:tcPr>
            <w:tcW w:w="1114" w:type="pct"/>
            <w:vAlign w:val="bottom"/>
          </w:tcPr>
          <w:p w14:paraId="60C45C1A" w14:textId="1D1E130D" w:rsidR="00464605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987819">
              <w:rPr>
                <w:cs/>
              </w:rPr>
              <w:t>ได้มาจากการซื้อธุรกิจ</w:t>
            </w:r>
            <w:r w:rsidR="00B244B4" w:rsidRPr="00987819">
              <w:t xml:space="preserve"> </w:t>
            </w:r>
          </w:p>
        </w:tc>
        <w:tc>
          <w:tcPr>
            <w:tcW w:w="88" w:type="pct"/>
            <w:vAlign w:val="bottom"/>
          </w:tcPr>
          <w:p w14:paraId="680E3B8B" w14:textId="77777777" w:rsidR="00464605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</w:p>
        </w:tc>
        <w:tc>
          <w:tcPr>
            <w:tcW w:w="345" w:type="pct"/>
            <w:vAlign w:val="bottom"/>
          </w:tcPr>
          <w:p w14:paraId="050F2522" w14:textId="5E425909" w:rsidR="00464605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1103077" w14:textId="61919EC0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23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5201806" w14:textId="3B1CA008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B46935E" w14:textId="0BD504B6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193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D905A48" w14:textId="211BC397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5E473E4" w14:textId="7415A2E5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83ED5DC" w14:textId="1E92209B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5D9F1F34" w14:textId="12747A07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3C7CF644" w14:textId="7BF91BB4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21006985" w14:textId="2D341EC1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7" w:type="pct"/>
            <w:vAlign w:val="bottom"/>
          </w:tcPr>
          <w:p w14:paraId="27DCCC7D" w14:textId="50C6B211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216</w:t>
            </w:r>
          </w:p>
        </w:tc>
      </w:tr>
      <w:tr w:rsidR="00464605" w:rsidRPr="00987819" w14:paraId="76F7A43C" w14:textId="77777777" w:rsidTr="00B244B4">
        <w:tc>
          <w:tcPr>
            <w:tcW w:w="1114" w:type="pct"/>
            <w:vAlign w:val="bottom"/>
          </w:tcPr>
          <w:p w14:paraId="35EC8DF1" w14:textId="77777777" w:rsidR="00301DB9" w:rsidRPr="00987819" w:rsidRDefault="00B244B4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40"/>
            </w:pPr>
            <w:r w:rsidRPr="00987819">
              <w:rPr>
                <w:cs/>
              </w:rPr>
              <w:t>ลดลงจากการ</w:t>
            </w:r>
            <w:r w:rsidR="004D0488" w:rsidRPr="00987819">
              <w:rPr>
                <w:cs/>
              </w:rPr>
              <w:t>จำหน่ายเงินลงทุน</w:t>
            </w:r>
            <w:r w:rsidR="002714F8" w:rsidRPr="00987819">
              <w:t xml:space="preserve"> </w:t>
            </w:r>
          </w:p>
          <w:p w14:paraId="63ECCC30" w14:textId="58FF3A32" w:rsidR="00464605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40"/>
              <w:rPr>
                <w:spacing w:val="-5"/>
              </w:rPr>
            </w:pPr>
            <w:r w:rsidRPr="00987819">
              <w:rPr>
                <w:i/>
                <w:iCs/>
              </w:rPr>
              <w:t xml:space="preserve">   </w:t>
            </w:r>
            <w:r w:rsidR="002714F8" w:rsidRPr="00987819">
              <w:rPr>
                <w:i/>
                <w:iCs/>
                <w:cs/>
              </w:rPr>
              <w:t xml:space="preserve">(หมายเหตุ </w:t>
            </w:r>
            <w:r w:rsidR="002714F8" w:rsidRPr="00987819">
              <w:rPr>
                <w:i/>
                <w:iCs/>
              </w:rPr>
              <w:t>7)</w:t>
            </w:r>
          </w:p>
        </w:tc>
        <w:tc>
          <w:tcPr>
            <w:tcW w:w="88" w:type="pct"/>
            <w:vAlign w:val="bottom"/>
          </w:tcPr>
          <w:p w14:paraId="0E622EEC" w14:textId="77777777" w:rsidR="00464605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</w:p>
        </w:tc>
        <w:tc>
          <w:tcPr>
            <w:tcW w:w="345" w:type="pct"/>
            <w:vAlign w:val="bottom"/>
          </w:tcPr>
          <w:p w14:paraId="67AED345" w14:textId="3930545F" w:rsidR="00464605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(335)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8EBFF78" w14:textId="68D24567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(1,484)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0B46CAB" w14:textId="5434355C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4B9C04D" w14:textId="09C2AD8C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(3,879)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5131E31" w14:textId="412B3E37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97A1DEF" w14:textId="6545D01A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(11)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CDB3563" w14:textId="66F98AB6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409BEF75" w14:textId="197A073B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393E22D6" w14:textId="1EA8B50A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vAlign w:val="bottom"/>
          </w:tcPr>
          <w:p w14:paraId="1FCB4296" w14:textId="3165E5F8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(124)</w:t>
            </w:r>
          </w:p>
        </w:tc>
        <w:tc>
          <w:tcPr>
            <w:tcW w:w="347" w:type="pct"/>
            <w:vAlign w:val="bottom"/>
          </w:tcPr>
          <w:p w14:paraId="53C63BF9" w14:textId="3F9959C7" w:rsidR="00464605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(5,83</w:t>
            </w:r>
            <w:r w:rsidR="00F843C9" w:rsidRPr="00987819">
              <w:t>3</w:t>
            </w:r>
            <w:r w:rsidRPr="00987819">
              <w:t>)</w:t>
            </w:r>
          </w:p>
        </w:tc>
      </w:tr>
      <w:tr w:rsidR="00A51A54" w:rsidRPr="00987819" w14:paraId="13E3EDF5" w14:textId="77777777" w:rsidTr="00136633">
        <w:tc>
          <w:tcPr>
            <w:tcW w:w="1114" w:type="pct"/>
            <w:vAlign w:val="bottom"/>
          </w:tcPr>
          <w:p w14:paraId="76D39FA8" w14:textId="77777777" w:rsidR="00A51A54" w:rsidRPr="00987819" w:rsidRDefault="00A51A54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pacing w:val="-5"/>
                <w:cs/>
              </w:rPr>
            </w:pPr>
            <w:r w:rsidRPr="00987819">
              <w:rPr>
                <w:cs/>
              </w:rPr>
              <w:t>เพิ่มขึ้น</w:t>
            </w:r>
          </w:p>
        </w:tc>
        <w:tc>
          <w:tcPr>
            <w:tcW w:w="88" w:type="pct"/>
            <w:vAlign w:val="bottom"/>
          </w:tcPr>
          <w:p w14:paraId="2FA0E73E" w14:textId="77777777" w:rsidR="00A51A54" w:rsidRPr="00987819" w:rsidRDefault="00A51A54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pacing w:val="-5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325E876F" w:rsidR="00A51A54" w:rsidRPr="00987819" w:rsidRDefault="0046460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2A840A89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0F6992B2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31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06227FF4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FE726" w14:textId="521A87B7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5,025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0E2B2D3A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4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204F794" w14:textId="0E4B4EFF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cs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391CB057" w:rsidR="00A51A54" w:rsidRPr="00987819" w:rsidRDefault="0004344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6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68C9F00" w14:textId="493602CB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BBC926C" w14:textId="776305C1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4,530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0C4A27C2" w14:textId="73DDD9DA" w:rsidR="00A51A54" w:rsidRPr="00987819" w:rsidRDefault="00283EAD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cs/>
              </w:rPr>
            </w:pPr>
            <w:r w:rsidRPr="00987819">
              <w:rPr>
                <w:spacing w:val="-5"/>
              </w:rPr>
              <w:t>9,60</w:t>
            </w:r>
            <w:r w:rsidR="001C792D" w:rsidRPr="00987819">
              <w:rPr>
                <w:spacing w:val="-5"/>
              </w:rPr>
              <w:t>8</w:t>
            </w:r>
          </w:p>
        </w:tc>
      </w:tr>
      <w:tr w:rsidR="00F843C9" w:rsidRPr="00987819" w14:paraId="77FFCF52" w14:textId="77777777" w:rsidTr="00176909">
        <w:trPr>
          <w:trHeight w:val="272"/>
        </w:trPr>
        <w:tc>
          <w:tcPr>
            <w:tcW w:w="1114" w:type="pct"/>
            <w:vAlign w:val="bottom"/>
          </w:tcPr>
          <w:p w14:paraId="3F4BBC8B" w14:textId="080C18C6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987819">
              <w:rPr>
                <w:cs/>
              </w:rPr>
              <w:t>โอน</w:t>
            </w:r>
          </w:p>
        </w:tc>
        <w:tc>
          <w:tcPr>
            <w:tcW w:w="88" w:type="pct"/>
          </w:tcPr>
          <w:p w14:paraId="578D0041" w14:textId="7777777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pacing w:val="-5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6F7E8D01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cs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3B45C3" w14:textId="0B53C0CB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168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F00F4D" w14:textId="2E90BEC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1,</w:t>
            </w:r>
            <w:r w:rsidR="003971C8" w:rsidRPr="00987819">
              <w:rPr>
                <w:spacing w:val="-5"/>
              </w:rPr>
              <w:t>527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7BF0F" w14:textId="65AF4C4C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1,</w:t>
            </w:r>
            <w:r w:rsidR="00090955" w:rsidRPr="00987819">
              <w:rPr>
                <w:spacing w:val="-5"/>
              </w:rPr>
              <w:t>051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9843B" w14:textId="32FE8CF6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12A6D8" w14:textId="2889DEAE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521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4979D63" w14:textId="7E63ACF1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7DAE89" w14:textId="6E25807E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5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B9DBA39" w14:textId="38160E7F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4CFE1198" w14:textId="7F7B12FC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(</w:t>
            </w:r>
            <w:r w:rsidR="003971C8" w:rsidRPr="00987819">
              <w:rPr>
                <w:spacing w:val="-5"/>
              </w:rPr>
              <w:t>3,326</w:t>
            </w:r>
            <w:r w:rsidRPr="00987819">
              <w:rPr>
                <w:spacing w:val="-5"/>
              </w:rPr>
              <w:t>)</w:t>
            </w:r>
          </w:p>
        </w:tc>
        <w:tc>
          <w:tcPr>
            <w:tcW w:w="347" w:type="pct"/>
            <w:shd w:val="clear" w:color="auto" w:fill="auto"/>
          </w:tcPr>
          <w:p w14:paraId="49F5DBD8" w14:textId="3A773012" w:rsidR="00F843C9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</w:rPr>
            </w:pPr>
            <w:r w:rsidRPr="00987819">
              <w:rPr>
                <w:spacing w:val="-5"/>
              </w:rPr>
              <w:t>(50)</w:t>
            </w:r>
          </w:p>
        </w:tc>
      </w:tr>
      <w:tr w:rsidR="003971C8" w:rsidRPr="00987819" w14:paraId="42683606" w14:textId="77777777" w:rsidTr="00634884">
        <w:trPr>
          <w:trHeight w:val="272"/>
        </w:trPr>
        <w:tc>
          <w:tcPr>
            <w:tcW w:w="1114" w:type="pct"/>
            <w:vAlign w:val="bottom"/>
          </w:tcPr>
          <w:p w14:paraId="5AB29903" w14:textId="02265709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987819">
              <w:rPr>
                <w:cs/>
              </w:rPr>
              <w:t>จัดประเภทรายการใหม่</w:t>
            </w:r>
          </w:p>
        </w:tc>
        <w:tc>
          <w:tcPr>
            <w:tcW w:w="88" w:type="pct"/>
          </w:tcPr>
          <w:p w14:paraId="10A4F770" w14:textId="77777777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6D44BFA7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86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4E218209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(190)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F7F72" w14:textId="6878EAD4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8F6FC" w14:textId="44C9B40F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104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7C85D" w14:textId="6A72900F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E4EB6" w14:textId="51F4FED6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</w:tcPr>
          <w:p w14:paraId="580E608F" w14:textId="1D8D34DD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B30A1" w14:textId="0B32DC2F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EA572CB" w14:textId="4136F56E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</w:tcPr>
          <w:p w14:paraId="5C31BB92" w14:textId="62621FD0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7" w:type="pct"/>
            <w:shd w:val="clear" w:color="auto" w:fill="auto"/>
          </w:tcPr>
          <w:p w14:paraId="7AF5CA8B" w14:textId="585194B6" w:rsidR="003971C8" w:rsidRPr="00987819" w:rsidRDefault="003971C8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cs/>
              </w:rPr>
            </w:pPr>
            <w:r w:rsidRPr="00987819">
              <w:t>-</w:t>
            </w:r>
          </w:p>
        </w:tc>
      </w:tr>
      <w:tr w:rsidR="00F843C9" w:rsidRPr="00987819" w14:paraId="798BED63" w14:textId="77777777" w:rsidTr="004C6CD3">
        <w:trPr>
          <w:trHeight w:val="272"/>
        </w:trPr>
        <w:tc>
          <w:tcPr>
            <w:tcW w:w="1114" w:type="pct"/>
            <w:vAlign w:val="bottom"/>
          </w:tcPr>
          <w:p w14:paraId="2BC18589" w14:textId="2A67D4B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987819">
              <w:rPr>
                <w:cs/>
              </w:rPr>
              <w:t>จำหน่าย</w:t>
            </w:r>
          </w:p>
        </w:tc>
        <w:tc>
          <w:tcPr>
            <w:tcW w:w="88" w:type="pct"/>
          </w:tcPr>
          <w:p w14:paraId="3A2C9F47" w14:textId="7777777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64F45DD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2E06DE4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cs/>
              </w:rPr>
            </w:pPr>
            <w:r w:rsidRPr="00987819">
              <w:t>(</w:t>
            </w:r>
            <w:r w:rsidR="00090955" w:rsidRPr="00987819">
              <w:t>15</w:t>
            </w:r>
            <w:r w:rsidRPr="00987819"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0EF1A55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</w:t>
            </w:r>
            <w:r w:rsidR="00090955" w:rsidRPr="00987819">
              <w:t>13</w:t>
            </w:r>
            <w:r w:rsidRPr="00987819"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5D6DC" w14:textId="056263A6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</w:t>
            </w:r>
            <w:r w:rsidR="00090955" w:rsidRPr="00987819">
              <w:t>4</w:t>
            </w:r>
            <w:r w:rsidRPr="00987819"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07191" w14:textId="480D6F5B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7191A1" w14:textId="4147CEEE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</w:t>
            </w:r>
            <w:r w:rsidR="00090955" w:rsidRPr="00987819">
              <w:t>64</w:t>
            </w:r>
            <w:r w:rsidRPr="00987819">
              <w:t>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EECB20C" w14:textId="7FFA70BD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6546A606" w:rsidR="00F843C9" w:rsidRPr="00987819" w:rsidRDefault="0009095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A2E1831" w14:textId="747247E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3562ED3D" w14:textId="488BB5DC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(35)</w:t>
            </w:r>
          </w:p>
        </w:tc>
        <w:tc>
          <w:tcPr>
            <w:tcW w:w="347" w:type="pct"/>
            <w:shd w:val="clear" w:color="auto" w:fill="auto"/>
          </w:tcPr>
          <w:p w14:paraId="2F34040B" w14:textId="1118294B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</w:t>
            </w:r>
            <w:r w:rsidR="00090955" w:rsidRPr="00987819">
              <w:t>131</w:t>
            </w:r>
            <w:r w:rsidRPr="00987819">
              <w:t>)</w:t>
            </w:r>
          </w:p>
        </w:tc>
      </w:tr>
      <w:tr w:rsidR="00F843C9" w:rsidRPr="00987819" w14:paraId="78DE1F18" w14:textId="77777777" w:rsidTr="00F05F1F">
        <w:trPr>
          <w:trHeight w:val="272"/>
        </w:trPr>
        <w:tc>
          <w:tcPr>
            <w:tcW w:w="1114" w:type="pct"/>
            <w:vAlign w:val="bottom"/>
          </w:tcPr>
          <w:p w14:paraId="081EF58A" w14:textId="41FEC01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987819">
              <w:rPr>
                <w:cs/>
              </w:rPr>
              <w:t>ค่าเสื่อมราคาสำหรับงวด</w:t>
            </w:r>
          </w:p>
        </w:tc>
        <w:tc>
          <w:tcPr>
            <w:tcW w:w="88" w:type="pct"/>
          </w:tcPr>
          <w:p w14:paraId="26BE6B4D" w14:textId="7777777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0DC0F25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6920AC" w14:textId="0E6A5A69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(31</w:t>
            </w:r>
            <w:r w:rsidR="00090955" w:rsidRPr="00987819">
              <w:t>4</w:t>
            </w:r>
            <w:r w:rsidRPr="00987819"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7603E" w14:textId="75D111A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(1,810)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D40ABC" w14:textId="1563B5A4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(1,202)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1BE2D7AE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(4,732)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48CB99" w14:textId="0060D42B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(457)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BB79AA7" w14:textId="45C3FCCB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CC10" w14:textId="370FF48F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(38)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C056205" w14:textId="3F848AE6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58E3C5A" w14:textId="32CC909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7" w:type="pct"/>
            <w:shd w:val="clear" w:color="auto" w:fill="auto"/>
          </w:tcPr>
          <w:p w14:paraId="3CADF6B4" w14:textId="18214972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(8,554)</w:t>
            </w:r>
          </w:p>
        </w:tc>
      </w:tr>
      <w:tr w:rsidR="00F843C9" w:rsidRPr="00987819" w14:paraId="115B19FE" w14:textId="77777777" w:rsidTr="00C155E0">
        <w:trPr>
          <w:trHeight w:val="272"/>
        </w:trPr>
        <w:tc>
          <w:tcPr>
            <w:tcW w:w="1114" w:type="pct"/>
            <w:vAlign w:val="bottom"/>
          </w:tcPr>
          <w:p w14:paraId="4F0944C1" w14:textId="2E579D0E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987819">
              <w:rPr>
                <w:cs/>
              </w:rPr>
              <w:t>กลับรายการ (ขาดทุน) จากการด้อยค่า</w:t>
            </w:r>
          </w:p>
        </w:tc>
        <w:tc>
          <w:tcPr>
            <w:tcW w:w="88" w:type="pct"/>
          </w:tcPr>
          <w:p w14:paraId="7C5BD566" w14:textId="7467D95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3E1D1F3D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8C3" w14:textId="530496A4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709F2FAC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3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4FE8C83C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(284)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0270D7DA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1,692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1DB81B63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CDA86CC" w14:textId="0AC5D496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7A25E3C5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</w:tcPr>
          <w:p w14:paraId="6FF32C9F" w14:textId="38E6BCAA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</w:tcPr>
          <w:p w14:paraId="5F03CF10" w14:textId="1D4DAB04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</w:t>
            </w:r>
            <w:r w:rsidR="00AE2CDF" w:rsidRPr="00987819">
              <w:t>235</w:t>
            </w:r>
            <w:r w:rsidRPr="00987819">
              <w:t>)</w:t>
            </w:r>
          </w:p>
        </w:tc>
        <w:tc>
          <w:tcPr>
            <w:tcW w:w="347" w:type="pct"/>
            <w:shd w:val="clear" w:color="auto" w:fill="auto"/>
          </w:tcPr>
          <w:p w14:paraId="302B8A08" w14:textId="18FBADCE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1,</w:t>
            </w:r>
            <w:r w:rsidR="00AE2CDF" w:rsidRPr="00987819">
              <w:t>176</w:t>
            </w:r>
          </w:p>
        </w:tc>
      </w:tr>
      <w:tr w:rsidR="00F843C9" w:rsidRPr="00987819" w14:paraId="041C52F4" w14:textId="77777777" w:rsidTr="00467709">
        <w:trPr>
          <w:trHeight w:val="227"/>
        </w:trPr>
        <w:tc>
          <w:tcPr>
            <w:tcW w:w="1114" w:type="pct"/>
            <w:vAlign w:val="bottom"/>
          </w:tcPr>
          <w:p w14:paraId="6F00EAE1" w14:textId="2E2F34BC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987819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8" w:type="pct"/>
          </w:tcPr>
          <w:p w14:paraId="113FB021" w14:textId="7777777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3E550234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(9)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EB486B" w14:textId="2AC5ACD6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(3</w:t>
            </w:r>
            <w:r w:rsidR="00090955" w:rsidRPr="00987819">
              <w:t>9</w:t>
            </w:r>
            <w:r w:rsidRPr="00987819"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25F4CB01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7CDE30" w14:textId="56D04A82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(104)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201357CB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349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FD1670" w14:textId="602E66E3" w:rsidR="00F843C9" w:rsidRPr="00987819" w:rsidRDefault="00D2270F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A52A074" w14:textId="627933FD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47BC00B8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AAAD7FA" w14:textId="5AD16681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-</w:t>
            </w:r>
          </w:p>
        </w:tc>
        <w:tc>
          <w:tcPr>
            <w:tcW w:w="345" w:type="pct"/>
            <w:shd w:val="clear" w:color="auto" w:fill="auto"/>
          </w:tcPr>
          <w:p w14:paraId="072C860A" w14:textId="1D83F5F5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1</w:t>
            </w:r>
            <w:r w:rsidR="00D2270F" w:rsidRPr="00987819">
              <w:t>6</w:t>
            </w:r>
          </w:p>
        </w:tc>
        <w:tc>
          <w:tcPr>
            <w:tcW w:w="347" w:type="pct"/>
            <w:shd w:val="clear" w:color="auto" w:fill="auto"/>
          </w:tcPr>
          <w:p w14:paraId="521ED69E" w14:textId="1BE53B4D" w:rsidR="00F843C9" w:rsidRPr="00987819" w:rsidRDefault="00F843C9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</w:pPr>
            <w:r w:rsidRPr="00987819">
              <w:t>21</w:t>
            </w:r>
            <w:r w:rsidR="00D2270F" w:rsidRPr="00987819">
              <w:t>6</w:t>
            </w:r>
          </w:p>
        </w:tc>
      </w:tr>
      <w:tr w:rsidR="00F843C9" w:rsidRPr="00987819" w14:paraId="1DCF9E8E" w14:textId="77777777" w:rsidTr="00747ED5">
        <w:tc>
          <w:tcPr>
            <w:tcW w:w="1114" w:type="pct"/>
            <w:vAlign w:val="bottom"/>
          </w:tcPr>
          <w:p w14:paraId="4DA70F2A" w14:textId="03C23A6B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  <w:cs/>
              </w:rPr>
              <w:t xml:space="preserve">ณ วันที่ </w:t>
            </w:r>
            <w:r w:rsidR="00612849" w:rsidRPr="00987819">
              <w:rPr>
                <w:b/>
                <w:bCs/>
              </w:rPr>
              <w:t>30</w:t>
            </w:r>
            <w:r w:rsidRPr="00987819">
              <w:rPr>
                <w:b/>
                <w:bCs/>
                <w:cs/>
              </w:rPr>
              <w:t xml:space="preserve"> มิถุนายน </w:t>
            </w:r>
            <w:r w:rsidR="00612849" w:rsidRPr="00987819">
              <w:rPr>
                <w:b/>
                <w:bCs/>
              </w:rPr>
              <w:t>2567</w:t>
            </w:r>
          </w:p>
        </w:tc>
        <w:tc>
          <w:tcPr>
            <w:tcW w:w="88" w:type="pct"/>
          </w:tcPr>
          <w:p w14:paraId="1CFDA4C3" w14:textId="77777777" w:rsidR="00F843C9" w:rsidRPr="00987819" w:rsidRDefault="00F843C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49A692E6" w14:textId="578911F2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23,766</w:t>
            </w:r>
          </w:p>
        </w:tc>
        <w:tc>
          <w:tcPr>
            <w:tcW w:w="345" w:type="pct"/>
            <w:shd w:val="clear" w:color="auto" w:fill="auto"/>
          </w:tcPr>
          <w:p w14:paraId="165E5507" w14:textId="7ECE6D90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7,07</w:t>
            </w:r>
            <w:r w:rsidR="00090955" w:rsidRPr="00987819">
              <w:rPr>
                <w:b/>
                <w:bCs/>
              </w:rPr>
              <w:t>0</w:t>
            </w:r>
          </w:p>
        </w:tc>
        <w:tc>
          <w:tcPr>
            <w:tcW w:w="345" w:type="pct"/>
            <w:shd w:val="clear" w:color="auto" w:fill="auto"/>
          </w:tcPr>
          <w:p w14:paraId="3BF0AE5B" w14:textId="30F5558E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33,368</w:t>
            </w:r>
          </w:p>
        </w:tc>
        <w:tc>
          <w:tcPr>
            <w:tcW w:w="345" w:type="pct"/>
            <w:shd w:val="clear" w:color="auto" w:fill="auto"/>
          </w:tcPr>
          <w:p w14:paraId="1B5DB779" w14:textId="76244F31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16,913</w:t>
            </w:r>
          </w:p>
        </w:tc>
        <w:tc>
          <w:tcPr>
            <w:tcW w:w="345" w:type="pct"/>
            <w:shd w:val="clear" w:color="auto" w:fill="auto"/>
          </w:tcPr>
          <w:p w14:paraId="75544B56" w14:textId="090B11F3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21,555</w:t>
            </w:r>
          </w:p>
        </w:tc>
        <w:tc>
          <w:tcPr>
            <w:tcW w:w="345" w:type="pct"/>
            <w:shd w:val="clear" w:color="auto" w:fill="auto"/>
          </w:tcPr>
          <w:p w14:paraId="3DDB0CCA" w14:textId="4FA41FF2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4,97</w:t>
            </w:r>
            <w:r w:rsidR="00D2270F" w:rsidRPr="00987819">
              <w:rPr>
                <w:b/>
                <w:bCs/>
              </w:rPr>
              <w:t>1</w:t>
            </w:r>
          </w:p>
        </w:tc>
        <w:tc>
          <w:tcPr>
            <w:tcW w:w="345" w:type="pct"/>
            <w:shd w:val="clear" w:color="auto" w:fill="auto"/>
          </w:tcPr>
          <w:p w14:paraId="1786869D" w14:textId="1A096AEC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298</w:t>
            </w:r>
          </w:p>
        </w:tc>
        <w:tc>
          <w:tcPr>
            <w:tcW w:w="345" w:type="pct"/>
            <w:shd w:val="clear" w:color="auto" w:fill="auto"/>
          </w:tcPr>
          <w:p w14:paraId="1EE6F7B9" w14:textId="5FAE8E8B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182</w:t>
            </w:r>
          </w:p>
        </w:tc>
        <w:tc>
          <w:tcPr>
            <w:tcW w:w="345" w:type="pct"/>
            <w:shd w:val="clear" w:color="auto" w:fill="auto"/>
          </w:tcPr>
          <w:p w14:paraId="1DBA4103" w14:textId="408592FB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14</w:t>
            </w:r>
          </w:p>
        </w:tc>
        <w:tc>
          <w:tcPr>
            <w:tcW w:w="345" w:type="pct"/>
            <w:shd w:val="clear" w:color="auto" w:fill="auto"/>
          </w:tcPr>
          <w:p w14:paraId="0D5CCA8A" w14:textId="7E810ABC" w:rsidR="00F843C9" w:rsidRPr="00987819" w:rsidRDefault="00AE2CDF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7,885</w:t>
            </w:r>
          </w:p>
        </w:tc>
        <w:tc>
          <w:tcPr>
            <w:tcW w:w="347" w:type="pct"/>
            <w:shd w:val="clear" w:color="auto" w:fill="auto"/>
          </w:tcPr>
          <w:p w14:paraId="3BD2B752" w14:textId="7D02CD49" w:rsidR="00F843C9" w:rsidRPr="00987819" w:rsidRDefault="00F843C9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116,</w:t>
            </w:r>
            <w:r w:rsidR="00AE2CDF" w:rsidRPr="00987819">
              <w:rPr>
                <w:b/>
                <w:bCs/>
              </w:rPr>
              <w:t>022</w:t>
            </w:r>
          </w:p>
        </w:tc>
      </w:tr>
    </w:tbl>
    <w:p w14:paraId="1F84F97B" w14:textId="62700474" w:rsidR="00922AD9" w:rsidRPr="00987819" w:rsidRDefault="00922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 w:hint="cs"/>
          <w:cs/>
        </w:rPr>
        <w:lastRenderedPageBreak/>
        <w:t>ในระหว่าง</w:t>
      </w:r>
      <w:r w:rsidR="00C536CA" w:rsidRPr="00987819">
        <w:rPr>
          <w:rFonts w:asciiTheme="majorBidi" w:hAnsiTheme="majorBidi" w:cstheme="majorBidi" w:hint="cs"/>
          <w:cs/>
        </w:rPr>
        <w:t>งวดหกเดือน</w:t>
      </w:r>
      <w:r w:rsidRPr="00987819">
        <w:rPr>
          <w:rFonts w:asciiTheme="majorBidi" w:hAnsiTheme="majorBidi" w:cstheme="majorBidi" w:hint="cs"/>
          <w:cs/>
        </w:rPr>
        <w:t xml:space="preserve">สิ้นสุดวันที่ </w:t>
      </w:r>
      <w:r w:rsidR="00C536CA" w:rsidRPr="00987819">
        <w:rPr>
          <w:rFonts w:asciiTheme="majorBidi" w:hAnsiTheme="majorBidi" w:cstheme="majorBidi" w:hint="cs"/>
        </w:rPr>
        <w:t xml:space="preserve">30 </w:t>
      </w:r>
      <w:r w:rsidR="00C536CA" w:rsidRPr="00987819">
        <w:rPr>
          <w:rFonts w:asciiTheme="majorBidi" w:hAnsiTheme="majorBidi" w:cstheme="majorBidi" w:hint="cs"/>
          <w:cs/>
        </w:rPr>
        <w:t xml:space="preserve">มิถุนายน </w:t>
      </w:r>
      <w:r w:rsidR="00C536CA" w:rsidRPr="00987819">
        <w:rPr>
          <w:rFonts w:asciiTheme="majorBidi" w:hAnsiTheme="majorBidi" w:cstheme="majorBidi" w:hint="cs"/>
        </w:rPr>
        <w:t>25</w:t>
      </w:r>
      <w:r w:rsidRPr="00987819">
        <w:rPr>
          <w:rFonts w:asciiTheme="majorBidi" w:hAnsiTheme="majorBidi" w:cstheme="majorBidi" w:hint="cs"/>
        </w:rPr>
        <w:t>67</w:t>
      </w:r>
      <w:r w:rsidRPr="00987819">
        <w:rPr>
          <w:rFonts w:asciiTheme="majorBidi" w:hAnsiTheme="majorBidi" w:cstheme="majorBidi" w:hint="cs"/>
          <w:cs/>
        </w:rPr>
        <w:t xml:space="preserve"> กลุ่มบริษัทได้</w:t>
      </w:r>
      <w:r w:rsidR="00DD10BD" w:rsidRPr="00987819">
        <w:rPr>
          <w:rFonts w:asciiTheme="majorBidi" w:hAnsiTheme="majorBidi" w:cstheme="majorBidi" w:hint="cs"/>
          <w:cs/>
        </w:rPr>
        <w:t>กลับรายการ</w:t>
      </w:r>
      <w:r w:rsidRPr="00987819">
        <w:rPr>
          <w:rFonts w:asciiTheme="majorBidi" w:hAnsiTheme="majorBidi" w:cstheme="majorBidi" w:hint="cs"/>
          <w:cs/>
        </w:rPr>
        <w:t xml:space="preserve">ขาดทุนจากการด้อยค่าของสินทรัพย์เพื่อการสำรวจและผลิตปิโตรเลียมจำนวน </w:t>
      </w:r>
      <w:r w:rsidR="00122D4F" w:rsidRPr="00987819">
        <w:rPr>
          <w:rFonts w:asciiTheme="majorBidi" w:hAnsiTheme="majorBidi" w:cstheme="majorBidi"/>
        </w:rPr>
        <w:t>1,69</w:t>
      </w:r>
      <w:r w:rsidR="002010DD" w:rsidRPr="00987819">
        <w:rPr>
          <w:rFonts w:asciiTheme="majorBidi" w:hAnsiTheme="majorBidi" w:cstheme="majorBidi"/>
        </w:rPr>
        <w:t>2</w:t>
      </w:r>
      <w:r w:rsidRPr="00987819">
        <w:rPr>
          <w:rFonts w:asciiTheme="majorBidi" w:hAnsiTheme="majorBidi" w:cstheme="majorBidi" w:hint="cs"/>
        </w:rPr>
        <w:t xml:space="preserve"> </w:t>
      </w:r>
      <w:r w:rsidRPr="00987819">
        <w:rPr>
          <w:rFonts w:asciiTheme="majorBidi" w:hAnsiTheme="majorBidi" w:cstheme="majorBidi" w:hint="cs"/>
          <w:cs/>
        </w:rPr>
        <w:t>ล้านบาท</w:t>
      </w:r>
      <w:r w:rsidR="00122D4F"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 w:hint="cs"/>
          <w:cs/>
        </w:rPr>
        <w:t>เพื่อปรับมูลค่าตามบัญชีให้ใกล้เคียงกับมูลค่าที่คาดว่าจะได้รับคืน</w:t>
      </w:r>
    </w:p>
    <w:p w14:paraId="7D7143D4" w14:textId="77777777" w:rsidR="004F3DA1" w:rsidRPr="00987819" w:rsidRDefault="004F3DA1" w:rsidP="004F3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</w:rPr>
      </w:pPr>
    </w:p>
    <w:p w14:paraId="093B2627" w14:textId="535DCE13" w:rsidR="004F3DA1" w:rsidRPr="00987819" w:rsidRDefault="004F3DA1" w:rsidP="00EA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 w:hint="cs"/>
          <w:cs/>
        </w:rPr>
        <w:t xml:space="preserve">ในระหว่างงวดหกเดือนสิ้นสุดวันที่ </w:t>
      </w:r>
      <w:r w:rsidRPr="00987819">
        <w:rPr>
          <w:rFonts w:asciiTheme="majorBidi" w:hAnsiTheme="majorBidi" w:cstheme="majorBidi"/>
        </w:rPr>
        <w:t xml:space="preserve">30 </w:t>
      </w:r>
      <w:r w:rsidRPr="00987819">
        <w:rPr>
          <w:rFonts w:asciiTheme="majorBidi" w:hAnsiTheme="majorBidi" w:cstheme="majorBidi" w:hint="cs"/>
          <w:cs/>
        </w:rPr>
        <w:t xml:space="preserve">มิถุนายน </w:t>
      </w:r>
      <w:r w:rsidRPr="00987819">
        <w:rPr>
          <w:rFonts w:asciiTheme="majorBidi" w:hAnsiTheme="majorBidi" w:cstheme="majorBidi"/>
        </w:rPr>
        <w:t xml:space="preserve">2567 </w:t>
      </w:r>
      <w:r w:rsidRPr="00987819">
        <w:rPr>
          <w:rFonts w:asciiTheme="majorBidi" w:hAnsiTheme="majorBidi" w:cstheme="majorBidi" w:hint="cs"/>
          <w:cs/>
        </w:rPr>
        <w:t>กลุ่มบริษัท</w:t>
      </w:r>
      <w:r w:rsidR="00AD7B4F" w:rsidRPr="00987819">
        <w:rPr>
          <w:rFonts w:asciiTheme="majorBidi" w:hAnsiTheme="majorBidi" w:cstheme="majorBidi" w:hint="cs"/>
          <w:cs/>
        </w:rPr>
        <w:t xml:space="preserve">รับรู้ขาดทุนจากการด้อยค่าของอุปกรณ์เก่าที่ถูกเปลี่ยนแทนจากการปรับปรุงประสิทธิภาพโรงไฟฟ้าเท่ากับมูลค่าตามบัญชีที่คงเหลืออยู่เป็นจำนวน </w:t>
      </w:r>
      <w:r w:rsidR="00AD7B4F" w:rsidRPr="00987819">
        <w:rPr>
          <w:rFonts w:asciiTheme="majorBidi" w:hAnsiTheme="majorBidi" w:cstheme="majorBidi"/>
        </w:rPr>
        <w:t>284</w:t>
      </w:r>
      <w:r w:rsidR="00AD7B4F" w:rsidRPr="00987819">
        <w:rPr>
          <w:rFonts w:asciiTheme="majorBidi" w:hAnsiTheme="majorBidi" w:cstheme="majorBidi"/>
          <w:cs/>
        </w:rPr>
        <w:t xml:space="preserve"> ล้านบาท</w:t>
      </w:r>
      <w:r w:rsidR="00AD7B4F" w:rsidRPr="00987819">
        <w:rPr>
          <w:rFonts w:asciiTheme="majorBidi" w:hAnsiTheme="majorBidi" w:cstheme="majorBidi" w:hint="cs"/>
          <w:cs/>
        </w:rPr>
        <w:t xml:space="preserve"> </w:t>
      </w:r>
      <w:r w:rsidR="00564762" w:rsidRPr="00987819">
        <w:rPr>
          <w:rFonts w:asciiTheme="majorBidi" w:hAnsiTheme="majorBidi" w:cstheme="majorBidi" w:hint="cs"/>
          <w:cs/>
        </w:rPr>
        <w:t xml:space="preserve">เนื่องจากโอกาสที่จะนำอุปกรณ์เก่าดังกล่าวไปใช้ประโยชน์เพื่อก่อให้เกิดกระแสเงินสดค่อนข้างต่ำ </w:t>
      </w:r>
      <w:r w:rsidRPr="00987819">
        <w:rPr>
          <w:rFonts w:asciiTheme="majorBidi" w:hAnsiTheme="majorBidi" w:cstheme="majorBidi" w:hint="cs"/>
          <w:cs/>
        </w:rPr>
        <w:t>และ</w:t>
      </w:r>
      <w:r w:rsidRPr="00987819">
        <w:rPr>
          <w:rFonts w:asciiTheme="majorBidi" w:hAnsiTheme="majorBidi" w:cstheme="majorBidi"/>
          <w:cs/>
        </w:rPr>
        <w:t>รับรู้</w:t>
      </w:r>
      <w:r w:rsidRPr="00987819">
        <w:rPr>
          <w:rFonts w:asciiTheme="majorBidi" w:hAnsiTheme="majorBidi" w:cstheme="majorBidi" w:hint="cs"/>
          <w:cs/>
        </w:rPr>
        <w:t>ขาดทุนจากการตัดจำหน่ายและขาดทุนจากการด้อยค่าของงานระหว่างก่อสร้าง</w:t>
      </w:r>
      <w:r w:rsidR="00564762" w:rsidRPr="00987819">
        <w:rPr>
          <w:rFonts w:asciiTheme="majorBidi" w:hAnsiTheme="majorBidi" w:cstheme="majorBidi" w:hint="cs"/>
          <w:cs/>
        </w:rPr>
        <w:t>โครงการโรงไฟฟ้าพลังงานแสงอาทิตย์ในประเทศไต้หวันบางแห่ง</w:t>
      </w:r>
      <w:r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>จำนวน</w:t>
      </w:r>
      <w:r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</w:rPr>
        <w:t xml:space="preserve">35 </w:t>
      </w:r>
      <w:r w:rsidRPr="00987819">
        <w:rPr>
          <w:rFonts w:asciiTheme="majorBidi" w:hAnsiTheme="majorBidi" w:cstheme="majorBidi" w:hint="cs"/>
          <w:cs/>
        </w:rPr>
        <w:t>ล้านบาท</w:t>
      </w:r>
      <w:r w:rsidR="00564762"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 w:hint="cs"/>
          <w:cs/>
        </w:rPr>
        <w:t xml:space="preserve">และจำนวน </w:t>
      </w:r>
      <w:r w:rsidRPr="00987819">
        <w:rPr>
          <w:rFonts w:asciiTheme="majorBidi" w:hAnsiTheme="majorBidi" w:cstheme="majorBidi"/>
        </w:rPr>
        <w:t xml:space="preserve">235 </w:t>
      </w:r>
      <w:r w:rsidRPr="00987819">
        <w:rPr>
          <w:rFonts w:asciiTheme="majorBidi" w:hAnsiTheme="majorBidi" w:cstheme="majorBidi" w:hint="cs"/>
          <w:cs/>
        </w:rPr>
        <w:t>ล้านบาท</w:t>
      </w:r>
      <w:r w:rsidR="00AD7B4F" w:rsidRPr="00987819">
        <w:rPr>
          <w:rFonts w:asciiTheme="majorBidi" w:hAnsiTheme="majorBidi" w:cstheme="majorBidi" w:hint="cs"/>
          <w:cs/>
        </w:rPr>
        <w:t xml:space="preserve"> ต</w:t>
      </w:r>
      <w:r w:rsidRPr="00987819">
        <w:rPr>
          <w:rFonts w:asciiTheme="majorBidi" w:hAnsiTheme="majorBidi" w:cstheme="majorBidi" w:hint="cs"/>
          <w:cs/>
        </w:rPr>
        <w:t xml:space="preserve">ามลำดับ </w:t>
      </w:r>
      <w:r w:rsidRPr="00987819">
        <w:rPr>
          <w:rFonts w:asciiTheme="majorBidi" w:hAnsiTheme="majorBidi" w:cstheme="majorBidi"/>
          <w:cs/>
        </w:rPr>
        <w:t>ซึ่งไม่สามารถนำไปใช้ประโยชน์อย่างอื่น</w:t>
      </w:r>
      <w:r w:rsidRPr="00987819">
        <w:rPr>
          <w:rFonts w:asciiTheme="majorBidi" w:hAnsiTheme="majorBidi" w:cstheme="majorBidi" w:hint="cs"/>
          <w:cs/>
        </w:rPr>
        <w:t>และไม่มีมูลค่าที่คาดว่าจะได้รับคืน</w:t>
      </w:r>
    </w:p>
    <w:p w14:paraId="4C2B79C2" w14:textId="77777777" w:rsidR="004F3DA1" w:rsidRPr="00987819" w:rsidRDefault="004F3DA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6E66F00" w14:textId="13D2B5A3" w:rsidR="00BB46DE" w:rsidRPr="00987819" w:rsidRDefault="001032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987819">
        <w:rPr>
          <w:rFonts w:asciiTheme="majorBidi" w:hAnsiTheme="majorBidi" w:cstheme="majorBidi"/>
          <w:cs/>
        </w:rPr>
        <w:t xml:space="preserve">ณ วันที่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Pr="00987819">
        <w:rPr>
          <w:rFonts w:asciiTheme="majorBidi" w:hAnsiTheme="majorBidi" w:cstheme="majorBidi"/>
          <w:cs/>
        </w:rPr>
        <w:t xml:space="preserve"> บริษัทย่อย</w:t>
      </w:r>
      <w:r w:rsidRPr="00987819">
        <w:rPr>
          <w:rFonts w:asciiTheme="majorBidi" w:hAnsiTheme="majorBidi" w:cstheme="majorBidi" w:hint="cs"/>
          <w:cs/>
        </w:rPr>
        <w:t>และบริษัทย่อยทางอ้อม</w:t>
      </w:r>
      <w:r w:rsidRPr="00987819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987819">
        <w:rPr>
          <w:rFonts w:asciiTheme="majorBidi" w:hAnsiTheme="majorBidi" w:cstheme="majorBidi" w:hint="cs"/>
          <w:cs/>
        </w:rPr>
        <w:t>ก</w:t>
      </w:r>
      <w:r w:rsidRPr="00987819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987819">
        <w:rPr>
          <w:rFonts w:asciiTheme="majorBidi" w:hAnsiTheme="majorBidi" w:cstheme="majorBidi" w:hint="cs"/>
          <w:cs/>
        </w:rPr>
        <w:t xml:space="preserve"> </w:t>
      </w:r>
      <w:r w:rsidR="00861922" w:rsidRPr="00987819">
        <w:rPr>
          <w:rFonts w:asciiTheme="majorBidi" w:hAnsiTheme="majorBidi" w:cstheme="majorBidi"/>
        </w:rPr>
        <w:t>23,620</w:t>
      </w:r>
      <w:r w:rsidR="006047BF"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 xml:space="preserve">ล้านบาท </w:t>
      </w:r>
      <w:r w:rsidRPr="00987819">
        <w:rPr>
          <w:rFonts w:asciiTheme="majorBidi" w:hAnsiTheme="majorBidi" w:cstheme="majorBidi"/>
          <w:i/>
          <w:iCs/>
          <w:cs/>
        </w:rPr>
        <w:t>(</w:t>
      </w:r>
      <w:r w:rsidR="00C078A5" w:rsidRPr="00987819">
        <w:rPr>
          <w:rFonts w:asciiTheme="majorBidi" w:hAnsiTheme="majorBidi" w:cstheme="majorBidi"/>
          <w:i/>
          <w:iCs/>
        </w:rPr>
        <w:t>31</w:t>
      </w:r>
      <w:r w:rsidRPr="00987819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D151D" w:rsidRPr="00987819">
        <w:rPr>
          <w:rFonts w:asciiTheme="majorBidi" w:hAnsiTheme="majorBidi" w:cstheme="majorBidi"/>
          <w:i/>
          <w:iCs/>
        </w:rPr>
        <w:t>2566</w:t>
      </w:r>
      <w:r w:rsidRPr="00987819">
        <w:rPr>
          <w:rFonts w:asciiTheme="majorBidi" w:hAnsiTheme="majorBidi" w:cstheme="majorBidi"/>
          <w:i/>
          <w:iCs/>
          <w:cs/>
        </w:rPr>
        <w:t xml:space="preserve">: </w:t>
      </w:r>
      <w:r w:rsidR="00C078A5" w:rsidRPr="00987819">
        <w:rPr>
          <w:rFonts w:asciiTheme="majorBidi" w:hAnsiTheme="majorBidi" w:cstheme="majorBidi"/>
          <w:i/>
          <w:iCs/>
        </w:rPr>
        <w:t>28</w:t>
      </w:r>
      <w:r w:rsidR="00BD0B47" w:rsidRPr="00987819">
        <w:rPr>
          <w:rFonts w:asciiTheme="majorBidi" w:hAnsiTheme="majorBidi" w:cstheme="majorBidi"/>
          <w:i/>
          <w:iCs/>
        </w:rPr>
        <w:t>,655</w:t>
      </w:r>
      <w:r w:rsidRPr="00987819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3E28B328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5E79DA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328D2E0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EEE119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50657DA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41DBB5E" w14:textId="77777777" w:rsidR="00041A95" w:rsidRPr="0098781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60E09F" w14:textId="77777777" w:rsidR="002F6745" w:rsidRPr="00987819" w:rsidRDefault="002F6745" w:rsidP="0053352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AC10DF2" w14:textId="77777777" w:rsidR="002A51C2" w:rsidRPr="00987819" w:rsidRDefault="002A51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83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65"/>
        <w:gridCol w:w="1113"/>
        <w:gridCol w:w="1113"/>
        <w:gridCol w:w="1113"/>
        <w:gridCol w:w="1113"/>
        <w:gridCol w:w="1113"/>
        <w:gridCol w:w="1113"/>
        <w:gridCol w:w="1116"/>
        <w:gridCol w:w="1116"/>
        <w:gridCol w:w="1113"/>
        <w:gridCol w:w="1099"/>
      </w:tblGrid>
      <w:tr w:rsidR="00076D0F" w:rsidRPr="00987819" w14:paraId="16A95C14" w14:textId="77777777" w:rsidTr="001F7EA6">
        <w:trPr>
          <w:tblHeader/>
        </w:trPr>
        <w:tc>
          <w:tcPr>
            <w:tcW w:w="949" w:type="pct"/>
          </w:tcPr>
          <w:p w14:paraId="020346DB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52C1FD39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56" w:type="pct"/>
            <w:gridSpan w:val="10"/>
            <w:vAlign w:val="bottom"/>
          </w:tcPr>
          <w:p w14:paraId="771C605A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987819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76D0F" w:rsidRPr="00987819" w14:paraId="67186C6E" w14:textId="77777777" w:rsidTr="001F7EA6">
        <w:trPr>
          <w:tblHeader/>
        </w:trPr>
        <w:tc>
          <w:tcPr>
            <w:tcW w:w="949" w:type="pct"/>
          </w:tcPr>
          <w:p w14:paraId="7A3E16A5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3AF7BEAA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6" w:type="pct"/>
            <w:vAlign w:val="bottom"/>
          </w:tcPr>
          <w:p w14:paraId="4D5A4A03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6" w:type="pct"/>
            <w:vAlign w:val="bottom"/>
          </w:tcPr>
          <w:p w14:paraId="1BD62F28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6" w:type="pct"/>
            <w:vAlign w:val="bottom"/>
          </w:tcPr>
          <w:p w14:paraId="02DBD1C0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987819">
              <w:rPr>
                <w:rFonts w:asciiTheme="majorBidi" w:eastAsia="Calibri" w:hAnsiTheme="majorBidi" w:cstheme="majorBidi"/>
              </w:rPr>
              <w:br/>
            </w:r>
            <w:r w:rsidRPr="00987819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6" w:type="pct"/>
            <w:vAlign w:val="bottom"/>
          </w:tcPr>
          <w:p w14:paraId="3FB4FE1D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6" w:type="pct"/>
            <w:vAlign w:val="bottom"/>
          </w:tcPr>
          <w:p w14:paraId="23343A63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6" w:type="pct"/>
            <w:vAlign w:val="bottom"/>
          </w:tcPr>
          <w:p w14:paraId="25B0ADF3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7" w:type="pct"/>
            <w:vAlign w:val="bottom"/>
          </w:tcPr>
          <w:p w14:paraId="64803097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7" w:type="pct"/>
            <w:vAlign w:val="bottom"/>
          </w:tcPr>
          <w:p w14:paraId="24D4EEE4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6" w:type="pct"/>
            <w:vAlign w:val="bottom"/>
          </w:tcPr>
          <w:p w14:paraId="17DD7919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1" w:type="pct"/>
            <w:vAlign w:val="bottom"/>
          </w:tcPr>
          <w:p w14:paraId="267B6683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987819" w14:paraId="5A422FB3" w14:textId="77777777" w:rsidTr="001F7EA6">
        <w:trPr>
          <w:trHeight w:val="68"/>
        </w:trPr>
        <w:tc>
          <w:tcPr>
            <w:tcW w:w="949" w:type="pct"/>
          </w:tcPr>
          <w:p w14:paraId="2F04A4AF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602E968E" w14:textId="77777777" w:rsidR="00076D0F" w:rsidRPr="0098781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56" w:type="pct"/>
            <w:gridSpan w:val="10"/>
          </w:tcPr>
          <w:p w14:paraId="76529C46" w14:textId="77777777" w:rsidR="00076D0F" w:rsidRPr="00987819" w:rsidRDefault="00076D0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67A7" w:rsidRPr="00987819" w14:paraId="5517DA24" w14:textId="77777777" w:rsidTr="001F7EA6">
        <w:tc>
          <w:tcPr>
            <w:tcW w:w="949" w:type="pct"/>
          </w:tcPr>
          <w:p w14:paraId="382CD30C" w14:textId="0ECEC0B0" w:rsidR="003267A7" w:rsidRPr="00987819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987819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94" w:type="pct"/>
          </w:tcPr>
          <w:p w14:paraId="2AA95837" w14:textId="77777777" w:rsidR="003267A7" w:rsidRPr="00987819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A9FC30" w14:textId="716442C9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2,583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3C9ED8" w14:textId="26AFEC96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59A6A367" w14:textId="21A7BB4A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21,088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68D78593" w14:textId="38832A01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396" w:type="pct"/>
          </w:tcPr>
          <w:p w14:paraId="2F2C4C78" w14:textId="4E64C0D6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2,854</w:t>
            </w:r>
          </w:p>
        </w:tc>
        <w:tc>
          <w:tcPr>
            <w:tcW w:w="396" w:type="pct"/>
            <w:shd w:val="clear" w:color="auto" w:fill="auto"/>
          </w:tcPr>
          <w:p w14:paraId="517E58EE" w14:textId="353B763B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7268B48" w14:textId="21960D37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1CBA4DC8" w14:textId="401280E9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96" w:type="pct"/>
          </w:tcPr>
          <w:p w14:paraId="3246B89D" w14:textId="2579051F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2,379</w:t>
            </w:r>
          </w:p>
        </w:tc>
        <w:tc>
          <w:tcPr>
            <w:tcW w:w="391" w:type="pct"/>
          </w:tcPr>
          <w:p w14:paraId="5E253966" w14:textId="4FA4A991" w:rsidR="003267A7" w:rsidRPr="0098781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29,445</w:t>
            </w:r>
          </w:p>
        </w:tc>
      </w:tr>
      <w:tr w:rsidR="00DC4C06" w:rsidRPr="00987819" w14:paraId="27C98C67" w14:textId="77777777" w:rsidTr="001F7EA6">
        <w:tc>
          <w:tcPr>
            <w:tcW w:w="949" w:type="pct"/>
          </w:tcPr>
          <w:p w14:paraId="0F1879FD" w14:textId="77777777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390C8965" w14:textId="77777777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377C0308" w:rsidR="00DC4C06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68C3718C" w:rsidR="00DC4C06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7A87E910" w:rsidR="00DC4C06" w:rsidRPr="00987819" w:rsidRDefault="002E0A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7DCA462C" w:rsidR="00DC4C06" w:rsidRPr="00987819" w:rsidRDefault="00985F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76381046" w:rsidR="00DC4C06" w:rsidRPr="00987819" w:rsidRDefault="00985F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4B2B188" w14:textId="70157E8F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461A779B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3CE278BA" w14:textId="1B878D5B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73E5E5F" w14:textId="1B79F1A8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1,836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EB74472" w14:textId="6B77DB59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1,839</w:t>
            </w:r>
          </w:p>
        </w:tc>
      </w:tr>
      <w:tr w:rsidR="00DC4C06" w:rsidRPr="00987819" w14:paraId="54106388" w14:textId="77777777" w:rsidTr="001F7EA6">
        <w:trPr>
          <w:trHeight w:val="272"/>
        </w:trPr>
        <w:tc>
          <w:tcPr>
            <w:tcW w:w="949" w:type="pct"/>
          </w:tcPr>
          <w:p w14:paraId="7A1C0DBA" w14:textId="77777777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21478F42" w14:textId="77777777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2B8D2B04" w:rsidR="00E45CCD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4722CC45" w:rsidR="00DC4C06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</w:t>
            </w:r>
            <w:r w:rsidR="0096479C" w:rsidRPr="0098781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7BBA32F1" w:rsidR="00DC4C06" w:rsidRPr="00987819" w:rsidRDefault="002E0A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1,47</w:t>
            </w:r>
            <w:r w:rsidR="00302ECD" w:rsidRPr="00987819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1B0BD0EB" w:rsidR="00DC4C06" w:rsidRPr="00987819" w:rsidRDefault="00302EC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5DC7E1F9" w:rsidR="00DC4C06" w:rsidRPr="00987819" w:rsidRDefault="00985F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DCDC9BB" w14:textId="03A53069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006B43FD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FA61032" w14:textId="3A46A5A4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0C82768" w14:textId="43C0C272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(1,</w:t>
            </w:r>
            <w:r w:rsidR="0096479C" w:rsidRPr="00987819">
              <w:rPr>
                <w:rFonts w:asciiTheme="majorBidi" w:hAnsiTheme="majorBidi" w:cstheme="majorBidi"/>
              </w:rPr>
              <w:t>800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99C8113" w14:textId="643015F1" w:rsidR="00DC4C06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(5</w:t>
            </w:r>
            <w:r w:rsidR="0096479C"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  <w:tr w:rsidR="002D120F" w:rsidRPr="00987819" w14:paraId="6BD38056" w14:textId="77777777" w:rsidTr="001F7EA6">
        <w:trPr>
          <w:trHeight w:val="272"/>
        </w:trPr>
        <w:tc>
          <w:tcPr>
            <w:tcW w:w="949" w:type="pct"/>
          </w:tcPr>
          <w:p w14:paraId="7606EF76" w14:textId="1662E9C2" w:rsidR="002D120F" w:rsidRPr="00987819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4" w:type="pct"/>
          </w:tcPr>
          <w:p w14:paraId="031D6693" w14:textId="755F2EB7" w:rsidR="002D120F" w:rsidRPr="00987819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CDAD" w14:textId="61B7FB83" w:rsidR="002D120F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32922" w14:textId="6FD3664C" w:rsidR="002D120F" w:rsidRPr="00987819" w:rsidRDefault="00E9576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DF28A" w14:textId="6A5BB29B" w:rsidR="002D120F" w:rsidRPr="00987819" w:rsidRDefault="002E0A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5353D9" w:rsidRPr="00987819">
              <w:rPr>
                <w:rFonts w:asciiTheme="majorBidi" w:hAnsiTheme="majorBidi" w:cstheme="majorBidi"/>
                <w:cs/>
              </w:rPr>
              <w:t>2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E7546" w14:textId="2C471C5D" w:rsidR="002D120F" w:rsidRPr="00987819" w:rsidRDefault="00985F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5A970" w14:textId="5834E4E6" w:rsidR="002D120F" w:rsidRPr="00987819" w:rsidRDefault="00985F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0821191" w14:textId="733ED461" w:rsidR="002D120F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8C662" w14:textId="19382826" w:rsidR="002D120F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50F8E39" w14:textId="29F3EF0C" w:rsidR="002D120F" w:rsidRPr="00987819" w:rsidRDefault="0096479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0CFD47C" w14:textId="6F86CD3B" w:rsidR="002D120F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1017603B" w14:textId="17F5E1CB" w:rsidR="002D120F" w:rsidRPr="00987819" w:rsidRDefault="009858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96479C" w:rsidRPr="00987819">
              <w:rPr>
                <w:rFonts w:asciiTheme="majorBidi" w:hAnsiTheme="majorBidi" w:cstheme="majorBidi"/>
              </w:rPr>
              <w:t>3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987819" w14:paraId="594D1400" w14:textId="77777777" w:rsidTr="001F7EA6">
        <w:trPr>
          <w:trHeight w:val="272"/>
        </w:trPr>
        <w:tc>
          <w:tcPr>
            <w:tcW w:w="949" w:type="pct"/>
          </w:tcPr>
          <w:p w14:paraId="2F14B118" w14:textId="5459EC5E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47DAABC7" w14:textId="77777777" w:rsidR="00DC4C06" w:rsidRPr="0098781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5A0ABB61" w:rsidR="00DC4C06" w:rsidRPr="00987819" w:rsidRDefault="00E95762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50CF37DF" w:rsidR="00DC4C06" w:rsidRPr="00987819" w:rsidRDefault="006C76B5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</w:t>
            </w:r>
            <w:r w:rsidR="0096479C" w:rsidRPr="00987819">
              <w:rPr>
                <w:rFonts w:asciiTheme="majorBidi" w:hAnsiTheme="majorBidi" w:cstheme="majorBidi"/>
              </w:rPr>
              <w:t>2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1B02E3B9" w:rsidR="00DC4C06" w:rsidRPr="00987819" w:rsidRDefault="002E0AE7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(1,332)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0E907AC9" w:rsidR="00DC4C06" w:rsidRPr="00987819" w:rsidRDefault="00985FEC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27435199" w:rsidR="00DC4C06" w:rsidRPr="00987819" w:rsidRDefault="009858DA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(23</w:t>
            </w:r>
            <w:r w:rsidR="00302ECD" w:rsidRPr="00987819">
              <w:rPr>
                <w:rFonts w:asciiTheme="majorBidi" w:hAnsiTheme="majorBidi" w:cstheme="majorBidi"/>
                <w:cs/>
              </w:rPr>
              <w:t>6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7B8C46E" w14:textId="4C667BD5" w:rsidR="00DC4C06" w:rsidRPr="00987819" w:rsidRDefault="009858DA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7B9468AF" w:rsidR="00DC4C06" w:rsidRPr="00987819" w:rsidRDefault="009858DA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</w:t>
            </w:r>
            <w:r w:rsidR="00AB094B" w:rsidRPr="00987819">
              <w:rPr>
                <w:rFonts w:asciiTheme="majorBidi" w:hAnsiTheme="majorBidi" w:cstheme="majorBidi"/>
              </w:rPr>
              <w:t>2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7A27EABA" w14:textId="3195A846" w:rsidR="00DC4C06" w:rsidRPr="00987819" w:rsidRDefault="0096479C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864E7FD" w14:textId="217C4600" w:rsidR="00DC4C06" w:rsidRPr="00987819" w:rsidRDefault="009858DA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224D005" w14:textId="0558E559" w:rsidR="00DC4C06" w:rsidRPr="00987819" w:rsidRDefault="009858DA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(1,59</w:t>
            </w:r>
            <w:r w:rsidR="000075C6" w:rsidRPr="00987819">
              <w:rPr>
                <w:rFonts w:asciiTheme="majorBidi" w:hAnsiTheme="majorBidi" w:cstheme="majorBidi"/>
              </w:rPr>
              <w:t>6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  <w:tr w:rsidR="003659D1" w:rsidRPr="00987819" w14:paraId="3D042DB6" w14:textId="77777777" w:rsidTr="001F7EA6">
        <w:trPr>
          <w:trHeight w:val="272"/>
        </w:trPr>
        <w:tc>
          <w:tcPr>
            <w:tcW w:w="949" w:type="pct"/>
          </w:tcPr>
          <w:p w14:paraId="6E97624F" w14:textId="405234E0" w:rsidR="003659D1" w:rsidRPr="00987819" w:rsidRDefault="00985FEC" w:rsidP="0004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57"/>
              <w:rPr>
                <w:rFonts w:asciiTheme="majorBidi" w:hAnsiTheme="majorBidi" w:cstheme="majorBidi"/>
                <w:spacing w:val="-2"/>
                <w:cs/>
              </w:rPr>
            </w:pPr>
            <w:r w:rsidRPr="00987819">
              <w:rPr>
                <w:rFonts w:asciiTheme="majorBidi" w:hAnsiTheme="majorBidi" w:cstheme="majorBidi"/>
                <w:spacing w:val="-2"/>
                <w:cs/>
              </w:rPr>
              <w:t>กลับรายการ</w:t>
            </w:r>
            <w:r w:rsidR="003659D1" w:rsidRPr="00987819">
              <w:rPr>
                <w:rFonts w:asciiTheme="majorBidi" w:hAnsiTheme="majorBidi" w:cstheme="majorBidi"/>
                <w:spacing w:val="-2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40A3618B" w14:textId="77777777" w:rsidR="003659D1" w:rsidRPr="00987819" w:rsidRDefault="003659D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1DA40" w14:textId="396ECE1A" w:rsidR="003659D1" w:rsidRPr="00987819" w:rsidRDefault="00985F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B167" w14:textId="6AE58A91" w:rsidR="003659D1" w:rsidRPr="00987819" w:rsidRDefault="00985F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88253" w14:textId="50671F9C" w:rsidR="003659D1" w:rsidRPr="00987819" w:rsidRDefault="0096479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C960D" w14:textId="57C33295" w:rsidR="003659D1" w:rsidRPr="00987819" w:rsidRDefault="00985FE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539C7" w14:textId="4FC5B431" w:rsidR="003659D1" w:rsidRPr="00987819" w:rsidRDefault="009858D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4B664F5" w14:textId="12A9781E" w:rsidR="003659D1" w:rsidRPr="00987819" w:rsidRDefault="009858D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BC06D" w14:textId="09F281E8" w:rsidR="003659D1" w:rsidRPr="00987819" w:rsidRDefault="009858D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92202FE" w14:textId="680C8C3C" w:rsidR="003659D1" w:rsidRPr="00987819" w:rsidRDefault="009858D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8D9AB9B" w14:textId="37962154" w:rsidR="003659D1" w:rsidRPr="00987819" w:rsidRDefault="009858DA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11993147" w14:textId="5FDAF779" w:rsidR="003659D1" w:rsidRPr="00987819" w:rsidRDefault="0096479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</w:t>
            </w:r>
          </w:p>
        </w:tc>
      </w:tr>
      <w:tr w:rsidR="00CB6F54" w:rsidRPr="00987819" w14:paraId="592B5213" w14:textId="77777777" w:rsidTr="00781BE7">
        <w:trPr>
          <w:trHeight w:val="287"/>
        </w:trPr>
        <w:tc>
          <w:tcPr>
            <w:tcW w:w="949" w:type="pct"/>
          </w:tcPr>
          <w:p w14:paraId="0F5ED830" w14:textId="2381835D" w:rsidR="00CB6F54" w:rsidRPr="00987819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536CA"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>25</w:t>
            </w:r>
            <w:r w:rsidR="002D151D" w:rsidRPr="00987819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94" w:type="pct"/>
          </w:tcPr>
          <w:p w14:paraId="449858A4" w14:textId="77777777" w:rsidR="00CB6F54" w:rsidRPr="00987819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238D760E" w14:textId="382FA38B" w:rsidR="00CB6F54" w:rsidRPr="00987819" w:rsidRDefault="00E95762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2,583</w:t>
            </w:r>
          </w:p>
        </w:tc>
        <w:tc>
          <w:tcPr>
            <w:tcW w:w="396" w:type="pct"/>
            <w:shd w:val="clear" w:color="auto" w:fill="auto"/>
          </w:tcPr>
          <w:p w14:paraId="04F6AED6" w14:textId="4A129549" w:rsidR="00CB6F54" w:rsidRPr="00987819" w:rsidRDefault="006C76B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22</w:t>
            </w:r>
            <w:r w:rsidR="000075C6" w:rsidRPr="0098781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96" w:type="pct"/>
            <w:shd w:val="clear" w:color="auto" w:fill="auto"/>
          </w:tcPr>
          <w:p w14:paraId="069E009E" w14:textId="3A726B44" w:rsidR="00CB6F54" w:rsidRPr="00987819" w:rsidRDefault="00985F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21,2</w:t>
            </w:r>
            <w:r w:rsidR="005353D9" w:rsidRPr="00987819">
              <w:rPr>
                <w:rFonts w:asciiTheme="majorBidi" w:hAnsiTheme="majorBidi" w:cstheme="majorBidi"/>
                <w:b/>
                <w:bCs/>
                <w:cs/>
              </w:rPr>
              <w:t>2</w:t>
            </w:r>
            <w:r w:rsidR="0096479C" w:rsidRPr="00987819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396" w:type="pct"/>
            <w:shd w:val="clear" w:color="auto" w:fill="auto"/>
          </w:tcPr>
          <w:p w14:paraId="768A5BB3" w14:textId="3C477298" w:rsidR="00CB6F54" w:rsidRPr="00987819" w:rsidRDefault="00985FEC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4</w:t>
            </w:r>
            <w:r w:rsidR="00302ECD" w:rsidRPr="00987819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  <w:tc>
          <w:tcPr>
            <w:tcW w:w="396" w:type="pct"/>
            <w:shd w:val="clear" w:color="auto" w:fill="auto"/>
          </w:tcPr>
          <w:p w14:paraId="34ECEBF9" w14:textId="3BD80A36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2,81</w:t>
            </w:r>
            <w:r w:rsidR="00302ECD" w:rsidRPr="00987819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  <w:tc>
          <w:tcPr>
            <w:tcW w:w="396" w:type="pct"/>
            <w:shd w:val="clear" w:color="auto" w:fill="auto"/>
          </w:tcPr>
          <w:p w14:paraId="0025725F" w14:textId="2BF08B3D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7" w:type="pct"/>
            <w:shd w:val="clear" w:color="auto" w:fill="auto"/>
          </w:tcPr>
          <w:p w14:paraId="37A161DB" w14:textId="77C70826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8</w:t>
            </w:r>
            <w:r w:rsidR="00AB094B" w:rsidRPr="0098781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397" w:type="pct"/>
            <w:shd w:val="clear" w:color="auto" w:fill="auto"/>
          </w:tcPr>
          <w:p w14:paraId="4533E301" w14:textId="1C957EF6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  <w:tc>
          <w:tcPr>
            <w:tcW w:w="396" w:type="pct"/>
            <w:shd w:val="clear" w:color="auto" w:fill="auto"/>
          </w:tcPr>
          <w:p w14:paraId="72987A6C" w14:textId="271F477C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2,41</w:t>
            </w:r>
            <w:r w:rsidR="0096479C" w:rsidRPr="00987819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391" w:type="pct"/>
            <w:shd w:val="clear" w:color="auto" w:fill="auto"/>
          </w:tcPr>
          <w:p w14:paraId="5E9D7200" w14:textId="1251F112" w:rsidR="00CB6F54" w:rsidRPr="00987819" w:rsidRDefault="009858DA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29,63</w:t>
            </w:r>
            <w:r w:rsidR="000075C6" w:rsidRPr="00987819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</w:tr>
    </w:tbl>
    <w:p w14:paraId="74DFBD85" w14:textId="46F2063C" w:rsidR="006672E5" w:rsidRPr="00987819" w:rsidRDefault="006672E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  <w:sectPr w:rsidR="006672E5" w:rsidRPr="00987819" w:rsidSect="00C21744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7"/>
    <w:bookmarkEnd w:id="8"/>
    <w:p w14:paraId="6E873E7C" w14:textId="77777777" w:rsidR="004B22A4" w:rsidRPr="00987819" w:rsidRDefault="004B22A4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987819" w:rsidRDefault="004B22A4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1ABDFE2" w14:textId="542F0E62" w:rsidR="004B22A4" w:rsidRPr="00987819" w:rsidRDefault="004B22A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987819">
        <w:rPr>
          <w:rFonts w:asciiTheme="majorBidi" w:hAnsiTheme="majorBidi" w:cstheme="majorBidi"/>
          <w:cs/>
        </w:rPr>
        <w:t>ระหว่าง</w:t>
      </w:r>
      <w:r w:rsidR="00C536CA" w:rsidRPr="00987819">
        <w:rPr>
          <w:rFonts w:asciiTheme="majorBidi" w:hAnsiTheme="majorBidi" w:cstheme="majorBidi"/>
          <w:cs/>
        </w:rPr>
        <w:t>งวดหกเดือน</w:t>
      </w:r>
      <w:r w:rsidR="00177B73" w:rsidRPr="00987819">
        <w:rPr>
          <w:rFonts w:asciiTheme="majorBidi" w:hAnsiTheme="majorBidi" w:cstheme="majorBidi"/>
          <w:cs/>
        </w:rPr>
        <w:t>สิ้นสุดวันที่</w:t>
      </w:r>
      <w:r w:rsidR="00D33059" w:rsidRPr="00987819">
        <w:rPr>
          <w:rFonts w:asciiTheme="majorBidi" w:hAnsiTheme="majorBidi" w:cstheme="majorBidi"/>
          <w:cs/>
        </w:rPr>
        <w:t xml:space="preserve">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Pr="00987819">
        <w:rPr>
          <w:rFonts w:asciiTheme="majorBidi" w:hAnsiTheme="majorBidi" w:cstheme="majorBidi"/>
          <w:cs/>
        </w:rPr>
        <w:t xml:space="preserve"> มีดังนี้</w:t>
      </w:r>
    </w:p>
    <w:p w14:paraId="0A11442B" w14:textId="77777777" w:rsidR="0022602D" w:rsidRPr="00987819" w:rsidRDefault="0022602D" w:rsidP="0053352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283"/>
        <w:gridCol w:w="1748"/>
        <w:gridCol w:w="1748"/>
        <w:gridCol w:w="1749"/>
        <w:gridCol w:w="1748"/>
        <w:gridCol w:w="1748"/>
        <w:gridCol w:w="1749"/>
      </w:tblGrid>
      <w:tr w:rsidR="00C804AB" w:rsidRPr="00987819" w14:paraId="490ACD98" w14:textId="77777777" w:rsidTr="00754293">
        <w:trPr>
          <w:trHeight w:val="222"/>
        </w:trPr>
        <w:tc>
          <w:tcPr>
            <w:tcW w:w="3236" w:type="dxa"/>
          </w:tcPr>
          <w:p w14:paraId="12F2A291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015350FF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0490" w:type="dxa"/>
            <w:gridSpan w:val="6"/>
          </w:tcPr>
          <w:p w14:paraId="74570294" w14:textId="62C633D0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804AB" w:rsidRPr="00987819" w14:paraId="2ECC8181" w14:textId="77777777" w:rsidTr="00754293">
        <w:trPr>
          <w:trHeight w:val="397"/>
        </w:trPr>
        <w:tc>
          <w:tcPr>
            <w:tcW w:w="3236" w:type="dxa"/>
          </w:tcPr>
          <w:p w14:paraId="01BF5AA8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alibri" w:hAnsiTheme="majorBidi" w:cstheme="majorBid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2505864C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268739C5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  <w:vAlign w:val="bottom"/>
          </w:tcPr>
          <w:p w14:paraId="2CDFA3DB" w14:textId="1D21D55D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อาคารและที่ดินพร้อมสิ่งปลูกสร้าง</w:t>
            </w:r>
          </w:p>
        </w:tc>
        <w:tc>
          <w:tcPr>
            <w:tcW w:w="1748" w:type="dxa"/>
            <w:vAlign w:val="bottom"/>
          </w:tcPr>
          <w:p w14:paraId="1A9DE40C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พื้นที่เช่า</w:t>
            </w:r>
          </w:p>
        </w:tc>
        <w:tc>
          <w:tcPr>
            <w:tcW w:w="1749" w:type="dxa"/>
            <w:vAlign w:val="bottom"/>
          </w:tcPr>
          <w:p w14:paraId="5EC33C0D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1748" w:type="dxa"/>
            <w:vAlign w:val="bottom"/>
          </w:tcPr>
          <w:p w14:paraId="64075283" w14:textId="3FF073CF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อุปกรณ์จำหน่า</w:t>
            </w:r>
            <w:r w:rsidR="00754293" w:rsidRPr="00987819">
              <w:rPr>
                <w:rFonts w:asciiTheme="majorBidi" w:eastAsia="Calibri" w:hAnsiTheme="majorBidi" w:cstheme="majorBidi"/>
                <w:cs/>
              </w:rPr>
              <w:t>ย</w:t>
            </w:r>
            <w:r w:rsidRPr="00987819">
              <w:rPr>
                <w:rFonts w:asciiTheme="majorBidi" w:eastAsia="Calibri" w:hAnsiTheme="majorBidi" w:cstheme="majorBidi"/>
                <w:cs/>
              </w:rPr>
              <w:t>และอุปกรณ</w:t>
            </w:r>
            <w:r w:rsidR="00754293" w:rsidRPr="00987819">
              <w:rPr>
                <w:rFonts w:asciiTheme="majorBidi" w:eastAsia="Calibri" w:hAnsiTheme="majorBidi" w:cstheme="majorBidi"/>
                <w:cs/>
              </w:rPr>
              <w:t>์</w:t>
            </w:r>
            <w:r w:rsidRPr="00987819">
              <w:rPr>
                <w:rFonts w:asciiTheme="majorBidi" w:eastAsia="Calibri" w:hAnsiTheme="majorBidi" w:cstheme="majorBidi"/>
                <w:cs/>
              </w:rPr>
              <w:t>สำนักงาน</w:t>
            </w:r>
          </w:p>
        </w:tc>
        <w:tc>
          <w:tcPr>
            <w:tcW w:w="1748" w:type="dxa"/>
            <w:vAlign w:val="bottom"/>
          </w:tcPr>
          <w:p w14:paraId="3E1A2D16" w14:textId="4F622665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ยานพาหนะและเรือขนส่งน้ำมัน</w:t>
            </w:r>
          </w:p>
        </w:tc>
        <w:tc>
          <w:tcPr>
            <w:tcW w:w="1749" w:type="dxa"/>
            <w:vAlign w:val="bottom"/>
          </w:tcPr>
          <w:p w14:paraId="4EC9CD0E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804AB" w:rsidRPr="00987819" w14:paraId="7AE7C2D3" w14:textId="77777777" w:rsidTr="00754293">
        <w:tc>
          <w:tcPr>
            <w:tcW w:w="3236" w:type="dxa"/>
          </w:tcPr>
          <w:p w14:paraId="420713B3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248BA121" w14:textId="77777777" w:rsidR="00C804AB" w:rsidRPr="0098781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6"/>
            <w:vAlign w:val="bottom"/>
          </w:tcPr>
          <w:p w14:paraId="1BB1466F" w14:textId="77777777" w:rsidR="00C804AB" w:rsidRPr="0098781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7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987819" w14:paraId="59BF75B3" w14:textId="77777777" w:rsidTr="00754293">
        <w:trPr>
          <w:trHeight w:val="365"/>
        </w:trPr>
        <w:tc>
          <w:tcPr>
            <w:tcW w:w="3236" w:type="dxa"/>
          </w:tcPr>
          <w:p w14:paraId="39459A5C" w14:textId="105FB61F" w:rsidR="005F6653" w:rsidRPr="0098781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3" w:type="dxa"/>
          </w:tcPr>
          <w:p w14:paraId="3E3F9F14" w14:textId="77777777" w:rsidR="005F6653" w:rsidRPr="0098781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48" w:type="dxa"/>
            <w:vAlign w:val="bottom"/>
          </w:tcPr>
          <w:p w14:paraId="29C68C12" w14:textId="53764FF7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13,677</w:t>
            </w:r>
          </w:p>
        </w:tc>
        <w:tc>
          <w:tcPr>
            <w:tcW w:w="1748" w:type="dxa"/>
            <w:vAlign w:val="bottom"/>
          </w:tcPr>
          <w:p w14:paraId="40F86528" w14:textId="0D3E6CFF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749" w:type="dxa"/>
          </w:tcPr>
          <w:p w14:paraId="144D8879" w14:textId="7299D2AF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748" w:type="dxa"/>
          </w:tcPr>
          <w:p w14:paraId="35D33265" w14:textId="5BE56958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2B494C7" w14:textId="14A71D0F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4,004</w:t>
            </w:r>
          </w:p>
        </w:tc>
        <w:tc>
          <w:tcPr>
            <w:tcW w:w="1749" w:type="dxa"/>
            <w:vAlign w:val="bottom"/>
          </w:tcPr>
          <w:p w14:paraId="54BC6019" w14:textId="1A70E043" w:rsidR="005F6653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18,672</w:t>
            </w:r>
          </w:p>
        </w:tc>
      </w:tr>
      <w:tr w:rsidR="00E73596" w:rsidRPr="00987819" w14:paraId="11F0FB9C" w14:textId="77777777" w:rsidTr="00754293">
        <w:trPr>
          <w:trHeight w:val="365"/>
        </w:trPr>
        <w:tc>
          <w:tcPr>
            <w:tcW w:w="3236" w:type="dxa"/>
          </w:tcPr>
          <w:p w14:paraId="18BEED54" w14:textId="25CD9AEA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ได้มาจากการซื้อธุรกิจ</w:t>
            </w:r>
            <w:r w:rsidR="002C7481" w:rsidRPr="009878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3" w:type="dxa"/>
          </w:tcPr>
          <w:p w14:paraId="6FA35DAB" w14:textId="77777777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48" w:type="dxa"/>
            <w:vAlign w:val="bottom"/>
          </w:tcPr>
          <w:p w14:paraId="694D6520" w14:textId="32BE00E9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748" w:type="dxa"/>
            <w:vAlign w:val="bottom"/>
          </w:tcPr>
          <w:p w14:paraId="592D6E24" w14:textId="78F9C951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</w:tcPr>
          <w:p w14:paraId="3EE73C09" w14:textId="5F144CA0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</w:tcPr>
          <w:p w14:paraId="47F700C2" w14:textId="655C41CA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9E4E3FF" w14:textId="30A7D971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  <w:vAlign w:val="bottom"/>
          </w:tcPr>
          <w:p w14:paraId="0D0B9F75" w14:textId="4A71AED5" w:rsidR="00E73596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11</w:t>
            </w:r>
          </w:p>
        </w:tc>
      </w:tr>
      <w:tr w:rsidR="00DA17EE" w:rsidRPr="00987819" w14:paraId="214F216A" w14:textId="77777777" w:rsidTr="00090897">
        <w:trPr>
          <w:trHeight w:val="365"/>
        </w:trPr>
        <w:tc>
          <w:tcPr>
            <w:tcW w:w="3236" w:type="dxa"/>
          </w:tcPr>
          <w:p w14:paraId="2630F660" w14:textId="77777777" w:rsidR="00301DB9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ลดลงจากการ</w:t>
            </w:r>
            <w:r w:rsidR="004D0488" w:rsidRPr="00987819">
              <w:rPr>
                <w:rFonts w:asciiTheme="majorBidi" w:hAnsiTheme="majorBidi" w:cstheme="majorBidi"/>
                <w:cs/>
              </w:rPr>
              <w:t>จำหน่ายเงินลงทุน</w:t>
            </w:r>
            <w:r w:rsidR="00D2270F" w:rsidRPr="00987819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0CD9B4EB" w14:textId="2E00A59B" w:rsidR="00DA17EE" w:rsidRPr="0098781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pacing w:val="-6"/>
                <w:cs/>
              </w:rPr>
            </w:pPr>
            <w:r w:rsidRPr="00987819">
              <w:rPr>
                <w:rFonts w:asciiTheme="majorBidi" w:hAnsiTheme="majorBidi" w:cstheme="majorBidi"/>
              </w:rPr>
              <w:t xml:space="preserve">   </w:t>
            </w:r>
            <w:r w:rsidR="00D2270F" w:rsidRPr="00987819">
              <w:rPr>
                <w:rFonts w:asciiTheme="majorBidi" w:hAnsiTheme="majorBidi" w:cstheme="majorBidi"/>
                <w:i/>
                <w:iCs/>
              </w:rPr>
              <w:t>(</w:t>
            </w:r>
            <w:r w:rsidR="00D2270F" w:rsidRPr="00987819">
              <w:rPr>
                <w:rFonts w:asciiTheme="majorBidi" w:hAnsiTheme="majorBidi" w:cstheme="majorBidi"/>
                <w:i/>
                <w:iCs/>
                <w:cs/>
              </w:rPr>
              <w:t xml:space="preserve">หมายเหตุ </w:t>
            </w:r>
            <w:r w:rsidR="00D2270F" w:rsidRPr="00987819">
              <w:rPr>
                <w:rFonts w:asciiTheme="majorBidi" w:hAnsiTheme="majorBidi" w:cstheme="majorBidi"/>
                <w:i/>
                <w:iCs/>
              </w:rPr>
              <w:t>7</w:t>
            </w:r>
            <w:r w:rsidR="00D2270F" w:rsidRPr="00987819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283" w:type="dxa"/>
          </w:tcPr>
          <w:p w14:paraId="16FE4572" w14:textId="77777777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48" w:type="dxa"/>
          </w:tcPr>
          <w:p w14:paraId="33BAECBC" w14:textId="0D014272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(154)</w:t>
            </w:r>
          </w:p>
        </w:tc>
        <w:tc>
          <w:tcPr>
            <w:tcW w:w="1748" w:type="dxa"/>
          </w:tcPr>
          <w:p w14:paraId="2518C0FA" w14:textId="1948E757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</w:tcPr>
          <w:p w14:paraId="41AFFC64" w14:textId="4C6811FB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</w:tcPr>
          <w:p w14:paraId="1772680D" w14:textId="406AAD64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1B0E831B" w14:textId="7E71B629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</w:tcPr>
          <w:p w14:paraId="16C8681F" w14:textId="28823C8A" w:rsidR="00DA17EE" w:rsidRPr="0098781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(154)</w:t>
            </w:r>
          </w:p>
        </w:tc>
      </w:tr>
      <w:tr w:rsidR="004E2019" w:rsidRPr="00987819" w14:paraId="62076A72" w14:textId="77777777" w:rsidTr="00754293">
        <w:trPr>
          <w:trHeight w:val="319"/>
        </w:trPr>
        <w:tc>
          <w:tcPr>
            <w:tcW w:w="3236" w:type="dxa"/>
          </w:tcPr>
          <w:p w14:paraId="21132CF8" w14:textId="77777777" w:rsidR="004E2019" w:rsidRPr="00987819" w:rsidRDefault="004E201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77B0F0DE" w14:textId="77777777" w:rsidR="004E2019" w:rsidRPr="00987819" w:rsidRDefault="004E201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57F7D" w14:textId="50FD5703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8CE95" w14:textId="0AA91E10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9DA63" w14:textId="4A6B14CD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</w:tcPr>
          <w:p w14:paraId="2E3B5D4D" w14:textId="1C35D457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A03146" w14:textId="620BDAE9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49" w:type="dxa"/>
            <w:shd w:val="clear" w:color="auto" w:fill="auto"/>
          </w:tcPr>
          <w:p w14:paraId="7A8F2EE8" w14:textId="0AA80E06" w:rsidR="004E2019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570</w:t>
            </w:r>
          </w:p>
        </w:tc>
      </w:tr>
      <w:tr w:rsidR="003159EC" w:rsidRPr="00987819" w14:paraId="501DD14F" w14:textId="77777777" w:rsidTr="002021C6">
        <w:trPr>
          <w:trHeight w:val="282"/>
        </w:trPr>
        <w:tc>
          <w:tcPr>
            <w:tcW w:w="3236" w:type="dxa"/>
          </w:tcPr>
          <w:p w14:paraId="629C6129" w14:textId="77777777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83" w:type="dxa"/>
          </w:tcPr>
          <w:p w14:paraId="2448470D" w14:textId="77777777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A7972" w14:textId="32F71DB8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(734)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1B4F9" w14:textId="17B84BA6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(57)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894E3" w14:textId="27DC59F9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(74)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</w:tcPr>
          <w:p w14:paraId="7B245A36" w14:textId="35394BE3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(25)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5A8E0" w14:textId="3AF3FD7B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(304)</w:t>
            </w:r>
          </w:p>
        </w:tc>
        <w:tc>
          <w:tcPr>
            <w:tcW w:w="1749" w:type="dxa"/>
            <w:shd w:val="clear" w:color="auto" w:fill="auto"/>
          </w:tcPr>
          <w:p w14:paraId="479C3EB0" w14:textId="4EE41F03" w:rsidR="003159EC" w:rsidRPr="0098781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(1,194)</w:t>
            </w:r>
          </w:p>
        </w:tc>
      </w:tr>
      <w:tr w:rsidR="003159EC" w:rsidRPr="00987819" w14:paraId="1E4BF7CC" w14:textId="77777777" w:rsidTr="00FB7DC9">
        <w:trPr>
          <w:trHeight w:val="282"/>
        </w:trPr>
        <w:tc>
          <w:tcPr>
            <w:tcW w:w="3236" w:type="dxa"/>
          </w:tcPr>
          <w:p w14:paraId="22F3A8B4" w14:textId="12FA1649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ผลกระทบจากการแปลงค่างบการเงิน</w:t>
            </w:r>
          </w:p>
        </w:tc>
        <w:tc>
          <w:tcPr>
            <w:tcW w:w="283" w:type="dxa"/>
          </w:tcPr>
          <w:p w14:paraId="789BD588" w14:textId="77777777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BC1F0" w14:textId="4D3BDF5B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BCDA9" w14:textId="47B4AA65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8C15" w14:textId="4B746598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</w:tcPr>
          <w:p w14:paraId="0975D3B8" w14:textId="7221174F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C0237" w14:textId="3D503DF6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9" w:type="dxa"/>
            <w:shd w:val="clear" w:color="auto" w:fill="auto"/>
          </w:tcPr>
          <w:p w14:paraId="01EDE3E2" w14:textId="68E445BF" w:rsidR="003159EC" w:rsidRPr="00987819" w:rsidRDefault="00E73596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18</w:t>
            </w:r>
          </w:p>
        </w:tc>
      </w:tr>
      <w:tr w:rsidR="003159EC" w:rsidRPr="00987819" w14:paraId="106D8895" w14:textId="77777777" w:rsidTr="00D002E0">
        <w:trPr>
          <w:trHeight w:val="267"/>
        </w:trPr>
        <w:tc>
          <w:tcPr>
            <w:tcW w:w="3236" w:type="dxa"/>
          </w:tcPr>
          <w:p w14:paraId="636E0468" w14:textId="132E1A02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536CA"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>25</w:t>
            </w:r>
            <w:r w:rsidRPr="00987819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283" w:type="dxa"/>
          </w:tcPr>
          <w:p w14:paraId="0EABFC93" w14:textId="77777777" w:rsidR="003159EC" w:rsidRPr="0098781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8" w:type="dxa"/>
            <w:shd w:val="clear" w:color="auto" w:fill="auto"/>
          </w:tcPr>
          <w:p w14:paraId="7705515D" w14:textId="1C25AE0A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13,270</w:t>
            </w:r>
          </w:p>
        </w:tc>
        <w:tc>
          <w:tcPr>
            <w:tcW w:w="1748" w:type="dxa"/>
            <w:shd w:val="clear" w:color="auto" w:fill="auto"/>
          </w:tcPr>
          <w:p w14:paraId="220F654F" w14:textId="5E1B7996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640</w:t>
            </w:r>
          </w:p>
        </w:tc>
        <w:tc>
          <w:tcPr>
            <w:tcW w:w="1749" w:type="dxa"/>
            <w:shd w:val="clear" w:color="auto" w:fill="auto"/>
          </w:tcPr>
          <w:p w14:paraId="43AE3960" w14:textId="71911194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223</w:t>
            </w:r>
          </w:p>
        </w:tc>
        <w:tc>
          <w:tcPr>
            <w:tcW w:w="1748" w:type="dxa"/>
          </w:tcPr>
          <w:p w14:paraId="522269F8" w14:textId="4E8A7498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84</w:t>
            </w:r>
          </w:p>
        </w:tc>
        <w:tc>
          <w:tcPr>
            <w:tcW w:w="1748" w:type="dxa"/>
            <w:shd w:val="clear" w:color="auto" w:fill="auto"/>
          </w:tcPr>
          <w:p w14:paraId="4C4A4ED4" w14:textId="578230F3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3,706</w:t>
            </w:r>
          </w:p>
        </w:tc>
        <w:tc>
          <w:tcPr>
            <w:tcW w:w="1749" w:type="dxa"/>
            <w:shd w:val="clear" w:color="auto" w:fill="auto"/>
          </w:tcPr>
          <w:p w14:paraId="59BF069D" w14:textId="776F0D9E" w:rsidR="003159EC" w:rsidRPr="00987819" w:rsidRDefault="00E73596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17,923</w:t>
            </w:r>
          </w:p>
        </w:tc>
      </w:tr>
    </w:tbl>
    <w:p w14:paraId="168A2AE9" w14:textId="77777777" w:rsidR="006F1C92" w:rsidRPr="00987819" w:rsidRDefault="006F1C92" w:rsidP="00301DB9">
      <w:pPr>
        <w:spacing w:line="320" w:lineRule="exact"/>
        <w:rPr>
          <w:rFonts w:asciiTheme="majorBidi" w:hAnsiTheme="majorBidi" w:cstheme="majorBidi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283"/>
        <w:gridCol w:w="2098"/>
        <w:gridCol w:w="2098"/>
        <w:gridCol w:w="2098"/>
        <w:gridCol w:w="2098"/>
        <w:gridCol w:w="2098"/>
      </w:tblGrid>
      <w:tr w:rsidR="006F1D20" w:rsidRPr="00987819" w14:paraId="042F887D" w14:textId="77777777" w:rsidTr="00754293">
        <w:tc>
          <w:tcPr>
            <w:tcW w:w="3236" w:type="dxa"/>
          </w:tcPr>
          <w:p w14:paraId="4267C650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222FCF05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0490" w:type="dxa"/>
            <w:gridSpan w:val="5"/>
          </w:tcPr>
          <w:p w14:paraId="1F25B222" w14:textId="05278598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F1D20" w:rsidRPr="00987819" w14:paraId="7D10E98C" w14:textId="77777777" w:rsidTr="00754293">
        <w:tc>
          <w:tcPr>
            <w:tcW w:w="3236" w:type="dxa"/>
          </w:tcPr>
          <w:p w14:paraId="2E93D77D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8BE9319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alibri" w:hAnsiTheme="majorBidi" w:cstheme="majorBid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421E2B3B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A6D47BC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14:paraId="6D65ADD8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อาคารและที่ดิน</w:t>
            </w:r>
          </w:p>
          <w:p w14:paraId="70CB1A4C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พร้อมสิ่งปลูกสร้าง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BCC5ED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พื้นที่เช่า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701F9B9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1D62C3D" w14:textId="409A247A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ยานพาหนะและ</w:t>
            </w:r>
          </w:p>
          <w:p w14:paraId="306BE7B8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เรือขนส่งน้ำมัน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6A5433A" w14:textId="77777777" w:rsidR="006F1D20" w:rsidRPr="0098781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8781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804AB" w:rsidRPr="00987819" w14:paraId="39B3C93A" w14:textId="77777777" w:rsidTr="00754293">
        <w:tc>
          <w:tcPr>
            <w:tcW w:w="3236" w:type="dxa"/>
          </w:tcPr>
          <w:p w14:paraId="6F8294C7" w14:textId="77777777" w:rsidR="00C804AB" w:rsidRPr="0098781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7F929C30" w14:textId="77777777" w:rsidR="00C804AB" w:rsidRPr="0098781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5"/>
            <w:vAlign w:val="bottom"/>
          </w:tcPr>
          <w:p w14:paraId="367ECE0E" w14:textId="77777777" w:rsidR="00C804AB" w:rsidRPr="0098781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987819" w14:paraId="0702DA06" w14:textId="77777777" w:rsidTr="00754293">
        <w:tc>
          <w:tcPr>
            <w:tcW w:w="3236" w:type="dxa"/>
          </w:tcPr>
          <w:p w14:paraId="1A00DE2C" w14:textId="55A4C72F" w:rsidR="005F6653" w:rsidRPr="0098781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3" w:type="dxa"/>
          </w:tcPr>
          <w:p w14:paraId="2E57F7C1" w14:textId="77777777" w:rsidR="005F6653" w:rsidRPr="0098781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098" w:type="dxa"/>
            <w:shd w:val="clear" w:color="auto" w:fill="auto"/>
          </w:tcPr>
          <w:p w14:paraId="7FC882AC" w14:textId="3A1FC249" w:rsidR="005F6653" w:rsidRPr="0098781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9,31</w:t>
            </w:r>
            <w:r w:rsidR="002021C6" w:rsidRPr="0098781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14:paraId="4A49FF56" w14:textId="3EC1DCDD" w:rsidR="005F6653" w:rsidRPr="00987819" w:rsidRDefault="002021C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14:paraId="13D57404" w14:textId="3C46CFE7" w:rsidR="005F6653" w:rsidRPr="0098781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2,36</w:t>
            </w:r>
            <w:r w:rsidR="002021C6" w:rsidRPr="0098781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14:paraId="7ED074E6" w14:textId="67DBC8B3" w:rsidR="005F6653" w:rsidRPr="0098781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1,584</w:t>
            </w:r>
          </w:p>
        </w:tc>
        <w:tc>
          <w:tcPr>
            <w:tcW w:w="2098" w:type="dxa"/>
            <w:shd w:val="clear" w:color="auto" w:fill="auto"/>
          </w:tcPr>
          <w:p w14:paraId="1E218548" w14:textId="2077BACD" w:rsidR="005F6653" w:rsidRPr="0098781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13,27</w:t>
            </w:r>
            <w:r w:rsidR="00E56A16" w:rsidRPr="00987819">
              <w:rPr>
                <w:rFonts w:asciiTheme="majorBidi" w:hAnsiTheme="majorBidi" w:cstheme="majorBidi"/>
              </w:rPr>
              <w:t>1</w:t>
            </w:r>
          </w:p>
        </w:tc>
      </w:tr>
      <w:tr w:rsidR="0007080C" w:rsidRPr="00987819" w14:paraId="20A4B973" w14:textId="77777777" w:rsidTr="00754293">
        <w:tc>
          <w:tcPr>
            <w:tcW w:w="3236" w:type="dxa"/>
          </w:tcPr>
          <w:p w14:paraId="1372DADE" w14:textId="77777777" w:rsidR="0007080C" w:rsidRPr="0098781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38434373" w14:textId="77777777" w:rsidR="0007080C" w:rsidRPr="0098781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397" w14:textId="44EE6BC3" w:rsidR="0007080C" w:rsidRPr="00987819" w:rsidRDefault="00AC555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20F0B" w14:textId="0BB1FA1F" w:rsidR="0007080C" w:rsidRPr="00987819" w:rsidRDefault="00AC555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F2C2" w14:textId="03567FCD" w:rsidR="0007080C" w:rsidRPr="00987819" w:rsidRDefault="00AC555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8ED8C" w14:textId="581FFBE1" w:rsidR="0007080C" w:rsidRPr="00987819" w:rsidRDefault="00AC555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F3DCB15" w14:textId="6F4785DE" w:rsidR="0007080C" w:rsidRPr="00987819" w:rsidRDefault="00AC555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348</w:t>
            </w:r>
          </w:p>
        </w:tc>
      </w:tr>
      <w:tr w:rsidR="00A140EE" w:rsidRPr="00987819" w14:paraId="5E414845" w14:textId="77777777" w:rsidTr="00754293">
        <w:trPr>
          <w:trHeight w:val="272"/>
        </w:trPr>
        <w:tc>
          <w:tcPr>
            <w:tcW w:w="3236" w:type="dxa"/>
          </w:tcPr>
          <w:p w14:paraId="188CF15C" w14:textId="77777777" w:rsidR="00A140EE" w:rsidRPr="00987819" w:rsidRDefault="00A140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83" w:type="dxa"/>
          </w:tcPr>
          <w:p w14:paraId="721402C7" w14:textId="77777777" w:rsidR="00A140EE" w:rsidRPr="00987819" w:rsidRDefault="00A140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B7A84" w14:textId="1DD4C5F8" w:rsidR="00A140EE" w:rsidRPr="00987819" w:rsidRDefault="00AC555E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(449)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7D4EC" w14:textId="02818701" w:rsidR="00A140EE" w:rsidRPr="00987819" w:rsidRDefault="00AC555E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039B3" w14:textId="1AC28BD7" w:rsidR="00A140EE" w:rsidRPr="00987819" w:rsidRDefault="00AC555E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(211)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26B50" w14:textId="65DF6388" w:rsidR="00A140EE" w:rsidRPr="00987819" w:rsidRDefault="00AC555E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(22</w:t>
            </w:r>
            <w:r w:rsidR="00F713C9" w:rsidRPr="00987819">
              <w:rPr>
                <w:rFonts w:asciiTheme="majorBidi" w:hAnsiTheme="majorBidi" w:cstheme="majorBidi"/>
              </w:rPr>
              <w:t>8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6DB8319" w14:textId="0F197337" w:rsidR="00A140EE" w:rsidRPr="00987819" w:rsidRDefault="00AC555E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(8</w:t>
            </w:r>
            <w:r w:rsidR="00F713C9" w:rsidRPr="00987819">
              <w:rPr>
                <w:rFonts w:asciiTheme="majorBidi" w:hAnsiTheme="majorBidi" w:cstheme="majorBidi"/>
              </w:rPr>
              <w:t>90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  <w:tr w:rsidR="0007080C" w:rsidRPr="00987819" w14:paraId="16C09E68" w14:textId="77777777" w:rsidTr="00754293">
        <w:tc>
          <w:tcPr>
            <w:tcW w:w="3236" w:type="dxa"/>
          </w:tcPr>
          <w:p w14:paraId="4E48116B" w14:textId="5AA24D07" w:rsidR="0007080C" w:rsidRPr="0098781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536CA"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536CA" w:rsidRPr="00987819">
              <w:rPr>
                <w:rFonts w:asciiTheme="majorBidi" w:hAnsiTheme="majorBidi" w:cstheme="majorBidi"/>
                <w:b/>
                <w:bCs/>
              </w:rPr>
              <w:t>25</w:t>
            </w:r>
            <w:r w:rsidR="002D151D" w:rsidRPr="00987819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283" w:type="dxa"/>
          </w:tcPr>
          <w:p w14:paraId="3DD106A5" w14:textId="77777777" w:rsidR="0007080C" w:rsidRPr="0098781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14:paraId="16F8BA71" w14:textId="24221276" w:rsidR="0007080C" w:rsidRPr="00987819" w:rsidRDefault="00AC555E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9,213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F153400" w14:textId="662061D8" w:rsidR="0007080C" w:rsidRPr="00987819" w:rsidRDefault="00AC555E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B78D19F" w14:textId="01831BF7" w:rsidR="0007080C" w:rsidRPr="00987819" w:rsidRDefault="00AC555E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2,152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750E90A2" w14:textId="498393CB" w:rsidR="0007080C" w:rsidRPr="00987819" w:rsidRDefault="00AC555E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</w:t>
            </w:r>
            <w:r w:rsidR="00F713C9" w:rsidRPr="00987819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CF88D1" w14:textId="0CA0DF81" w:rsidR="0007080C" w:rsidRPr="00987819" w:rsidRDefault="00AC555E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12,729</w:t>
            </w:r>
          </w:p>
        </w:tc>
      </w:tr>
    </w:tbl>
    <w:p w14:paraId="0E5EE458" w14:textId="7F1E51A9" w:rsidR="00E15B5A" w:rsidRPr="00987819" w:rsidRDefault="00E15B5A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987819" w:rsidRDefault="00E15B5A" w:rsidP="00533528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CD8CFED" w14:textId="56BBD5AE" w:rsidR="00E15B5A" w:rsidRPr="00987819" w:rsidRDefault="00E15B5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</w:rPr>
        <w:tab/>
      </w:r>
      <w:r w:rsidRPr="00987819">
        <w:rPr>
          <w:rFonts w:asciiTheme="majorBidi" w:hAnsiTheme="majorBidi" w:cstheme="majorBidi"/>
          <w:cs/>
        </w:rPr>
        <w:t>รายการเคลื่อนไหวของสินทรัพย์ไม่มีตัวตนระหว่าง</w:t>
      </w:r>
      <w:r w:rsidR="00C536CA" w:rsidRPr="00987819">
        <w:rPr>
          <w:rFonts w:asciiTheme="majorBidi" w:hAnsiTheme="majorBidi" w:cstheme="majorBidi"/>
          <w:cs/>
        </w:rPr>
        <w:t>งวดหกเดือน</w:t>
      </w:r>
      <w:r w:rsidR="00177B73" w:rsidRPr="00987819">
        <w:rPr>
          <w:rFonts w:asciiTheme="majorBidi" w:hAnsiTheme="majorBidi" w:cstheme="majorBidi"/>
          <w:cs/>
        </w:rPr>
        <w:t>สิ้นสุดวันที่</w:t>
      </w:r>
      <w:r w:rsidRPr="00987819">
        <w:rPr>
          <w:rFonts w:asciiTheme="majorBidi" w:hAnsiTheme="majorBidi" w:cstheme="majorBidi"/>
          <w:cs/>
        </w:rPr>
        <w:t xml:space="preserve"> </w:t>
      </w:r>
      <w:r w:rsidR="00C536CA" w:rsidRPr="00987819">
        <w:rPr>
          <w:rFonts w:asciiTheme="majorBidi" w:hAnsiTheme="majorBidi" w:cstheme="majorBidi"/>
        </w:rPr>
        <w:t xml:space="preserve">30 </w:t>
      </w:r>
      <w:r w:rsidR="00C536CA" w:rsidRPr="00987819">
        <w:rPr>
          <w:rFonts w:asciiTheme="majorBidi" w:hAnsiTheme="majorBidi" w:cstheme="majorBidi"/>
          <w:cs/>
        </w:rPr>
        <w:t xml:space="preserve">มิถุนายน </w:t>
      </w:r>
      <w:r w:rsidR="00C536CA" w:rsidRPr="00987819">
        <w:rPr>
          <w:rFonts w:asciiTheme="majorBidi" w:hAnsiTheme="majorBidi" w:cstheme="majorBidi"/>
        </w:rPr>
        <w:t>25</w:t>
      </w:r>
      <w:r w:rsidR="002D151D" w:rsidRPr="00987819">
        <w:rPr>
          <w:rFonts w:asciiTheme="majorBidi" w:hAnsiTheme="majorBidi" w:cstheme="majorBidi"/>
        </w:rPr>
        <w:t>67</w:t>
      </w:r>
      <w:r w:rsidRPr="00987819">
        <w:rPr>
          <w:rFonts w:asciiTheme="majorBidi" w:hAnsiTheme="majorBidi" w:cstheme="majorBidi"/>
          <w:cs/>
        </w:rPr>
        <w:t xml:space="preserve"> มีดังนี้</w:t>
      </w:r>
    </w:p>
    <w:p w14:paraId="2A9B1D8A" w14:textId="77777777" w:rsidR="003A00F9" w:rsidRPr="00987819" w:rsidRDefault="003A00F9" w:rsidP="00533528">
      <w:pPr>
        <w:spacing w:line="240" w:lineRule="auto"/>
        <w:rPr>
          <w:rFonts w:asciiTheme="majorBidi" w:hAnsiTheme="majorBidi" w:cstheme="majorBidi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1244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FF3F00" w:rsidRPr="00987819" w14:paraId="3F107F8B" w14:textId="77777777" w:rsidTr="00FF3F00">
        <w:trPr>
          <w:trHeight w:val="77"/>
          <w:tblHeader/>
        </w:trPr>
        <w:tc>
          <w:tcPr>
            <w:tcW w:w="3236" w:type="dxa"/>
          </w:tcPr>
          <w:p w14:paraId="4F0640B9" w14:textId="3B979C6A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  <w:r w:rsidRPr="00987819">
              <w:rPr>
                <w:rFonts w:asciiTheme="majorBidi" w:hAnsiTheme="majorBidi" w:cstheme="majorBidi"/>
                <w:b/>
                <w:bCs/>
                <w:lang w:val="en-GB"/>
              </w:rPr>
              <w:tab/>
            </w:r>
          </w:p>
        </w:tc>
        <w:tc>
          <w:tcPr>
            <w:tcW w:w="11198" w:type="dxa"/>
            <w:gridSpan w:val="9"/>
          </w:tcPr>
          <w:p w14:paraId="726F9E15" w14:textId="5D4A3CB9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00" w:rsidRPr="00987819" w14:paraId="2BC77D3E" w14:textId="77777777" w:rsidTr="00FF3F00">
        <w:trPr>
          <w:trHeight w:val="1242"/>
          <w:tblHeader/>
        </w:trPr>
        <w:tc>
          <w:tcPr>
            <w:tcW w:w="3236" w:type="dxa"/>
          </w:tcPr>
          <w:p w14:paraId="2ABE46C1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44" w:type="dxa"/>
            <w:vAlign w:val="bottom"/>
          </w:tcPr>
          <w:p w14:paraId="5ACB08D5" w14:textId="1AADE18F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5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</w:t>
            </w:r>
            <w:r w:rsidRPr="00987819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พัฒน</w:t>
            </w:r>
            <w:r w:rsidRPr="00987819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44" w:type="dxa"/>
            <w:vAlign w:val="bottom"/>
          </w:tcPr>
          <w:p w14:paraId="3A1EB41D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244" w:type="dxa"/>
            <w:vAlign w:val="bottom"/>
          </w:tcPr>
          <w:p w14:paraId="46F0831E" w14:textId="7F50890B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244" w:type="dxa"/>
            <w:vAlign w:val="bottom"/>
          </w:tcPr>
          <w:p w14:paraId="13E2F3C9" w14:textId="7ADD970C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98781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45" w:type="dxa"/>
            <w:vAlign w:val="bottom"/>
          </w:tcPr>
          <w:p w14:paraId="0751EA21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4AF305A" w14:textId="55C87C35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ในการสำรวจและประเมินค่าแหล่งทรัพยากร</w:t>
            </w:r>
          </w:p>
        </w:tc>
        <w:tc>
          <w:tcPr>
            <w:tcW w:w="1244" w:type="dxa"/>
            <w:vAlign w:val="bottom"/>
          </w:tcPr>
          <w:p w14:paraId="1E759A6F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bookmarkStart w:id="11" w:name="_Hlk134185632"/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21A9252A" w14:textId="03B381CC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ไม่มีตัวตนระหว่าง</w:t>
            </w:r>
            <w:r w:rsidRPr="00987819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การพัฒนา</w:t>
            </w:r>
            <w:bookmarkEnd w:id="11"/>
          </w:p>
        </w:tc>
        <w:tc>
          <w:tcPr>
            <w:tcW w:w="1244" w:type="dxa"/>
            <w:vAlign w:val="bottom"/>
          </w:tcPr>
          <w:p w14:paraId="1F109594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4A49E656" w14:textId="6210D0B9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สัญญาซื้อขาย</w:t>
            </w: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98781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กับคู่ค้า</w:t>
            </w:r>
          </w:p>
        </w:tc>
        <w:tc>
          <w:tcPr>
            <w:tcW w:w="1244" w:type="dxa"/>
            <w:vAlign w:val="bottom"/>
          </w:tcPr>
          <w:p w14:paraId="5FE10240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62EF8106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สิทธิการลงทุน</w:t>
            </w:r>
          </w:p>
          <w:p w14:paraId="06ACAC83" w14:textId="4C228259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45" w:type="dxa"/>
            <w:vAlign w:val="bottom"/>
          </w:tcPr>
          <w:p w14:paraId="4FDEA75D" w14:textId="352FD289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F3F00" w:rsidRPr="00987819" w14:paraId="4FEA5A55" w14:textId="77777777" w:rsidTr="00FF3F00">
        <w:trPr>
          <w:trHeight w:val="252"/>
          <w:tblHeader/>
        </w:trPr>
        <w:tc>
          <w:tcPr>
            <w:tcW w:w="3236" w:type="dxa"/>
          </w:tcPr>
          <w:p w14:paraId="2BDFCB21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198" w:type="dxa"/>
            <w:gridSpan w:val="9"/>
          </w:tcPr>
          <w:p w14:paraId="267ACBD4" w14:textId="1016416B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98781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F3F00" w:rsidRPr="00987819" w14:paraId="293D3DA3" w14:textId="77777777" w:rsidTr="00FF3F00">
        <w:trPr>
          <w:trHeight w:val="376"/>
        </w:trPr>
        <w:tc>
          <w:tcPr>
            <w:tcW w:w="3236" w:type="dxa"/>
          </w:tcPr>
          <w:p w14:paraId="49587B5F" w14:textId="46EB4EE2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8781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4" w:type="dxa"/>
            <w:vAlign w:val="bottom"/>
          </w:tcPr>
          <w:p w14:paraId="2657AC8F" w14:textId="650D1FE0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726</w:t>
            </w:r>
          </w:p>
        </w:tc>
        <w:tc>
          <w:tcPr>
            <w:tcW w:w="1244" w:type="dxa"/>
            <w:vAlign w:val="bottom"/>
          </w:tcPr>
          <w:p w14:paraId="0C83C1B2" w14:textId="7B8A66D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1,283</w:t>
            </w:r>
          </w:p>
        </w:tc>
        <w:tc>
          <w:tcPr>
            <w:tcW w:w="1244" w:type="dxa"/>
            <w:vAlign w:val="bottom"/>
          </w:tcPr>
          <w:p w14:paraId="35AA71AD" w14:textId="439728B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841</w:t>
            </w:r>
          </w:p>
        </w:tc>
        <w:tc>
          <w:tcPr>
            <w:tcW w:w="1244" w:type="dxa"/>
            <w:vAlign w:val="bottom"/>
          </w:tcPr>
          <w:p w14:paraId="66D7D389" w14:textId="58B24A1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7,864</w:t>
            </w:r>
          </w:p>
        </w:tc>
        <w:tc>
          <w:tcPr>
            <w:tcW w:w="1245" w:type="dxa"/>
            <w:vAlign w:val="bottom"/>
          </w:tcPr>
          <w:p w14:paraId="00DB18DF" w14:textId="007BF91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711</w:t>
            </w:r>
          </w:p>
        </w:tc>
        <w:tc>
          <w:tcPr>
            <w:tcW w:w="1244" w:type="dxa"/>
            <w:vAlign w:val="bottom"/>
          </w:tcPr>
          <w:p w14:paraId="2F0A0CA1" w14:textId="1E2593CA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197</w:t>
            </w:r>
          </w:p>
        </w:tc>
        <w:tc>
          <w:tcPr>
            <w:tcW w:w="1244" w:type="dxa"/>
            <w:vAlign w:val="bottom"/>
          </w:tcPr>
          <w:p w14:paraId="461FB0DA" w14:textId="394D23A5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1,438</w:t>
            </w:r>
          </w:p>
        </w:tc>
        <w:tc>
          <w:tcPr>
            <w:tcW w:w="1244" w:type="dxa"/>
            <w:vAlign w:val="bottom"/>
          </w:tcPr>
          <w:p w14:paraId="3D62457C" w14:textId="668188E3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308</w:t>
            </w:r>
          </w:p>
        </w:tc>
        <w:tc>
          <w:tcPr>
            <w:tcW w:w="1245" w:type="dxa"/>
            <w:vAlign w:val="bottom"/>
          </w:tcPr>
          <w:p w14:paraId="7055DE47" w14:textId="61589F9A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13,368</w:t>
            </w:r>
          </w:p>
        </w:tc>
      </w:tr>
      <w:tr w:rsidR="00FF3F00" w:rsidRPr="00987819" w14:paraId="5FF165D2" w14:textId="77777777" w:rsidTr="00FF3F00">
        <w:trPr>
          <w:trHeight w:val="376"/>
        </w:trPr>
        <w:tc>
          <w:tcPr>
            <w:tcW w:w="3236" w:type="dxa"/>
          </w:tcPr>
          <w:p w14:paraId="0388C39B" w14:textId="71D9C2E8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ได้มาจากการซื้อธุรกิจ</w:t>
            </w:r>
            <w:r w:rsidRPr="009878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44" w:type="dxa"/>
            <w:vAlign w:val="bottom"/>
          </w:tcPr>
          <w:p w14:paraId="0514E358" w14:textId="1AE1E9E6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0D626B9B" w14:textId="67D6DFF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13C6DB79" w14:textId="68CC96A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75</w:t>
            </w:r>
          </w:p>
        </w:tc>
        <w:tc>
          <w:tcPr>
            <w:tcW w:w="1244" w:type="dxa"/>
            <w:vAlign w:val="bottom"/>
          </w:tcPr>
          <w:p w14:paraId="4EDE7358" w14:textId="21647050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46FBCE43" w14:textId="7D94FBF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4524AB45" w14:textId="68EB946F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2ACB421F" w14:textId="5CAB58F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52B460C0" w14:textId="5430180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CF07625" w14:textId="7CCEE0E6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75</w:t>
            </w:r>
          </w:p>
        </w:tc>
      </w:tr>
      <w:tr w:rsidR="00FF3F00" w:rsidRPr="00987819" w14:paraId="66983248" w14:textId="77777777" w:rsidTr="00FF3F00">
        <w:trPr>
          <w:trHeight w:val="376"/>
        </w:trPr>
        <w:tc>
          <w:tcPr>
            <w:tcW w:w="3236" w:type="dxa"/>
          </w:tcPr>
          <w:p w14:paraId="059A1433" w14:textId="2139C941" w:rsidR="00FF3F00" w:rsidRPr="00987819" w:rsidRDefault="00FF3F00" w:rsidP="00FF3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13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hint="cs"/>
                <w:sz w:val="26"/>
                <w:szCs w:val="26"/>
                <w:cs/>
              </w:rPr>
              <w:t>ลดลงจากการจำหน่ายเงินลงทุน</w:t>
            </w:r>
            <w:r w:rsidRPr="00987819">
              <w:rPr>
                <w:sz w:val="26"/>
                <w:szCs w:val="26"/>
              </w:rPr>
              <w:t xml:space="preserve"> </w:t>
            </w:r>
            <w:r w:rsidRPr="00987819">
              <w:rPr>
                <w:i/>
                <w:iCs/>
                <w:sz w:val="26"/>
                <w:szCs w:val="26"/>
              </w:rPr>
              <w:t>(</w:t>
            </w:r>
            <w:r w:rsidRPr="00987819">
              <w:rPr>
                <w:rFonts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987819">
              <w:rPr>
                <w:i/>
                <w:iCs/>
                <w:sz w:val="26"/>
                <w:szCs w:val="26"/>
              </w:rPr>
              <w:t>7</w:t>
            </w:r>
            <w:r w:rsidRPr="00987819">
              <w:rPr>
                <w:rFonts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244" w:type="dxa"/>
            <w:vAlign w:val="bottom"/>
          </w:tcPr>
          <w:p w14:paraId="08DA0891" w14:textId="5BF6025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2F874C7D" w14:textId="3C88C32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(156)</w:t>
            </w:r>
          </w:p>
        </w:tc>
        <w:tc>
          <w:tcPr>
            <w:tcW w:w="1244" w:type="dxa"/>
            <w:vAlign w:val="bottom"/>
          </w:tcPr>
          <w:p w14:paraId="748E2F83" w14:textId="10377B09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(908)</w:t>
            </w:r>
          </w:p>
        </w:tc>
        <w:tc>
          <w:tcPr>
            <w:tcW w:w="1244" w:type="dxa"/>
            <w:vAlign w:val="bottom"/>
          </w:tcPr>
          <w:p w14:paraId="0DC1BCED" w14:textId="7EC2F98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C79836C" w14:textId="13737AD5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3CB3B055" w14:textId="293754D7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(166)</w:t>
            </w:r>
          </w:p>
        </w:tc>
        <w:tc>
          <w:tcPr>
            <w:tcW w:w="1244" w:type="dxa"/>
            <w:vAlign w:val="bottom"/>
          </w:tcPr>
          <w:p w14:paraId="54808E82" w14:textId="0B12A788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62E80510" w14:textId="6F742EC3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A172FF8" w14:textId="5612414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(1,230)</w:t>
            </w:r>
          </w:p>
        </w:tc>
      </w:tr>
      <w:tr w:rsidR="00FF3F00" w:rsidRPr="00987819" w14:paraId="3467509D" w14:textId="77777777" w:rsidTr="00FF3F00">
        <w:trPr>
          <w:trHeight w:val="386"/>
        </w:trPr>
        <w:tc>
          <w:tcPr>
            <w:tcW w:w="3236" w:type="dxa"/>
          </w:tcPr>
          <w:p w14:paraId="2D724E30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46248062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40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05D6ECB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436061B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10432C1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5AE13CD" w14:textId="28EE4AB9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144331F" w14:textId="412F0E8A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6</w:t>
            </w:r>
          </w:p>
        </w:tc>
        <w:tc>
          <w:tcPr>
            <w:tcW w:w="1244" w:type="dxa"/>
            <w:vAlign w:val="bottom"/>
          </w:tcPr>
          <w:p w14:paraId="02E12C85" w14:textId="6C8A0E55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5B238C55" w14:textId="28F14FB2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23A5F50" w14:textId="31810164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65</w:t>
            </w:r>
          </w:p>
        </w:tc>
      </w:tr>
      <w:tr w:rsidR="00FF3F00" w:rsidRPr="00987819" w14:paraId="064F15A8" w14:textId="77777777" w:rsidTr="00FF3F00">
        <w:trPr>
          <w:trHeight w:val="386"/>
        </w:trPr>
        <w:tc>
          <w:tcPr>
            <w:tcW w:w="3236" w:type="dxa"/>
          </w:tcPr>
          <w:p w14:paraId="696D4413" w14:textId="66D3A88F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E5BD" w14:textId="60F673A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176F9" w14:textId="69C0AC1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1D46" w14:textId="1F97761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F925" w14:textId="109AABA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FE3DDE0" w14:textId="0551673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(575)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3C3C7A0" w14:textId="30AA4A5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58CDF24E" w14:textId="7E570C9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6FD5887A" w14:textId="4C8B342F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DE1B0F8" w14:textId="03669B7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(575)</w:t>
            </w:r>
          </w:p>
        </w:tc>
      </w:tr>
      <w:tr w:rsidR="00FF3F00" w:rsidRPr="00987819" w14:paraId="236B94F2" w14:textId="77777777" w:rsidTr="00FF3F00">
        <w:trPr>
          <w:trHeight w:val="187"/>
        </w:trPr>
        <w:tc>
          <w:tcPr>
            <w:tcW w:w="3236" w:type="dxa"/>
          </w:tcPr>
          <w:p w14:paraId="31899239" w14:textId="104E9BFD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015E185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2144705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63910DA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7BFEAF7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D614AC8" w14:textId="1EF25DF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EC36F7" w14:textId="48F53156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(3)</w:t>
            </w:r>
          </w:p>
        </w:tc>
        <w:tc>
          <w:tcPr>
            <w:tcW w:w="1244" w:type="dxa"/>
            <w:vAlign w:val="bottom"/>
          </w:tcPr>
          <w:p w14:paraId="2189AE0D" w14:textId="782D565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0307F6FB" w14:textId="135DC4B8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87ECC2D" w14:textId="1265F2E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2</w:t>
            </w:r>
          </w:p>
        </w:tc>
      </w:tr>
      <w:tr w:rsidR="00FF3F00" w:rsidRPr="00987819" w14:paraId="4DBBDDEA" w14:textId="77777777" w:rsidTr="00FF3F00">
        <w:trPr>
          <w:trHeight w:val="187"/>
        </w:trPr>
        <w:tc>
          <w:tcPr>
            <w:tcW w:w="3236" w:type="dxa"/>
          </w:tcPr>
          <w:p w14:paraId="47EDD8A1" w14:textId="390FEBA1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E0AC" w14:textId="2D9BDCA5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0112" w14:textId="6A3645E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(1,061)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0087" w14:textId="5BB6FC40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1,061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F37F3" w14:textId="69A5D9F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0823752" w14:textId="1AA8CCC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E914105" w14:textId="58C3B5A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35783CF3" w14:textId="671D4BB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60C711D7" w14:textId="69EFA411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0043D98" w14:textId="29761D88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</w:tr>
      <w:tr w:rsidR="00FF3F00" w:rsidRPr="00987819" w14:paraId="31B080D2" w14:textId="77777777" w:rsidTr="00FF3F00">
        <w:trPr>
          <w:trHeight w:val="256"/>
        </w:trPr>
        <w:tc>
          <w:tcPr>
            <w:tcW w:w="3236" w:type="dxa"/>
          </w:tcPr>
          <w:p w14:paraId="79DB76C6" w14:textId="77777777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987819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05084" w14:textId="32DF9F4E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(134)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DA01C" w14:textId="42B4C4CA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(6)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428F0" w14:textId="040D721C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(51)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36611" w14:textId="75E049DB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(199)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7FF5CCA" w14:textId="530C80A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977737" w14:textId="3D8D3B78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1B138FC4" w14:textId="5BB4451F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(97)</w:t>
            </w:r>
          </w:p>
        </w:tc>
        <w:tc>
          <w:tcPr>
            <w:tcW w:w="1244" w:type="dxa"/>
            <w:vAlign w:val="bottom"/>
          </w:tcPr>
          <w:p w14:paraId="19B07CC2" w14:textId="0F5091ED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FC55DE8" w14:textId="3954D158" w:rsidR="00FF3F00" w:rsidRPr="0098781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(487)</w:t>
            </w:r>
          </w:p>
        </w:tc>
      </w:tr>
      <w:tr w:rsidR="00FF3F00" w:rsidRPr="00987819" w14:paraId="0DCDB89E" w14:textId="77777777" w:rsidTr="00FF3F00">
        <w:trPr>
          <w:trHeight w:val="213"/>
        </w:trPr>
        <w:tc>
          <w:tcPr>
            <w:tcW w:w="3236" w:type="dxa"/>
          </w:tcPr>
          <w:p w14:paraId="131E59EE" w14:textId="181E2095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</w:t>
            </w:r>
            <w:r w:rsidRPr="0098781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47EF2ED4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5D3F9B1D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(4)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12CDB153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(27)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4094A400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600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8D75E91" w14:textId="261A0110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2710B93" w14:textId="31F921AA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987819">
              <w:rPr>
                <w:sz w:val="26"/>
                <w:szCs w:val="26"/>
              </w:rPr>
              <w:t>(3)</w:t>
            </w:r>
          </w:p>
        </w:tc>
        <w:tc>
          <w:tcPr>
            <w:tcW w:w="1244" w:type="dxa"/>
            <w:vAlign w:val="bottom"/>
          </w:tcPr>
          <w:p w14:paraId="6160CB47" w14:textId="19088D9C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2D7C3F15" w14:textId="2ED8556B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24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53C588" w14:textId="5A679E00" w:rsidR="00FF3F00" w:rsidRPr="00987819" w:rsidRDefault="00FF3F00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987819">
              <w:rPr>
                <w:sz w:val="26"/>
                <w:szCs w:val="26"/>
              </w:rPr>
              <w:t>598</w:t>
            </w:r>
          </w:p>
        </w:tc>
      </w:tr>
      <w:tr w:rsidR="00FF3F00" w:rsidRPr="00987819" w14:paraId="68EE134A" w14:textId="77777777" w:rsidTr="00FF3F00">
        <w:trPr>
          <w:trHeight w:val="442"/>
        </w:trPr>
        <w:tc>
          <w:tcPr>
            <w:tcW w:w="3236" w:type="dxa"/>
          </w:tcPr>
          <w:p w14:paraId="28304072" w14:textId="7E8ACDE5" w:rsidR="00FF3F00" w:rsidRPr="0098781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9878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9878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E965BB5" w14:textId="12326868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87819">
              <w:rPr>
                <w:b/>
                <w:bCs/>
                <w:sz w:val="26"/>
                <w:szCs w:val="26"/>
              </w:rPr>
              <w:t>637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948FC74" w14:textId="0DABB05E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009D5D8" w14:textId="0D82AFFB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991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45D81EF" w14:textId="3EEF4E20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8,265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24E65B8" w14:textId="38F59A59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A3072D" w14:textId="65762A9E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244" w:type="dxa"/>
            <w:vAlign w:val="bottom"/>
          </w:tcPr>
          <w:p w14:paraId="52E578CF" w14:textId="45599727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1,341</w:t>
            </w:r>
          </w:p>
        </w:tc>
        <w:tc>
          <w:tcPr>
            <w:tcW w:w="1244" w:type="dxa"/>
            <w:vAlign w:val="bottom"/>
          </w:tcPr>
          <w:p w14:paraId="3ED969CC" w14:textId="2E537EB1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87819">
              <w:rPr>
                <w:b/>
                <w:bCs/>
                <w:sz w:val="26"/>
                <w:szCs w:val="26"/>
              </w:rPr>
              <w:t>332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4A13EAB" w14:textId="75985A08" w:rsidR="00FF3F00" w:rsidRPr="00987819" w:rsidRDefault="00FF3F00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87819">
              <w:rPr>
                <w:b/>
                <w:bCs/>
                <w:sz w:val="26"/>
                <w:szCs w:val="26"/>
              </w:rPr>
              <w:t>11,816</w:t>
            </w:r>
          </w:p>
        </w:tc>
      </w:tr>
    </w:tbl>
    <w:p w14:paraId="110C7AF7" w14:textId="0CF49AFB" w:rsidR="00E15B5A" w:rsidRPr="00987819" w:rsidRDefault="00E15B5A" w:rsidP="0053352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987819" w:rsidSect="00C21744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987819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987819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987819" w:rsidRDefault="00526A0D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987819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987819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024AF801" w:rsidR="00526A0D" w:rsidRPr="0098781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9878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D151D"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76" w:type="pct"/>
            <w:vAlign w:val="bottom"/>
          </w:tcPr>
          <w:p w14:paraId="695EE7E6" w14:textId="0F9BD86F" w:rsidR="00526A0D" w:rsidRPr="00987819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390</w:t>
            </w:r>
          </w:p>
        </w:tc>
      </w:tr>
      <w:tr w:rsidR="0007080C" w:rsidRPr="00987819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07080C" w:rsidRPr="0098781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18ACA591" w:rsidR="0007080C" w:rsidRPr="00987819" w:rsidRDefault="002E72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43</w:t>
            </w:r>
          </w:p>
        </w:tc>
      </w:tr>
      <w:tr w:rsidR="0007080C" w:rsidRPr="00987819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07080C" w:rsidRPr="0098781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53798DDA" w:rsidR="0007080C" w:rsidRPr="00987819" w:rsidRDefault="002E7242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(6</w:t>
            </w:r>
            <w:r w:rsidR="00EA308F" w:rsidRPr="00987819">
              <w:rPr>
                <w:rFonts w:asciiTheme="majorBidi" w:hAnsiTheme="majorBidi" w:cstheme="majorBidi"/>
              </w:rPr>
              <w:t>5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</w:tr>
      <w:tr w:rsidR="0007080C" w:rsidRPr="00987819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48391B5A" w:rsidR="0007080C" w:rsidRPr="0098781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536CA"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536CA"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536CA"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D151D" w:rsidRPr="0098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587B562F" w:rsidR="0007080C" w:rsidRPr="00987819" w:rsidRDefault="002E7242" w:rsidP="0053352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36</w:t>
            </w:r>
            <w:r w:rsidR="00EA308F" w:rsidRPr="00987819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01D5691D" w14:textId="5394574C" w:rsidR="00303A90" w:rsidRPr="00987819" w:rsidRDefault="00303A9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987819" w:rsidRDefault="00262831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987819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987819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878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878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987819" w14:paraId="2B513D99" w14:textId="77777777" w:rsidTr="004E3076">
        <w:trPr>
          <w:tblHeader/>
        </w:trPr>
        <w:tc>
          <w:tcPr>
            <w:tcW w:w="4158" w:type="dxa"/>
          </w:tcPr>
          <w:p w14:paraId="6A06686B" w14:textId="5E1925D3" w:rsidR="00D54B8C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98781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87165A" w:rsidRPr="00987819">
              <w:rPr>
                <w:b/>
                <w:bCs/>
                <w:i/>
                <w:iCs/>
              </w:rPr>
              <w:t>30</w:t>
            </w:r>
            <w:r w:rsidRPr="00987819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12E0BC06" w14:textId="058C9093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5299DBEA" w14:textId="2FFE9978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3968083" w14:textId="32906ED5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FCD1FFE" w14:textId="52ADB9D2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B8C" w:rsidRPr="00987819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98781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5F36" w:rsidRPr="00987819" w14:paraId="2BCD1219" w14:textId="77777777" w:rsidTr="004E3076">
        <w:tc>
          <w:tcPr>
            <w:tcW w:w="4158" w:type="dxa"/>
          </w:tcPr>
          <w:p w14:paraId="466633C1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87819">
              <w:rPr>
                <w:rFonts w:ascii="Angsana New" w:hAnsi="Angsana New"/>
                <w:sz w:val="30"/>
                <w:szCs w:val="30"/>
              </w:rPr>
              <w:t>1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9DC5BA3" w14:textId="3538B543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128,268</w:t>
            </w:r>
          </w:p>
        </w:tc>
        <w:tc>
          <w:tcPr>
            <w:tcW w:w="1283" w:type="dxa"/>
          </w:tcPr>
          <w:p w14:paraId="75B464F6" w14:textId="6032FDFF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81,239</w:t>
            </w:r>
          </w:p>
        </w:tc>
        <w:tc>
          <w:tcPr>
            <w:tcW w:w="1282" w:type="dxa"/>
          </w:tcPr>
          <w:p w14:paraId="24922F06" w14:textId="6EE4CDB4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54,025</w:t>
            </w:r>
          </w:p>
        </w:tc>
        <w:tc>
          <w:tcPr>
            <w:tcW w:w="1283" w:type="dxa"/>
          </w:tcPr>
          <w:p w14:paraId="1722C430" w14:textId="7DF5F39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46,960</w:t>
            </w:r>
          </w:p>
        </w:tc>
      </w:tr>
      <w:tr w:rsidR="00913AE6" w:rsidRPr="00987819" w14:paraId="0069E6BB" w14:textId="77777777" w:rsidTr="004E3076">
        <w:tc>
          <w:tcPr>
            <w:tcW w:w="4158" w:type="dxa"/>
          </w:tcPr>
          <w:p w14:paraId="119224D1" w14:textId="7D1FD4F7" w:rsidR="00913AE6" w:rsidRPr="00987819" w:rsidRDefault="00913AE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82" w:type="dxa"/>
          </w:tcPr>
          <w:p w14:paraId="2E9B1EDF" w14:textId="125B8570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rPr>
                <w:rFonts w:hint="cs"/>
                <w:cs/>
              </w:rPr>
              <w:t>4</w:t>
            </w:r>
          </w:p>
        </w:tc>
        <w:tc>
          <w:tcPr>
            <w:tcW w:w="1283" w:type="dxa"/>
          </w:tcPr>
          <w:p w14:paraId="0FFC2CA7" w14:textId="7CADF898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1282" w:type="dxa"/>
          </w:tcPr>
          <w:p w14:paraId="5849BBC3" w14:textId="207EC4C7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-</w:t>
            </w:r>
          </w:p>
        </w:tc>
        <w:tc>
          <w:tcPr>
            <w:tcW w:w="1283" w:type="dxa"/>
          </w:tcPr>
          <w:p w14:paraId="1FB5116B" w14:textId="22A18931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-</w:t>
            </w:r>
          </w:p>
        </w:tc>
      </w:tr>
      <w:tr w:rsidR="00913AE6" w:rsidRPr="00987819" w14:paraId="4EE288E4" w14:textId="77777777" w:rsidTr="004E3076">
        <w:tc>
          <w:tcPr>
            <w:tcW w:w="4158" w:type="dxa"/>
          </w:tcPr>
          <w:p w14:paraId="12440EBD" w14:textId="025321D7" w:rsidR="00913AE6" w:rsidRPr="00987819" w:rsidRDefault="00913AE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 w:rsidR="00204AFC" w:rsidRPr="00987819">
              <w:rPr>
                <w:rFonts w:ascii="Angsana New" w:hAnsi="Angsana New" w:hint="cs"/>
                <w:sz w:val="30"/>
                <w:szCs w:val="30"/>
                <w:cs/>
              </w:rPr>
              <w:t>จำหน่า</w:t>
            </w:r>
            <w:r w:rsidR="0071210F" w:rsidRPr="00987819">
              <w:rPr>
                <w:rFonts w:ascii="Angsana New" w:hAnsi="Angsana New" w:hint="cs"/>
                <w:sz w:val="30"/>
                <w:szCs w:val="30"/>
                <w:cs/>
              </w:rPr>
              <w:t>ยเงินลงทุน</w:t>
            </w:r>
            <w:r w:rsidR="00204AFC" w:rsidRPr="00987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4AFC" w:rsidRPr="00987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04AFC" w:rsidRPr="00987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04AFC" w:rsidRPr="00987819">
              <w:rPr>
                <w:rFonts w:ascii="Angsana New" w:hAnsi="Angsana New"/>
                <w:i/>
                <w:iCs/>
                <w:sz w:val="30"/>
                <w:szCs w:val="30"/>
              </w:rPr>
              <w:t>7)</w:t>
            </w:r>
          </w:p>
        </w:tc>
        <w:tc>
          <w:tcPr>
            <w:tcW w:w="1282" w:type="dxa"/>
          </w:tcPr>
          <w:p w14:paraId="57F61AA3" w14:textId="4AD43FBB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(3,</w:t>
            </w:r>
            <w:r w:rsidR="00204AFC" w:rsidRPr="00987819">
              <w:t>857</w:t>
            </w:r>
            <w:r w:rsidRPr="00987819">
              <w:t>)</w:t>
            </w:r>
          </w:p>
        </w:tc>
        <w:tc>
          <w:tcPr>
            <w:tcW w:w="1283" w:type="dxa"/>
          </w:tcPr>
          <w:p w14:paraId="1768BEFA" w14:textId="3926CC77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1282" w:type="dxa"/>
          </w:tcPr>
          <w:p w14:paraId="2873358B" w14:textId="3A4FCE13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-</w:t>
            </w:r>
          </w:p>
        </w:tc>
        <w:tc>
          <w:tcPr>
            <w:tcW w:w="1283" w:type="dxa"/>
          </w:tcPr>
          <w:p w14:paraId="66D9DC3A" w14:textId="2A18F1EC" w:rsidR="00913AE6" w:rsidRPr="00987819" w:rsidRDefault="00913AE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-</w:t>
            </w:r>
          </w:p>
        </w:tc>
      </w:tr>
      <w:tr w:rsidR="004F5F36" w:rsidRPr="00987819" w14:paraId="46E2E972" w14:textId="77777777" w:rsidTr="004E3076">
        <w:tc>
          <w:tcPr>
            <w:tcW w:w="4158" w:type="dxa"/>
          </w:tcPr>
          <w:p w14:paraId="753C0672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987819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AD03A8D" w14:textId="4280214C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987819">
              <w:rPr>
                <w:rFonts w:hint="cs"/>
                <w:color w:val="000000" w:themeColor="text1"/>
                <w:cs/>
              </w:rPr>
              <w:t>11</w:t>
            </w:r>
            <w:r w:rsidR="0096479C" w:rsidRPr="00987819">
              <w:rPr>
                <w:color w:val="000000" w:themeColor="text1"/>
              </w:rPr>
              <w:t>7,931</w:t>
            </w:r>
          </w:p>
        </w:tc>
        <w:tc>
          <w:tcPr>
            <w:tcW w:w="1283" w:type="dxa"/>
          </w:tcPr>
          <w:p w14:paraId="416305DE" w14:textId="023F1F1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987819">
              <w:rPr>
                <w:color w:val="000000" w:themeColor="text1"/>
              </w:rPr>
              <w:t>14,433</w:t>
            </w:r>
          </w:p>
        </w:tc>
        <w:tc>
          <w:tcPr>
            <w:tcW w:w="1282" w:type="dxa"/>
          </w:tcPr>
          <w:p w14:paraId="0EE4FCE7" w14:textId="2448E751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24,</w:t>
            </w:r>
            <w:r w:rsidR="0096479C" w:rsidRPr="00987819">
              <w:t>100</w:t>
            </w:r>
          </w:p>
        </w:tc>
        <w:tc>
          <w:tcPr>
            <w:tcW w:w="1283" w:type="dxa"/>
          </w:tcPr>
          <w:p w14:paraId="01C6E8F0" w14:textId="2CED34A1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-</w:t>
            </w:r>
          </w:p>
        </w:tc>
      </w:tr>
      <w:tr w:rsidR="004F5F36" w:rsidRPr="00987819" w14:paraId="5765AE13" w14:textId="77777777" w:rsidTr="004E3076">
        <w:tc>
          <w:tcPr>
            <w:tcW w:w="4158" w:type="dxa"/>
          </w:tcPr>
          <w:p w14:paraId="0A22A558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6E2DCCCD" w14:textId="4C731FA5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(</w:t>
            </w:r>
            <w:r w:rsidR="00913AE6" w:rsidRPr="00987819">
              <w:rPr>
                <w:color w:val="000000" w:themeColor="text1"/>
              </w:rPr>
              <w:t>109</w:t>
            </w:r>
            <w:r w:rsidR="0096479C" w:rsidRPr="00987819">
              <w:rPr>
                <w:color w:val="000000" w:themeColor="text1"/>
              </w:rPr>
              <w:t>,536</w:t>
            </w:r>
            <w:r w:rsidR="00A26124" w:rsidRPr="00987819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6E16B846" w14:textId="52AFF3E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(8,535)</w:t>
            </w:r>
          </w:p>
        </w:tc>
        <w:tc>
          <w:tcPr>
            <w:tcW w:w="1282" w:type="dxa"/>
          </w:tcPr>
          <w:p w14:paraId="78A85388" w14:textId="6E4529F7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</w:t>
            </w:r>
            <w:r w:rsidR="0096479C" w:rsidRPr="00987819">
              <w:t>17,911</w:t>
            </w:r>
            <w:r w:rsidRPr="00987819">
              <w:t>)</w:t>
            </w:r>
          </w:p>
        </w:tc>
        <w:tc>
          <w:tcPr>
            <w:tcW w:w="1283" w:type="dxa"/>
          </w:tcPr>
          <w:p w14:paraId="6C997D38" w14:textId="2551B92F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(3,754)</w:t>
            </w:r>
          </w:p>
        </w:tc>
      </w:tr>
      <w:tr w:rsidR="004F5F36" w:rsidRPr="00987819" w14:paraId="26757D5C" w14:textId="77777777" w:rsidTr="004E3076">
        <w:tc>
          <w:tcPr>
            <w:tcW w:w="4158" w:type="dxa"/>
          </w:tcPr>
          <w:p w14:paraId="72D3FBEC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49747196" w14:textId="094048F4" w:rsidR="004F5F36" w:rsidRPr="00987819" w:rsidRDefault="00204AFC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  <w:cs/>
              </w:rPr>
            </w:pPr>
            <w:r w:rsidRPr="00987819">
              <w:rPr>
                <w:color w:val="000000" w:themeColor="text1"/>
              </w:rPr>
              <w:t>72</w:t>
            </w:r>
          </w:p>
        </w:tc>
        <w:tc>
          <w:tcPr>
            <w:tcW w:w="1283" w:type="dxa"/>
          </w:tcPr>
          <w:p w14:paraId="13367437" w14:textId="48C720B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27</w:t>
            </w:r>
          </w:p>
        </w:tc>
        <w:tc>
          <w:tcPr>
            <w:tcW w:w="1282" w:type="dxa"/>
          </w:tcPr>
          <w:p w14:paraId="2B152AF6" w14:textId="65747AAD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37</w:t>
            </w:r>
          </w:p>
        </w:tc>
        <w:tc>
          <w:tcPr>
            <w:tcW w:w="1283" w:type="dxa"/>
          </w:tcPr>
          <w:p w14:paraId="661DF60F" w14:textId="09F09202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9</w:t>
            </w:r>
          </w:p>
        </w:tc>
      </w:tr>
      <w:tr w:rsidR="004F5F36" w:rsidRPr="00987819" w14:paraId="05C1B9C2" w14:textId="77777777" w:rsidTr="004E3076">
        <w:tc>
          <w:tcPr>
            <w:tcW w:w="4158" w:type="dxa"/>
          </w:tcPr>
          <w:p w14:paraId="59B595F7" w14:textId="34BDD52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26470816" w14:textId="5F35DFC8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336</w:t>
            </w:r>
          </w:p>
        </w:tc>
        <w:tc>
          <w:tcPr>
            <w:tcW w:w="1283" w:type="dxa"/>
          </w:tcPr>
          <w:p w14:paraId="0E0E084A" w14:textId="1DCB8E35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987819">
              <w:t>2</w:t>
            </w:r>
            <w:r w:rsidRPr="00987819">
              <w:rPr>
                <w:rFonts w:hint="cs"/>
                <w:cs/>
              </w:rPr>
              <w:t>61</w:t>
            </w:r>
          </w:p>
        </w:tc>
        <w:tc>
          <w:tcPr>
            <w:tcW w:w="1282" w:type="dxa"/>
          </w:tcPr>
          <w:p w14:paraId="4B60BF9F" w14:textId="40932F77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-</w:t>
            </w:r>
          </w:p>
        </w:tc>
        <w:tc>
          <w:tcPr>
            <w:tcW w:w="1283" w:type="dxa"/>
          </w:tcPr>
          <w:p w14:paraId="59A40E34" w14:textId="36FB41B9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-</w:t>
            </w:r>
          </w:p>
        </w:tc>
      </w:tr>
      <w:tr w:rsidR="004F5F36" w:rsidRPr="00987819" w14:paraId="5F79DD8D" w14:textId="77777777" w:rsidTr="004E3076">
        <w:tc>
          <w:tcPr>
            <w:tcW w:w="4158" w:type="dxa"/>
          </w:tcPr>
          <w:p w14:paraId="72101C1C" w14:textId="531C5003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6F135994" w14:textId="49680F47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306</w:t>
            </w:r>
          </w:p>
        </w:tc>
        <w:tc>
          <w:tcPr>
            <w:tcW w:w="1283" w:type="dxa"/>
          </w:tcPr>
          <w:p w14:paraId="546062E6" w14:textId="22E21000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(541)</w:t>
            </w:r>
          </w:p>
        </w:tc>
        <w:tc>
          <w:tcPr>
            <w:tcW w:w="1282" w:type="dxa"/>
          </w:tcPr>
          <w:p w14:paraId="10BEED32" w14:textId="6990C24B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-</w:t>
            </w:r>
          </w:p>
        </w:tc>
        <w:tc>
          <w:tcPr>
            <w:tcW w:w="1283" w:type="dxa"/>
          </w:tcPr>
          <w:p w14:paraId="079E5043" w14:textId="2814CBB5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987819">
              <w:t>-</w:t>
            </w:r>
          </w:p>
        </w:tc>
      </w:tr>
      <w:tr w:rsidR="004F5F36" w:rsidRPr="00987819" w14:paraId="1AF838AA" w14:textId="77777777" w:rsidTr="00C01D4B">
        <w:tc>
          <w:tcPr>
            <w:tcW w:w="4158" w:type="dxa"/>
          </w:tcPr>
          <w:p w14:paraId="4E04698E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987819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56EB9BCC" w:rsidR="004F5F36" w:rsidRPr="00987819" w:rsidRDefault="00C96A3A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(</w:t>
            </w:r>
            <w:r w:rsidR="00904360" w:rsidRPr="00987819">
              <w:rPr>
                <w:rFonts w:hint="cs"/>
                <w:color w:val="000000" w:themeColor="text1"/>
                <w:cs/>
              </w:rPr>
              <w:t>2</w:t>
            </w:r>
            <w:r w:rsidRPr="00987819">
              <w:rPr>
                <w:color w:val="000000" w:themeColor="text1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0EBE8167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987819">
              <w:rPr>
                <w:color w:val="000000" w:themeColor="text1"/>
              </w:rPr>
              <w:t>(32)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717A9DD2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-</w:t>
            </w:r>
          </w:p>
        </w:tc>
        <w:tc>
          <w:tcPr>
            <w:tcW w:w="1283" w:type="dxa"/>
            <w:vAlign w:val="bottom"/>
          </w:tcPr>
          <w:p w14:paraId="45B3BA20" w14:textId="29622F7C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987819">
              <w:t>-</w:t>
            </w:r>
          </w:p>
        </w:tc>
      </w:tr>
      <w:tr w:rsidR="004F5F36" w:rsidRPr="00987819" w14:paraId="27EAC21B" w14:textId="77777777" w:rsidTr="004E3076">
        <w:tc>
          <w:tcPr>
            <w:tcW w:w="4158" w:type="dxa"/>
          </w:tcPr>
          <w:p w14:paraId="00588341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87819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EB00697" w14:textId="5F77438B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987819">
              <w:rPr>
                <w:b/>
                <w:bCs/>
              </w:rPr>
              <w:t>1</w:t>
            </w:r>
            <w:r w:rsidR="00204AFC" w:rsidRPr="00987819">
              <w:rPr>
                <w:b/>
                <w:bCs/>
              </w:rPr>
              <w:t>33</w:t>
            </w:r>
            <w:r w:rsidRPr="00987819">
              <w:rPr>
                <w:b/>
                <w:bCs/>
              </w:rPr>
              <w:t>,</w:t>
            </w:r>
            <w:r w:rsidR="00204AFC" w:rsidRPr="00987819">
              <w:rPr>
                <w:b/>
                <w:bCs/>
              </w:rPr>
              <w:t>522</w:t>
            </w:r>
          </w:p>
        </w:tc>
        <w:tc>
          <w:tcPr>
            <w:tcW w:w="1283" w:type="dxa"/>
          </w:tcPr>
          <w:p w14:paraId="21F9AE9E" w14:textId="1BE4679B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86,852</w:t>
            </w:r>
          </w:p>
        </w:tc>
        <w:tc>
          <w:tcPr>
            <w:tcW w:w="1282" w:type="dxa"/>
          </w:tcPr>
          <w:p w14:paraId="02ACAA82" w14:textId="7AE2ADA6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60,251</w:t>
            </w:r>
          </w:p>
        </w:tc>
        <w:tc>
          <w:tcPr>
            <w:tcW w:w="1283" w:type="dxa"/>
          </w:tcPr>
          <w:p w14:paraId="3515FF2A" w14:textId="2B9AF46E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43,215</w:t>
            </w:r>
          </w:p>
        </w:tc>
      </w:tr>
      <w:tr w:rsidR="004F5F36" w:rsidRPr="00987819" w14:paraId="117812B0" w14:textId="77777777" w:rsidTr="002B428C">
        <w:tc>
          <w:tcPr>
            <w:tcW w:w="4158" w:type="dxa"/>
            <w:vAlign w:val="bottom"/>
          </w:tcPr>
          <w:p w14:paraId="74255A1A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987819">
              <w:rPr>
                <w:i/>
                <w:iCs/>
                <w:cs/>
              </w:rPr>
              <w:t>หัก</w:t>
            </w:r>
            <w:r w:rsidRPr="00987819">
              <w:tab/>
            </w:r>
            <w:r w:rsidRPr="00987819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987819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</w:tcPr>
          <w:p w14:paraId="1C9F837E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</w:p>
          <w:p w14:paraId="57FE7E8C" w14:textId="0C4FB069" w:rsidR="00C96A3A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(6,293)</w:t>
            </w:r>
          </w:p>
        </w:tc>
        <w:tc>
          <w:tcPr>
            <w:tcW w:w="1283" w:type="dxa"/>
          </w:tcPr>
          <w:p w14:paraId="44A4F912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spacing w:line="240" w:lineRule="auto"/>
              <w:ind w:right="21"/>
            </w:pPr>
          </w:p>
          <w:p w14:paraId="5949984D" w14:textId="07F405C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(3,615)</w:t>
            </w:r>
          </w:p>
        </w:tc>
        <w:tc>
          <w:tcPr>
            <w:tcW w:w="1282" w:type="dxa"/>
            <w:vAlign w:val="bottom"/>
          </w:tcPr>
          <w:p w14:paraId="77649AD6" w14:textId="2CF1ED9D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987819">
              <w:t>(300)</w:t>
            </w:r>
          </w:p>
        </w:tc>
        <w:tc>
          <w:tcPr>
            <w:tcW w:w="1283" w:type="dxa"/>
            <w:vAlign w:val="bottom"/>
          </w:tcPr>
          <w:p w14:paraId="6994EDEA" w14:textId="32AED6C6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987819">
              <w:t>(300)</w:t>
            </w:r>
          </w:p>
        </w:tc>
      </w:tr>
      <w:tr w:rsidR="004F5F36" w:rsidRPr="00987819" w14:paraId="01755706" w14:textId="77777777" w:rsidTr="004E3076">
        <w:tc>
          <w:tcPr>
            <w:tcW w:w="4158" w:type="dxa"/>
          </w:tcPr>
          <w:p w14:paraId="467193E6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987819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1DA3E3EC" w:rsidR="004F5F36" w:rsidRPr="00987819" w:rsidRDefault="00C96A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(3,146)</w:t>
            </w:r>
          </w:p>
        </w:tc>
        <w:tc>
          <w:tcPr>
            <w:tcW w:w="1283" w:type="dxa"/>
          </w:tcPr>
          <w:p w14:paraId="5567DEFC" w14:textId="1007A696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(6,700)</w:t>
            </w:r>
          </w:p>
        </w:tc>
        <w:tc>
          <w:tcPr>
            <w:tcW w:w="1282" w:type="dxa"/>
          </w:tcPr>
          <w:p w14:paraId="0CE254EC" w14:textId="056D2162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987819">
              <w:t>-</w:t>
            </w:r>
          </w:p>
        </w:tc>
        <w:tc>
          <w:tcPr>
            <w:tcW w:w="1283" w:type="dxa"/>
          </w:tcPr>
          <w:p w14:paraId="61E0A05F" w14:textId="53342783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987819">
              <w:t>(5,900)</w:t>
            </w:r>
          </w:p>
        </w:tc>
      </w:tr>
      <w:tr w:rsidR="004F5F36" w:rsidRPr="00987819" w14:paraId="5AC9D180" w14:textId="77777777" w:rsidTr="004E3076">
        <w:tc>
          <w:tcPr>
            <w:tcW w:w="4158" w:type="dxa"/>
          </w:tcPr>
          <w:p w14:paraId="0D9833FC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87819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687CBC73" w:rsidR="004F5F36" w:rsidRPr="00987819" w:rsidRDefault="00C96A3A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(16,188)</w:t>
            </w:r>
          </w:p>
        </w:tc>
        <w:tc>
          <w:tcPr>
            <w:tcW w:w="1283" w:type="dxa"/>
          </w:tcPr>
          <w:p w14:paraId="12143F45" w14:textId="46C918A9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987819">
              <w:t>(790)</w:t>
            </w:r>
          </w:p>
        </w:tc>
        <w:tc>
          <w:tcPr>
            <w:tcW w:w="1282" w:type="dxa"/>
            <w:vAlign w:val="bottom"/>
          </w:tcPr>
          <w:p w14:paraId="2DCBED35" w14:textId="74DAB560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987819">
              <w:t>(2,500)</w:t>
            </w:r>
          </w:p>
        </w:tc>
        <w:tc>
          <w:tcPr>
            <w:tcW w:w="1283" w:type="dxa"/>
            <w:vAlign w:val="bottom"/>
          </w:tcPr>
          <w:p w14:paraId="0357CFC1" w14:textId="383F80BC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987819">
              <w:t>-</w:t>
            </w:r>
          </w:p>
        </w:tc>
      </w:tr>
      <w:tr w:rsidR="004F5F36" w:rsidRPr="00987819" w14:paraId="336244D4" w14:textId="77777777" w:rsidTr="004E3076">
        <w:tc>
          <w:tcPr>
            <w:tcW w:w="4158" w:type="dxa"/>
          </w:tcPr>
          <w:p w14:paraId="0B770E68" w14:textId="52819234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87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7165A" w:rsidRPr="0098781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717060FA" w14:textId="22F61CE5" w:rsidR="004F5F36" w:rsidRPr="00987819" w:rsidRDefault="00C96A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987819">
              <w:rPr>
                <w:b/>
                <w:bCs/>
              </w:rPr>
              <w:t>107,895</w:t>
            </w:r>
          </w:p>
        </w:tc>
        <w:tc>
          <w:tcPr>
            <w:tcW w:w="1283" w:type="dxa"/>
          </w:tcPr>
          <w:p w14:paraId="7F4555AC" w14:textId="14F343D6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75,747</w:t>
            </w:r>
          </w:p>
        </w:tc>
        <w:tc>
          <w:tcPr>
            <w:tcW w:w="1282" w:type="dxa"/>
          </w:tcPr>
          <w:p w14:paraId="21F49542" w14:textId="76F1756F" w:rsidR="004F5F36" w:rsidRPr="00987819" w:rsidRDefault="002E7242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57,451</w:t>
            </w:r>
          </w:p>
        </w:tc>
        <w:tc>
          <w:tcPr>
            <w:tcW w:w="1283" w:type="dxa"/>
          </w:tcPr>
          <w:p w14:paraId="3F0EBC80" w14:textId="192D95ED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987819">
              <w:rPr>
                <w:b/>
                <w:bCs/>
              </w:rPr>
              <w:t>37,015</w:t>
            </w:r>
          </w:p>
        </w:tc>
      </w:tr>
    </w:tbl>
    <w:p w14:paraId="7B4B6D5F" w14:textId="77777777" w:rsidR="0039397E" w:rsidRPr="00987819" w:rsidRDefault="0039397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AEC1D77" w14:textId="77777777" w:rsidR="00CA10FA" w:rsidRPr="00987819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56E18DE" w14:textId="7D2017EC" w:rsidR="00CA10FA" w:rsidRPr="00987819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/>
          <w:cs/>
        </w:rPr>
        <w:t>เมื่อวันที่</w:t>
      </w:r>
      <w:r w:rsidRPr="00987819">
        <w:rPr>
          <w:rFonts w:asciiTheme="majorBidi" w:hAnsiTheme="majorBidi" w:hint="cs"/>
          <w:cs/>
        </w:rPr>
        <w:t xml:space="preserve"> </w:t>
      </w:r>
      <w:r w:rsidRPr="00987819">
        <w:rPr>
          <w:rFonts w:asciiTheme="majorBidi" w:hAnsiTheme="majorBidi"/>
        </w:rPr>
        <w:t xml:space="preserve">9 </w:t>
      </w:r>
      <w:r w:rsidRPr="00987819">
        <w:rPr>
          <w:rFonts w:asciiTheme="majorBidi" w:hAnsiTheme="majorBidi" w:hint="cs"/>
          <w:cs/>
        </w:rPr>
        <w:t xml:space="preserve">กุมภาพันธ์ </w:t>
      </w:r>
      <w:r w:rsidRPr="00987819">
        <w:rPr>
          <w:rFonts w:asciiTheme="majorBidi" w:hAnsiTheme="majorBidi"/>
        </w:rPr>
        <w:t xml:space="preserve">2567 </w:t>
      </w:r>
      <w:r w:rsidRPr="00987819">
        <w:rPr>
          <w:rFonts w:asciiTheme="majorBidi" w:hAnsiTheme="majorBidi"/>
          <w:cs/>
        </w:rPr>
        <w:t>บริษัทได้</w:t>
      </w:r>
      <w:r w:rsidR="0031733F" w:rsidRPr="00987819">
        <w:rPr>
          <w:rFonts w:asciiTheme="majorBidi" w:hAnsiTheme="majorBidi"/>
          <w:cs/>
        </w:rPr>
        <w:t>ออกและเสนอขายตั๋วแลกเงินระยะสั้น</w:t>
      </w:r>
      <w:r w:rsidRPr="00987819">
        <w:rPr>
          <w:rFonts w:asciiTheme="majorBidi" w:hAnsiTheme="majorBidi"/>
          <w:cs/>
        </w:rPr>
        <w:t xml:space="preserve">กับสถาบันการเงินแห่งหนึ่ง </w:t>
      </w:r>
      <w:r w:rsidRPr="00987819">
        <w:rPr>
          <w:rFonts w:asciiTheme="majorBidi" w:hAnsiTheme="majorBidi" w:hint="cs"/>
          <w:cs/>
        </w:rPr>
        <w:t>จำนว</w:t>
      </w:r>
      <w:r w:rsidR="0031733F" w:rsidRPr="00987819">
        <w:rPr>
          <w:rFonts w:asciiTheme="majorBidi" w:hAnsiTheme="majorBidi" w:hint="cs"/>
          <w:cs/>
        </w:rPr>
        <w:t xml:space="preserve">น </w:t>
      </w:r>
      <w:r w:rsidRPr="00987819">
        <w:rPr>
          <w:rFonts w:asciiTheme="majorBidi" w:hAnsiTheme="majorBidi"/>
        </w:rPr>
        <w:t>1,000</w:t>
      </w:r>
      <w:r w:rsidRPr="00987819">
        <w:rPr>
          <w:rFonts w:asciiTheme="majorBidi" w:hAnsiTheme="majorBidi"/>
          <w:cs/>
        </w:rPr>
        <w:t xml:space="preserve"> ล้านบาท อัตราดอกเบี้ย</w:t>
      </w:r>
      <w:r w:rsidR="007120C3" w:rsidRPr="00987819">
        <w:rPr>
          <w:rFonts w:asciiTheme="majorBidi" w:hAnsiTheme="majorBidi" w:hint="cs"/>
          <w:cs/>
        </w:rPr>
        <w:t>ร้อยละ</w:t>
      </w:r>
      <w:r w:rsidRPr="00987819">
        <w:rPr>
          <w:rFonts w:asciiTheme="majorBidi" w:hAnsiTheme="majorBidi"/>
          <w:cs/>
        </w:rPr>
        <w:t xml:space="preserve"> </w:t>
      </w:r>
      <w:r w:rsidRPr="00987819">
        <w:rPr>
          <w:rFonts w:asciiTheme="majorBidi" w:hAnsiTheme="majorBidi"/>
        </w:rPr>
        <w:t>2.</w:t>
      </w:r>
      <w:r w:rsidR="007120C3" w:rsidRPr="00987819">
        <w:rPr>
          <w:rFonts w:asciiTheme="majorBidi" w:hAnsiTheme="majorBidi"/>
        </w:rPr>
        <w:t>60</w:t>
      </w:r>
      <w:r w:rsidRPr="00987819">
        <w:rPr>
          <w:rFonts w:asciiTheme="majorBidi" w:hAnsiTheme="majorBidi"/>
          <w:cs/>
        </w:rPr>
        <w:t xml:space="preserve"> ต่อป</w:t>
      </w:r>
      <w:r w:rsidRPr="00987819">
        <w:rPr>
          <w:rFonts w:asciiTheme="majorBidi" w:hAnsiTheme="majorBidi" w:hint="cs"/>
          <w:cs/>
        </w:rPr>
        <w:t>ี โดย</w:t>
      </w:r>
      <w:r w:rsidRPr="00987819">
        <w:rPr>
          <w:rFonts w:asciiTheme="majorBidi" w:hAnsiTheme="majorBidi"/>
          <w:cs/>
        </w:rPr>
        <w:t>ครบกำหนดชำระ</w:t>
      </w:r>
      <w:r w:rsidRPr="00987819">
        <w:rPr>
          <w:rFonts w:asciiTheme="majorBidi" w:hAnsiTheme="majorBidi" w:hint="cs"/>
          <w:cs/>
        </w:rPr>
        <w:t xml:space="preserve">คืนในวันที่ </w:t>
      </w:r>
      <w:r w:rsidRPr="00987819">
        <w:rPr>
          <w:rFonts w:asciiTheme="majorBidi" w:hAnsiTheme="majorBidi"/>
        </w:rPr>
        <w:t xml:space="preserve">11 </w:t>
      </w:r>
      <w:r w:rsidRPr="00987819">
        <w:rPr>
          <w:rFonts w:asciiTheme="majorBidi" w:hAnsiTheme="majorBidi" w:hint="cs"/>
          <w:cs/>
        </w:rPr>
        <w:t xml:space="preserve">มีนาคม </w:t>
      </w:r>
      <w:r w:rsidRPr="00987819">
        <w:rPr>
          <w:rFonts w:asciiTheme="majorBidi" w:hAnsiTheme="majorBidi"/>
        </w:rPr>
        <w:t>2567</w:t>
      </w:r>
    </w:p>
    <w:p w14:paraId="1CA77909" w14:textId="77777777" w:rsidR="00CF5419" w:rsidRPr="00987819" w:rsidRDefault="00CF541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72B32D77" w14:textId="0BC223C8" w:rsidR="00CF5419" w:rsidRPr="00987819" w:rsidRDefault="00CF5419" w:rsidP="00CF5419">
      <w:pPr>
        <w:ind w:left="567"/>
        <w:rPr>
          <w:rFonts w:asciiTheme="majorBidi" w:hAnsiTheme="majorBidi" w:cstheme="majorBidi"/>
          <w:shd w:val="clear" w:color="auto" w:fill="FFFFFF"/>
        </w:rPr>
      </w:pPr>
      <w:r w:rsidRPr="00987819">
        <w:rPr>
          <w:rFonts w:asciiTheme="majorBidi" w:hAnsiTheme="majorBidi" w:cstheme="majorBidi"/>
          <w:shd w:val="clear" w:color="auto" w:fill="FFFFFF"/>
          <w:cs/>
        </w:rPr>
        <w:t xml:space="preserve">เมื่อวันที่ </w:t>
      </w:r>
      <w:r w:rsidRPr="00987819">
        <w:rPr>
          <w:rFonts w:asciiTheme="majorBidi" w:hAnsiTheme="majorBidi" w:cstheme="majorBidi"/>
          <w:shd w:val="clear" w:color="auto" w:fill="FFFFFF"/>
        </w:rPr>
        <w:t xml:space="preserve">5 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 xml:space="preserve">เมษายน </w:t>
      </w:r>
      <w:r w:rsidRPr="00987819">
        <w:rPr>
          <w:rFonts w:asciiTheme="majorBidi" w:hAnsiTheme="majorBidi" w:cstheme="majorBidi"/>
          <w:shd w:val="clear" w:color="auto" w:fill="FFFFFF"/>
        </w:rPr>
        <w:t xml:space="preserve">2567 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>บริษัทได้</w:t>
      </w:r>
      <w:r w:rsidRPr="00987819">
        <w:rPr>
          <w:rFonts w:asciiTheme="majorBidi" w:hAnsiTheme="majorBidi" w:cstheme="majorBidi"/>
          <w:shd w:val="clear" w:color="auto" w:fill="FFFFFF"/>
          <w:cs/>
        </w:rPr>
        <w:t xml:space="preserve">ออกและเสนอขายตั๋วแลกเงินระยะสั้นกับสถาบันการเงินแห่งหนึ่ง จำนวน </w:t>
      </w:r>
      <w:r w:rsidRPr="00987819">
        <w:rPr>
          <w:rFonts w:asciiTheme="majorBidi" w:hAnsiTheme="majorBidi" w:cstheme="majorBidi"/>
          <w:shd w:val="clear" w:color="auto" w:fill="FFFFFF"/>
        </w:rPr>
        <w:t xml:space="preserve">2,500 </w:t>
      </w:r>
      <w:r w:rsidRPr="00987819">
        <w:rPr>
          <w:rFonts w:asciiTheme="majorBidi" w:hAnsiTheme="majorBidi" w:cstheme="majorBidi"/>
          <w:shd w:val="clear" w:color="auto" w:fill="FFFFFF"/>
          <w:cs/>
        </w:rPr>
        <w:t xml:space="preserve">ล้านบาท 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 xml:space="preserve">อัตราดอกเบี้ยร้อยละ </w:t>
      </w:r>
      <w:r w:rsidRPr="00987819">
        <w:rPr>
          <w:rFonts w:asciiTheme="majorBidi" w:hAnsiTheme="majorBidi" w:cstheme="majorBidi"/>
          <w:shd w:val="clear" w:color="auto" w:fill="FFFFFF"/>
        </w:rPr>
        <w:t xml:space="preserve">2.65 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 xml:space="preserve">ต่อปี </w:t>
      </w:r>
      <w:r w:rsidR="00204AFC" w:rsidRPr="00987819">
        <w:rPr>
          <w:rFonts w:asciiTheme="majorBidi" w:hAnsiTheme="majorBidi" w:cstheme="majorBidi" w:hint="cs"/>
          <w:shd w:val="clear" w:color="auto" w:fill="FFFFFF"/>
          <w:cs/>
        </w:rPr>
        <w:t>โดยครบ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 xml:space="preserve">กำหนดชำระคืนในวันที่ </w:t>
      </w:r>
      <w:r w:rsidRPr="00987819">
        <w:rPr>
          <w:rFonts w:asciiTheme="majorBidi" w:hAnsiTheme="majorBidi" w:cstheme="majorBidi"/>
          <w:shd w:val="clear" w:color="auto" w:fill="FFFFFF"/>
        </w:rPr>
        <w:t xml:space="preserve">10 </w:t>
      </w:r>
      <w:r w:rsidRPr="00987819">
        <w:rPr>
          <w:rFonts w:asciiTheme="majorBidi" w:hAnsiTheme="majorBidi" w:cstheme="majorBidi" w:hint="cs"/>
          <w:shd w:val="clear" w:color="auto" w:fill="FFFFFF"/>
          <w:cs/>
        </w:rPr>
        <w:t xml:space="preserve">พฤษภาคม </w:t>
      </w:r>
      <w:r w:rsidRPr="00987819">
        <w:rPr>
          <w:rFonts w:asciiTheme="majorBidi" w:hAnsiTheme="majorBidi" w:cstheme="majorBidi"/>
          <w:shd w:val="clear" w:color="auto" w:fill="FFFFFF"/>
        </w:rPr>
        <w:t>2567</w:t>
      </w:r>
    </w:p>
    <w:p w14:paraId="1254DDC5" w14:textId="77777777" w:rsidR="009F422A" w:rsidRPr="00987819" w:rsidRDefault="009F422A" w:rsidP="00CF5419">
      <w:pPr>
        <w:ind w:left="567"/>
        <w:rPr>
          <w:rFonts w:asciiTheme="majorBidi" w:hAnsiTheme="majorBidi" w:cstheme="majorBidi"/>
          <w:shd w:val="clear" w:color="auto" w:fill="FFFFFF"/>
        </w:rPr>
      </w:pPr>
    </w:p>
    <w:p w14:paraId="552654EC" w14:textId="2C8B6E4A" w:rsidR="009F422A" w:rsidRPr="00987819" w:rsidRDefault="009F422A" w:rsidP="002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/>
          <w:cs/>
        </w:rPr>
        <w:t xml:space="preserve">เมื่อวันที่ </w:t>
      </w:r>
      <w:r w:rsidR="00EC301E" w:rsidRPr="00987819">
        <w:rPr>
          <w:rFonts w:asciiTheme="majorBidi" w:hAnsiTheme="majorBidi"/>
        </w:rPr>
        <w:t>28</w:t>
      </w:r>
      <w:r w:rsidRPr="00987819">
        <w:rPr>
          <w:rFonts w:asciiTheme="majorBidi" w:hAnsiTheme="majorBidi"/>
          <w:cs/>
        </w:rPr>
        <w:t xml:space="preserve"> มิถุนายน </w:t>
      </w:r>
      <w:r w:rsidR="00813B02" w:rsidRPr="00987819">
        <w:rPr>
          <w:rFonts w:asciiTheme="majorBidi" w:hAnsiTheme="majorBidi"/>
        </w:rPr>
        <w:t>2567</w:t>
      </w:r>
      <w:r w:rsidRPr="00987819">
        <w:rPr>
          <w:rFonts w:asciiTheme="majorBidi" w:hAnsiTheme="majorBidi"/>
          <w:cs/>
        </w:rPr>
        <w:t xml:space="preserve"> บริษัทได้ออกหุ้นกู้ไม่ด้อยสิทธิ ไม่มีประกัน และมีผู้แทนผู้ถือหุ้นกู้เสนอขายให้แก่ผู้ลงทุนสถาบัน และ/หรือผู้ลงทุนรายใหญ่</w:t>
      </w:r>
      <w:r w:rsidR="00EC5543" w:rsidRPr="00987819">
        <w:rPr>
          <w:rFonts w:asciiTheme="majorBidi" w:hAnsiTheme="majorBidi" w:hint="cs"/>
          <w:cs/>
        </w:rPr>
        <w:t xml:space="preserve">โดยมีจำนวนเงินทั้งสิ้น </w:t>
      </w:r>
      <w:r w:rsidR="00EC5543" w:rsidRPr="00987819">
        <w:rPr>
          <w:rFonts w:asciiTheme="majorBidi" w:hAnsiTheme="majorBidi"/>
        </w:rPr>
        <w:t xml:space="preserve">10,000 </w:t>
      </w:r>
      <w:r w:rsidR="00EC5543" w:rsidRPr="00987819">
        <w:rPr>
          <w:rFonts w:asciiTheme="majorBidi" w:hAnsiTheme="majorBidi" w:hint="cs"/>
          <w:cs/>
        </w:rPr>
        <w:t>ล้านบาท</w:t>
      </w:r>
      <w:r w:rsidRPr="00987819">
        <w:rPr>
          <w:rFonts w:asciiTheme="majorBidi" w:hAnsiTheme="majorBidi"/>
          <w:cs/>
        </w:rPr>
        <w:t xml:space="preserve"> การเสนอขายหุ้นกู้ครั้งนี้ </w:t>
      </w:r>
      <w:r w:rsidRPr="00987819">
        <w:rPr>
          <w:rFonts w:asciiTheme="majorBidi" w:hAnsiTheme="majorBidi"/>
          <w:spacing w:val="2"/>
          <w:cs/>
        </w:rPr>
        <w:t xml:space="preserve">ประกอบด้วยหุ้นกู้ </w:t>
      </w:r>
      <w:r w:rsidR="00813B02" w:rsidRPr="00987819">
        <w:rPr>
          <w:rFonts w:asciiTheme="majorBidi" w:hAnsiTheme="majorBidi"/>
          <w:spacing w:val="2"/>
        </w:rPr>
        <w:t>3</w:t>
      </w:r>
      <w:r w:rsidRPr="00987819">
        <w:rPr>
          <w:rFonts w:asciiTheme="majorBidi" w:hAnsiTheme="majorBidi"/>
          <w:spacing w:val="2"/>
          <w:cs/>
        </w:rPr>
        <w:t xml:space="preserve"> ชุด ได้แก่ หุ้นกู้อายุ </w:t>
      </w:r>
      <w:r w:rsidR="00813B02" w:rsidRPr="00987819">
        <w:rPr>
          <w:rFonts w:asciiTheme="majorBidi" w:hAnsiTheme="majorBidi"/>
          <w:spacing w:val="2"/>
        </w:rPr>
        <w:t>3</w:t>
      </w:r>
      <w:r w:rsidRPr="00987819">
        <w:rPr>
          <w:rFonts w:asciiTheme="majorBidi" w:hAnsiTheme="majorBidi"/>
          <w:spacing w:val="2"/>
          <w:cs/>
        </w:rPr>
        <w:t xml:space="preserve"> ปี มูลค่าเสนอขายรวม </w:t>
      </w:r>
      <w:r w:rsidR="00813B02" w:rsidRPr="00987819">
        <w:rPr>
          <w:rFonts w:asciiTheme="majorBidi" w:hAnsiTheme="majorBidi"/>
          <w:spacing w:val="2"/>
        </w:rPr>
        <w:t>2,500</w:t>
      </w:r>
      <w:r w:rsidRPr="00987819">
        <w:rPr>
          <w:rFonts w:asciiTheme="majorBidi" w:hAnsiTheme="majorBidi"/>
          <w:spacing w:val="2"/>
          <w:cs/>
        </w:rPr>
        <w:t xml:space="preserve"> ล้านบาท อัตราดอกเบี้ย</w:t>
      </w:r>
      <w:r w:rsidR="00EC301E" w:rsidRPr="00987819">
        <w:rPr>
          <w:rFonts w:asciiTheme="majorBidi" w:hAnsiTheme="majorBidi" w:hint="cs"/>
          <w:spacing w:val="2"/>
          <w:cs/>
        </w:rPr>
        <w:t>ร้อยละ</w:t>
      </w:r>
      <w:r w:rsidRPr="00987819">
        <w:rPr>
          <w:rFonts w:asciiTheme="majorBidi" w:hAnsiTheme="majorBidi"/>
          <w:spacing w:val="2"/>
          <w:cs/>
        </w:rPr>
        <w:t xml:space="preserve"> </w:t>
      </w:r>
      <w:r w:rsidR="00813B02" w:rsidRPr="00987819">
        <w:rPr>
          <w:rFonts w:asciiTheme="majorBidi" w:hAnsiTheme="majorBidi"/>
          <w:spacing w:val="2"/>
        </w:rPr>
        <w:t>3.09</w:t>
      </w:r>
      <w:r w:rsidRPr="00987819">
        <w:rPr>
          <w:rFonts w:asciiTheme="majorBidi" w:hAnsiTheme="majorBidi"/>
          <w:spacing w:val="2"/>
          <w:cs/>
        </w:rPr>
        <w:t xml:space="preserve"> ต่อปี หุ้น</w:t>
      </w:r>
      <w:r w:rsidRPr="00987819">
        <w:rPr>
          <w:rFonts w:asciiTheme="majorBidi" w:hAnsiTheme="majorBidi"/>
          <w:cs/>
        </w:rPr>
        <w:t xml:space="preserve">กู้อายุ </w:t>
      </w:r>
      <w:r w:rsidR="00813B02" w:rsidRPr="00987819">
        <w:rPr>
          <w:rFonts w:asciiTheme="majorBidi" w:hAnsiTheme="majorBidi"/>
        </w:rPr>
        <w:t>5</w:t>
      </w:r>
      <w:r w:rsidRPr="00987819">
        <w:rPr>
          <w:rFonts w:asciiTheme="majorBidi" w:hAnsiTheme="majorBidi"/>
          <w:cs/>
        </w:rPr>
        <w:t xml:space="preserve"> ปี มูลค่าเสนอขายรวม </w:t>
      </w:r>
      <w:r w:rsidR="00813B02" w:rsidRPr="00987819">
        <w:rPr>
          <w:rFonts w:asciiTheme="majorBidi" w:hAnsiTheme="majorBidi"/>
        </w:rPr>
        <w:t>2,500</w:t>
      </w:r>
      <w:r w:rsidRPr="00987819">
        <w:rPr>
          <w:rFonts w:asciiTheme="majorBidi" w:hAnsiTheme="majorBidi"/>
          <w:cs/>
        </w:rPr>
        <w:t xml:space="preserve"> ล้านบาท อัตราดอกเบี้ย</w:t>
      </w:r>
      <w:r w:rsidR="00EC301E" w:rsidRPr="00987819">
        <w:rPr>
          <w:rFonts w:asciiTheme="majorBidi" w:hAnsiTheme="majorBidi" w:hint="cs"/>
          <w:cs/>
        </w:rPr>
        <w:t>ร้อยละ</w:t>
      </w:r>
      <w:r w:rsidRPr="00987819">
        <w:rPr>
          <w:rFonts w:asciiTheme="majorBidi" w:hAnsiTheme="majorBidi"/>
          <w:cs/>
        </w:rPr>
        <w:t xml:space="preserve"> </w:t>
      </w:r>
      <w:r w:rsidR="00813B02" w:rsidRPr="00987819">
        <w:rPr>
          <w:rFonts w:asciiTheme="majorBidi" w:hAnsiTheme="majorBidi"/>
        </w:rPr>
        <w:t>3.60</w:t>
      </w:r>
      <w:r w:rsidRPr="00987819">
        <w:rPr>
          <w:rFonts w:asciiTheme="majorBidi" w:hAnsiTheme="majorBidi"/>
          <w:cs/>
        </w:rPr>
        <w:t xml:space="preserve"> ต่อปี และหุ้นกู้อายุ </w:t>
      </w:r>
      <w:r w:rsidR="00813B02" w:rsidRPr="00987819">
        <w:rPr>
          <w:rFonts w:asciiTheme="majorBidi" w:hAnsiTheme="majorBidi"/>
        </w:rPr>
        <w:t>10</w:t>
      </w:r>
      <w:r w:rsidRPr="00987819">
        <w:rPr>
          <w:rFonts w:asciiTheme="majorBidi" w:hAnsiTheme="majorBidi"/>
          <w:cs/>
        </w:rPr>
        <w:t xml:space="preserve"> ปี มูลค่าเสนอขายรวม </w:t>
      </w:r>
      <w:r w:rsidR="00813B02" w:rsidRPr="00987819">
        <w:rPr>
          <w:rFonts w:asciiTheme="majorBidi" w:hAnsiTheme="majorBidi"/>
        </w:rPr>
        <w:t>5,000</w:t>
      </w:r>
      <w:r w:rsidRPr="00987819">
        <w:rPr>
          <w:rFonts w:asciiTheme="majorBidi" w:hAnsiTheme="majorBidi"/>
          <w:cs/>
        </w:rPr>
        <w:t xml:space="preserve"> ล้านบาท อัตราดอกเบี้ย</w:t>
      </w:r>
      <w:r w:rsidR="00EC301E" w:rsidRPr="00987819">
        <w:rPr>
          <w:rFonts w:asciiTheme="majorBidi" w:hAnsiTheme="majorBidi" w:hint="cs"/>
          <w:cs/>
        </w:rPr>
        <w:t>ร้อยละ</w:t>
      </w:r>
      <w:r w:rsidRPr="00987819">
        <w:rPr>
          <w:rFonts w:asciiTheme="majorBidi" w:hAnsiTheme="majorBidi"/>
          <w:cs/>
        </w:rPr>
        <w:t xml:space="preserve"> </w:t>
      </w:r>
      <w:r w:rsidR="00813B02" w:rsidRPr="00987819">
        <w:rPr>
          <w:rFonts w:asciiTheme="majorBidi" w:hAnsiTheme="majorBidi"/>
        </w:rPr>
        <w:t>4.03</w:t>
      </w:r>
      <w:r w:rsidRPr="00987819">
        <w:rPr>
          <w:rFonts w:asciiTheme="majorBidi" w:hAnsiTheme="majorBidi"/>
          <w:cs/>
        </w:rPr>
        <w:t xml:space="preserve"> ต่อปี</w:t>
      </w:r>
    </w:p>
    <w:p w14:paraId="201F6047" w14:textId="77777777" w:rsidR="00CA10FA" w:rsidRPr="00987819" w:rsidRDefault="00CA10FA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i/>
          <w:iCs/>
        </w:rPr>
      </w:pPr>
    </w:p>
    <w:p w14:paraId="75C3E6CA" w14:textId="1B4AA353" w:rsidR="00CB2B6F" w:rsidRPr="0098781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987819">
        <w:rPr>
          <w:rFonts w:asciiTheme="majorBidi" w:hAnsiTheme="majorBidi" w:hint="cs"/>
          <w:i/>
          <w:iCs/>
          <w:cs/>
        </w:rPr>
        <w:t xml:space="preserve">บริษัท บีซีพีจี จำกัด (มหาชน) </w:t>
      </w:r>
      <w:r w:rsidRPr="00987819">
        <w:rPr>
          <w:rFonts w:asciiTheme="majorBidi" w:hAnsiTheme="majorBidi"/>
          <w:i/>
          <w:iCs/>
        </w:rPr>
        <w:t>(“BCPG”)</w:t>
      </w:r>
    </w:p>
    <w:p w14:paraId="47893505" w14:textId="77777777" w:rsidR="00CB2B6F" w:rsidRPr="0098781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i/>
          <w:iCs/>
        </w:rPr>
      </w:pPr>
    </w:p>
    <w:p w14:paraId="5174B1CD" w14:textId="01E16D36" w:rsidR="00CB2B6F" w:rsidRPr="0098781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/>
          <w:spacing w:val="2"/>
          <w:cs/>
        </w:rPr>
        <w:t>ในเดือน</w:t>
      </w:r>
      <w:r w:rsidRPr="00987819">
        <w:rPr>
          <w:rFonts w:asciiTheme="majorBidi" w:hAnsiTheme="majorBidi" w:hint="cs"/>
          <w:spacing w:val="2"/>
          <w:cs/>
        </w:rPr>
        <w:t xml:space="preserve">มิถุนายน </w:t>
      </w:r>
      <w:r w:rsidRPr="00987819">
        <w:rPr>
          <w:rFonts w:asciiTheme="majorBidi" w:hAnsiTheme="majorBidi"/>
          <w:spacing w:val="2"/>
        </w:rPr>
        <w:t>2567</w:t>
      </w:r>
      <w:r w:rsidRPr="00987819">
        <w:rPr>
          <w:rFonts w:asciiTheme="majorBidi" w:hAnsiTheme="majorBidi"/>
          <w:spacing w:val="2"/>
          <w:cs/>
        </w:rPr>
        <w:t xml:space="preserve"> </w:t>
      </w:r>
      <w:r w:rsidR="00A15FBE" w:rsidRPr="00987819">
        <w:rPr>
          <w:rFonts w:asciiTheme="majorBidi" w:hAnsiTheme="majorBidi"/>
          <w:spacing w:val="2"/>
        </w:rPr>
        <w:t xml:space="preserve">BCPG </w:t>
      </w:r>
      <w:r w:rsidRPr="00987819">
        <w:rPr>
          <w:rFonts w:asciiTheme="majorBidi" w:hAnsiTheme="majorBidi"/>
          <w:spacing w:val="2"/>
          <w:cs/>
        </w:rPr>
        <w:t>ได้ออกและจำหน่ายหุ้นกู้ให้แก่ผู้ลงทุนสถาบัน ชนิดระบุชื่อผู้</w:t>
      </w:r>
      <w:r w:rsidRPr="00987819">
        <w:rPr>
          <w:rFonts w:asciiTheme="majorBidi" w:hAnsiTheme="majorBidi"/>
          <w:cs/>
        </w:rPr>
        <w:t>ถือ ประเภทไม่ด้อยสิทธิ ไม่มีหลักประกัน และ</w:t>
      </w:r>
      <w:r w:rsidRPr="00987819">
        <w:rPr>
          <w:rFonts w:asciiTheme="majorBidi" w:hAnsiTheme="majorBidi" w:hint="cs"/>
          <w:cs/>
        </w:rPr>
        <w:t>ไม่</w:t>
      </w:r>
      <w:r w:rsidRPr="00987819">
        <w:rPr>
          <w:rFonts w:asciiTheme="majorBidi" w:hAnsiTheme="majorBidi"/>
          <w:cs/>
        </w:rPr>
        <w:t xml:space="preserve">มีผู้แทนผู้ถือหุ้นกู้ ทั้งหมด </w:t>
      </w:r>
      <w:r w:rsidRPr="00987819">
        <w:rPr>
          <w:rFonts w:asciiTheme="majorBidi" w:hAnsiTheme="majorBidi"/>
        </w:rPr>
        <w:t xml:space="preserve">2 </w:t>
      </w:r>
      <w:r w:rsidRPr="00987819">
        <w:rPr>
          <w:rFonts w:asciiTheme="majorBidi" w:hAnsiTheme="majorBidi"/>
          <w:cs/>
        </w:rPr>
        <w:t>ชุด</w:t>
      </w:r>
      <w:r w:rsidRPr="00987819">
        <w:rPr>
          <w:rFonts w:asciiTheme="majorBidi" w:hAnsiTheme="majorBidi"/>
        </w:rPr>
        <w:t xml:space="preserve"> </w:t>
      </w:r>
      <w:r w:rsidRPr="00987819">
        <w:rPr>
          <w:rFonts w:asciiTheme="majorBidi" w:hAnsiTheme="majorBidi"/>
          <w:cs/>
        </w:rPr>
        <w:t>โดยมีมูลค่าที่ตราไว้หน่วยละ</w:t>
      </w:r>
      <w:r w:rsidRPr="00987819">
        <w:rPr>
          <w:rFonts w:asciiTheme="majorBidi" w:hAnsiTheme="majorBidi" w:hint="cs"/>
          <w:cs/>
        </w:rPr>
        <w:t xml:space="preserve"> </w:t>
      </w:r>
      <w:r w:rsidRPr="00987819">
        <w:rPr>
          <w:rFonts w:asciiTheme="majorBidi" w:hAnsiTheme="majorBidi"/>
        </w:rPr>
        <w:t xml:space="preserve">1,000 </w:t>
      </w:r>
      <w:r w:rsidRPr="00987819">
        <w:rPr>
          <w:rFonts w:asciiTheme="majorBidi" w:hAnsiTheme="majorBidi"/>
          <w:cs/>
        </w:rPr>
        <w:t xml:space="preserve">บาท และมีกำหนดชำระดอกเบี้ยทุก </w:t>
      </w:r>
      <w:r w:rsidRPr="00987819">
        <w:rPr>
          <w:rFonts w:asciiTheme="majorBidi" w:hAnsiTheme="majorBidi"/>
        </w:rPr>
        <w:t>6</w:t>
      </w:r>
      <w:r w:rsidRPr="00987819">
        <w:rPr>
          <w:rFonts w:asciiTheme="majorBidi" w:hAnsiTheme="majorBidi"/>
          <w:cs/>
        </w:rPr>
        <w:t xml:space="preserve"> เดือน เป็นจำนวนเงินรวม </w:t>
      </w:r>
      <w:r w:rsidRPr="00987819">
        <w:rPr>
          <w:rFonts w:asciiTheme="majorBidi" w:hAnsiTheme="majorBidi"/>
        </w:rPr>
        <w:t>2,000</w:t>
      </w:r>
      <w:r w:rsidRPr="00987819">
        <w:rPr>
          <w:rFonts w:asciiTheme="majorBidi" w:hAnsiTheme="majorBidi"/>
          <w:cs/>
        </w:rPr>
        <w:t xml:space="preserve"> ล้านบาท</w:t>
      </w:r>
      <w:r w:rsidRPr="00987819">
        <w:rPr>
          <w:rFonts w:asciiTheme="majorBidi" w:hAnsiTheme="majorBidi"/>
        </w:rPr>
        <w:t xml:space="preserve"> </w:t>
      </w:r>
      <w:r w:rsidRPr="00987819">
        <w:rPr>
          <w:rFonts w:asciiTheme="majorBidi" w:hAnsiTheme="majorBidi"/>
          <w:cs/>
        </w:rPr>
        <w:t>ซึ่งประกอบด้วย</w:t>
      </w:r>
      <w:r w:rsidRPr="00987819">
        <w:rPr>
          <w:rFonts w:asciiTheme="majorBidi" w:hAnsiTheme="majorBidi"/>
        </w:rPr>
        <w:t xml:space="preserve"> </w:t>
      </w:r>
      <w:r w:rsidRPr="00987819">
        <w:rPr>
          <w:rFonts w:asciiTheme="majorBidi" w:hAnsiTheme="majorBidi"/>
          <w:cs/>
        </w:rPr>
        <w:t xml:space="preserve">หุ้นกู้ อายุ </w:t>
      </w:r>
      <w:r w:rsidRPr="00987819">
        <w:rPr>
          <w:rFonts w:asciiTheme="majorBidi" w:hAnsiTheme="majorBidi"/>
        </w:rPr>
        <w:t>3</w:t>
      </w:r>
      <w:r w:rsidRPr="00987819">
        <w:rPr>
          <w:rFonts w:asciiTheme="majorBidi" w:hAnsiTheme="majorBidi"/>
          <w:cs/>
        </w:rPr>
        <w:t xml:space="preserve"> ปี วงเงิน </w:t>
      </w:r>
      <w:r w:rsidRPr="00987819">
        <w:rPr>
          <w:rFonts w:asciiTheme="majorBidi" w:hAnsiTheme="majorBidi"/>
        </w:rPr>
        <w:t>1,200</w:t>
      </w:r>
      <w:r w:rsidRPr="00987819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987819">
        <w:rPr>
          <w:rFonts w:asciiTheme="majorBidi" w:hAnsiTheme="majorBidi"/>
        </w:rPr>
        <w:t>3.25</w:t>
      </w:r>
      <w:r w:rsidRPr="00987819">
        <w:rPr>
          <w:rFonts w:asciiTheme="majorBidi" w:hAnsiTheme="majorBidi"/>
          <w:cs/>
        </w:rPr>
        <w:t xml:space="preserve"> ต่อปี</w:t>
      </w:r>
      <w:r w:rsidRPr="00987819">
        <w:rPr>
          <w:rFonts w:asciiTheme="majorBidi" w:hAnsiTheme="majorBidi"/>
        </w:rPr>
        <w:t xml:space="preserve"> </w:t>
      </w:r>
      <w:r w:rsidRPr="00987819">
        <w:rPr>
          <w:rFonts w:asciiTheme="majorBidi" w:hAnsiTheme="majorBidi" w:hint="cs"/>
          <w:cs/>
        </w:rPr>
        <w:t>และ</w:t>
      </w:r>
      <w:r w:rsidRPr="00987819">
        <w:rPr>
          <w:rFonts w:asciiTheme="majorBidi" w:hAnsiTheme="majorBidi"/>
          <w:cs/>
        </w:rPr>
        <w:t xml:space="preserve">หุ้นกู้ อายุ </w:t>
      </w:r>
      <w:r w:rsidRPr="00987819">
        <w:rPr>
          <w:rFonts w:asciiTheme="majorBidi" w:hAnsiTheme="majorBidi"/>
        </w:rPr>
        <w:t>5</w:t>
      </w:r>
      <w:r w:rsidRPr="00987819">
        <w:rPr>
          <w:rFonts w:asciiTheme="majorBidi" w:hAnsiTheme="majorBidi"/>
          <w:cs/>
        </w:rPr>
        <w:t xml:space="preserve"> ปี วงเงิน </w:t>
      </w:r>
      <w:r w:rsidRPr="00987819">
        <w:rPr>
          <w:rFonts w:asciiTheme="majorBidi" w:hAnsiTheme="majorBidi"/>
        </w:rPr>
        <w:t>800</w:t>
      </w:r>
      <w:r w:rsidRPr="00987819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987819">
        <w:rPr>
          <w:rFonts w:asciiTheme="majorBidi" w:hAnsiTheme="majorBidi"/>
        </w:rPr>
        <w:t>3.69</w:t>
      </w:r>
      <w:r w:rsidRPr="00987819">
        <w:rPr>
          <w:rFonts w:asciiTheme="majorBidi" w:hAnsiTheme="majorBidi"/>
          <w:cs/>
        </w:rPr>
        <w:t xml:space="preserve"> ต่อปี</w:t>
      </w:r>
    </w:p>
    <w:p w14:paraId="3E79F9FD" w14:textId="77777777" w:rsidR="00CB2B6F" w:rsidRPr="0098781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i/>
          <w:iCs/>
        </w:rPr>
      </w:pPr>
    </w:p>
    <w:p w14:paraId="2193CFC8" w14:textId="3F3A6679" w:rsidR="00CA10FA" w:rsidRPr="00987819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987819">
        <w:rPr>
          <w:rFonts w:asciiTheme="majorBidi" w:hAnsiTheme="majorBidi" w:hint="cs"/>
          <w:i/>
          <w:iCs/>
          <w:cs/>
        </w:rPr>
        <w:t>บริษัท บางจาก ศรีราชา จำกัด (มหาชน)</w:t>
      </w:r>
      <w:r w:rsidR="00C329C8" w:rsidRPr="00987819">
        <w:rPr>
          <w:rFonts w:asciiTheme="majorBidi" w:hAnsiTheme="majorBidi" w:hint="cs"/>
          <w:i/>
          <w:iCs/>
          <w:cs/>
        </w:rPr>
        <w:t xml:space="preserve"> </w:t>
      </w:r>
      <w:r w:rsidR="00C329C8" w:rsidRPr="00987819">
        <w:rPr>
          <w:rFonts w:asciiTheme="majorBidi" w:hAnsiTheme="majorBidi"/>
          <w:i/>
          <w:iCs/>
        </w:rPr>
        <w:t>(“BSRC”)</w:t>
      </w:r>
    </w:p>
    <w:p w14:paraId="7DFC5A97" w14:textId="55EE3E3C" w:rsidR="00CA10FA" w:rsidRPr="00987819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</w:p>
    <w:p w14:paraId="33FA0277" w14:textId="0F9B2285" w:rsidR="00CA10FA" w:rsidRPr="00987819" w:rsidRDefault="00C329C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/>
        </w:rPr>
        <w:t xml:space="preserve">BSRC </w:t>
      </w:r>
      <w:r w:rsidR="00CA10FA" w:rsidRPr="00987819">
        <w:rPr>
          <w:rFonts w:asciiTheme="majorBidi" w:hAnsiTheme="majorBidi"/>
          <w:cs/>
        </w:rPr>
        <w:t xml:space="preserve">ได้ทำสัญญาเงินกู้ยืมระยะยาวจากสถาบันการเงินซึ่งมีวงเงินจำนวน </w:t>
      </w:r>
      <w:r w:rsidR="00CA10FA" w:rsidRPr="00987819">
        <w:rPr>
          <w:rFonts w:asciiTheme="majorBidi" w:hAnsiTheme="majorBidi"/>
        </w:rPr>
        <w:t>19</w:t>
      </w:r>
      <w:r w:rsidR="00CA10FA" w:rsidRPr="00987819">
        <w:rPr>
          <w:rFonts w:asciiTheme="majorBidi" w:hAnsiTheme="majorBidi"/>
          <w:cs/>
        </w:rPr>
        <w:t>,</w:t>
      </w:r>
      <w:r w:rsidR="00CA10FA" w:rsidRPr="00987819">
        <w:rPr>
          <w:rFonts w:asciiTheme="majorBidi" w:hAnsiTheme="majorBidi"/>
        </w:rPr>
        <w:t>998</w:t>
      </w:r>
      <w:r w:rsidR="00CA10FA" w:rsidRPr="00987819">
        <w:rPr>
          <w:rFonts w:asciiTheme="majorBidi" w:hAnsiTheme="majorBidi"/>
          <w:cs/>
        </w:rPr>
        <w:t xml:space="preserve"> ล้านบาท โดยเงินกู้ยืมนี้เป็นสกุลเงินบาทแบบไม่มีหลักประกัน และมีกำหนดชำระคืนเป็นรายไตรมาส ในระยะเวลา </w:t>
      </w:r>
      <w:r w:rsidR="00CA10FA" w:rsidRPr="00987819">
        <w:rPr>
          <w:rFonts w:asciiTheme="majorBidi" w:hAnsiTheme="majorBidi"/>
        </w:rPr>
        <w:t>4</w:t>
      </w:r>
      <w:r w:rsidR="00CA10FA" w:rsidRPr="00987819">
        <w:rPr>
          <w:rFonts w:asciiTheme="majorBidi" w:hAnsiTheme="majorBidi"/>
          <w:cs/>
        </w:rPr>
        <w:t xml:space="preserve"> ปี โดยอ้างอิงอัตราดอกเบี้ย </w:t>
      </w:r>
      <w:r w:rsidR="00CF5419" w:rsidRPr="00987819">
        <w:rPr>
          <w:rFonts w:asciiTheme="majorBidi" w:hAnsiTheme="majorBidi" w:cstheme="majorBidi"/>
        </w:rPr>
        <w:t>Thai Overnight Repurchase Rate</w:t>
      </w:r>
      <w:r w:rsidR="00CF5419" w:rsidRPr="00987819">
        <w:rPr>
          <w:rFonts w:asciiTheme="majorBidi" w:hAnsiTheme="majorBidi" w:hint="cs"/>
          <w:cs/>
        </w:rPr>
        <w:t xml:space="preserve"> </w:t>
      </w:r>
      <w:r w:rsidR="00CF5419" w:rsidRPr="00987819">
        <w:rPr>
          <w:rFonts w:asciiTheme="majorBidi" w:hAnsiTheme="majorBidi"/>
        </w:rPr>
        <w:t>(</w:t>
      </w:r>
      <w:r w:rsidR="00CA10FA" w:rsidRPr="00987819">
        <w:rPr>
          <w:rFonts w:asciiTheme="majorBidi" w:hAnsiTheme="majorBidi" w:cstheme="majorBidi"/>
        </w:rPr>
        <w:t>THOR</w:t>
      </w:r>
      <w:r w:rsidR="00CF5419" w:rsidRPr="00987819">
        <w:rPr>
          <w:rFonts w:asciiTheme="majorBidi" w:hAnsiTheme="majorBidi" w:cstheme="majorBidi"/>
        </w:rPr>
        <w:t>)</w:t>
      </w:r>
      <w:r w:rsidR="00CA10FA" w:rsidRPr="00987819">
        <w:rPr>
          <w:rFonts w:asciiTheme="majorBidi" w:hAnsiTheme="majorBidi" w:cstheme="majorBidi"/>
        </w:rPr>
        <w:t xml:space="preserve"> </w:t>
      </w:r>
      <w:r w:rsidR="00CA10FA" w:rsidRPr="00987819">
        <w:rPr>
          <w:rFonts w:asciiTheme="majorBidi" w:hAnsiTheme="majorBidi"/>
          <w:cs/>
        </w:rPr>
        <w:t>บวกด้วยส่วนเพิ่ม</w:t>
      </w:r>
    </w:p>
    <w:p w14:paraId="782BD03C" w14:textId="77777777" w:rsidR="00CF5419" w:rsidRPr="00987819" w:rsidRDefault="00CF541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0D82B4D2" w14:textId="6A6C7C9F" w:rsidR="00CF5419" w:rsidRPr="00987819" w:rsidRDefault="00CF5419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</w:rPr>
      </w:pPr>
      <w:r w:rsidRPr="00987819">
        <w:rPr>
          <w:rFonts w:asciiTheme="majorBidi" w:hAnsiTheme="majorBidi"/>
          <w:i/>
          <w:iCs/>
        </w:rPr>
        <w:t>OKEA ASA</w:t>
      </w:r>
    </w:p>
    <w:p w14:paraId="40D69B93" w14:textId="77777777" w:rsidR="00CF5419" w:rsidRPr="00987819" w:rsidRDefault="00CF5419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6A5F83C6" w14:textId="4A741DCB" w:rsidR="00CF5419" w:rsidRPr="00987819" w:rsidRDefault="00CF5419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/>
        </w:rPr>
        <w:t xml:space="preserve">OKEA ASA </w:t>
      </w:r>
      <w:r w:rsidRPr="00987819">
        <w:rPr>
          <w:rFonts w:asciiTheme="majorBidi" w:hAnsiTheme="majorBidi"/>
          <w:cs/>
        </w:rPr>
        <w:t>ได้</w:t>
      </w:r>
      <w:r w:rsidRPr="00987819">
        <w:rPr>
          <w:rFonts w:asciiTheme="majorBidi" w:hAnsiTheme="majorBidi" w:hint="cs"/>
          <w:cs/>
        </w:rPr>
        <w:t>ออก</w:t>
      </w:r>
      <w:r w:rsidRPr="00987819">
        <w:rPr>
          <w:rFonts w:asciiTheme="majorBidi" w:hAnsiTheme="majorBidi"/>
          <w:cs/>
        </w:rPr>
        <w:t>หุ้นกู้ไม่ด้อยสิทธิแบบมีหลักประกัน มูลค่า</w:t>
      </w:r>
      <w:r w:rsidRPr="00987819">
        <w:rPr>
          <w:rFonts w:asciiTheme="majorBidi" w:hAnsiTheme="majorBidi"/>
        </w:rPr>
        <w:t xml:space="preserve"> 125 </w:t>
      </w:r>
      <w:r w:rsidRPr="00987819">
        <w:rPr>
          <w:rFonts w:asciiTheme="majorBidi" w:hAnsiTheme="majorBidi" w:hint="cs"/>
          <w:cs/>
        </w:rPr>
        <w:t>ล้าน</w:t>
      </w:r>
      <w:r w:rsidRPr="00987819">
        <w:rPr>
          <w:rFonts w:asciiTheme="majorBidi" w:hAnsiTheme="majorBidi"/>
          <w:cs/>
        </w:rPr>
        <w:t>ดอลลาร์สหรัฐฯ โดยมีระยะเวลา</w:t>
      </w:r>
      <w:r w:rsidRPr="00987819">
        <w:rPr>
          <w:rFonts w:asciiTheme="majorBidi" w:hAnsiTheme="majorBidi"/>
        </w:rPr>
        <w:t xml:space="preserve"> 4 </w:t>
      </w:r>
      <w:r w:rsidRPr="00987819">
        <w:rPr>
          <w:rFonts w:asciiTheme="majorBidi" w:hAnsiTheme="majorBidi"/>
          <w:cs/>
        </w:rPr>
        <w:t>ปี หุ้นกู้ดังกล่าวมีอัตราดอกเบี้ยคงที่ร้อยละ</w:t>
      </w:r>
      <w:r w:rsidRPr="00987819">
        <w:rPr>
          <w:rFonts w:asciiTheme="majorBidi" w:hAnsiTheme="majorBidi"/>
        </w:rPr>
        <w:t> 9.1</w:t>
      </w:r>
      <w:r w:rsidR="00204AFC" w:rsidRPr="00987819">
        <w:rPr>
          <w:rFonts w:asciiTheme="majorBidi" w:hAnsiTheme="majorBidi"/>
        </w:rPr>
        <w:t>3</w:t>
      </w:r>
      <w:r w:rsidRPr="00987819">
        <w:rPr>
          <w:rFonts w:asciiTheme="majorBidi" w:hAnsiTheme="majorBidi"/>
        </w:rPr>
        <w:t xml:space="preserve"> </w:t>
      </w:r>
      <w:r w:rsidRPr="00987819">
        <w:rPr>
          <w:rFonts w:asciiTheme="majorBidi" w:hAnsiTheme="majorBidi"/>
          <w:cs/>
        </w:rPr>
        <w:t>ต่อปี</w:t>
      </w:r>
      <w:r w:rsidRPr="00987819">
        <w:rPr>
          <w:rFonts w:asciiTheme="majorBidi" w:hAnsiTheme="majorBidi" w:hint="cs"/>
          <w:cs/>
        </w:rPr>
        <w:t xml:space="preserve"> </w:t>
      </w:r>
    </w:p>
    <w:p w14:paraId="49AB499A" w14:textId="77777777" w:rsidR="00CF5419" w:rsidRPr="00987819" w:rsidRDefault="00CF541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EE3483C" w14:textId="7A097BA6" w:rsidR="009F422A" w:rsidRPr="00987819" w:rsidRDefault="007120C3" w:rsidP="008F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9F422A" w:rsidRPr="00987819" w:rsidSect="00C21744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 w:hint="cs"/>
          <w:cs/>
        </w:rPr>
        <w:t xml:space="preserve"> </w:t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  <w:r w:rsidRPr="00987819">
        <w:rPr>
          <w:rFonts w:asciiTheme="majorBidi" w:hAnsiTheme="majorBidi" w:cstheme="majorBidi"/>
          <w:cs/>
        </w:rPr>
        <w:tab/>
      </w:r>
    </w:p>
    <w:p w14:paraId="3093B4F0" w14:textId="77777777" w:rsidR="00825705" w:rsidRPr="00987819" w:rsidRDefault="00825705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</w:t>
      </w: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38C4ACF4" w14:textId="77777777" w:rsidR="00CC529F" w:rsidRPr="00987819" w:rsidRDefault="00CC529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2"/>
          <w:szCs w:val="12"/>
          <w:lang w:eastAsia="th-TH"/>
        </w:rPr>
      </w:pPr>
    </w:p>
    <w:p w14:paraId="0E2502D5" w14:textId="746628FD" w:rsidR="00B7290C" w:rsidRPr="00987819" w:rsidRDefault="006B1A8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987819">
        <w:rPr>
          <w:rFonts w:hint="cs"/>
          <w:snapToGrid w:val="0"/>
          <w:cs/>
          <w:lang w:eastAsia="th-TH"/>
        </w:rPr>
        <w:t>ในระหว่าง</w:t>
      </w:r>
      <w:r w:rsidR="00C536CA" w:rsidRPr="00987819">
        <w:rPr>
          <w:rFonts w:hint="cs"/>
          <w:snapToGrid w:val="0"/>
          <w:cs/>
          <w:lang w:eastAsia="th-TH"/>
        </w:rPr>
        <w:t>งวดหกเดือน</w:t>
      </w:r>
      <w:r w:rsidRPr="00987819">
        <w:rPr>
          <w:rFonts w:hint="cs"/>
          <w:snapToGrid w:val="0"/>
          <w:cs/>
          <w:lang w:eastAsia="th-TH"/>
        </w:rPr>
        <w:t xml:space="preserve">สิ้นสุดวันที่ </w:t>
      </w:r>
      <w:r w:rsidR="00C536CA" w:rsidRPr="00987819">
        <w:rPr>
          <w:snapToGrid w:val="0"/>
          <w:lang w:eastAsia="th-TH"/>
        </w:rPr>
        <w:t xml:space="preserve">30 </w:t>
      </w:r>
      <w:r w:rsidR="00C536CA" w:rsidRPr="00987819">
        <w:rPr>
          <w:snapToGrid w:val="0"/>
          <w:cs/>
          <w:lang w:eastAsia="th-TH"/>
        </w:rPr>
        <w:t xml:space="preserve">มิถุนายน </w:t>
      </w:r>
      <w:r w:rsidR="00C536CA" w:rsidRPr="00987819">
        <w:rPr>
          <w:snapToGrid w:val="0"/>
          <w:lang w:eastAsia="th-TH"/>
        </w:rPr>
        <w:t>25</w:t>
      </w:r>
      <w:r w:rsidRPr="00987819">
        <w:rPr>
          <w:snapToGrid w:val="0"/>
          <w:lang w:eastAsia="th-TH"/>
        </w:rPr>
        <w:t>67</w:t>
      </w:r>
      <w:r w:rsidRPr="00987819">
        <w:rPr>
          <w:rFonts w:hint="cs"/>
          <w:snapToGrid w:val="0"/>
          <w:cs/>
          <w:lang w:eastAsia="th-TH"/>
        </w:rPr>
        <w:t xml:space="preserve"> </w:t>
      </w:r>
      <w:r w:rsidR="00B7290C" w:rsidRPr="00987819">
        <w:rPr>
          <w:rFonts w:hint="cs"/>
          <w:snapToGrid w:val="0"/>
          <w:cs/>
          <w:lang w:eastAsia="th-TH"/>
        </w:rPr>
        <w:t>ผู้มีอำนาจตัดสินใจสูงสุดด้านการดำเนินงานได้พิจารณา</w:t>
      </w:r>
      <w:r w:rsidR="005030EF" w:rsidRPr="00987819">
        <w:rPr>
          <w:rFonts w:hint="cs"/>
          <w:snapToGrid w:val="0"/>
          <w:cs/>
          <w:lang w:eastAsia="th-TH"/>
        </w:rPr>
        <w:t>รวม</w:t>
      </w:r>
      <w:r w:rsidR="00B7290C" w:rsidRPr="00987819">
        <w:rPr>
          <w:rFonts w:hint="cs"/>
          <w:snapToGrid w:val="0"/>
          <w:cs/>
          <w:lang w:eastAsia="th-TH"/>
        </w:rPr>
        <w:t xml:space="preserve">ส่วนงานของบริษัท บางจาก ศรีราชา จำกัด (มหาชน) </w:t>
      </w:r>
      <w:r w:rsidR="00B7290C" w:rsidRPr="00987819">
        <w:rPr>
          <w:snapToGrid w:val="0"/>
          <w:lang w:eastAsia="th-TH"/>
        </w:rPr>
        <w:t xml:space="preserve">(“BSRC”) </w:t>
      </w:r>
      <w:r w:rsidR="00B7290C" w:rsidRPr="00987819">
        <w:rPr>
          <w:rFonts w:hint="cs"/>
          <w:snapToGrid w:val="0"/>
          <w:cs/>
          <w:lang w:eastAsia="th-TH"/>
        </w:rPr>
        <w:t>รวมกับส่วนงานโรงกลั่นและการค้าน้ำมัน ส่วนงานการตลาด และส่วนงานอื่น ๆ เนื่องจากลักษณะธุรกิจและการจัดสรรทรัพยากร รวมถึงการประเมินผลการปฏิบัติงานแบ่งเป็นส่วนงานโรงกลั่นและการค้าน้ำมัน ส่วนงานการตลาดและส่วนงานอื่น ๆ</w:t>
      </w:r>
    </w:p>
    <w:p w14:paraId="56DA867E" w14:textId="77777777" w:rsidR="000051D0" w:rsidRPr="00987819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2"/>
          <w:szCs w:val="12"/>
          <w:cs/>
          <w:lang w:eastAsia="th-TH"/>
        </w:rPr>
      </w:pPr>
    </w:p>
    <w:p w14:paraId="2F8F365F" w14:textId="3D29C2E2" w:rsidR="00C93E5E" w:rsidRPr="00987819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987819">
        <w:rPr>
          <w:snapToGrid w:val="0"/>
          <w:cs/>
          <w:lang w:eastAsia="th-TH"/>
        </w:rPr>
        <w:t>ข้อมูลเกี่ยวกับส่วนงานที่รายงาน</w:t>
      </w:r>
      <w:r w:rsidR="00C536CA" w:rsidRPr="00987819">
        <w:rPr>
          <w:snapToGrid w:val="0"/>
          <w:cs/>
          <w:lang w:eastAsia="th-TH"/>
        </w:rPr>
        <w:t xml:space="preserve">สำหรับงวดหกเดือนสิ้นสุดวันที่ </w:t>
      </w:r>
      <w:r w:rsidR="00020B81" w:rsidRPr="00987819">
        <w:rPr>
          <w:snapToGrid w:val="0"/>
          <w:lang w:eastAsia="th-TH"/>
        </w:rPr>
        <w:t>30</w:t>
      </w:r>
      <w:r w:rsidR="00C536CA" w:rsidRPr="00987819">
        <w:rPr>
          <w:snapToGrid w:val="0"/>
          <w:cs/>
          <w:lang w:eastAsia="th-TH"/>
        </w:rPr>
        <w:t xml:space="preserve"> มิถุนายน</w:t>
      </w:r>
      <w:r w:rsidR="002D151D" w:rsidRPr="00987819">
        <w:rPr>
          <w:snapToGrid w:val="0"/>
          <w:cs/>
          <w:lang w:eastAsia="th-TH"/>
        </w:rPr>
        <w:t xml:space="preserve"> </w:t>
      </w:r>
      <w:r w:rsidR="002D151D" w:rsidRPr="00987819">
        <w:rPr>
          <w:snapToGrid w:val="0"/>
          <w:lang w:eastAsia="th-TH"/>
        </w:rPr>
        <w:t>2567</w:t>
      </w:r>
      <w:r w:rsidRPr="00987819">
        <w:rPr>
          <w:snapToGrid w:val="0"/>
          <w:cs/>
          <w:lang w:eastAsia="th-TH"/>
        </w:rPr>
        <w:t xml:space="preserve"> </w:t>
      </w:r>
      <w:r w:rsidRPr="00987819">
        <w:rPr>
          <w:rFonts w:hint="cs"/>
          <w:snapToGrid w:val="0"/>
          <w:cs/>
          <w:lang w:eastAsia="th-TH"/>
        </w:rPr>
        <w:t xml:space="preserve">และ </w:t>
      </w:r>
      <w:r w:rsidR="002D151D" w:rsidRPr="00987819">
        <w:rPr>
          <w:snapToGrid w:val="0"/>
          <w:lang w:eastAsia="th-TH"/>
        </w:rPr>
        <w:t>2566</w:t>
      </w:r>
      <w:r w:rsidRPr="00987819">
        <w:rPr>
          <w:snapToGrid w:val="0"/>
          <w:cs/>
          <w:lang w:eastAsia="th-TH"/>
        </w:rPr>
        <w:t xml:space="preserve"> มีดังนี้</w:t>
      </w:r>
    </w:p>
    <w:p w14:paraId="2ECE5C9A" w14:textId="77777777" w:rsidR="000051D0" w:rsidRPr="00987819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3"/>
        <w:gridCol w:w="1278"/>
        <w:gridCol w:w="1281"/>
        <w:gridCol w:w="1279"/>
        <w:gridCol w:w="1280"/>
        <w:gridCol w:w="1279"/>
        <w:gridCol w:w="1279"/>
        <w:gridCol w:w="1279"/>
        <w:gridCol w:w="1282"/>
      </w:tblGrid>
      <w:tr w:rsidR="00D54B8C" w:rsidRPr="00987819" w14:paraId="151FBA80" w14:textId="77777777" w:rsidTr="004F5F36">
        <w:trPr>
          <w:trHeight w:val="99"/>
        </w:trPr>
        <w:tc>
          <w:tcPr>
            <w:tcW w:w="4073" w:type="dxa"/>
          </w:tcPr>
          <w:p w14:paraId="219F7DAB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37" w:type="dxa"/>
            <w:gridSpan w:val="8"/>
          </w:tcPr>
          <w:p w14:paraId="7EA4D8D7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6B55" w:rsidRPr="00987819" w14:paraId="33DB5217" w14:textId="77777777" w:rsidTr="004F5F36">
        <w:trPr>
          <w:trHeight w:val="589"/>
        </w:trPr>
        <w:tc>
          <w:tcPr>
            <w:tcW w:w="4073" w:type="dxa"/>
            <w:vAlign w:val="bottom"/>
          </w:tcPr>
          <w:p w14:paraId="7A288ABC" w14:textId="56F29C08" w:rsidR="00735D97" w:rsidRPr="00987819" w:rsidRDefault="00C536CA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98781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สำหรับงวดหกเดือนสิ้น</w:t>
            </w:r>
            <w:r w:rsidR="00846B55" w:rsidRPr="0098781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สุด</w:t>
            </w:r>
          </w:p>
          <w:p w14:paraId="35776AC3" w14:textId="2A27696F" w:rsidR="00846B55" w:rsidRPr="00987819" w:rsidRDefault="00F16A70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987819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="00846B55" w:rsidRPr="0098781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="00C536CA" w:rsidRPr="00987819">
              <w:rPr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C536CA" w:rsidRPr="00987819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มิถุนายน </w:t>
            </w:r>
            <w:r w:rsidR="00C536CA" w:rsidRPr="00987819">
              <w:rPr>
                <w:b/>
                <w:bCs/>
                <w:i/>
                <w:iCs/>
                <w:sz w:val="25"/>
                <w:szCs w:val="25"/>
              </w:rPr>
              <w:t>25</w:t>
            </w:r>
            <w:r w:rsidR="005910D3" w:rsidRPr="00987819">
              <w:rPr>
                <w:b/>
                <w:bCs/>
                <w:i/>
                <w:iCs/>
                <w:sz w:val="25"/>
                <w:szCs w:val="25"/>
              </w:rPr>
              <w:t>67</w:t>
            </w:r>
          </w:p>
        </w:tc>
        <w:tc>
          <w:tcPr>
            <w:tcW w:w="1278" w:type="dxa"/>
            <w:vAlign w:val="bottom"/>
          </w:tcPr>
          <w:p w14:paraId="41478266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โรงกลั่น</w:t>
            </w:r>
            <w:r w:rsidRPr="00987819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F624870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79" w:type="dxa"/>
            <w:vAlign w:val="bottom"/>
          </w:tcPr>
          <w:p w14:paraId="2881D22C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987819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768A19A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79" w:type="dxa"/>
            <w:vAlign w:val="bottom"/>
          </w:tcPr>
          <w:p w14:paraId="240C4C97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987819">
              <w:rPr>
                <w:sz w:val="25"/>
                <w:szCs w:val="25"/>
                <w:cs/>
              </w:rPr>
              <w:br/>
            </w:r>
            <w:r w:rsidRPr="00987819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79" w:type="dxa"/>
            <w:vAlign w:val="bottom"/>
          </w:tcPr>
          <w:p w14:paraId="6097EA97" w14:textId="0EA1DBE5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79" w:type="dxa"/>
            <w:vAlign w:val="bottom"/>
          </w:tcPr>
          <w:p w14:paraId="4E8917C1" w14:textId="4E9B19FD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98781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D54B8C" w:rsidRPr="00987819" w14:paraId="0FBBBF09" w14:textId="77777777" w:rsidTr="00E43E11">
        <w:trPr>
          <w:trHeight w:hRule="exact" w:val="283"/>
        </w:trPr>
        <w:tc>
          <w:tcPr>
            <w:tcW w:w="4073" w:type="dxa"/>
          </w:tcPr>
          <w:p w14:paraId="7FE919CA" w14:textId="77777777" w:rsidR="00D54B8C" w:rsidRPr="00987819" w:rsidRDefault="00D54B8C" w:rsidP="0053352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37" w:type="dxa"/>
            <w:gridSpan w:val="8"/>
            <w:vAlign w:val="center"/>
          </w:tcPr>
          <w:p w14:paraId="2C8F47A1" w14:textId="77777777" w:rsidR="00D54B8C" w:rsidRPr="00987819" w:rsidRDefault="00D54B8C" w:rsidP="00E4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987819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AF4FDF" w:rsidRPr="00987819" w14:paraId="65FCC1C6" w14:textId="77777777" w:rsidTr="004F5F36">
        <w:tc>
          <w:tcPr>
            <w:tcW w:w="4073" w:type="dxa"/>
            <w:vAlign w:val="bottom"/>
          </w:tcPr>
          <w:p w14:paraId="309C840D" w14:textId="77777777" w:rsidR="00AF4FDF" w:rsidRPr="00987819" w:rsidRDefault="00AF4FDF" w:rsidP="00533528">
            <w:pPr>
              <w:spacing w:line="280" w:lineRule="atLeast"/>
              <w:jc w:val="both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center"/>
          </w:tcPr>
          <w:p w14:paraId="7F82C102" w14:textId="578F4D01" w:rsidR="00AF4FDF" w:rsidRPr="00987819" w:rsidRDefault="00FB4E9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7</w:t>
            </w:r>
            <w:r w:rsidR="0096479C" w:rsidRPr="00987819">
              <w:rPr>
                <w:sz w:val="25"/>
                <w:szCs w:val="25"/>
              </w:rPr>
              <w:t>1</w:t>
            </w:r>
            <w:r w:rsidRPr="00987819">
              <w:rPr>
                <w:sz w:val="25"/>
                <w:szCs w:val="25"/>
              </w:rPr>
              <w:t>,</w:t>
            </w:r>
            <w:r w:rsidR="002332A3" w:rsidRPr="00987819">
              <w:rPr>
                <w:sz w:val="25"/>
                <w:szCs w:val="25"/>
              </w:rPr>
              <w:t>35</w:t>
            </w:r>
            <w:r w:rsidR="00E43E11" w:rsidRPr="00987819">
              <w:rPr>
                <w:sz w:val="25"/>
                <w:szCs w:val="25"/>
              </w:rPr>
              <w:t>5</w:t>
            </w:r>
          </w:p>
        </w:tc>
        <w:tc>
          <w:tcPr>
            <w:tcW w:w="1281" w:type="dxa"/>
            <w:vAlign w:val="center"/>
          </w:tcPr>
          <w:p w14:paraId="56336535" w14:textId="008C71CC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199,</w:t>
            </w:r>
            <w:r w:rsidR="00FC5614" w:rsidRPr="00987819">
              <w:rPr>
                <w:sz w:val="25"/>
                <w:szCs w:val="25"/>
              </w:rPr>
              <w:t>33</w:t>
            </w:r>
            <w:r w:rsidR="00B831B9" w:rsidRPr="00987819">
              <w:rPr>
                <w:sz w:val="25"/>
                <w:szCs w:val="25"/>
              </w:rPr>
              <w:t>6</w:t>
            </w:r>
          </w:p>
        </w:tc>
        <w:tc>
          <w:tcPr>
            <w:tcW w:w="1279" w:type="dxa"/>
            <w:vAlign w:val="center"/>
          </w:tcPr>
          <w:p w14:paraId="0CBE8949" w14:textId="0A7AC319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2,0</w:t>
            </w:r>
            <w:r w:rsidR="00016258" w:rsidRPr="00987819">
              <w:rPr>
                <w:sz w:val="25"/>
                <w:szCs w:val="25"/>
              </w:rPr>
              <w:t>5</w:t>
            </w:r>
            <w:r w:rsidR="00B831B9" w:rsidRPr="00987819">
              <w:rPr>
                <w:sz w:val="25"/>
                <w:szCs w:val="25"/>
              </w:rPr>
              <w:t>2</w:t>
            </w:r>
          </w:p>
        </w:tc>
        <w:tc>
          <w:tcPr>
            <w:tcW w:w="1280" w:type="dxa"/>
            <w:vAlign w:val="center"/>
          </w:tcPr>
          <w:p w14:paraId="04A55FA2" w14:textId="131FD460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482</w:t>
            </w:r>
          </w:p>
        </w:tc>
        <w:tc>
          <w:tcPr>
            <w:tcW w:w="1279" w:type="dxa"/>
            <w:vAlign w:val="center"/>
          </w:tcPr>
          <w:p w14:paraId="57528079" w14:textId="36DF8EB0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19,93</w:t>
            </w:r>
            <w:r w:rsidR="00E43E11" w:rsidRPr="00987819">
              <w:rPr>
                <w:sz w:val="25"/>
                <w:szCs w:val="25"/>
              </w:rPr>
              <w:t>1</w:t>
            </w:r>
          </w:p>
        </w:tc>
        <w:tc>
          <w:tcPr>
            <w:tcW w:w="1279" w:type="dxa"/>
            <w:vAlign w:val="center"/>
          </w:tcPr>
          <w:p w14:paraId="13178BC2" w14:textId="7026C272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</w:rPr>
              <w:t>282</w:t>
            </w:r>
          </w:p>
        </w:tc>
        <w:tc>
          <w:tcPr>
            <w:tcW w:w="1279" w:type="dxa"/>
            <w:vAlign w:val="center"/>
          </w:tcPr>
          <w:p w14:paraId="22C98632" w14:textId="19FE93BD" w:rsidR="00AF4FDF" w:rsidRPr="00987819" w:rsidRDefault="00472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center"/>
          </w:tcPr>
          <w:p w14:paraId="437476C2" w14:textId="0126DAF5" w:rsidR="00AF4FDF" w:rsidRPr="00987819" w:rsidRDefault="00FC561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29</w:t>
            </w:r>
            <w:r w:rsidR="00FB4E92" w:rsidRPr="00987819">
              <w:rPr>
                <w:sz w:val="25"/>
                <w:szCs w:val="25"/>
              </w:rPr>
              <w:t>3,</w:t>
            </w:r>
            <w:r w:rsidR="002332A3" w:rsidRPr="00987819">
              <w:rPr>
                <w:sz w:val="25"/>
                <w:szCs w:val="25"/>
              </w:rPr>
              <w:t>4</w:t>
            </w:r>
            <w:r w:rsidR="00E43E11" w:rsidRPr="00987819">
              <w:rPr>
                <w:sz w:val="25"/>
                <w:szCs w:val="25"/>
              </w:rPr>
              <w:t>38</w:t>
            </w:r>
          </w:p>
        </w:tc>
      </w:tr>
      <w:tr w:rsidR="00AF4FDF" w:rsidRPr="00987819" w14:paraId="2DC3E68A" w14:textId="77777777" w:rsidTr="004F5F36">
        <w:tc>
          <w:tcPr>
            <w:tcW w:w="4073" w:type="dxa"/>
          </w:tcPr>
          <w:p w14:paraId="2CA2A5D8" w14:textId="77777777" w:rsidR="00AF4FDF" w:rsidRPr="00987819" w:rsidRDefault="00AF4FDF" w:rsidP="0053352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center"/>
          </w:tcPr>
          <w:p w14:paraId="76C10BEF" w14:textId="5EC2BDF7" w:rsidR="00AF4FDF" w:rsidRPr="00987819" w:rsidRDefault="00FC561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17</w:t>
            </w:r>
            <w:r w:rsidR="00FB4E92" w:rsidRPr="00987819">
              <w:rPr>
                <w:sz w:val="25"/>
                <w:szCs w:val="25"/>
              </w:rPr>
              <w:t>3,209</w:t>
            </w:r>
          </w:p>
        </w:tc>
        <w:tc>
          <w:tcPr>
            <w:tcW w:w="1281" w:type="dxa"/>
            <w:vAlign w:val="center"/>
          </w:tcPr>
          <w:p w14:paraId="66F3C011" w14:textId="6DED139E" w:rsidR="00AF4FDF" w:rsidRPr="00987819" w:rsidRDefault="00FC5614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1,201</w:t>
            </w:r>
          </w:p>
        </w:tc>
        <w:tc>
          <w:tcPr>
            <w:tcW w:w="1279" w:type="dxa"/>
            <w:vAlign w:val="center"/>
          </w:tcPr>
          <w:p w14:paraId="301C29EA" w14:textId="320CCA06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22</w:t>
            </w:r>
            <w:r w:rsidR="00B831B9" w:rsidRPr="00987819">
              <w:rPr>
                <w:sz w:val="25"/>
                <w:szCs w:val="25"/>
              </w:rPr>
              <w:t>5</w:t>
            </w:r>
          </w:p>
        </w:tc>
        <w:tc>
          <w:tcPr>
            <w:tcW w:w="1280" w:type="dxa"/>
            <w:vAlign w:val="center"/>
          </w:tcPr>
          <w:p w14:paraId="4380B266" w14:textId="74C56025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</w:rPr>
              <w:t>9,68</w:t>
            </w:r>
            <w:r w:rsidR="00B831B9" w:rsidRPr="00987819">
              <w:rPr>
                <w:sz w:val="25"/>
                <w:szCs w:val="25"/>
              </w:rPr>
              <w:t>5</w:t>
            </w:r>
          </w:p>
        </w:tc>
        <w:tc>
          <w:tcPr>
            <w:tcW w:w="1279" w:type="dxa"/>
            <w:vAlign w:val="center"/>
          </w:tcPr>
          <w:p w14:paraId="3B48DC54" w14:textId="2D6A9DCD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  <w:tc>
          <w:tcPr>
            <w:tcW w:w="1279" w:type="dxa"/>
            <w:vAlign w:val="center"/>
          </w:tcPr>
          <w:p w14:paraId="75396438" w14:textId="3C005BAC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</w:t>
            </w:r>
            <w:r w:rsidR="0041799D" w:rsidRPr="00987819">
              <w:rPr>
                <w:rFonts w:hint="cs"/>
                <w:sz w:val="25"/>
                <w:szCs w:val="25"/>
                <w:cs/>
              </w:rPr>
              <w:t>5</w:t>
            </w:r>
          </w:p>
        </w:tc>
        <w:tc>
          <w:tcPr>
            <w:tcW w:w="1279" w:type="dxa"/>
            <w:vAlign w:val="center"/>
          </w:tcPr>
          <w:p w14:paraId="0448187A" w14:textId="786872B1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(18</w:t>
            </w:r>
            <w:r w:rsidR="00FB4E92" w:rsidRPr="00987819">
              <w:rPr>
                <w:sz w:val="25"/>
                <w:szCs w:val="25"/>
              </w:rPr>
              <w:t>4,345</w:t>
            </w:r>
            <w:r w:rsidRPr="00987819">
              <w:rPr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center"/>
          </w:tcPr>
          <w:p w14:paraId="22D3ADEB" w14:textId="2298428A" w:rsidR="00AF4FDF" w:rsidRPr="00987819" w:rsidRDefault="00472AF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</w:tr>
      <w:tr w:rsidR="00472AF6" w:rsidRPr="00987819" w14:paraId="492F4AEC" w14:textId="77777777" w:rsidTr="004F5F36">
        <w:tc>
          <w:tcPr>
            <w:tcW w:w="4073" w:type="dxa"/>
          </w:tcPr>
          <w:p w14:paraId="4F7011A0" w14:textId="77777777" w:rsidR="00472AF6" w:rsidRPr="00987819" w:rsidRDefault="00472AF6" w:rsidP="00472AF6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center"/>
          </w:tcPr>
          <w:p w14:paraId="19610AA2" w14:textId="5B71EE54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b/>
                <w:bCs/>
                <w:sz w:val="25"/>
                <w:szCs w:val="25"/>
              </w:rPr>
              <w:t>24</w:t>
            </w:r>
            <w:r w:rsidR="00D648BE" w:rsidRPr="00987819">
              <w:rPr>
                <w:b/>
                <w:bCs/>
                <w:sz w:val="25"/>
                <w:szCs w:val="25"/>
              </w:rPr>
              <w:t>4,</w:t>
            </w:r>
            <w:r w:rsidR="002332A3" w:rsidRPr="00987819">
              <w:rPr>
                <w:b/>
                <w:bCs/>
                <w:sz w:val="25"/>
                <w:szCs w:val="25"/>
              </w:rPr>
              <w:t>56</w:t>
            </w:r>
            <w:r w:rsidR="00E43E11" w:rsidRPr="00987819"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281" w:type="dxa"/>
            <w:vAlign w:val="center"/>
          </w:tcPr>
          <w:p w14:paraId="3AE1A4B8" w14:textId="52B41733" w:rsidR="00472AF6" w:rsidRPr="00987819" w:rsidRDefault="00FC5614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200,53</w:t>
            </w:r>
            <w:r w:rsidR="00B831B9" w:rsidRPr="00987819">
              <w:rPr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279" w:type="dxa"/>
            <w:vAlign w:val="center"/>
          </w:tcPr>
          <w:p w14:paraId="7D7905B3" w14:textId="6D9081C9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b/>
                <w:bCs/>
                <w:sz w:val="25"/>
                <w:szCs w:val="25"/>
              </w:rPr>
              <w:t>2,2</w:t>
            </w:r>
            <w:r w:rsidR="00016258" w:rsidRPr="00987819">
              <w:rPr>
                <w:b/>
                <w:bCs/>
                <w:sz w:val="25"/>
                <w:szCs w:val="25"/>
              </w:rPr>
              <w:t>7</w:t>
            </w:r>
            <w:r w:rsidR="00B831B9" w:rsidRPr="00987819">
              <w:rPr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280" w:type="dxa"/>
            <w:vAlign w:val="center"/>
          </w:tcPr>
          <w:p w14:paraId="26DCA295" w14:textId="38F1E3F7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10,16</w:t>
            </w:r>
            <w:r w:rsidR="00B831B9" w:rsidRPr="00987819">
              <w:rPr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279" w:type="dxa"/>
            <w:vAlign w:val="center"/>
          </w:tcPr>
          <w:p w14:paraId="79560006" w14:textId="5A6E62CE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19,93</w:t>
            </w:r>
            <w:r w:rsidR="00E43E11" w:rsidRPr="00987819">
              <w:rPr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279" w:type="dxa"/>
            <w:vAlign w:val="center"/>
          </w:tcPr>
          <w:p w14:paraId="734BD479" w14:textId="78A57154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30</w:t>
            </w:r>
            <w:r w:rsidR="0041799D" w:rsidRPr="00987819">
              <w:rPr>
                <w:rFonts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1279" w:type="dxa"/>
            <w:vAlign w:val="center"/>
          </w:tcPr>
          <w:p w14:paraId="0C54F28B" w14:textId="0E43F6C6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(18</w:t>
            </w:r>
            <w:r w:rsidR="00FB4E92" w:rsidRPr="00987819">
              <w:rPr>
                <w:b/>
                <w:bCs/>
                <w:sz w:val="25"/>
                <w:szCs w:val="25"/>
              </w:rPr>
              <w:t>4,345</w:t>
            </w:r>
            <w:r w:rsidRPr="00987819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center"/>
          </w:tcPr>
          <w:p w14:paraId="3EE3EE07" w14:textId="6583F7E4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29</w:t>
            </w:r>
            <w:r w:rsidR="00FB4E92" w:rsidRPr="00987819">
              <w:rPr>
                <w:b/>
                <w:bCs/>
                <w:sz w:val="25"/>
                <w:szCs w:val="25"/>
              </w:rPr>
              <w:t>3</w:t>
            </w:r>
            <w:r w:rsidR="00FC5614" w:rsidRPr="00987819">
              <w:rPr>
                <w:b/>
                <w:bCs/>
                <w:sz w:val="25"/>
                <w:szCs w:val="25"/>
              </w:rPr>
              <w:t>,</w:t>
            </w:r>
            <w:r w:rsidR="002332A3" w:rsidRPr="00987819">
              <w:rPr>
                <w:b/>
                <w:bCs/>
                <w:sz w:val="25"/>
                <w:szCs w:val="25"/>
              </w:rPr>
              <w:t>4</w:t>
            </w:r>
            <w:r w:rsidR="00E43E11" w:rsidRPr="00987819">
              <w:rPr>
                <w:b/>
                <w:bCs/>
                <w:sz w:val="25"/>
                <w:szCs w:val="25"/>
              </w:rPr>
              <w:t>38</w:t>
            </w:r>
          </w:p>
        </w:tc>
      </w:tr>
      <w:tr w:rsidR="00472AF6" w:rsidRPr="00987819" w14:paraId="6BD80761" w14:textId="77777777" w:rsidTr="004F5F36">
        <w:tc>
          <w:tcPr>
            <w:tcW w:w="4073" w:type="dxa"/>
          </w:tcPr>
          <w:p w14:paraId="29010D5A" w14:textId="6CF56275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กำไร</w:t>
            </w:r>
            <w:r w:rsidRPr="00987819">
              <w:rPr>
                <w:sz w:val="25"/>
                <w:szCs w:val="25"/>
              </w:rPr>
              <w:t xml:space="preserve"> (</w:t>
            </w:r>
            <w:r w:rsidRPr="00987819">
              <w:rPr>
                <w:rFonts w:hint="cs"/>
                <w:sz w:val="25"/>
                <w:szCs w:val="25"/>
                <w:cs/>
              </w:rPr>
              <w:t>ขาดทุน</w:t>
            </w:r>
            <w:r w:rsidRPr="00987819">
              <w:rPr>
                <w:sz w:val="25"/>
                <w:szCs w:val="25"/>
              </w:rPr>
              <w:t>)</w:t>
            </w:r>
            <w:r w:rsidRPr="00987819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center"/>
          </w:tcPr>
          <w:p w14:paraId="286A0F9C" w14:textId="31FCE1BB" w:rsidR="00472AF6" w:rsidRPr="00987819" w:rsidRDefault="00FC5614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6,</w:t>
            </w:r>
            <w:r w:rsidR="00EE0A85" w:rsidRPr="00987819">
              <w:rPr>
                <w:sz w:val="25"/>
                <w:szCs w:val="25"/>
              </w:rPr>
              <w:t>452</w:t>
            </w:r>
          </w:p>
        </w:tc>
        <w:tc>
          <w:tcPr>
            <w:tcW w:w="1281" w:type="dxa"/>
            <w:vAlign w:val="center"/>
          </w:tcPr>
          <w:p w14:paraId="07E5AC51" w14:textId="2CF59248" w:rsidR="00472AF6" w:rsidRPr="00987819" w:rsidRDefault="00EE0A85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4,095</w:t>
            </w:r>
          </w:p>
        </w:tc>
        <w:tc>
          <w:tcPr>
            <w:tcW w:w="1279" w:type="dxa"/>
            <w:vAlign w:val="center"/>
          </w:tcPr>
          <w:p w14:paraId="11104E56" w14:textId="18D7607B" w:rsidR="00472AF6" w:rsidRPr="00987819" w:rsidRDefault="005E0CB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2,</w:t>
            </w:r>
            <w:r w:rsidR="0041799D" w:rsidRPr="00987819">
              <w:rPr>
                <w:rFonts w:hint="cs"/>
                <w:sz w:val="25"/>
                <w:szCs w:val="25"/>
                <w:cs/>
              </w:rPr>
              <w:t>424</w:t>
            </w:r>
          </w:p>
        </w:tc>
        <w:tc>
          <w:tcPr>
            <w:tcW w:w="1280" w:type="dxa"/>
            <w:vAlign w:val="center"/>
          </w:tcPr>
          <w:p w14:paraId="3999E17B" w14:textId="13EC9132" w:rsidR="00472AF6" w:rsidRPr="00987819" w:rsidRDefault="00016258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493</w:t>
            </w:r>
          </w:p>
        </w:tc>
        <w:tc>
          <w:tcPr>
            <w:tcW w:w="1279" w:type="dxa"/>
            <w:vAlign w:val="center"/>
          </w:tcPr>
          <w:p w14:paraId="5F6BF3EA" w14:textId="6350DBEF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13,</w:t>
            </w:r>
            <w:r w:rsidR="00EE0A85" w:rsidRPr="00987819">
              <w:rPr>
                <w:sz w:val="25"/>
                <w:szCs w:val="25"/>
              </w:rPr>
              <w:t>074</w:t>
            </w:r>
          </w:p>
        </w:tc>
        <w:tc>
          <w:tcPr>
            <w:tcW w:w="1279" w:type="dxa"/>
            <w:vAlign w:val="center"/>
          </w:tcPr>
          <w:p w14:paraId="4B7935BE" w14:textId="3F24E091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</w:t>
            </w:r>
            <w:r w:rsidR="00EE0A85" w:rsidRPr="00987819">
              <w:rPr>
                <w:sz w:val="25"/>
                <w:szCs w:val="25"/>
              </w:rPr>
              <w:t>218</w:t>
            </w:r>
            <w:r w:rsidRPr="00987819">
              <w:rPr>
                <w:sz w:val="25"/>
                <w:szCs w:val="25"/>
              </w:rPr>
              <w:t>)</w:t>
            </w:r>
          </w:p>
        </w:tc>
        <w:tc>
          <w:tcPr>
            <w:tcW w:w="1279" w:type="dxa"/>
          </w:tcPr>
          <w:p w14:paraId="292F8A7B" w14:textId="19846810" w:rsidR="00472AF6" w:rsidRPr="00987819" w:rsidRDefault="00EE0A85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(248)</w:t>
            </w:r>
          </w:p>
        </w:tc>
        <w:tc>
          <w:tcPr>
            <w:tcW w:w="1282" w:type="dxa"/>
            <w:vAlign w:val="center"/>
          </w:tcPr>
          <w:p w14:paraId="65FE6791" w14:textId="33080F8B" w:rsidR="00472AF6" w:rsidRPr="00987819" w:rsidRDefault="007B1E3D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</w:t>
            </w:r>
            <w:r w:rsidR="002332A3" w:rsidRPr="00987819">
              <w:rPr>
                <w:sz w:val="25"/>
                <w:szCs w:val="25"/>
              </w:rPr>
              <w:t>6,</w:t>
            </w:r>
            <w:r w:rsidR="00EE0A85" w:rsidRPr="00987819">
              <w:rPr>
                <w:sz w:val="25"/>
                <w:szCs w:val="25"/>
              </w:rPr>
              <w:t>072</w:t>
            </w:r>
          </w:p>
        </w:tc>
      </w:tr>
      <w:tr w:rsidR="00472AF6" w:rsidRPr="00987819" w14:paraId="582DC406" w14:textId="77777777" w:rsidTr="004F5F36">
        <w:tc>
          <w:tcPr>
            <w:tcW w:w="4073" w:type="dxa"/>
          </w:tcPr>
          <w:p w14:paraId="59A00F0B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</w:tcPr>
          <w:p w14:paraId="6C6E0E1B" w14:textId="6E7951C6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5201E57" w14:textId="31142FC4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C38C540" w14:textId="2BBDF2B1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8F3F354" w14:textId="00BB47CB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01CAB782" w14:textId="4ECBEFCC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58EEAF7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7B1959C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8FB9FCA" w14:textId="2A1BB5B1" w:rsidR="00472AF6" w:rsidRPr="00987819" w:rsidRDefault="007B1E3D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(10,</w:t>
            </w:r>
            <w:r w:rsidR="00EE0A85" w:rsidRPr="00987819">
              <w:rPr>
                <w:sz w:val="25"/>
                <w:szCs w:val="25"/>
              </w:rPr>
              <w:t>498</w:t>
            </w:r>
            <w:r w:rsidRPr="00987819">
              <w:rPr>
                <w:sz w:val="25"/>
                <w:szCs w:val="25"/>
              </w:rPr>
              <w:t>)</w:t>
            </w:r>
          </w:p>
        </w:tc>
      </w:tr>
      <w:tr w:rsidR="00472AF6" w:rsidRPr="00987819" w14:paraId="56DE60EA" w14:textId="77777777" w:rsidTr="004F5F36">
        <w:tc>
          <w:tcPr>
            <w:tcW w:w="4073" w:type="dxa"/>
          </w:tcPr>
          <w:p w14:paraId="791F2CD8" w14:textId="60A9EE70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ขาดทุน</w:t>
            </w:r>
            <w:r w:rsidRPr="00987819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</w:tcPr>
          <w:p w14:paraId="3C0848C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4DC491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31EBDE0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B2808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1AF877EF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91DBF9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715A52D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8F840E5" w14:textId="5652889A" w:rsidR="00472AF6" w:rsidRPr="00987819" w:rsidRDefault="007B1E3D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(412)</w:t>
            </w:r>
          </w:p>
        </w:tc>
      </w:tr>
      <w:tr w:rsidR="00472AF6" w:rsidRPr="00987819" w14:paraId="06536B97" w14:textId="77777777" w:rsidTr="004F5F36">
        <w:tc>
          <w:tcPr>
            <w:tcW w:w="4073" w:type="dxa"/>
          </w:tcPr>
          <w:p w14:paraId="6EC60A7F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</w:tcPr>
          <w:p w14:paraId="3E8D8EB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57A7ED2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6041A44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147C042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48A791F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5F97C9CF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011B8ED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12313F3B" w14:textId="5922812A" w:rsidR="00472AF6" w:rsidRPr="00987819" w:rsidRDefault="0041799D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589</w:t>
            </w:r>
          </w:p>
        </w:tc>
      </w:tr>
      <w:tr w:rsidR="00472AF6" w:rsidRPr="00987819" w14:paraId="26962D1B" w14:textId="77777777" w:rsidTr="004F5F36">
        <w:tc>
          <w:tcPr>
            <w:tcW w:w="4073" w:type="dxa"/>
          </w:tcPr>
          <w:p w14:paraId="49533953" w14:textId="1C6D7C6C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1278" w:type="dxa"/>
          </w:tcPr>
          <w:p w14:paraId="18CB0B3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079B2D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17CFB47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64BB79D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71CFCF3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C4D27E7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5301E6E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7F457493" w14:textId="0125778E" w:rsidR="00472AF6" w:rsidRPr="00987819" w:rsidRDefault="00B831B9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(200)</w:t>
            </w:r>
          </w:p>
        </w:tc>
      </w:tr>
      <w:tr w:rsidR="00E43E11" w:rsidRPr="00987819" w14:paraId="0A6BF55A" w14:textId="77777777" w:rsidTr="004F5F36">
        <w:tc>
          <w:tcPr>
            <w:tcW w:w="4073" w:type="dxa"/>
          </w:tcPr>
          <w:p w14:paraId="30BF38D0" w14:textId="190201EC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กำไรจากการ</w:t>
            </w:r>
            <w:r w:rsidR="0071210F" w:rsidRPr="00987819">
              <w:rPr>
                <w:rFonts w:hint="cs"/>
                <w:sz w:val="25"/>
                <w:szCs w:val="25"/>
                <w:cs/>
              </w:rPr>
              <w:t>จำหน่าย</w:t>
            </w:r>
            <w:r w:rsidRPr="00987819">
              <w:rPr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78" w:type="dxa"/>
          </w:tcPr>
          <w:p w14:paraId="32F35F33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3D9806FD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0C50DB20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4F30B7B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4B0C31A5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2DD9571E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05EFDB04" w14:textId="77777777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5DB1D602" w14:textId="35F3259F" w:rsidR="00E43E11" w:rsidRPr="00987819" w:rsidRDefault="00E43E1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2,159</w:t>
            </w:r>
          </w:p>
        </w:tc>
      </w:tr>
      <w:tr w:rsidR="00EB4BE6" w:rsidRPr="00987819" w14:paraId="28FA7A10" w14:textId="77777777" w:rsidTr="00C7764E">
        <w:tc>
          <w:tcPr>
            <w:tcW w:w="4073" w:type="dxa"/>
          </w:tcPr>
          <w:p w14:paraId="10017EF7" w14:textId="73A75D9A" w:rsidR="00EB4BE6" w:rsidRPr="00987819" w:rsidRDefault="00462F0E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ผลขาดทุน</w:t>
            </w:r>
            <w:r w:rsidR="00EB4BE6" w:rsidRPr="00987819">
              <w:rPr>
                <w:rFonts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278" w:type="dxa"/>
          </w:tcPr>
          <w:p w14:paraId="2470952F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0E18028B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A265980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C445685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24B8100C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44C6D22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430383D9" w14:textId="77777777" w:rsidR="00EB4BE6" w:rsidRPr="00987819" w:rsidRDefault="00EB4BE6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78E5F525" w14:textId="05E51A4D" w:rsidR="00EB4BE6" w:rsidRPr="00987819" w:rsidRDefault="00E43E11" w:rsidP="00C7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(270)</w:t>
            </w:r>
          </w:p>
        </w:tc>
      </w:tr>
      <w:tr w:rsidR="00472AF6" w:rsidRPr="00987819" w14:paraId="20860F03" w14:textId="77777777" w:rsidTr="004F5F36">
        <w:tc>
          <w:tcPr>
            <w:tcW w:w="4073" w:type="dxa"/>
          </w:tcPr>
          <w:p w14:paraId="6A4D2877" w14:textId="30DCB140" w:rsidR="00472AF6" w:rsidRPr="00987819" w:rsidRDefault="00472AF6" w:rsidP="00472AF6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D165E42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4E2ADB93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5D3668D2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60390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05778062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5484D8B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5448758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BC786AB" w14:textId="5BFC82D8" w:rsidR="00472AF6" w:rsidRPr="00987819" w:rsidRDefault="007B1E3D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(3,49</w:t>
            </w:r>
            <w:r w:rsidR="005E0CB1" w:rsidRPr="00987819">
              <w:rPr>
                <w:sz w:val="25"/>
                <w:szCs w:val="25"/>
              </w:rPr>
              <w:t>2</w:t>
            </w:r>
            <w:r w:rsidRPr="00987819">
              <w:rPr>
                <w:sz w:val="25"/>
                <w:szCs w:val="25"/>
              </w:rPr>
              <w:t>)</w:t>
            </w:r>
          </w:p>
        </w:tc>
      </w:tr>
      <w:tr w:rsidR="00472AF6" w:rsidRPr="00987819" w14:paraId="39428FE9" w14:textId="77777777" w:rsidTr="004F5F36">
        <w:tc>
          <w:tcPr>
            <w:tcW w:w="4073" w:type="dxa"/>
          </w:tcPr>
          <w:p w14:paraId="51FAA51B" w14:textId="77777777" w:rsidR="00472AF6" w:rsidRPr="00987819" w:rsidRDefault="00472AF6" w:rsidP="00472AF6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179CCD6F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7581DFE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1276C2A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16940D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0A3A9B9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056F432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305C3BCF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72516FFF" w14:textId="41F08B2C" w:rsidR="00472AF6" w:rsidRPr="00987819" w:rsidRDefault="007B1E3D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(8,</w:t>
            </w:r>
            <w:r w:rsidR="002332A3" w:rsidRPr="00987819">
              <w:rPr>
                <w:sz w:val="25"/>
                <w:szCs w:val="25"/>
              </w:rPr>
              <w:t>363</w:t>
            </w:r>
            <w:r w:rsidRPr="00987819">
              <w:rPr>
                <w:sz w:val="25"/>
                <w:szCs w:val="25"/>
              </w:rPr>
              <w:t>)</w:t>
            </w:r>
          </w:p>
        </w:tc>
      </w:tr>
      <w:tr w:rsidR="00472AF6" w:rsidRPr="00987819" w14:paraId="7844B2EC" w14:textId="77777777" w:rsidTr="004F5F36">
        <w:tc>
          <w:tcPr>
            <w:tcW w:w="4073" w:type="dxa"/>
          </w:tcPr>
          <w:p w14:paraId="4997A44D" w14:textId="7C82A29E" w:rsidR="00472AF6" w:rsidRPr="00987819" w:rsidRDefault="00472AF6" w:rsidP="00472AF6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987819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98702D3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2B84453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0C607D1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CACA07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3594FAC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2F648BF7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79" w:type="dxa"/>
          </w:tcPr>
          <w:p w14:paraId="10513B7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708D0F3" w14:textId="7C63E6C6" w:rsidR="00472AF6" w:rsidRPr="00987819" w:rsidRDefault="00C400AF" w:rsidP="00472A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b/>
                <w:bCs/>
                <w:sz w:val="25"/>
                <w:szCs w:val="25"/>
              </w:rPr>
              <w:t>5,</w:t>
            </w:r>
            <w:r w:rsidR="00B831B9" w:rsidRPr="00987819">
              <w:rPr>
                <w:b/>
                <w:bCs/>
                <w:sz w:val="25"/>
                <w:szCs w:val="25"/>
              </w:rPr>
              <w:t>585</w:t>
            </w:r>
          </w:p>
        </w:tc>
      </w:tr>
      <w:tr w:rsidR="00472AF6" w:rsidRPr="00987819" w14:paraId="5A92267C" w14:textId="77777777" w:rsidTr="004F5F36">
        <w:tc>
          <w:tcPr>
            <w:tcW w:w="4073" w:type="dxa"/>
          </w:tcPr>
          <w:p w14:paraId="190200F1" w14:textId="4A41A2AA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37" w:type="dxa"/>
            <w:gridSpan w:val="8"/>
          </w:tcPr>
          <w:p w14:paraId="7CEAE64E" w14:textId="1763ADC9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5"/>
                <w:szCs w:val="25"/>
              </w:rPr>
            </w:pP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472AF6" w:rsidRPr="00987819" w14:paraId="35C2EFC9" w14:textId="77777777" w:rsidTr="004F5F36">
        <w:tc>
          <w:tcPr>
            <w:tcW w:w="4073" w:type="dxa"/>
          </w:tcPr>
          <w:p w14:paraId="197E86FE" w14:textId="5C7407C4" w:rsidR="00472AF6" w:rsidRPr="00987819" w:rsidRDefault="00472AF6" w:rsidP="00472AF6">
            <w:pPr>
              <w:spacing w:line="240" w:lineRule="auto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  <w:r w:rsidRPr="0098781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สำหรับงวดหกเดือนสิ้นสุด</w:t>
            </w:r>
            <w:r w:rsidRPr="00987819">
              <w:rPr>
                <w:b/>
                <w:bCs/>
                <w:i/>
                <w:iCs/>
                <w:sz w:val="25"/>
                <w:szCs w:val="25"/>
              </w:rPr>
              <w:br/>
              <w:t xml:space="preserve">  </w:t>
            </w:r>
            <w:r w:rsidRPr="0098781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987819">
              <w:rPr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Pr="00987819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มิถุนายน </w:t>
            </w:r>
            <w:r w:rsidRPr="00987819">
              <w:rPr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1278" w:type="dxa"/>
            <w:vAlign w:val="bottom"/>
          </w:tcPr>
          <w:p w14:paraId="260D766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โรงกลั่น</w:t>
            </w:r>
            <w:r w:rsidRPr="00987819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D83DC67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79" w:type="dxa"/>
            <w:vAlign w:val="bottom"/>
          </w:tcPr>
          <w:p w14:paraId="76AB41D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987819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2309E10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79" w:type="dxa"/>
            <w:vAlign w:val="bottom"/>
          </w:tcPr>
          <w:p w14:paraId="4D09754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987819">
              <w:rPr>
                <w:sz w:val="25"/>
                <w:szCs w:val="25"/>
                <w:cs/>
              </w:rPr>
              <w:br/>
            </w:r>
            <w:r w:rsidRPr="00987819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79" w:type="dxa"/>
            <w:vAlign w:val="bottom"/>
          </w:tcPr>
          <w:p w14:paraId="7EE4C1B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79" w:type="dxa"/>
            <w:vAlign w:val="bottom"/>
          </w:tcPr>
          <w:p w14:paraId="28E867AB" w14:textId="71A8B3E6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6DDCB0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72AF6" w:rsidRPr="00987819" w14:paraId="26F81FDD" w14:textId="77777777" w:rsidTr="004F5F36">
        <w:tc>
          <w:tcPr>
            <w:tcW w:w="4073" w:type="dxa"/>
          </w:tcPr>
          <w:p w14:paraId="1275D1DB" w14:textId="6E1CABFB" w:rsidR="00472AF6" w:rsidRPr="00987819" w:rsidRDefault="00472AF6" w:rsidP="00472AF6">
            <w:pPr>
              <w:spacing w:line="240" w:lineRule="auto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37" w:type="dxa"/>
            <w:gridSpan w:val="8"/>
            <w:vAlign w:val="bottom"/>
          </w:tcPr>
          <w:p w14:paraId="4D007E3F" w14:textId="3DA6AF21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987819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472AF6" w:rsidRPr="00987819" w14:paraId="195D6791" w14:textId="77777777" w:rsidTr="004F5F36">
        <w:tc>
          <w:tcPr>
            <w:tcW w:w="4073" w:type="dxa"/>
            <w:vAlign w:val="bottom"/>
          </w:tcPr>
          <w:p w14:paraId="17EB271F" w14:textId="0EDB379B" w:rsidR="00472AF6" w:rsidRPr="00987819" w:rsidRDefault="00472AF6" w:rsidP="00472AF6">
            <w:pPr>
              <w:spacing w:line="240" w:lineRule="auto"/>
              <w:jc w:val="both"/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center"/>
          </w:tcPr>
          <w:p w14:paraId="33488ED4" w14:textId="4FD562B1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35</w:t>
            </w:r>
            <w:r w:rsidRPr="00987819">
              <w:rPr>
                <w:sz w:val="25"/>
                <w:szCs w:val="25"/>
              </w:rPr>
              <w:t>,</w:t>
            </w:r>
            <w:r w:rsidR="00FB74F7" w:rsidRPr="00987819">
              <w:rPr>
                <w:sz w:val="25"/>
                <w:szCs w:val="25"/>
              </w:rPr>
              <w:t>723</w:t>
            </w:r>
          </w:p>
        </w:tc>
        <w:tc>
          <w:tcPr>
            <w:tcW w:w="1281" w:type="dxa"/>
            <w:vAlign w:val="center"/>
          </w:tcPr>
          <w:p w14:paraId="019C2832" w14:textId="57880286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94,620</w:t>
            </w:r>
          </w:p>
        </w:tc>
        <w:tc>
          <w:tcPr>
            <w:tcW w:w="1279" w:type="dxa"/>
            <w:vAlign w:val="center"/>
          </w:tcPr>
          <w:p w14:paraId="5EBEBD16" w14:textId="7A10AF19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2,103</w:t>
            </w:r>
          </w:p>
        </w:tc>
        <w:tc>
          <w:tcPr>
            <w:tcW w:w="1280" w:type="dxa"/>
            <w:vAlign w:val="center"/>
          </w:tcPr>
          <w:p w14:paraId="5668D44D" w14:textId="253B3333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1,003</w:t>
            </w:r>
          </w:p>
        </w:tc>
        <w:tc>
          <w:tcPr>
            <w:tcW w:w="1279" w:type="dxa"/>
            <w:vAlign w:val="center"/>
          </w:tcPr>
          <w:p w14:paraId="0EA57514" w14:textId="73E7F7EE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14,991</w:t>
            </w:r>
          </w:p>
        </w:tc>
        <w:tc>
          <w:tcPr>
            <w:tcW w:w="1279" w:type="dxa"/>
            <w:vAlign w:val="center"/>
          </w:tcPr>
          <w:p w14:paraId="7C893157" w14:textId="3D2DA34E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145</w:t>
            </w:r>
          </w:p>
        </w:tc>
        <w:tc>
          <w:tcPr>
            <w:tcW w:w="1279" w:type="dxa"/>
            <w:vAlign w:val="center"/>
          </w:tcPr>
          <w:p w14:paraId="3636D5D6" w14:textId="6B2D74FB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center"/>
          </w:tcPr>
          <w:p w14:paraId="70B636B3" w14:textId="27AF777D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148,</w:t>
            </w:r>
            <w:r w:rsidR="00FB74F7" w:rsidRPr="00987819">
              <w:rPr>
                <w:sz w:val="25"/>
                <w:szCs w:val="25"/>
              </w:rPr>
              <w:t>585</w:t>
            </w:r>
          </w:p>
        </w:tc>
      </w:tr>
      <w:tr w:rsidR="00472AF6" w:rsidRPr="00987819" w14:paraId="5A33665C" w14:textId="77777777" w:rsidTr="004F5F36">
        <w:tc>
          <w:tcPr>
            <w:tcW w:w="4073" w:type="dxa"/>
          </w:tcPr>
          <w:p w14:paraId="2F5AE6F1" w14:textId="7317888B" w:rsidR="00472AF6" w:rsidRPr="00987819" w:rsidRDefault="00472AF6" w:rsidP="00472AF6">
            <w:pPr>
              <w:spacing w:line="240" w:lineRule="auto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center"/>
          </w:tcPr>
          <w:p w14:paraId="4D5A670B" w14:textId="29991594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88,762</w:t>
            </w:r>
          </w:p>
        </w:tc>
        <w:tc>
          <w:tcPr>
            <w:tcW w:w="1281" w:type="dxa"/>
            <w:vAlign w:val="center"/>
          </w:tcPr>
          <w:p w14:paraId="202FF361" w14:textId="7D672FDB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34</w:t>
            </w:r>
          </w:p>
        </w:tc>
        <w:tc>
          <w:tcPr>
            <w:tcW w:w="1279" w:type="dxa"/>
            <w:vAlign w:val="center"/>
          </w:tcPr>
          <w:p w14:paraId="6A9896AB" w14:textId="7AF970B0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7</w:t>
            </w:r>
          </w:p>
        </w:tc>
        <w:tc>
          <w:tcPr>
            <w:tcW w:w="1280" w:type="dxa"/>
            <w:vAlign w:val="center"/>
          </w:tcPr>
          <w:p w14:paraId="7AD9146E" w14:textId="175F78DC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4,98</w:t>
            </w:r>
            <w:r w:rsidRPr="00987819">
              <w:rPr>
                <w:rFonts w:hint="cs"/>
                <w:sz w:val="25"/>
                <w:szCs w:val="25"/>
                <w:cs/>
              </w:rPr>
              <w:t>8</w:t>
            </w:r>
          </w:p>
        </w:tc>
        <w:tc>
          <w:tcPr>
            <w:tcW w:w="1279" w:type="dxa"/>
            <w:vAlign w:val="center"/>
          </w:tcPr>
          <w:p w14:paraId="74F1B8E4" w14:textId="22E6EC18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  <w:tc>
          <w:tcPr>
            <w:tcW w:w="1279" w:type="dxa"/>
            <w:vAlign w:val="center"/>
          </w:tcPr>
          <w:p w14:paraId="784F099F" w14:textId="57036799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1279" w:type="dxa"/>
            <w:vAlign w:val="center"/>
          </w:tcPr>
          <w:p w14:paraId="0B311047" w14:textId="73E75035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(93,792)</w:t>
            </w:r>
          </w:p>
        </w:tc>
        <w:tc>
          <w:tcPr>
            <w:tcW w:w="1282" w:type="dxa"/>
            <w:vAlign w:val="center"/>
          </w:tcPr>
          <w:p w14:paraId="744A1C7A" w14:textId="00AFBF66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sz w:val="25"/>
                <w:szCs w:val="25"/>
              </w:rPr>
            </w:pPr>
            <w:r w:rsidRPr="00987819">
              <w:rPr>
                <w:sz w:val="25"/>
                <w:szCs w:val="25"/>
              </w:rPr>
              <w:t>-</w:t>
            </w:r>
          </w:p>
        </w:tc>
      </w:tr>
      <w:tr w:rsidR="00472AF6" w:rsidRPr="00987819" w14:paraId="166B526D" w14:textId="77777777" w:rsidTr="004F5F36">
        <w:tc>
          <w:tcPr>
            <w:tcW w:w="4073" w:type="dxa"/>
          </w:tcPr>
          <w:p w14:paraId="00EAC2F3" w14:textId="7566EE90" w:rsidR="00472AF6" w:rsidRPr="00987819" w:rsidRDefault="00472AF6" w:rsidP="00472AF6">
            <w:pPr>
              <w:spacing w:line="240" w:lineRule="auto"/>
              <w:jc w:val="both"/>
              <w:rPr>
                <w:b/>
                <w:bCs/>
                <w:sz w:val="25"/>
                <w:szCs w:val="25"/>
                <w:cs/>
              </w:rPr>
            </w:pPr>
            <w:r w:rsidRPr="00987819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center"/>
          </w:tcPr>
          <w:p w14:paraId="49458A7E" w14:textId="33BA57F0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124,</w:t>
            </w:r>
            <w:r w:rsidR="00FB74F7" w:rsidRPr="00987819">
              <w:rPr>
                <w:b/>
                <w:bCs/>
                <w:sz w:val="25"/>
                <w:szCs w:val="25"/>
              </w:rPr>
              <w:t>485</w:t>
            </w:r>
          </w:p>
        </w:tc>
        <w:tc>
          <w:tcPr>
            <w:tcW w:w="1281" w:type="dxa"/>
            <w:vAlign w:val="center"/>
          </w:tcPr>
          <w:p w14:paraId="0BDECFAE" w14:textId="03B07E60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94,654</w:t>
            </w:r>
          </w:p>
        </w:tc>
        <w:tc>
          <w:tcPr>
            <w:tcW w:w="1279" w:type="dxa"/>
            <w:vAlign w:val="center"/>
          </w:tcPr>
          <w:p w14:paraId="7DD20539" w14:textId="2FCDE359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2,110</w:t>
            </w:r>
          </w:p>
        </w:tc>
        <w:tc>
          <w:tcPr>
            <w:tcW w:w="1280" w:type="dxa"/>
            <w:vAlign w:val="center"/>
          </w:tcPr>
          <w:p w14:paraId="7D1F52B1" w14:textId="3C319D73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5,99</w:t>
            </w: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1</w:t>
            </w:r>
          </w:p>
        </w:tc>
        <w:tc>
          <w:tcPr>
            <w:tcW w:w="1279" w:type="dxa"/>
            <w:vAlign w:val="center"/>
          </w:tcPr>
          <w:p w14:paraId="35B43B39" w14:textId="74BC91AB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14,991</w:t>
            </w:r>
          </w:p>
        </w:tc>
        <w:tc>
          <w:tcPr>
            <w:tcW w:w="1279" w:type="dxa"/>
            <w:vAlign w:val="center"/>
          </w:tcPr>
          <w:p w14:paraId="5E50DB56" w14:textId="4144432D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14</w:t>
            </w: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1279" w:type="dxa"/>
            <w:vAlign w:val="center"/>
          </w:tcPr>
          <w:p w14:paraId="5EFB6614" w14:textId="7B13FE98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(93,792)</w:t>
            </w:r>
          </w:p>
        </w:tc>
        <w:tc>
          <w:tcPr>
            <w:tcW w:w="1282" w:type="dxa"/>
            <w:vAlign w:val="center"/>
          </w:tcPr>
          <w:p w14:paraId="6D88066C" w14:textId="3AFE6B97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sz w:val="25"/>
                <w:szCs w:val="25"/>
              </w:rPr>
            </w:pPr>
            <w:r w:rsidRPr="00987819">
              <w:rPr>
                <w:b/>
                <w:bCs/>
                <w:sz w:val="25"/>
                <w:szCs w:val="25"/>
              </w:rPr>
              <w:t>148,</w:t>
            </w:r>
            <w:r w:rsidR="00FB74F7" w:rsidRPr="00987819">
              <w:rPr>
                <w:b/>
                <w:bCs/>
                <w:sz w:val="25"/>
                <w:szCs w:val="25"/>
              </w:rPr>
              <w:t>585</w:t>
            </w:r>
          </w:p>
        </w:tc>
      </w:tr>
      <w:tr w:rsidR="00472AF6" w:rsidRPr="00987819" w14:paraId="715ED387" w14:textId="77777777" w:rsidTr="004F5F36">
        <w:tc>
          <w:tcPr>
            <w:tcW w:w="4073" w:type="dxa"/>
          </w:tcPr>
          <w:p w14:paraId="43BD32E6" w14:textId="3ED75EAD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78" w:type="dxa"/>
            <w:vAlign w:val="center"/>
          </w:tcPr>
          <w:p w14:paraId="4C56880F" w14:textId="7F52AF30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5,402</w:t>
            </w:r>
          </w:p>
        </w:tc>
        <w:tc>
          <w:tcPr>
            <w:tcW w:w="1281" w:type="dxa"/>
            <w:vAlign w:val="center"/>
          </w:tcPr>
          <w:p w14:paraId="2EAE7BE5" w14:textId="037E0929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1,290</w:t>
            </w:r>
          </w:p>
        </w:tc>
        <w:tc>
          <w:tcPr>
            <w:tcW w:w="1279" w:type="dxa"/>
            <w:vAlign w:val="center"/>
          </w:tcPr>
          <w:p w14:paraId="76D3CEDD" w14:textId="3FC5A9DD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1,841</w:t>
            </w:r>
          </w:p>
        </w:tc>
        <w:tc>
          <w:tcPr>
            <w:tcW w:w="1280" w:type="dxa"/>
            <w:vAlign w:val="center"/>
          </w:tcPr>
          <w:p w14:paraId="36B3E9D9" w14:textId="641B4B5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279" w:type="dxa"/>
            <w:vAlign w:val="center"/>
          </w:tcPr>
          <w:p w14:paraId="2F1F0386" w14:textId="0109D55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9,115</w:t>
            </w:r>
          </w:p>
        </w:tc>
        <w:tc>
          <w:tcPr>
            <w:tcW w:w="1279" w:type="dxa"/>
            <w:vAlign w:val="center"/>
          </w:tcPr>
          <w:p w14:paraId="53D6EF6A" w14:textId="27EB7A48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(272)</w:t>
            </w:r>
          </w:p>
        </w:tc>
        <w:tc>
          <w:tcPr>
            <w:tcW w:w="1279" w:type="dxa"/>
            <w:vAlign w:val="center"/>
          </w:tcPr>
          <w:p w14:paraId="77AB9723" w14:textId="2988E4FC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87819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8781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center"/>
          </w:tcPr>
          <w:p w14:paraId="0CD20D8F" w14:textId="48793630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17,</w:t>
            </w:r>
            <w:r w:rsidRPr="00987819">
              <w:rPr>
                <w:rFonts w:asciiTheme="majorBidi" w:hAnsiTheme="majorBidi" w:cstheme="majorBidi"/>
                <w:sz w:val="25"/>
                <w:szCs w:val="25"/>
                <w:cs/>
              </w:rPr>
              <w:t>620</w:t>
            </w:r>
          </w:p>
        </w:tc>
      </w:tr>
      <w:tr w:rsidR="00472AF6" w:rsidRPr="00987819" w14:paraId="786AFB5A" w14:textId="77777777" w:rsidTr="004F5F36">
        <w:tc>
          <w:tcPr>
            <w:tcW w:w="4073" w:type="dxa"/>
          </w:tcPr>
          <w:p w14:paraId="5DE5E52A" w14:textId="4311DB9D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</w:tcPr>
          <w:p w14:paraId="579577A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1C1C94D2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F85EA8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F82CCE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77FC8D6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2ECA1C3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1AAA0609" w14:textId="4C2E0404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7B651C1" w14:textId="1AA3081A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(5,472)</w:t>
            </w:r>
          </w:p>
        </w:tc>
      </w:tr>
      <w:tr w:rsidR="00472AF6" w:rsidRPr="00987819" w14:paraId="76CA32ED" w14:textId="77777777" w:rsidTr="004F5F36">
        <w:tc>
          <w:tcPr>
            <w:tcW w:w="4073" w:type="dxa"/>
          </w:tcPr>
          <w:p w14:paraId="4F36065C" w14:textId="701FAE64" w:rsidR="00472AF6" w:rsidRPr="00987819" w:rsidRDefault="002C7481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ขาดทุน</w:t>
            </w:r>
            <w:r w:rsidR="00472AF6" w:rsidRPr="00987819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</w:tcPr>
          <w:p w14:paraId="669EDCF3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778F34D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BEAD86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7D899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6A1538D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B32135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5B1C501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68393C46" w14:textId="29E97EC8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Pr="00987819">
              <w:rPr>
                <w:rFonts w:asciiTheme="majorBidi" w:hAnsiTheme="majorBidi" w:cstheme="majorBidi"/>
                <w:sz w:val="25"/>
                <w:szCs w:val="25"/>
                <w:cs/>
              </w:rPr>
              <w:t>07</w:t>
            </w:r>
            <w:r w:rsidRPr="0098781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72AF6" w:rsidRPr="00987819" w14:paraId="1004D25C" w14:textId="77777777" w:rsidTr="004F5F36">
        <w:tc>
          <w:tcPr>
            <w:tcW w:w="4073" w:type="dxa"/>
          </w:tcPr>
          <w:p w14:paraId="3B39AC46" w14:textId="315183FB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กำไร</w:t>
            </w:r>
            <w:r w:rsidRPr="00987819">
              <w:rPr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278" w:type="dxa"/>
          </w:tcPr>
          <w:p w14:paraId="2E92C795" w14:textId="7474D189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FFF63E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13A8D81C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F77645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32504F78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E05727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4205A1E4" w14:textId="3688F2BC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6D206D0F" w14:textId="1EE9AC3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53</w:t>
            </w:r>
            <w:r w:rsidRPr="00987819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</w:p>
        </w:tc>
      </w:tr>
      <w:tr w:rsidR="00472AF6" w:rsidRPr="00987819" w14:paraId="5371445E" w14:textId="77777777" w:rsidTr="004F5F36">
        <w:tc>
          <w:tcPr>
            <w:tcW w:w="4073" w:type="dxa"/>
          </w:tcPr>
          <w:p w14:paraId="2406DB48" w14:textId="576CC503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1278" w:type="dxa"/>
          </w:tcPr>
          <w:p w14:paraId="3617140D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E6907B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0E5A054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2E880ED7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34AE167D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15A17EB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9" w:type="dxa"/>
            <w:vAlign w:val="bottom"/>
          </w:tcPr>
          <w:p w14:paraId="6F87335B" w14:textId="06D4458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30CA1415" w14:textId="0DAB4476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(1,366)</w:t>
            </w:r>
          </w:p>
        </w:tc>
      </w:tr>
      <w:tr w:rsidR="00472AF6" w:rsidRPr="00987819" w14:paraId="053C0791" w14:textId="77777777" w:rsidTr="004F5F36">
        <w:tc>
          <w:tcPr>
            <w:tcW w:w="4073" w:type="dxa"/>
          </w:tcPr>
          <w:p w14:paraId="3B58A2B7" w14:textId="65C60724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sz w:val="25"/>
                <w:szCs w:val="25"/>
                <w:cs/>
              </w:rPr>
            </w:pPr>
            <w:r w:rsidRPr="00987819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26714C8" w14:textId="24C674F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57950F60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C7BC419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31EADFB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4B0520D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1EC8D95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14:paraId="1A464F79" w14:textId="4A3C5A1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16639446" w14:textId="6130B61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(2,032)</w:t>
            </w:r>
          </w:p>
        </w:tc>
      </w:tr>
      <w:tr w:rsidR="00472AF6" w:rsidRPr="00987819" w14:paraId="6489A21C" w14:textId="77777777" w:rsidTr="004F5F36">
        <w:tc>
          <w:tcPr>
            <w:tcW w:w="4073" w:type="dxa"/>
          </w:tcPr>
          <w:p w14:paraId="6AFAF9C0" w14:textId="03C97F18" w:rsidR="00472AF6" w:rsidRPr="00987819" w:rsidRDefault="00472AF6" w:rsidP="00472AF6">
            <w:pPr>
              <w:spacing w:line="240" w:lineRule="auto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394C1DCE" w14:textId="2955DEFE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382046C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947D2B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36BF745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3FF9F9C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3EFBD06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F3393CD" w14:textId="58FCF742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8BA0CCC" w14:textId="4E5F9A53" w:rsidR="00472AF6" w:rsidRPr="00987819" w:rsidRDefault="00472AF6" w:rsidP="00472A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sz w:val="25"/>
                <w:szCs w:val="25"/>
              </w:rPr>
              <w:t>(5,095)</w:t>
            </w:r>
          </w:p>
        </w:tc>
      </w:tr>
      <w:tr w:rsidR="00472AF6" w:rsidRPr="00987819" w14:paraId="7AF52224" w14:textId="77777777" w:rsidTr="004F5F36">
        <w:tc>
          <w:tcPr>
            <w:tcW w:w="4073" w:type="dxa"/>
          </w:tcPr>
          <w:p w14:paraId="0F1CE843" w14:textId="5D37F5A0" w:rsidR="00472AF6" w:rsidRPr="00987819" w:rsidRDefault="00472AF6" w:rsidP="00472AF6">
            <w:pPr>
              <w:spacing w:line="240" w:lineRule="auto"/>
              <w:jc w:val="both"/>
              <w:rPr>
                <w:sz w:val="25"/>
                <w:szCs w:val="25"/>
                <w:cs/>
              </w:rPr>
            </w:pPr>
            <w:r w:rsidRPr="00987819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987819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63070EE1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20D2C4F4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50DA77BE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8308937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290CF0FA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085732B" w14:textId="77777777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AA03C58" w14:textId="3D6FD059" w:rsidR="00472AF6" w:rsidRPr="00987819" w:rsidRDefault="00472AF6" w:rsidP="0047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037E266" w14:textId="370E9B8D" w:rsidR="00472AF6" w:rsidRPr="00987819" w:rsidRDefault="00472AF6" w:rsidP="00472A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4,079</w:t>
            </w:r>
          </w:p>
        </w:tc>
      </w:tr>
    </w:tbl>
    <w:p w14:paraId="43AB8DBF" w14:textId="77777777" w:rsidR="00F67EBB" w:rsidRPr="00987819" w:rsidRDefault="00F67EB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38B39C4" w14:textId="30DDAFBC" w:rsidR="00E47C20" w:rsidRPr="00987819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22C0CCC5" w14:textId="26F27869" w:rsidR="00A141F0" w:rsidRPr="00987819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987819" w:rsidSect="00C21744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987819">
        <w:rPr>
          <w:rFonts w:asciiTheme="majorBidi" w:hAnsiTheme="majorBidi" w:cstheme="majorBidi"/>
          <w:cs/>
        </w:rPr>
        <w:tab/>
      </w:r>
    </w:p>
    <w:p w14:paraId="21E0473B" w14:textId="63E00299" w:rsidR="00223349" w:rsidRPr="0098781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37D08D5C" w14:textId="77777777" w:rsidR="00D54B8C" w:rsidRPr="00987819" w:rsidRDefault="00D54B8C" w:rsidP="00472AF6">
      <w:pPr>
        <w:ind w:right="-45"/>
        <w:jc w:val="thaiDistribute"/>
        <w:rPr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987819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98781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987819" w14:paraId="786688CB" w14:textId="77777777" w:rsidTr="004E3076">
        <w:trPr>
          <w:tblHeader/>
        </w:trPr>
        <w:tc>
          <w:tcPr>
            <w:tcW w:w="4050" w:type="dxa"/>
          </w:tcPr>
          <w:p w14:paraId="559EB0F1" w14:textId="21A51D51" w:rsidR="00D54B8C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987819">
              <w:rPr>
                <w:b/>
                <w:bCs/>
                <w:i/>
                <w:iCs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260" w:type="dxa"/>
          </w:tcPr>
          <w:p w14:paraId="43F6F5ED" w14:textId="0752B548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4455FE8" w14:textId="51062E08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47D4D2E" w14:textId="4970A2A9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606A7F6" w14:textId="081D858F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B8C" w:rsidRPr="00987819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98781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987819" w14:paraId="7CAEFBCC" w14:textId="77777777" w:rsidTr="004E3076">
        <w:tc>
          <w:tcPr>
            <w:tcW w:w="4050" w:type="dxa"/>
          </w:tcPr>
          <w:p w14:paraId="40FE1C4C" w14:textId="77777777" w:rsidR="00D54B8C" w:rsidRPr="0098781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1529C27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93D3972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2CD18383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4F5F36" w:rsidRPr="00987819" w14:paraId="209091CF" w14:textId="77777777" w:rsidTr="004E3076">
        <w:tc>
          <w:tcPr>
            <w:tcW w:w="4050" w:type="dxa"/>
          </w:tcPr>
          <w:p w14:paraId="5FFEBEB0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987819">
              <w:rPr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58924EEA" w:rsidR="004F5F36" w:rsidRPr="00987819" w:rsidRDefault="000C1994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6,481</w:t>
            </w:r>
          </w:p>
        </w:tc>
        <w:tc>
          <w:tcPr>
            <w:tcW w:w="1260" w:type="dxa"/>
          </w:tcPr>
          <w:p w14:paraId="00A1EA84" w14:textId="10E91C6E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4,895</w:t>
            </w:r>
          </w:p>
        </w:tc>
        <w:tc>
          <w:tcPr>
            <w:tcW w:w="1350" w:type="dxa"/>
          </w:tcPr>
          <w:p w14:paraId="5EAE8B10" w14:textId="3BAA506A" w:rsidR="004F5F36" w:rsidRPr="00987819" w:rsidRDefault="002E7242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347</w:t>
            </w:r>
          </w:p>
        </w:tc>
        <w:tc>
          <w:tcPr>
            <w:tcW w:w="1260" w:type="dxa"/>
          </w:tcPr>
          <w:p w14:paraId="6919DF18" w14:textId="3FD48B0F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322</w:t>
            </w:r>
          </w:p>
        </w:tc>
      </w:tr>
      <w:tr w:rsidR="004F5F36" w:rsidRPr="00987819" w14:paraId="70931754" w14:textId="77777777" w:rsidTr="004E3076">
        <w:tc>
          <w:tcPr>
            <w:tcW w:w="4050" w:type="dxa"/>
          </w:tcPr>
          <w:p w14:paraId="65366FDD" w14:textId="34A1B4DC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987819">
              <w:rPr>
                <w:cs/>
              </w:rPr>
              <w:t>ภาษีปีก่อน ๆ ที่บันทึกต่ำไป</w:t>
            </w:r>
            <w:r w:rsidR="002C7481" w:rsidRPr="00987819">
              <w:t xml:space="preserve"> </w:t>
            </w:r>
            <w:r w:rsidR="002C7481" w:rsidRPr="00987819">
              <w:rPr>
                <w:cs/>
              </w:rPr>
              <w:t>(สูงไป)</w:t>
            </w:r>
          </w:p>
        </w:tc>
        <w:tc>
          <w:tcPr>
            <w:tcW w:w="1260" w:type="dxa"/>
          </w:tcPr>
          <w:p w14:paraId="746E5DEE" w14:textId="7FEA53CD" w:rsidR="004F5F36" w:rsidRPr="00987819" w:rsidRDefault="000C1994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260" w:type="dxa"/>
          </w:tcPr>
          <w:p w14:paraId="49165BD6" w14:textId="0DE34F2F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987819">
              <w:t>(138)</w:t>
            </w:r>
          </w:p>
        </w:tc>
        <w:tc>
          <w:tcPr>
            <w:tcW w:w="1350" w:type="dxa"/>
          </w:tcPr>
          <w:p w14:paraId="79CDFBA1" w14:textId="0FDBC049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987819">
              <w:t>3</w:t>
            </w:r>
          </w:p>
        </w:tc>
        <w:tc>
          <w:tcPr>
            <w:tcW w:w="1260" w:type="dxa"/>
          </w:tcPr>
          <w:p w14:paraId="6E3B35FD" w14:textId="69AAAD7C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987819">
              <w:t>(8)</w:t>
            </w:r>
          </w:p>
        </w:tc>
      </w:tr>
      <w:tr w:rsidR="004F5F36" w:rsidRPr="00987819" w14:paraId="20EE9F73" w14:textId="77777777" w:rsidTr="00B84C7E">
        <w:tc>
          <w:tcPr>
            <w:tcW w:w="4050" w:type="dxa"/>
          </w:tcPr>
          <w:p w14:paraId="55F2EB6C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63E022D7" w:rsidR="004F5F36" w:rsidRPr="00987819" w:rsidRDefault="000C1994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6,48</w:t>
            </w:r>
            <w:r w:rsidR="004B1F0B" w:rsidRPr="00987819">
              <w:rPr>
                <w:b/>
                <w:bCs/>
              </w:rPr>
              <w:t>1</w:t>
            </w:r>
          </w:p>
        </w:tc>
        <w:tc>
          <w:tcPr>
            <w:tcW w:w="1260" w:type="dxa"/>
          </w:tcPr>
          <w:p w14:paraId="6F394F65" w14:textId="08486BAB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4,757</w:t>
            </w:r>
          </w:p>
        </w:tc>
        <w:tc>
          <w:tcPr>
            <w:tcW w:w="1350" w:type="dxa"/>
            <w:vAlign w:val="bottom"/>
          </w:tcPr>
          <w:p w14:paraId="04A7CD0E" w14:textId="6B176B76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350</w:t>
            </w:r>
          </w:p>
        </w:tc>
        <w:tc>
          <w:tcPr>
            <w:tcW w:w="1260" w:type="dxa"/>
            <w:vAlign w:val="bottom"/>
          </w:tcPr>
          <w:p w14:paraId="34725333" w14:textId="2FDBB0C5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314</w:t>
            </w:r>
          </w:p>
        </w:tc>
      </w:tr>
      <w:tr w:rsidR="004F5F36" w:rsidRPr="00987819" w14:paraId="2684E2A1" w14:textId="77777777" w:rsidTr="004E3076">
        <w:tc>
          <w:tcPr>
            <w:tcW w:w="4050" w:type="dxa"/>
          </w:tcPr>
          <w:p w14:paraId="7D67C309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BF52692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6D56C08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649E4333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4F5F36" w:rsidRPr="00987819" w14:paraId="259D83A8" w14:textId="77777777" w:rsidTr="004E3076">
        <w:tc>
          <w:tcPr>
            <w:tcW w:w="4050" w:type="dxa"/>
          </w:tcPr>
          <w:p w14:paraId="52F711EE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6E83E510" w:rsidR="004F5F36" w:rsidRPr="00987819" w:rsidRDefault="000C1994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1,</w:t>
            </w:r>
            <w:r w:rsidR="004B1F0B" w:rsidRPr="00987819">
              <w:t>882</w:t>
            </w:r>
          </w:p>
        </w:tc>
        <w:tc>
          <w:tcPr>
            <w:tcW w:w="1260" w:type="dxa"/>
          </w:tcPr>
          <w:p w14:paraId="69B44A53" w14:textId="73E118E6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338</w:t>
            </w:r>
          </w:p>
        </w:tc>
        <w:tc>
          <w:tcPr>
            <w:tcW w:w="1350" w:type="dxa"/>
          </w:tcPr>
          <w:p w14:paraId="44943AD4" w14:textId="33ABA717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62</w:t>
            </w:r>
          </w:p>
        </w:tc>
        <w:tc>
          <w:tcPr>
            <w:tcW w:w="1260" w:type="dxa"/>
          </w:tcPr>
          <w:p w14:paraId="05A1A758" w14:textId="56F426DE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987819">
              <w:t>139</w:t>
            </w:r>
          </w:p>
        </w:tc>
      </w:tr>
      <w:tr w:rsidR="004F5F36" w:rsidRPr="00987819" w14:paraId="79807B22" w14:textId="77777777" w:rsidTr="00B84C7E">
        <w:tc>
          <w:tcPr>
            <w:tcW w:w="4050" w:type="dxa"/>
          </w:tcPr>
          <w:p w14:paraId="26D08FB6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2A25FE21" w14:textId="39F8FFBC" w:rsidR="004F5F36" w:rsidRPr="00987819" w:rsidRDefault="000C1994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1,</w:t>
            </w:r>
            <w:r w:rsidR="004B1F0B" w:rsidRPr="00987819">
              <w:rPr>
                <w:b/>
                <w:bCs/>
              </w:rPr>
              <w:t>882</w:t>
            </w:r>
          </w:p>
        </w:tc>
        <w:tc>
          <w:tcPr>
            <w:tcW w:w="1260" w:type="dxa"/>
          </w:tcPr>
          <w:p w14:paraId="0E92F6A2" w14:textId="1971D80E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338</w:t>
            </w:r>
          </w:p>
        </w:tc>
        <w:tc>
          <w:tcPr>
            <w:tcW w:w="1350" w:type="dxa"/>
            <w:vAlign w:val="bottom"/>
          </w:tcPr>
          <w:p w14:paraId="370C52A2" w14:textId="3C203B77" w:rsidR="004F5F36" w:rsidRPr="00987819" w:rsidRDefault="002E7242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62</w:t>
            </w:r>
          </w:p>
        </w:tc>
        <w:tc>
          <w:tcPr>
            <w:tcW w:w="1260" w:type="dxa"/>
            <w:vAlign w:val="bottom"/>
          </w:tcPr>
          <w:p w14:paraId="6ECAEA04" w14:textId="34CEF52B" w:rsidR="004F5F36" w:rsidRPr="00987819" w:rsidRDefault="004F5F36" w:rsidP="004F5F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139</w:t>
            </w:r>
          </w:p>
        </w:tc>
      </w:tr>
      <w:tr w:rsidR="004F5F36" w:rsidRPr="00987819" w14:paraId="6BFC12E4" w14:textId="77777777" w:rsidTr="004E3076">
        <w:tc>
          <w:tcPr>
            <w:tcW w:w="4050" w:type="dxa"/>
          </w:tcPr>
          <w:p w14:paraId="5100C5E8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7CDAF70A" w:rsidR="004F5F36" w:rsidRPr="00987819" w:rsidRDefault="00870D01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8,</w:t>
            </w:r>
            <w:r w:rsidR="004B1F0B" w:rsidRPr="00987819">
              <w:rPr>
                <w:b/>
                <w:bCs/>
              </w:rPr>
              <w:t>363</w:t>
            </w:r>
          </w:p>
        </w:tc>
        <w:tc>
          <w:tcPr>
            <w:tcW w:w="1260" w:type="dxa"/>
          </w:tcPr>
          <w:p w14:paraId="31ACD7A5" w14:textId="54E688F8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5,095</w:t>
            </w:r>
          </w:p>
        </w:tc>
        <w:tc>
          <w:tcPr>
            <w:tcW w:w="1350" w:type="dxa"/>
          </w:tcPr>
          <w:p w14:paraId="4ED996CE" w14:textId="40DBE9C7" w:rsidR="004F5F36" w:rsidRPr="00987819" w:rsidRDefault="002E7242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412</w:t>
            </w:r>
          </w:p>
        </w:tc>
        <w:tc>
          <w:tcPr>
            <w:tcW w:w="1260" w:type="dxa"/>
          </w:tcPr>
          <w:p w14:paraId="0C7B29B7" w14:textId="5771C144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453</w:t>
            </w:r>
          </w:p>
        </w:tc>
      </w:tr>
    </w:tbl>
    <w:p w14:paraId="22C423F9" w14:textId="59A4BA4B" w:rsidR="00D01256" w:rsidRPr="00987819" w:rsidRDefault="00D01256" w:rsidP="00D528CC">
      <w:pPr>
        <w:ind w:right="-45"/>
        <w:jc w:val="thaiDistribute"/>
        <w:rPr>
          <w:sz w:val="20"/>
          <w:szCs w:val="20"/>
        </w:rPr>
      </w:pPr>
    </w:p>
    <w:p w14:paraId="1E2FB9BE" w14:textId="022152AE" w:rsidR="00A102D5" w:rsidRPr="00987819" w:rsidRDefault="00A102D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87819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4F5F36" w:rsidRPr="00987819">
        <w:rPr>
          <w:cs/>
        </w:rPr>
        <w:t>หก</w:t>
      </w:r>
      <w:r w:rsidR="00B65D4F" w:rsidRPr="00987819">
        <w:rPr>
          <w:cs/>
        </w:rPr>
        <w:t>เดือน</w:t>
      </w:r>
      <w:r w:rsidRPr="00987819">
        <w:rPr>
          <w:cs/>
        </w:rPr>
        <w:t xml:space="preserve">สิ้นสุดวันที่ </w:t>
      </w:r>
      <w:r w:rsidR="009469A2" w:rsidRPr="00987819">
        <w:t xml:space="preserve">                </w:t>
      </w:r>
      <w:r w:rsidR="00C536CA" w:rsidRPr="00987819">
        <w:t xml:space="preserve">30 </w:t>
      </w:r>
      <w:r w:rsidR="00C536CA" w:rsidRPr="00987819">
        <w:rPr>
          <w:cs/>
        </w:rPr>
        <w:t xml:space="preserve">มิถุนายน </w:t>
      </w:r>
      <w:r w:rsidR="00C536CA" w:rsidRPr="00987819">
        <w:t>25</w:t>
      </w:r>
      <w:r w:rsidR="002D151D" w:rsidRPr="00987819">
        <w:t>67</w:t>
      </w:r>
      <w:r w:rsidRPr="00987819">
        <w:t xml:space="preserve"> </w:t>
      </w:r>
      <w:r w:rsidR="00470928" w:rsidRPr="00987819">
        <w:rPr>
          <w:cs/>
        </w:rPr>
        <w:t>คือร้อยละ</w:t>
      </w:r>
      <w:r w:rsidR="00E91E06" w:rsidRPr="00987819">
        <w:t xml:space="preserve"> 59.96</w:t>
      </w:r>
      <w:r w:rsidR="00BE62B3" w:rsidRPr="00987819">
        <w:t xml:space="preserve"> </w:t>
      </w:r>
      <w:r w:rsidR="005030EF" w:rsidRPr="00987819">
        <w:rPr>
          <w:i/>
          <w:iCs/>
        </w:rPr>
        <w:t>(2566</w:t>
      </w:r>
      <w:r w:rsidRPr="00987819">
        <w:rPr>
          <w:i/>
          <w:iCs/>
        </w:rPr>
        <w:t xml:space="preserve">: </w:t>
      </w:r>
      <w:r w:rsidRPr="00987819">
        <w:rPr>
          <w:i/>
          <w:iCs/>
          <w:cs/>
        </w:rPr>
        <w:t xml:space="preserve">ร้อยละ </w:t>
      </w:r>
      <w:r w:rsidR="00F24DDC" w:rsidRPr="00987819">
        <w:rPr>
          <w:i/>
          <w:iCs/>
        </w:rPr>
        <w:t>55.54</w:t>
      </w:r>
      <w:r w:rsidR="005030EF" w:rsidRPr="00987819">
        <w:rPr>
          <w:i/>
          <w:iCs/>
        </w:rPr>
        <w:t>)</w:t>
      </w:r>
      <w:r w:rsidRPr="00987819">
        <w:t xml:space="preserve"> </w:t>
      </w:r>
      <w:r w:rsidRPr="00987819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71AD4E42" w14:textId="77777777" w:rsidR="00571DEA" w:rsidRPr="00987819" w:rsidRDefault="00571DEA" w:rsidP="00472AF6">
      <w:pPr>
        <w:ind w:right="-45"/>
        <w:jc w:val="thaiDistribute"/>
        <w:rPr>
          <w:sz w:val="20"/>
          <w:szCs w:val="20"/>
          <w:cs/>
        </w:rPr>
      </w:pPr>
    </w:p>
    <w:p w14:paraId="121E8BA8" w14:textId="499CC49E" w:rsidR="0006794F" w:rsidRPr="00987819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กำไรต่อหุ้น</w:t>
      </w:r>
    </w:p>
    <w:p w14:paraId="4879D38F" w14:textId="77777777" w:rsidR="00D54B8C" w:rsidRPr="00987819" w:rsidRDefault="00D54B8C" w:rsidP="00472AF6">
      <w:pPr>
        <w:ind w:right="-45"/>
        <w:jc w:val="thaiDistribute"/>
        <w:rPr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987819" w14:paraId="327362EE" w14:textId="77777777" w:rsidTr="0043613A">
        <w:trPr>
          <w:tblHeader/>
        </w:trPr>
        <w:tc>
          <w:tcPr>
            <w:tcW w:w="4050" w:type="dxa"/>
            <w:shd w:val="clear" w:color="auto" w:fill="auto"/>
          </w:tcPr>
          <w:p w14:paraId="04B5F3BD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987819" w14:paraId="139494C4" w14:textId="77777777" w:rsidTr="0043613A">
        <w:trPr>
          <w:tblHeader/>
        </w:trPr>
        <w:tc>
          <w:tcPr>
            <w:tcW w:w="4050" w:type="dxa"/>
          </w:tcPr>
          <w:p w14:paraId="0FA70DF8" w14:textId="3B9E9BA2" w:rsidR="00D54B8C" w:rsidRPr="0098781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4F5F36"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B1B69"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16CF9DD7" w14:textId="541DFE46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5E7042B" w14:textId="3C640E83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A97AEE6" w14:textId="1ED59771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281DA01F" w14:textId="04DA0613" w:rsidR="00D54B8C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4B8C" w:rsidRPr="00987819" w14:paraId="67AB6B20" w14:textId="77777777" w:rsidTr="004E3076">
        <w:trPr>
          <w:tblHeader/>
        </w:trPr>
        <w:tc>
          <w:tcPr>
            <w:tcW w:w="4050" w:type="dxa"/>
          </w:tcPr>
          <w:p w14:paraId="461BCBF7" w14:textId="77777777" w:rsidR="00D54B8C" w:rsidRPr="0098781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987819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9878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9878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F5F36" w:rsidRPr="00987819" w14:paraId="1B493AC4" w14:textId="77777777" w:rsidTr="0043613A">
        <w:tc>
          <w:tcPr>
            <w:tcW w:w="4050" w:type="dxa"/>
          </w:tcPr>
          <w:p w14:paraId="36399001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3D850868" w:rsidR="004F5F36" w:rsidRPr="00987819" w:rsidRDefault="00870D01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  <w:r w:rsidR="000307FC" w:rsidRPr="00987819">
              <w:rPr>
                <w:rFonts w:asciiTheme="majorBidi" w:hAnsiTheme="majorBidi" w:cstheme="majorBidi"/>
              </w:rPr>
              <w:t>,</w:t>
            </w:r>
            <w:r w:rsidR="00E82FE0" w:rsidRPr="00987819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283" w:type="dxa"/>
            <w:vAlign w:val="bottom"/>
          </w:tcPr>
          <w:p w14:paraId="5DEE1C78" w14:textId="4344B063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/>
              </w:rPr>
              <w:t>458</w:t>
            </w:r>
          </w:p>
        </w:tc>
        <w:tc>
          <w:tcPr>
            <w:tcW w:w="1282" w:type="dxa"/>
            <w:vAlign w:val="bottom"/>
          </w:tcPr>
          <w:p w14:paraId="12C70927" w14:textId="5DCAA25F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2,418</w:t>
            </w:r>
          </w:p>
        </w:tc>
        <w:tc>
          <w:tcPr>
            <w:tcW w:w="1283" w:type="dxa"/>
            <w:vAlign w:val="bottom"/>
          </w:tcPr>
          <w:p w14:paraId="78B6E3AC" w14:textId="257D02B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390</w:t>
            </w:r>
          </w:p>
        </w:tc>
      </w:tr>
      <w:tr w:rsidR="004F5F36" w:rsidRPr="00987819" w14:paraId="52A6324D" w14:textId="77777777" w:rsidTr="008E2D34">
        <w:tc>
          <w:tcPr>
            <w:tcW w:w="4050" w:type="dxa"/>
          </w:tcPr>
          <w:p w14:paraId="63603FA7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1437215C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2E3CB822" w14:textId="685744E4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2" w:type="dxa"/>
            <w:vAlign w:val="bottom"/>
          </w:tcPr>
          <w:p w14:paraId="6A70AC11" w14:textId="63B704B3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7F85FF75" w14:textId="4C85AD74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(125)</w:t>
            </w:r>
          </w:p>
        </w:tc>
      </w:tr>
      <w:tr w:rsidR="004F5F36" w:rsidRPr="00987819" w14:paraId="38681750" w14:textId="77777777" w:rsidTr="0043613A">
        <w:tc>
          <w:tcPr>
            <w:tcW w:w="4050" w:type="dxa"/>
          </w:tcPr>
          <w:p w14:paraId="4CE4851F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67EC9D8A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</w:t>
            </w:r>
            <w:r w:rsidR="00E82FE0" w:rsidRPr="00987819">
              <w:rPr>
                <w:rFonts w:asciiTheme="majorBidi" w:hAnsiTheme="majorBidi" w:cstheme="majorBidi"/>
                <w:b/>
                <w:bCs/>
              </w:rPr>
              <w:t>699</w:t>
            </w:r>
          </w:p>
        </w:tc>
        <w:tc>
          <w:tcPr>
            <w:tcW w:w="1283" w:type="dxa"/>
            <w:vAlign w:val="bottom"/>
          </w:tcPr>
          <w:p w14:paraId="584279DE" w14:textId="106DB18A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333</w:t>
            </w:r>
          </w:p>
        </w:tc>
        <w:tc>
          <w:tcPr>
            <w:tcW w:w="1282" w:type="dxa"/>
            <w:vAlign w:val="bottom"/>
          </w:tcPr>
          <w:p w14:paraId="094A2938" w14:textId="4BFADAE4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2,293</w:t>
            </w:r>
          </w:p>
        </w:tc>
        <w:tc>
          <w:tcPr>
            <w:tcW w:w="1283" w:type="dxa"/>
            <w:vAlign w:val="bottom"/>
          </w:tcPr>
          <w:p w14:paraId="7D1C0E93" w14:textId="4878AB8E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265</w:t>
            </w:r>
          </w:p>
        </w:tc>
      </w:tr>
      <w:tr w:rsidR="0056344D" w:rsidRPr="00987819" w14:paraId="2E2A350C" w14:textId="77777777" w:rsidTr="0043613A">
        <w:tc>
          <w:tcPr>
            <w:tcW w:w="4050" w:type="dxa"/>
          </w:tcPr>
          <w:p w14:paraId="23AAEAFD" w14:textId="77777777" w:rsidR="0056344D" w:rsidRPr="00987819" w:rsidRDefault="0056344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F05C167" w14:textId="77777777" w:rsidR="0056344D" w:rsidRPr="00987819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</w:tcPr>
          <w:p w14:paraId="4AD96FEC" w14:textId="77777777" w:rsidR="0056344D" w:rsidRPr="00987819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12A792F8" w14:textId="77777777" w:rsidR="0056344D" w:rsidRPr="00987819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1BDEC97" w14:textId="77777777" w:rsidR="0056344D" w:rsidRPr="00987819" w:rsidRDefault="0056344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4F5F36" w:rsidRPr="00987819" w14:paraId="241BA1DF" w14:textId="77777777" w:rsidTr="00EC43CB">
        <w:tc>
          <w:tcPr>
            <w:tcW w:w="4050" w:type="dxa"/>
          </w:tcPr>
          <w:p w14:paraId="70A37C85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2" w:name="_Hlk134627652"/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AECF499" w14:textId="7898BE8C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</w:tcPr>
          <w:p w14:paraId="7F707C34" w14:textId="2A28A190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1,377</w:t>
            </w:r>
          </w:p>
        </w:tc>
        <w:tc>
          <w:tcPr>
            <w:tcW w:w="1282" w:type="dxa"/>
            <w:vAlign w:val="bottom"/>
          </w:tcPr>
          <w:p w14:paraId="1959C2F1" w14:textId="61B204E5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0826AB40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</w:tr>
      <w:tr w:rsidR="004F5F36" w:rsidRPr="00987819" w14:paraId="58E12CBF" w14:textId="77777777" w:rsidTr="00EC43CB">
        <w:tc>
          <w:tcPr>
            <w:tcW w:w="4050" w:type="dxa"/>
          </w:tcPr>
          <w:p w14:paraId="531DBC4E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36CDE370" w14:textId="7258FDDE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139B1722" w14:textId="4AA3693A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282" w:type="dxa"/>
            <w:vAlign w:val="bottom"/>
          </w:tcPr>
          <w:p w14:paraId="3FD325DB" w14:textId="5B102DA0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260065F" w14:textId="4BBB9501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(6)</w:t>
            </w:r>
          </w:p>
        </w:tc>
      </w:tr>
      <w:tr w:rsidR="004F5F36" w:rsidRPr="00987819" w14:paraId="17DBCE46" w14:textId="77777777" w:rsidTr="00EC43CB">
        <w:tc>
          <w:tcPr>
            <w:tcW w:w="4050" w:type="dxa"/>
          </w:tcPr>
          <w:p w14:paraId="517E8B1B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7EAB5DFA" w14:textId="23F3313E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</w:tcPr>
          <w:p w14:paraId="0F41317D" w14:textId="3C1D3AA0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1,371</w:t>
            </w:r>
          </w:p>
        </w:tc>
        <w:tc>
          <w:tcPr>
            <w:tcW w:w="1282" w:type="dxa"/>
            <w:vAlign w:val="bottom"/>
          </w:tcPr>
          <w:p w14:paraId="53145104" w14:textId="195F269C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4D74E0AB" w14:textId="7D472057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1,371</w:t>
            </w:r>
          </w:p>
        </w:tc>
      </w:tr>
      <w:tr w:rsidR="004F5F36" w:rsidRPr="00987819" w14:paraId="658C192C" w14:textId="77777777" w:rsidTr="000C2BAD">
        <w:tc>
          <w:tcPr>
            <w:tcW w:w="4050" w:type="dxa"/>
          </w:tcPr>
          <w:p w14:paraId="66851836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5F36" w:rsidRPr="00987819" w14:paraId="6907AB2B" w14:textId="77777777" w:rsidTr="000C2BAD">
        <w:tc>
          <w:tcPr>
            <w:tcW w:w="4050" w:type="dxa"/>
            <w:vAlign w:val="bottom"/>
          </w:tcPr>
          <w:p w14:paraId="4AAE9895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053BF823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1.</w:t>
            </w:r>
            <w:r w:rsidR="00E82FE0" w:rsidRPr="00987819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1283" w:type="dxa"/>
            <w:vAlign w:val="center"/>
          </w:tcPr>
          <w:p w14:paraId="200337A2" w14:textId="7A899355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0.24</w:t>
            </w:r>
          </w:p>
        </w:tc>
        <w:tc>
          <w:tcPr>
            <w:tcW w:w="1282" w:type="dxa"/>
            <w:vAlign w:val="bottom"/>
          </w:tcPr>
          <w:p w14:paraId="3679F5C7" w14:textId="0AFC30A2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1.67</w:t>
            </w:r>
          </w:p>
        </w:tc>
        <w:tc>
          <w:tcPr>
            <w:tcW w:w="1283" w:type="dxa"/>
            <w:vAlign w:val="bottom"/>
          </w:tcPr>
          <w:p w14:paraId="7FD6A868" w14:textId="10AE791B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0.19</w:t>
            </w:r>
          </w:p>
        </w:tc>
      </w:tr>
      <w:bookmarkEnd w:id="12"/>
    </w:tbl>
    <w:p w14:paraId="6BF25D14" w14:textId="77777777" w:rsidR="00641DD6" w:rsidRPr="00987819" w:rsidRDefault="00641DD6" w:rsidP="00533528">
      <w:pPr>
        <w:rPr>
          <w:rFonts w:asciiTheme="majorBidi" w:hAnsiTheme="majorBidi" w:cstheme="majorBidi"/>
          <w:shd w:val="clear" w:color="auto" w:fill="D9D9D9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4F5F36" w:rsidRPr="00987819" w14:paraId="25231993" w14:textId="77777777" w:rsidTr="00DC540A">
        <w:trPr>
          <w:tblHeader/>
        </w:trPr>
        <w:tc>
          <w:tcPr>
            <w:tcW w:w="4050" w:type="dxa"/>
            <w:shd w:val="clear" w:color="auto" w:fill="auto"/>
          </w:tcPr>
          <w:p w14:paraId="6F58BCAF" w14:textId="77777777" w:rsidR="004F5F36" w:rsidRPr="0098781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4B815B" w14:textId="77777777" w:rsidR="004F5F36" w:rsidRPr="0098781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DAE5C97" w14:textId="77777777" w:rsidR="004F5F36" w:rsidRPr="0098781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F36" w:rsidRPr="00987819" w14:paraId="5EFC5E64" w14:textId="77777777" w:rsidTr="00DC540A">
        <w:trPr>
          <w:tblHeader/>
        </w:trPr>
        <w:tc>
          <w:tcPr>
            <w:tcW w:w="4050" w:type="dxa"/>
          </w:tcPr>
          <w:p w14:paraId="4E98D4AC" w14:textId="0DBA89ED" w:rsidR="004F5F36" w:rsidRPr="0098781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B1B69"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5823B422" w14:textId="77777777" w:rsidR="004F5F36" w:rsidRPr="0098781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CC25A89" w14:textId="77777777" w:rsidR="004F5F36" w:rsidRPr="0098781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7181FF8" w14:textId="77777777" w:rsidR="004F5F36" w:rsidRPr="0098781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738F6401" w14:textId="77777777" w:rsidR="004F5F36" w:rsidRPr="0098781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F5F36" w:rsidRPr="00987819" w14:paraId="58908615" w14:textId="77777777" w:rsidTr="00DC540A">
        <w:trPr>
          <w:tblHeader/>
        </w:trPr>
        <w:tc>
          <w:tcPr>
            <w:tcW w:w="4050" w:type="dxa"/>
          </w:tcPr>
          <w:p w14:paraId="12BE0F0D" w14:textId="77777777" w:rsidR="004F5F36" w:rsidRPr="0098781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20542EB4" w14:textId="77777777" w:rsidR="004F5F36" w:rsidRPr="0098781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9878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9878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F5F36" w:rsidRPr="00987819" w14:paraId="5FAFD885" w14:textId="77777777" w:rsidTr="009C3345">
        <w:tc>
          <w:tcPr>
            <w:tcW w:w="4050" w:type="dxa"/>
          </w:tcPr>
          <w:p w14:paraId="3B74B38A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07187BCB" w14:textId="03991827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4,</w:t>
            </w:r>
            <w:r w:rsidR="00E82FE0" w:rsidRPr="00987819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283" w:type="dxa"/>
          </w:tcPr>
          <w:p w14:paraId="5151D93C" w14:textId="416581C2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3,199</w:t>
            </w:r>
          </w:p>
        </w:tc>
        <w:tc>
          <w:tcPr>
            <w:tcW w:w="1282" w:type="dxa"/>
            <w:vAlign w:val="bottom"/>
          </w:tcPr>
          <w:p w14:paraId="4C07BF5E" w14:textId="1C80C79C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1283" w:type="dxa"/>
            <w:vAlign w:val="bottom"/>
          </w:tcPr>
          <w:p w14:paraId="60455A8E" w14:textId="551F5758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2,327</w:t>
            </w:r>
          </w:p>
        </w:tc>
      </w:tr>
      <w:tr w:rsidR="004F5F36" w:rsidRPr="00987819" w14:paraId="367E027D" w14:textId="77777777" w:rsidTr="0066626C">
        <w:tc>
          <w:tcPr>
            <w:tcW w:w="4050" w:type="dxa"/>
          </w:tcPr>
          <w:p w14:paraId="78124579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0002705" w14:textId="6BA333F8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(249)</w:t>
            </w:r>
          </w:p>
        </w:tc>
        <w:tc>
          <w:tcPr>
            <w:tcW w:w="1283" w:type="dxa"/>
            <w:vAlign w:val="bottom"/>
          </w:tcPr>
          <w:p w14:paraId="50E5D297" w14:textId="46C02C0F" w:rsidR="004F5F36" w:rsidRPr="00987819" w:rsidRDefault="008F5D87" w:rsidP="0066626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4F5F36" w:rsidRPr="00987819">
              <w:rPr>
                <w:rFonts w:asciiTheme="majorBidi" w:hAnsiTheme="majorBidi" w:cstheme="majorBidi"/>
              </w:rPr>
              <w:t>248)</w:t>
            </w:r>
          </w:p>
        </w:tc>
        <w:tc>
          <w:tcPr>
            <w:tcW w:w="1282" w:type="dxa"/>
            <w:vAlign w:val="bottom"/>
          </w:tcPr>
          <w:p w14:paraId="1BCCDABA" w14:textId="10727115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(249)</w:t>
            </w:r>
          </w:p>
        </w:tc>
        <w:tc>
          <w:tcPr>
            <w:tcW w:w="1283" w:type="dxa"/>
            <w:vAlign w:val="bottom"/>
          </w:tcPr>
          <w:p w14:paraId="1CEFCC51" w14:textId="369BDF08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(248)</w:t>
            </w:r>
          </w:p>
        </w:tc>
      </w:tr>
      <w:tr w:rsidR="004F5F36" w:rsidRPr="00987819" w14:paraId="1A5AA7F0" w14:textId="77777777" w:rsidTr="009C3345">
        <w:tc>
          <w:tcPr>
            <w:tcW w:w="4050" w:type="dxa"/>
          </w:tcPr>
          <w:p w14:paraId="1B323EB1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19BD880" w14:textId="565C776C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4,</w:t>
            </w:r>
            <w:r w:rsidR="00E82FE0" w:rsidRPr="00987819">
              <w:rPr>
                <w:rFonts w:asciiTheme="majorBidi" w:hAnsiTheme="majorBidi" w:cstheme="majorBidi"/>
                <w:b/>
                <w:bCs/>
              </w:rPr>
              <w:t>011</w:t>
            </w:r>
          </w:p>
        </w:tc>
        <w:tc>
          <w:tcPr>
            <w:tcW w:w="1283" w:type="dxa"/>
          </w:tcPr>
          <w:p w14:paraId="02CD9C4B" w14:textId="01B214B4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2,951</w:t>
            </w:r>
          </w:p>
        </w:tc>
        <w:tc>
          <w:tcPr>
            <w:tcW w:w="1282" w:type="dxa"/>
            <w:vAlign w:val="bottom"/>
          </w:tcPr>
          <w:p w14:paraId="24F18B0A" w14:textId="0252E26B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3,313</w:t>
            </w:r>
          </w:p>
        </w:tc>
        <w:tc>
          <w:tcPr>
            <w:tcW w:w="1283" w:type="dxa"/>
            <w:vAlign w:val="bottom"/>
          </w:tcPr>
          <w:p w14:paraId="616FD567" w14:textId="579B6061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2,079</w:t>
            </w:r>
          </w:p>
        </w:tc>
      </w:tr>
      <w:tr w:rsidR="004F5F36" w:rsidRPr="00987819" w14:paraId="7C106DCA" w14:textId="77777777" w:rsidTr="0091054B">
        <w:tc>
          <w:tcPr>
            <w:tcW w:w="4050" w:type="dxa"/>
          </w:tcPr>
          <w:p w14:paraId="22E95BA9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D6E2215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51E689B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6A9FC837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  <w:vAlign w:val="bottom"/>
          </w:tcPr>
          <w:p w14:paraId="0ED0D1E1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4F5F36" w:rsidRPr="00987819" w14:paraId="3E4530D7" w14:textId="77777777" w:rsidTr="009C3345">
        <w:tc>
          <w:tcPr>
            <w:tcW w:w="4050" w:type="dxa"/>
          </w:tcPr>
          <w:p w14:paraId="1D50E269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30A8BB8" w14:textId="2EEAB6F4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069EE6D1" w14:textId="16FCF795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1,377</w:t>
            </w:r>
          </w:p>
        </w:tc>
        <w:tc>
          <w:tcPr>
            <w:tcW w:w="1282" w:type="dxa"/>
            <w:vAlign w:val="bottom"/>
          </w:tcPr>
          <w:p w14:paraId="190992A8" w14:textId="47F6F029" w:rsidR="004F5F36" w:rsidRPr="00987819" w:rsidRDefault="00507D3A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1F4BE963" w14:textId="268725E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1,377</w:t>
            </w:r>
          </w:p>
        </w:tc>
      </w:tr>
      <w:tr w:rsidR="004F5F36" w:rsidRPr="00987819" w14:paraId="77302050" w14:textId="77777777" w:rsidTr="009C3345">
        <w:tc>
          <w:tcPr>
            <w:tcW w:w="4050" w:type="dxa"/>
          </w:tcPr>
          <w:p w14:paraId="7F6F7295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718BAD18" w14:textId="7D7987A7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167C7260" w14:textId="43D78F59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t>(8)</w:t>
            </w:r>
          </w:p>
        </w:tc>
        <w:tc>
          <w:tcPr>
            <w:tcW w:w="1282" w:type="dxa"/>
            <w:vAlign w:val="bottom"/>
          </w:tcPr>
          <w:p w14:paraId="3F3C7BB5" w14:textId="6768328E" w:rsidR="004F5F36" w:rsidRPr="00987819" w:rsidRDefault="00507D3A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0E629664" w14:textId="497C7030" w:rsidR="004F5F36" w:rsidRPr="0098781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(8)</w:t>
            </w:r>
          </w:p>
        </w:tc>
      </w:tr>
      <w:tr w:rsidR="004F5F36" w:rsidRPr="00987819" w14:paraId="6B6F744C" w14:textId="77777777" w:rsidTr="009C3345">
        <w:tc>
          <w:tcPr>
            <w:tcW w:w="4050" w:type="dxa"/>
          </w:tcPr>
          <w:p w14:paraId="0C54A0CA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25A92573" w14:textId="2C9B131C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650E6BDD" w14:textId="71A00B1D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1,369</w:t>
            </w:r>
          </w:p>
        </w:tc>
        <w:tc>
          <w:tcPr>
            <w:tcW w:w="1282" w:type="dxa"/>
            <w:vAlign w:val="bottom"/>
          </w:tcPr>
          <w:p w14:paraId="754CFB3D" w14:textId="074B7D28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254F39F7" w14:textId="0E98CB1F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1,369</w:t>
            </w:r>
          </w:p>
        </w:tc>
      </w:tr>
      <w:tr w:rsidR="004F5F36" w:rsidRPr="00987819" w14:paraId="1F2B68D8" w14:textId="77777777" w:rsidTr="00DC540A">
        <w:tc>
          <w:tcPr>
            <w:tcW w:w="4050" w:type="dxa"/>
          </w:tcPr>
          <w:p w14:paraId="2DCD70F6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D734FD4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BCA5647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6C5CA899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9BCE85F" w14:textId="77777777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5F36" w:rsidRPr="00987819" w14:paraId="7FD374A8" w14:textId="77777777" w:rsidTr="009C3345">
        <w:tc>
          <w:tcPr>
            <w:tcW w:w="4050" w:type="dxa"/>
            <w:vAlign w:val="bottom"/>
          </w:tcPr>
          <w:p w14:paraId="5F61E243" w14:textId="77777777" w:rsidR="004F5F36" w:rsidRPr="0098781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4931FC3B" w14:textId="4611E4B0" w:rsidR="004F5F36" w:rsidRPr="00987819" w:rsidRDefault="00E82FE0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2.91</w:t>
            </w:r>
          </w:p>
        </w:tc>
        <w:tc>
          <w:tcPr>
            <w:tcW w:w="1283" w:type="dxa"/>
            <w:vAlign w:val="bottom"/>
          </w:tcPr>
          <w:p w14:paraId="1DA63FBF" w14:textId="1376ABA4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2.16</w:t>
            </w:r>
          </w:p>
        </w:tc>
        <w:tc>
          <w:tcPr>
            <w:tcW w:w="1282" w:type="dxa"/>
            <w:vAlign w:val="bottom"/>
          </w:tcPr>
          <w:p w14:paraId="0DE853D6" w14:textId="6000C5B3" w:rsidR="004F5F36" w:rsidRPr="00987819" w:rsidRDefault="00507D3A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2.41</w:t>
            </w:r>
          </w:p>
        </w:tc>
        <w:tc>
          <w:tcPr>
            <w:tcW w:w="1283" w:type="dxa"/>
            <w:vAlign w:val="bottom"/>
          </w:tcPr>
          <w:p w14:paraId="24E4FD3B" w14:textId="3BFAC3BB" w:rsidR="004F5F36" w:rsidRPr="00987819" w:rsidRDefault="004F5F36" w:rsidP="004F5F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1.52</w:t>
            </w:r>
          </w:p>
        </w:tc>
      </w:tr>
    </w:tbl>
    <w:p w14:paraId="495F7D5A" w14:textId="77777777" w:rsidR="004F5F36" w:rsidRPr="00987819" w:rsidRDefault="004F5F36" w:rsidP="00472AF6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7B57D435" w14:textId="77777777" w:rsidR="00CF72C1" w:rsidRPr="00987819" w:rsidRDefault="00CF72C1" w:rsidP="00CF72C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987819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7374E5A5" w14:textId="77777777" w:rsidR="00CF72C1" w:rsidRPr="00987819" w:rsidRDefault="00CF72C1" w:rsidP="00CF72C1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CF72C1" w:rsidRPr="00987819" w14:paraId="4FFD8773" w14:textId="77777777" w:rsidTr="005E3530">
        <w:trPr>
          <w:trHeight w:val="432"/>
          <w:tblHeader/>
        </w:trPr>
        <w:tc>
          <w:tcPr>
            <w:tcW w:w="3198" w:type="dxa"/>
            <w:vAlign w:val="bottom"/>
          </w:tcPr>
          <w:p w14:paraId="669AD676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5D225FE1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0AC533FA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4A67AD40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066E4945" w14:textId="77777777" w:rsidR="00CF72C1" w:rsidRPr="00987819" w:rsidDel="00D43E7A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CF72C1" w:rsidRPr="00987819" w14:paraId="6AAFCC02" w14:textId="77777777" w:rsidTr="005E3530">
        <w:trPr>
          <w:trHeight w:val="445"/>
          <w:tblHeader/>
        </w:trPr>
        <w:tc>
          <w:tcPr>
            <w:tcW w:w="3198" w:type="dxa"/>
          </w:tcPr>
          <w:p w14:paraId="4C422722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20E433D2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6DA4CB6A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61C9053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70D9B2DD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F72C1" w:rsidRPr="00987819" w14:paraId="5F0899EE" w14:textId="77777777" w:rsidTr="005E3530">
        <w:trPr>
          <w:trHeight w:val="445"/>
          <w:tblHeader/>
        </w:trPr>
        <w:tc>
          <w:tcPr>
            <w:tcW w:w="3198" w:type="dxa"/>
          </w:tcPr>
          <w:p w14:paraId="75324F27" w14:textId="1E81C25B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662" w:type="dxa"/>
          </w:tcPr>
          <w:p w14:paraId="2613709F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2D45B80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37C7323D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FDF27D9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CF72C1" w:rsidRPr="00987819" w14:paraId="4E771BA2" w14:textId="77777777" w:rsidTr="005E3530">
        <w:trPr>
          <w:trHeight w:val="432"/>
        </w:trPr>
        <w:tc>
          <w:tcPr>
            <w:tcW w:w="3198" w:type="dxa"/>
          </w:tcPr>
          <w:p w14:paraId="68062117" w14:textId="5BA2FD2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cs/>
              </w:rPr>
              <w:t>เงินปันผล</w:t>
            </w:r>
            <w:r w:rsidRPr="00987819">
              <w:rPr>
                <w:rFonts w:hint="cs"/>
                <w:cs/>
              </w:rPr>
              <w:t>ประจำปี</w:t>
            </w:r>
            <w:r w:rsidRPr="00987819">
              <w:rPr>
                <w:cs/>
              </w:rPr>
              <w:t xml:space="preserve"> </w:t>
            </w:r>
            <w:r w:rsidRPr="00987819">
              <w:t>2566</w:t>
            </w:r>
          </w:p>
        </w:tc>
        <w:tc>
          <w:tcPr>
            <w:tcW w:w="1662" w:type="dxa"/>
          </w:tcPr>
          <w:p w14:paraId="4E306332" w14:textId="5F190BC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11 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</w:tcPr>
          <w:p w14:paraId="315A47F6" w14:textId="1EE51395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24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98781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1" w:type="dxa"/>
          </w:tcPr>
          <w:p w14:paraId="6F877730" w14:textId="20FC55FF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271" w:type="dxa"/>
          </w:tcPr>
          <w:p w14:paraId="3AF46FF0" w14:textId="18328E2D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2,754</w:t>
            </w:r>
          </w:p>
        </w:tc>
      </w:tr>
      <w:tr w:rsidR="00CF72C1" w:rsidRPr="00987819" w14:paraId="6164C605" w14:textId="77777777" w:rsidTr="005E3530">
        <w:trPr>
          <w:trHeight w:val="432"/>
        </w:trPr>
        <w:tc>
          <w:tcPr>
            <w:tcW w:w="3198" w:type="dxa"/>
          </w:tcPr>
          <w:p w14:paraId="4A6C00B3" w14:textId="4688F969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987819">
              <w:rPr>
                <w:cs/>
              </w:rPr>
              <w:t>เงินปันผลระหว่างกาลสำหรับงวด</w:t>
            </w:r>
            <w:r w:rsidRPr="00987819">
              <w:rPr>
                <w:cs/>
              </w:rPr>
              <w:br/>
              <w:t>ครึ่งปี</w:t>
            </w:r>
            <w:r w:rsidRPr="00987819">
              <w:rPr>
                <w:rFonts w:hint="cs"/>
                <w:cs/>
              </w:rPr>
              <w:t>แรก</w:t>
            </w:r>
            <w:r w:rsidRPr="00987819">
              <w:rPr>
                <w:cs/>
              </w:rPr>
              <w:t xml:space="preserve">ของปี </w:t>
            </w:r>
            <w:r w:rsidRPr="00987819">
              <w:t>2566</w:t>
            </w:r>
          </w:p>
        </w:tc>
        <w:tc>
          <w:tcPr>
            <w:tcW w:w="1662" w:type="dxa"/>
          </w:tcPr>
          <w:p w14:paraId="2C63AD9E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7085108" w14:textId="6330DB99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24 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65195015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7222DF7" w14:textId="6E1F4196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19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154A2BA2" w14:textId="77777777" w:rsidR="00CF72C1" w:rsidRPr="0098781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5978A397" w14:textId="6EFAE06E" w:rsidR="00CF72C1" w:rsidRPr="0098781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271" w:type="dxa"/>
          </w:tcPr>
          <w:p w14:paraId="0428CB79" w14:textId="77777777" w:rsidR="00CF72C1" w:rsidRPr="0098781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2C129ED9" w14:textId="212C912E" w:rsidR="00CF72C1" w:rsidRPr="0098781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(689)</w:t>
            </w:r>
          </w:p>
        </w:tc>
      </w:tr>
      <w:tr w:rsidR="00CF72C1" w:rsidRPr="00987819" w14:paraId="318C17A2" w14:textId="77777777" w:rsidTr="005E3530">
        <w:trPr>
          <w:trHeight w:val="432"/>
        </w:trPr>
        <w:tc>
          <w:tcPr>
            <w:tcW w:w="6638" w:type="dxa"/>
            <w:gridSpan w:val="3"/>
          </w:tcPr>
          <w:p w14:paraId="720D89D3" w14:textId="79F3C426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98781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71" w:type="dxa"/>
          </w:tcPr>
          <w:p w14:paraId="0C6D65F5" w14:textId="4D9C9F40" w:rsidR="00CF72C1" w:rsidRPr="00987819" w:rsidRDefault="00CF72C1" w:rsidP="005E35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1.50</w:t>
            </w:r>
          </w:p>
        </w:tc>
        <w:tc>
          <w:tcPr>
            <w:tcW w:w="1271" w:type="dxa"/>
          </w:tcPr>
          <w:p w14:paraId="5BED16AF" w14:textId="75408D9A" w:rsidR="00CF72C1" w:rsidRPr="00987819" w:rsidRDefault="00CF72C1" w:rsidP="005E35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2,065</w:t>
            </w:r>
          </w:p>
        </w:tc>
      </w:tr>
      <w:tr w:rsidR="00CF72C1" w:rsidRPr="00987819" w14:paraId="2AB9924F" w14:textId="77777777" w:rsidTr="005E3530">
        <w:trPr>
          <w:trHeight w:val="432"/>
        </w:trPr>
        <w:tc>
          <w:tcPr>
            <w:tcW w:w="3198" w:type="dxa"/>
          </w:tcPr>
          <w:p w14:paraId="66737672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7693D006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FA06381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6715FFF0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2087D3E" w14:textId="77777777" w:rsidR="00CF72C1" w:rsidRPr="0098781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F72C1" w:rsidRPr="00987819" w14:paraId="6377F085" w14:textId="77777777" w:rsidTr="005E3530">
        <w:trPr>
          <w:trHeight w:val="432"/>
        </w:trPr>
        <w:tc>
          <w:tcPr>
            <w:tcW w:w="3198" w:type="dxa"/>
          </w:tcPr>
          <w:p w14:paraId="2C2EB1EC" w14:textId="7D9A36BE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662" w:type="dxa"/>
          </w:tcPr>
          <w:p w14:paraId="166C80AE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B9153CC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148A8FA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B875FEE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F72C1" w:rsidRPr="00987819" w14:paraId="66D71FCF" w14:textId="77777777" w:rsidTr="005E3530">
        <w:trPr>
          <w:trHeight w:val="432"/>
        </w:trPr>
        <w:tc>
          <w:tcPr>
            <w:tcW w:w="3198" w:type="dxa"/>
          </w:tcPr>
          <w:p w14:paraId="0B530DF7" w14:textId="64AFAAFD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cs/>
              </w:rPr>
              <w:t>เงินปันผล</w:t>
            </w:r>
            <w:r w:rsidRPr="00987819">
              <w:rPr>
                <w:rFonts w:hint="cs"/>
                <w:cs/>
              </w:rPr>
              <w:t>ประจำปี</w:t>
            </w:r>
            <w:r w:rsidRPr="00987819">
              <w:rPr>
                <w:cs/>
              </w:rPr>
              <w:t xml:space="preserve"> </w:t>
            </w:r>
            <w:r w:rsidRPr="00987819">
              <w:t>2565</w:t>
            </w:r>
          </w:p>
        </w:tc>
        <w:tc>
          <w:tcPr>
            <w:tcW w:w="1662" w:type="dxa"/>
          </w:tcPr>
          <w:p w14:paraId="0C4B6293" w14:textId="1C596D23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11 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43114A77" w14:textId="370EF322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24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09627F64" w14:textId="2D2CED04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271" w:type="dxa"/>
          </w:tcPr>
          <w:p w14:paraId="22BDCFBC" w14:textId="6157ECEE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3,065</w:t>
            </w:r>
          </w:p>
        </w:tc>
      </w:tr>
      <w:tr w:rsidR="00CF72C1" w:rsidRPr="00987819" w14:paraId="06226F1F" w14:textId="77777777" w:rsidTr="005E3530">
        <w:trPr>
          <w:trHeight w:val="432"/>
        </w:trPr>
        <w:tc>
          <w:tcPr>
            <w:tcW w:w="3198" w:type="dxa"/>
          </w:tcPr>
          <w:p w14:paraId="65EC3119" w14:textId="1BF62BBD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987819">
              <w:rPr>
                <w:cs/>
              </w:rPr>
              <w:t>เงินปันผลระหว่างกาลสำหรับงวด</w:t>
            </w:r>
            <w:r w:rsidRPr="00987819">
              <w:rPr>
                <w:cs/>
              </w:rPr>
              <w:br/>
              <w:t>ครึ่งปี</w:t>
            </w:r>
            <w:r w:rsidRPr="00987819">
              <w:rPr>
                <w:rFonts w:hint="cs"/>
                <w:cs/>
              </w:rPr>
              <w:t>แรก</w:t>
            </w:r>
            <w:r w:rsidRPr="00987819">
              <w:rPr>
                <w:cs/>
              </w:rPr>
              <w:t xml:space="preserve">ของปี </w:t>
            </w:r>
            <w:r w:rsidRPr="00987819">
              <w:t>256</w:t>
            </w:r>
            <w:r w:rsidRPr="00987819">
              <w:rPr>
                <w:rFonts w:hint="cs"/>
                <w:cs/>
              </w:rPr>
              <w:t>5</w:t>
            </w:r>
          </w:p>
        </w:tc>
        <w:tc>
          <w:tcPr>
            <w:tcW w:w="1662" w:type="dxa"/>
          </w:tcPr>
          <w:p w14:paraId="5B592E0B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E1BCCBF" w14:textId="074842F4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 xml:space="preserve">18 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98781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78" w:type="dxa"/>
          </w:tcPr>
          <w:p w14:paraId="181232C4" w14:textId="77777777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2573808" w14:textId="0D324C44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13</w:t>
            </w:r>
            <w:r w:rsidRPr="00987819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98781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1" w:type="dxa"/>
          </w:tcPr>
          <w:p w14:paraId="0E1AB0C1" w14:textId="77777777" w:rsidR="00CF72C1" w:rsidRPr="00987819" w:rsidRDefault="00CF72C1" w:rsidP="00CF72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46075A45" w14:textId="30FB852D" w:rsidR="00CF72C1" w:rsidRPr="00987819" w:rsidRDefault="00CF72C1" w:rsidP="00CF72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Pr="00987819">
              <w:rPr>
                <w:rFonts w:asciiTheme="majorBidi" w:hAnsiTheme="majorBidi" w:cstheme="majorBidi" w:hint="cs"/>
                <w:cs/>
              </w:rPr>
              <w:t>1.25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1" w:type="dxa"/>
          </w:tcPr>
          <w:p w14:paraId="38C846A2" w14:textId="77777777" w:rsidR="00CF72C1" w:rsidRPr="00987819" w:rsidRDefault="00CF72C1" w:rsidP="00CF72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70AF0A13" w14:textId="764A755D" w:rsidR="00CF72C1" w:rsidRPr="00987819" w:rsidRDefault="00CF72C1" w:rsidP="00CF72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(1,698)</w:t>
            </w:r>
          </w:p>
        </w:tc>
      </w:tr>
      <w:tr w:rsidR="00CF72C1" w:rsidRPr="00987819" w14:paraId="59AE21A5" w14:textId="77777777" w:rsidTr="005E3530">
        <w:trPr>
          <w:trHeight w:val="432"/>
        </w:trPr>
        <w:tc>
          <w:tcPr>
            <w:tcW w:w="6638" w:type="dxa"/>
            <w:gridSpan w:val="3"/>
          </w:tcPr>
          <w:p w14:paraId="720DA13F" w14:textId="13CE73CE" w:rsidR="00CF72C1" w:rsidRPr="0098781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98781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71" w:type="dxa"/>
          </w:tcPr>
          <w:p w14:paraId="0FEFD571" w14:textId="38DFA97B" w:rsidR="00CF72C1" w:rsidRPr="00987819" w:rsidRDefault="00CF72C1" w:rsidP="00CF72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1.00</w:t>
            </w:r>
          </w:p>
        </w:tc>
        <w:tc>
          <w:tcPr>
            <w:tcW w:w="1271" w:type="dxa"/>
          </w:tcPr>
          <w:p w14:paraId="7EDC04B9" w14:textId="799CF331" w:rsidR="00CF72C1" w:rsidRPr="00987819" w:rsidRDefault="00CF72C1" w:rsidP="00CF72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1,367</w:t>
            </w:r>
          </w:p>
        </w:tc>
      </w:tr>
    </w:tbl>
    <w:p w14:paraId="48F99F4E" w14:textId="77777777" w:rsidR="00CF72C1" w:rsidRPr="00987819" w:rsidRDefault="00CF72C1" w:rsidP="00145A0F">
      <w:pPr>
        <w:rPr>
          <w:rFonts w:asciiTheme="majorBidi" w:hAnsiTheme="majorBidi" w:cstheme="majorBidi"/>
          <w:shd w:val="clear" w:color="auto" w:fill="D9D9D9"/>
        </w:rPr>
      </w:pPr>
    </w:p>
    <w:p w14:paraId="70208EA6" w14:textId="767D6380" w:rsidR="00CF72C1" w:rsidRPr="00987819" w:rsidRDefault="00CF72C1" w:rsidP="00145A0F">
      <w:pPr>
        <w:rPr>
          <w:rFonts w:asciiTheme="majorBidi" w:hAnsiTheme="majorBidi" w:cstheme="majorBidi"/>
          <w:shd w:val="clear" w:color="auto" w:fill="D9D9D9"/>
        </w:rPr>
      </w:pPr>
    </w:p>
    <w:p w14:paraId="7284C038" w14:textId="6B91871F" w:rsidR="00F20DB7" w:rsidRPr="00987819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 </w:t>
      </w:r>
    </w:p>
    <w:p w14:paraId="69CF2225" w14:textId="77777777" w:rsidR="00F20DB7" w:rsidRPr="00987819" w:rsidRDefault="00F20DB7" w:rsidP="00472AF6">
      <w:pPr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987819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98781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987819" w:rsidRDefault="00F20DB7" w:rsidP="00472AF6">
      <w:pPr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2935692D" w14:textId="4688484A" w:rsidR="00F20DB7" w:rsidRPr="00987819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987819" w:rsidRDefault="00FD0015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987819" w:rsidRDefault="00FD0015" w:rsidP="00533528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987819" w:rsidSect="00C21744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987819" w14:paraId="5F1B0BD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98781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987819" w14:paraId="4B53BA1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98781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987819" w14:paraId="2439EFBD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1ACE09E7" w:rsidR="002E57C2" w:rsidRPr="0098781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536CA" w:rsidRPr="00987819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536CA" w:rsidRPr="0098781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C536CA" w:rsidRPr="00987819">
              <w:rPr>
                <w:b/>
                <w:bCs/>
                <w:i/>
                <w:iCs/>
                <w:sz w:val="28"/>
                <w:szCs w:val="28"/>
              </w:rPr>
              <w:t>25</w:t>
            </w:r>
            <w:r w:rsidR="002D151D" w:rsidRPr="00987819">
              <w:rPr>
                <w:b/>
                <w:bCs/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98781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987819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  <w:cs/>
              </w:rPr>
              <w:t xml:space="preserve">ระดับ </w:t>
            </w:r>
            <w:r w:rsidRPr="00987819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987819" w14:paraId="697215B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98781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98781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987819" w14:paraId="3D7CA3BE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987819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987819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987819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53C25168" w:rsidR="002E57C2" w:rsidRPr="00987819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987819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98781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98781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98781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987819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98781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987819" w14:paraId="2494DFF1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987819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589E3A5B" w14:textId="18DD8017" w:rsidR="00EF1B83" w:rsidRPr="0098781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006292BB" w:rsidR="00EF1B83" w:rsidRPr="0098781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20B81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14:paraId="3B67C0A8" w14:textId="03B4FA08" w:rsidR="00EF1B83" w:rsidRPr="00987819" w:rsidRDefault="009E41F5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1,4</w:t>
            </w:r>
            <w:r w:rsidR="008B6BCE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20B81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14:paraId="17D9448D" w14:textId="28C33593" w:rsidR="00EF1B83" w:rsidRPr="0098781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4A2F044E" w:rsidR="00EF1B83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/>
              </w:rPr>
              <w:t>1,516</w:t>
            </w:r>
          </w:p>
        </w:tc>
        <w:tc>
          <w:tcPr>
            <w:tcW w:w="1228" w:type="dxa"/>
            <w:shd w:val="clear" w:color="auto" w:fill="auto"/>
          </w:tcPr>
          <w:p w14:paraId="006B902B" w14:textId="7DB571FC" w:rsidR="00EF1B83" w:rsidRPr="00987819" w:rsidRDefault="000E3475" w:rsidP="000E347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1,516</w:t>
            </w:r>
          </w:p>
        </w:tc>
        <w:tc>
          <w:tcPr>
            <w:tcW w:w="1244" w:type="dxa"/>
            <w:shd w:val="clear" w:color="auto" w:fill="auto"/>
          </w:tcPr>
          <w:p w14:paraId="78AE3613" w14:textId="5D5AD389" w:rsidR="00EF1B83" w:rsidRPr="00987819" w:rsidRDefault="000E347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4D4529A5" w:rsidR="00EF1B83" w:rsidRPr="00987819" w:rsidRDefault="009E41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2BF26EA4" w:rsidR="00EF1B83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1,516</w:t>
            </w:r>
          </w:p>
        </w:tc>
      </w:tr>
      <w:tr w:rsidR="00D91CE0" w:rsidRPr="00987819" w14:paraId="6E907073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CAA0FB" w14:textId="169C814F" w:rsidR="00D91CE0" w:rsidRPr="00987819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3B8E8C89" w14:textId="0487BA97" w:rsidR="00D91CE0" w:rsidRPr="0098781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6B224F5" w14:textId="38E191B6" w:rsidR="00D91CE0" w:rsidRPr="00987819" w:rsidRDefault="005D575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44" w:type="dxa"/>
            <w:shd w:val="clear" w:color="auto" w:fill="auto"/>
          </w:tcPr>
          <w:p w14:paraId="5B40A5E4" w14:textId="22A64B56" w:rsidR="00D91CE0" w:rsidRPr="00987819" w:rsidRDefault="009E41F5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290254" w14:textId="63EB223D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24B3CEF" w14:textId="7BA33CFA" w:rsidR="00D91CE0" w:rsidRPr="00987819" w:rsidRDefault="005D575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28" w:type="dxa"/>
            <w:shd w:val="clear" w:color="auto" w:fill="auto"/>
          </w:tcPr>
          <w:p w14:paraId="4B6D96A8" w14:textId="0E8B61D9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39925B" w14:textId="14357443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9B09968" w14:textId="39246A70" w:rsidR="00D91CE0" w:rsidRPr="00987819" w:rsidRDefault="005D57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673</w:t>
            </w:r>
          </w:p>
        </w:tc>
        <w:tc>
          <w:tcPr>
            <w:tcW w:w="1245" w:type="dxa"/>
            <w:shd w:val="clear" w:color="auto" w:fill="auto"/>
          </w:tcPr>
          <w:p w14:paraId="76F9F748" w14:textId="2ED0377A" w:rsidR="00D91CE0" w:rsidRPr="00987819" w:rsidRDefault="005D575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</w:tr>
      <w:tr w:rsidR="00D91CE0" w:rsidRPr="00987819" w14:paraId="5559A229" w14:textId="77777777" w:rsidTr="00283819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D91CE0" w:rsidRPr="00987819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987819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660DEA3A" w:rsidR="00D91CE0" w:rsidRPr="0098781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0BDF819D" w:rsidR="00D91CE0" w:rsidRPr="00987819" w:rsidRDefault="000D35D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3EBFEA6B" w:rsidR="00D91CE0" w:rsidRPr="00987819" w:rsidRDefault="009E41F5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1,252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4E8D7632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70FF767F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1,2</w:t>
            </w:r>
            <w:r w:rsidR="000D35D2"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0264C268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6E82BE16" w:rsidR="00D91CE0" w:rsidRPr="0098781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23DCFA" w14:textId="423DB011" w:rsidR="00D91CE0" w:rsidRPr="00987819" w:rsidRDefault="009E41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</w:rPr>
              <w:t>1,2</w:t>
            </w:r>
            <w:r w:rsidR="000D35D2" w:rsidRPr="00987819">
              <w:rPr>
                <w:rFonts w:hint="cs"/>
                <w:sz w:val="28"/>
                <w:szCs w:val="28"/>
                <w:cs/>
              </w:rPr>
              <w:t>57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0E1573" w14:textId="18AA5291" w:rsidR="00D91CE0" w:rsidRPr="00987819" w:rsidRDefault="009E41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1,2</w:t>
            </w:r>
            <w:r w:rsidR="000D35D2" w:rsidRPr="00987819">
              <w:rPr>
                <w:rFonts w:hint="cs"/>
                <w:sz w:val="28"/>
                <w:szCs w:val="28"/>
                <w:cs/>
              </w:rPr>
              <w:t>57</w:t>
            </w:r>
          </w:p>
        </w:tc>
      </w:tr>
      <w:tr w:rsidR="009E41F5" w:rsidRPr="00987819" w14:paraId="2A1EEB40" w14:textId="77777777" w:rsidTr="0053120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58F05574" w14:textId="1D034B6E" w:rsidR="009E41F5" w:rsidRPr="00987819" w:rsidRDefault="009E41F5" w:rsidP="009E41F5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  <w:cs/>
              </w:rPr>
              <w:t>เงินให้กู้ยืม</w:t>
            </w:r>
            <w:r w:rsidRPr="0098781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87819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0B1E2E" w14:textId="3EDF95D4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198CA" w14:textId="43BB8B64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9F3B34" w14:textId="2F208016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AEE7BF" w14:textId="0C18B646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D6A84" w14:textId="154E532E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228" w:type="dxa"/>
            <w:shd w:val="clear" w:color="auto" w:fill="auto"/>
          </w:tcPr>
          <w:p w14:paraId="4FEC4BE1" w14:textId="72CE5600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727CF61" w14:textId="58FCE616" w:rsidR="009E41F5" w:rsidRPr="00987819" w:rsidRDefault="006D170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418</w:t>
            </w:r>
          </w:p>
        </w:tc>
        <w:tc>
          <w:tcPr>
            <w:tcW w:w="1244" w:type="dxa"/>
            <w:shd w:val="clear" w:color="auto" w:fill="auto"/>
          </w:tcPr>
          <w:p w14:paraId="0D4B9183" w14:textId="7F786C34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19F6D4" w14:textId="65BF3891" w:rsidR="009E41F5" w:rsidRPr="00987819" w:rsidRDefault="006D170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418</w:t>
            </w:r>
          </w:p>
        </w:tc>
      </w:tr>
      <w:tr w:rsidR="009E41F5" w:rsidRPr="00987819" w14:paraId="30B49289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9E41F5" w:rsidRPr="00987819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17CFC5A1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44" w:type="dxa"/>
            <w:shd w:val="clear" w:color="auto" w:fill="auto"/>
          </w:tcPr>
          <w:p w14:paraId="7DAE2952" w14:textId="79D77BEB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6D489A" w:rsidRPr="00987819">
              <w:rPr>
                <w:rFonts w:ascii="Angsana New" w:hAnsi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0CDE91C1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23FC358E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2346544B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5</w:t>
            </w:r>
            <w:r w:rsidR="00DD62AB" w:rsidRPr="0098781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28" w:type="dxa"/>
            <w:shd w:val="clear" w:color="auto" w:fill="auto"/>
          </w:tcPr>
          <w:p w14:paraId="07E6DA9B" w14:textId="34F98050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7E39950" w14:textId="2BDD99D0" w:rsidR="009E41F5" w:rsidRPr="00987819" w:rsidRDefault="00DD62AB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44" w:type="dxa"/>
            <w:shd w:val="clear" w:color="auto" w:fill="auto"/>
          </w:tcPr>
          <w:p w14:paraId="0E4ECBE5" w14:textId="62BC4E35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34ECB18A" w:rsidR="009E41F5" w:rsidRPr="00987819" w:rsidRDefault="00DD62AB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9E41F5" w:rsidRPr="00987819" w14:paraId="407CBD73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1696097" w14:textId="32D5477D" w:rsidR="009E41F5" w:rsidRPr="00987819" w:rsidRDefault="009E41F5" w:rsidP="009E41F5">
            <w:pPr>
              <w:spacing w:line="240" w:lineRule="auto"/>
              <w:ind w:left="-14"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12AB3BC1" w14:textId="2283A8EE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2005BF" w14:textId="3A4B3FBB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D8957CA" w14:textId="518A50B6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8F9AD55" w14:textId="024E7419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1,138</w:t>
            </w:r>
          </w:p>
        </w:tc>
        <w:tc>
          <w:tcPr>
            <w:tcW w:w="1261" w:type="dxa"/>
            <w:shd w:val="clear" w:color="auto" w:fill="auto"/>
          </w:tcPr>
          <w:p w14:paraId="7D7B849F" w14:textId="16A67256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1,138</w:t>
            </w:r>
          </w:p>
        </w:tc>
        <w:tc>
          <w:tcPr>
            <w:tcW w:w="1228" w:type="dxa"/>
            <w:shd w:val="clear" w:color="auto" w:fill="auto"/>
          </w:tcPr>
          <w:p w14:paraId="069BB370" w14:textId="0E782939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E3F83EA" w14:textId="7BCC468D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1,044</w:t>
            </w:r>
          </w:p>
        </w:tc>
        <w:tc>
          <w:tcPr>
            <w:tcW w:w="1244" w:type="dxa"/>
            <w:shd w:val="clear" w:color="auto" w:fill="auto"/>
          </w:tcPr>
          <w:p w14:paraId="05B472A4" w14:textId="1F1F4A75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69EADC1" w14:textId="45491108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1,044</w:t>
            </w:r>
          </w:p>
        </w:tc>
      </w:tr>
      <w:tr w:rsidR="009E41F5" w:rsidRPr="00987819" w14:paraId="29DAA0C4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665BF3" w14:textId="264D2CCE" w:rsidR="009E41F5" w:rsidRPr="00987819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7B98C335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E1903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1A3D417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454D28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4B9397B1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780DFCD" w14:textId="1CA125B2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AFECA2" w14:textId="1C08E761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95C2B08" w14:textId="1CC065AA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BE135D3" w14:textId="77777777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41F5" w:rsidRPr="00987819" w14:paraId="402EE13C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9E41F5" w:rsidRPr="00987819" w:rsidRDefault="009E41F5" w:rsidP="009E41F5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9E41F5" w:rsidRPr="00987819" w:rsidRDefault="009E41F5" w:rsidP="009E41F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41F5" w:rsidRPr="00987819" w14:paraId="123BBE17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9E41F5" w:rsidRPr="00987819" w:rsidRDefault="009E41F5" w:rsidP="009E41F5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87819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06478E9A" w14:textId="199094C9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5A81BC75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6390EDB3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47354F3B" w:rsidR="009E41F5" w:rsidRPr="00987819" w:rsidRDefault="00020B81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10,084</w:t>
            </w:r>
          </w:p>
        </w:tc>
        <w:tc>
          <w:tcPr>
            <w:tcW w:w="1261" w:type="dxa"/>
            <w:shd w:val="clear" w:color="auto" w:fill="auto"/>
          </w:tcPr>
          <w:p w14:paraId="2744C711" w14:textId="6891193A" w:rsidR="009E41F5" w:rsidRPr="00987819" w:rsidRDefault="00020B81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10,084</w:t>
            </w:r>
          </w:p>
        </w:tc>
        <w:tc>
          <w:tcPr>
            <w:tcW w:w="1228" w:type="dxa"/>
            <w:shd w:val="clear" w:color="auto" w:fill="auto"/>
          </w:tcPr>
          <w:p w14:paraId="4BEBACB0" w14:textId="65F1E14A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531830DE" w:rsidR="009E41F5" w:rsidRPr="00987819" w:rsidRDefault="00020B81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9,943</w:t>
            </w:r>
          </w:p>
        </w:tc>
        <w:tc>
          <w:tcPr>
            <w:tcW w:w="1244" w:type="dxa"/>
            <w:shd w:val="clear" w:color="auto" w:fill="auto"/>
          </w:tcPr>
          <w:p w14:paraId="37243796" w14:textId="6A4C67DE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245" w:type="dxa"/>
            <w:shd w:val="clear" w:color="auto" w:fill="auto"/>
          </w:tcPr>
          <w:p w14:paraId="431B87F6" w14:textId="0F94916F" w:rsidR="009E41F5" w:rsidRPr="00987819" w:rsidRDefault="00020B81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10,063</w:t>
            </w:r>
          </w:p>
        </w:tc>
      </w:tr>
      <w:tr w:rsidR="009E41F5" w:rsidRPr="00987819" w14:paraId="6BF91F58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9E41F5" w:rsidRPr="00987819" w:rsidRDefault="009E41F5" w:rsidP="009E41F5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87819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95B337C" w14:textId="5AA8AD1F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3E27C592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49FBDC45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4F9EBF07" w:rsidR="009E41F5" w:rsidRPr="00987819" w:rsidRDefault="007A71F2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77,720</w:t>
            </w:r>
          </w:p>
        </w:tc>
        <w:tc>
          <w:tcPr>
            <w:tcW w:w="1261" w:type="dxa"/>
            <w:shd w:val="clear" w:color="auto" w:fill="auto"/>
          </w:tcPr>
          <w:p w14:paraId="2199AAAF" w14:textId="6D4FFB88" w:rsidR="009E41F5" w:rsidRPr="00987819" w:rsidRDefault="007A71F2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77,720</w:t>
            </w:r>
          </w:p>
        </w:tc>
        <w:tc>
          <w:tcPr>
            <w:tcW w:w="1228" w:type="dxa"/>
            <w:shd w:val="clear" w:color="auto" w:fill="auto"/>
          </w:tcPr>
          <w:p w14:paraId="6E54C02B" w14:textId="0B5CB8E4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FC956F" w14:textId="3C7998D3" w:rsidR="009E41F5" w:rsidRPr="00987819" w:rsidRDefault="007A71F2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77,301</w:t>
            </w:r>
          </w:p>
        </w:tc>
        <w:tc>
          <w:tcPr>
            <w:tcW w:w="1244" w:type="dxa"/>
            <w:shd w:val="clear" w:color="auto" w:fill="auto"/>
          </w:tcPr>
          <w:p w14:paraId="39042917" w14:textId="7F2DB09B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5C133186" w:rsidR="009E41F5" w:rsidRPr="00987819" w:rsidRDefault="007A71F2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77,301</w:t>
            </w:r>
          </w:p>
        </w:tc>
      </w:tr>
      <w:tr w:rsidR="009E41F5" w:rsidRPr="00987819" w14:paraId="1DADCDD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9E41F5" w:rsidRPr="00987819" w:rsidRDefault="009E41F5" w:rsidP="009E41F5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1706994C" w:rsidR="009E41F5" w:rsidRPr="0098781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37</w:t>
            </w:r>
          </w:p>
        </w:tc>
        <w:tc>
          <w:tcPr>
            <w:tcW w:w="1244" w:type="dxa"/>
            <w:shd w:val="clear" w:color="auto" w:fill="auto"/>
          </w:tcPr>
          <w:p w14:paraId="4996D5F1" w14:textId="4E87EA8C" w:rsidR="009E41F5" w:rsidRPr="00987819" w:rsidRDefault="00020B81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53</w:t>
            </w:r>
            <w:r w:rsidR="00091B58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5E3E20A6" w:rsidR="009E41F5" w:rsidRPr="0098781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1BCDF423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3871714A" w:rsidR="009E41F5" w:rsidRPr="00987819" w:rsidRDefault="00961C4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56</w:t>
            </w:r>
            <w:r w:rsidR="00091B58" w:rsidRPr="009878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268A98DF" w14:textId="0845B5B4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244" w:type="dxa"/>
            <w:shd w:val="clear" w:color="auto" w:fill="auto"/>
          </w:tcPr>
          <w:p w14:paraId="50E21C23" w14:textId="5ECBCCF7" w:rsidR="009E41F5" w:rsidRPr="0098781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961C45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91B58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44" w:type="dxa"/>
            <w:shd w:val="clear" w:color="auto" w:fill="auto"/>
          </w:tcPr>
          <w:p w14:paraId="7361F9CD" w14:textId="2F87FD3D" w:rsidR="009E41F5" w:rsidRPr="0098781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B31EB5" w14:textId="7F6FF0E0" w:rsidR="009E41F5" w:rsidRPr="00987819" w:rsidRDefault="00020B81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  <w:r w:rsidR="00091B58"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6D489A" w:rsidRPr="00987819" w14:paraId="4AEFB9C1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6A9AC29" w14:textId="77777777" w:rsidR="006D489A" w:rsidRPr="00987819" w:rsidRDefault="006D489A" w:rsidP="009E41F5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163E82D4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72DC200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17862AD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26E573E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0E15E1E8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88848D6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F5F257E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02E0E0B" w14:textId="77777777" w:rsidR="006D489A" w:rsidRPr="00987819" w:rsidRDefault="006D489A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1DD8979" w14:textId="77777777" w:rsidR="006D489A" w:rsidRPr="00987819" w:rsidRDefault="006D489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489A" w:rsidRPr="00987819" w14:paraId="78337B6D" w14:textId="77777777" w:rsidTr="006D489A">
        <w:trPr>
          <w:trHeight w:val="452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B10D7F2" w:rsidR="006D489A" w:rsidRPr="00987819" w:rsidRDefault="006D489A" w:rsidP="006D489A">
            <w:pPr>
              <w:spacing w:line="240" w:lineRule="auto"/>
              <w:ind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47AA6389" w:rsidR="006D489A" w:rsidRPr="00987819" w:rsidRDefault="006D489A" w:rsidP="006D489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EDA" w:rsidRPr="00987819" w14:paraId="2BD37C2B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4D0EDA" w:rsidRPr="00987819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0EDA" w:rsidRPr="00987819" w14:paraId="42C7626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504EA564" w:rsidR="004D0EDA" w:rsidRPr="00987819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8781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98781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98781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987819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44" w:type="dxa"/>
            <w:vAlign w:val="bottom"/>
          </w:tcPr>
          <w:p w14:paraId="5D17A455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98781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4D0EDA" w:rsidRPr="00987819" w:rsidRDefault="004D0EDA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  <w:cs/>
              </w:rPr>
              <w:t xml:space="preserve">ระดับ </w:t>
            </w:r>
            <w:r w:rsidRPr="00987819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0EDA" w:rsidRPr="00987819" w14:paraId="21B1F46E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4D0EDA" w:rsidRPr="00987819" w:rsidRDefault="004D0EDA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4D0EDA" w:rsidRPr="00987819" w:rsidRDefault="004D0EDA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D0EDA" w:rsidRPr="00987819" w14:paraId="36EF7242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4D0EDA" w:rsidRPr="00987819" w:rsidRDefault="004D0EDA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4D0EDA" w:rsidRPr="00987819" w:rsidRDefault="004D0E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4D0EDA" w:rsidRPr="00987819" w:rsidRDefault="004D0EDA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987819" w14:paraId="363354D9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6F3C6D" w:rsidRPr="00987819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4981F047" w14:textId="27B196E5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8EBBC65" w14:textId="28D9CAF2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26A7380C" w14:textId="57BBF471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1244" w:type="dxa"/>
            <w:shd w:val="clear" w:color="auto" w:fill="auto"/>
          </w:tcPr>
          <w:p w14:paraId="781DF787" w14:textId="1438E38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ADE7B6" w14:textId="3C893CE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1,86</w:t>
            </w:r>
            <w:r w:rsidRPr="0098781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1A9EF9BA" w14:textId="22BF8AEE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98781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5FDF086B" w14:textId="515FE5A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52E563" w14:textId="21874506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936CBC0" w14:textId="214031B4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98781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6F3C6D" w:rsidRPr="00987819" w14:paraId="38EFF13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6F3C6D" w:rsidRPr="00987819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56E686A5" w14:textId="6DBB2866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4C85230" w14:textId="5396A3C2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7405EB01" w14:textId="2723CA29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1570F6" w14:textId="1C69E73A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B9B60EA" w14:textId="77E90E96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02E1B8CB" w14:textId="61FD33E5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7AF7AC" w14:textId="6A84A65B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7C569C" w14:textId="504064D1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87819">
              <w:rPr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0D134FFA" w14:textId="3178CE30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</w:tr>
      <w:tr w:rsidR="006F3C6D" w:rsidRPr="00987819" w14:paraId="4A8518D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6F3C6D" w:rsidRPr="00987819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6F3C6D" w:rsidRPr="00987819" w:rsidRDefault="006F3C6D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20B2A35A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05B9C459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3212E7E8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1,179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2B39FBA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3C28C19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2BF73085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230E6EC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2D044633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87819">
              <w:rPr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32EB4A9F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1,209</w:t>
            </w:r>
          </w:p>
        </w:tc>
      </w:tr>
      <w:tr w:rsidR="006F3C6D" w:rsidRPr="00987819" w14:paraId="7410855F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6F3C6D" w:rsidRPr="00987819" w:rsidRDefault="006F3C6D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87819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4B004C9B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227A6819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6CFEEE2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4450F00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162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721735A5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5049E861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3A6808E2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094ED03B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526BF444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</w:tr>
      <w:tr w:rsidR="006F3C6D" w:rsidRPr="00987819" w14:paraId="5EF4FDAD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6F3C6D" w:rsidRPr="00987819" w:rsidRDefault="006F3C6D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0927C4F5" w14:textId="537B60D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244" w:type="dxa"/>
            <w:shd w:val="clear" w:color="auto" w:fill="auto"/>
          </w:tcPr>
          <w:p w14:paraId="55BBA8E5" w14:textId="5500F504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485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2B52370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254940" w14:textId="69251293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77F830" w14:textId="01D45570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28" w:type="dxa"/>
            <w:shd w:val="clear" w:color="auto" w:fill="auto"/>
          </w:tcPr>
          <w:p w14:paraId="49791E68" w14:textId="707B3F05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244" w:type="dxa"/>
            <w:shd w:val="clear" w:color="auto" w:fill="auto"/>
          </w:tcPr>
          <w:p w14:paraId="469054DF" w14:textId="45898E88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244" w:type="dxa"/>
            <w:shd w:val="clear" w:color="auto" w:fill="auto"/>
          </w:tcPr>
          <w:p w14:paraId="2A14C7BA" w14:textId="7CC15B11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3F06CE" w14:textId="54F0A7C9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1,068</w:t>
            </w:r>
          </w:p>
        </w:tc>
      </w:tr>
      <w:tr w:rsidR="006F3C6D" w:rsidRPr="00987819" w14:paraId="09FA425C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9DAB311" w14:textId="59AB442D" w:rsidR="006F3C6D" w:rsidRPr="00987819" w:rsidRDefault="006F3C6D" w:rsidP="00533528">
            <w:pPr>
              <w:spacing w:line="240" w:lineRule="auto"/>
              <w:ind w:left="-14" w:right="-90"/>
              <w:rPr>
                <w:color w:val="000000"/>
                <w:sz w:val="28"/>
                <w:szCs w:val="28"/>
                <w:cs/>
              </w:rPr>
            </w:pPr>
            <w:r w:rsidRPr="00987819">
              <w:rPr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6614752E" w14:textId="2F619C4B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E05607" w14:textId="4EB5ADA8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512F18" w14:textId="2AD3D9A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B88A2C8" w14:textId="1C51AA6C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987819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261" w:type="dxa"/>
            <w:shd w:val="clear" w:color="auto" w:fill="auto"/>
          </w:tcPr>
          <w:p w14:paraId="03D99E43" w14:textId="0403A10B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987819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228" w:type="dxa"/>
            <w:shd w:val="clear" w:color="auto" w:fill="auto"/>
          </w:tcPr>
          <w:p w14:paraId="4E992E61" w14:textId="1A45D221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595285C" w14:textId="039AF922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244" w:type="dxa"/>
            <w:shd w:val="clear" w:color="auto" w:fill="auto"/>
          </w:tcPr>
          <w:p w14:paraId="263A4B8F" w14:textId="6B544938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5716346" w14:textId="1B89C835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</w:tr>
      <w:tr w:rsidR="006F3C6D" w:rsidRPr="00987819" w14:paraId="11C3A04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6F3C6D" w:rsidRPr="00987819" w:rsidRDefault="006F3C6D" w:rsidP="005335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6CF51FE1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CB4E371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2862DD6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991EAB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D3A5B3D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2CB1A30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4B873E9" w14:textId="77777777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3438EA1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987819" w14:paraId="7231943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6F3C6D" w:rsidRPr="00987819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98781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D30FD8A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7B686F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86220DF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793EDD8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18415A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3A8FD0EB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4E9C31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4CACEF3" w14:textId="77777777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372479A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F3C6D" w:rsidRPr="00987819" w14:paraId="49B4A24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6F3C6D" w:rsidRPr="00987819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87819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49082D32" w14:textId="119CF632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31658F3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6D8317F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CA5230B" w14:textId="7F24AB5B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14,243</w:t>
            </w:r>
          </w:p>
        </w:tc>
        <w:tc>
          <w:tcPr>
            <w:tcW w:w="1261" w:type="dxa"/>
            <w:shd w:val="clear" w:color="auto" w:fill="auto"/>
          </w:tcPr>
          <w:p w14:paraId="563E1784" w14:textId="61C0445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14,243</w:t>
            </w:r>
          </w:p>
        </w:tc>
        <w:tc>
          <w:tcPr>
            <w:tcW w:w="1228" w:type="dxa"/>
            <w:shd w:val="clear" w:color="auto" w:fill="auto"/>
          </w:tcPr>
          <w:p w14:paraId="2718F779" w14:textId="611D9866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DAB29B" w14:textId="27A1FE6B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  <w:tc>
          <w:tcPr>
            <w:tcW w:w="1244" w:type="dxa"/>
            <w:shd w:val="clear" w:color="auto" w:fill="auto"/>
          </w:tcPr>
          <w:p w14:paraId="78028905" w14:textId="758CCF6F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44F852C" w14:textId="0C3E4EA0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</w:tr>
      <w:tr w:rsidR="006F3C6D" w:rsidRPr="00987819" w14:paraId="6491B98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6F3C6D" w:rsidRPr="00987819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87819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2FA4C6FF" w14:textId="3627ADD2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6D0CF2A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40CEA02B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D3D8F4" w14:textId="1CEBFC0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61" w:type="dxa"/>
            <w:shd w:val="clear" w:color="auto" w:fill="auto"/>
          </w:tcPr>
          <w:p w14:paraId="6F36BBD0" w14:textId="0EE0FA62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28" w:type="dxa"/>
            <w:shd w:val="clear" w:color="auto" w:fill="auto"/>
          </w:tcPr>
          <w:p w14:paraId="21D01D17" w14:textId="52CE27B8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7F8BF04" w14:textId="4B68A502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  <w:tc>
          <w:tcPr>
            <w:tcW w:w="1244" w:type="dxa"/>
            <w:shd w:val="clear" w:color="auto" w:fill="auto"/>
          </w:tcPr>
          <w:p w14:paraId="2CC4D71E" w14:textId="76B86E20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7D6B80" w14:textId="070610FA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</w:tr>
      <w:tr w:rsidR="006F3C6D" w:rsidRPr="00987819" w14:paraId="1DF37314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6F3C6D" w:rsidRPr="00987819" w:rsidRDefault="006F3C6D" w:rsidP="0053352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987819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1F08AFFD" w14:textId="5A9638F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244" w:type="dxa"/>
            <w:shd w:val="clear" w:color="auto" w:fill="auto"/>
          </w:tcPr>
          <w:p w14:paraId="2B544C69" w14:textId="6463934E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1B62AF2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66354B7" w14:textId="4F079F2D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B5B15E" w14:textId="270A3EA8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1228" w:type="dxa"/>
            <w:shd w:val="clear" w:color="auto" w:fill="auto"/>
          </w:tcPr>
          <w:p w14:paraId="14624888" w14:textId="124EFFBE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244" w:type="dxa"/>
            <w:shd w:val="clear" w:color="auto" w:fill="auto"/>
          </w:tcPr>
          <w:p w14:paraId="198533AB" w14:textId="0B5E96B9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244" w:type="dxa"/>
            <w:shd w:val="clear" w:color="auto" w:fill="auto"/>
          </w:tcPr>
          <w:p w14:paraId="261BEBAF" w14:textId="26F0F574" w:rsidR="006F3C6D" w:rsidRPr="00987819" w:rsidRDefault="006F3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87819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82D53C5" w14:textId="30892E54" w:rsidR="006F3C6D" w:rsidRPr="00987819" w:rsidRDefault="006F3C6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7819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</w:tr>
    </w:tbl>
    <w:p w14:paraId="46C9AA59" w14:textId="77777777" w:rsidR="004D0EDA" w:rsidRPr="00987819" w:rsidRDefault="004D0EDA" w:rsidP="00533528">
      <w:pPr>
        <w:rPr>
          <w:rFonts w:asciiTheme="majorBidi" w:hAnsiTheme="majorBidi" w:cstheme="majorBidi"/>
          <w:cs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987819" w14:paraId="514511B8" w14:textId="77777777" w:rsidTr="00A5026E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98781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987819" w14:paraId="355D28AD" w14:textId="77777777" w:rsidTr="00FB3D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98781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9878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987819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60801514" w:rsidR="00AF0583" w:rsidRPr="0098781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536CA"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536CA"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C536CA"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2D151D"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987819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98781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987819" w14:paraId="7FABBC8D" w14:textId="77777777" w:rsidTr="00A351C2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987819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987819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987819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987819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987819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1080E1D0" w:rsidR="00AF0583" w:rsidRPr="00987819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05906BB6" w:rsidR="00AF0583" w:rsidRPr="00987819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10F7980A" w:rsidR="00AF0583" w:rsidRPr="00987819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987819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987819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987819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3858FF91" w:rsidR="00AF0583" w:rsidRPr="00987819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987819" w14:paraId="1446E4B1" w14:textId="77777777" w:rsidTr="00F15C28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5A3016" w:rsidRPr="00987819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0529F193" w14:textId="1B2D651C" w:rsidR="005A3016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45EEE"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708008B6" w14:textId="517C8CBC" w:rsidR="005A3016" w:rsidRPr="00987819" w:rsidRDefault="00A41D8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395" w:type="dxa"/>
            <w:shd w:val="clear" w:color="auto" w:fill="auto"/>
          </w:tcPr>
          <w:p w14:paraId="44B53B29" w14:textId="322FFA90" w:rsidR="005A3016" w:rsidRPr="00987819" w:rsidRDefault="00A41D8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6E293DE" w14:textId="2BE5DD27" w:rsidR="005A3016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245EEE"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</w:tcPr>
          <w:p w14:paraId="2B6284E2" w14:textId="520D9B3B" w:rsidR="005A3016" w:rsidRPr="00987819" w:rsidRDefault="00245EEE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1395" w:type="dxa"/>
            <w:shd w:val="clear" w:color="auto" w:fill="auto"/>
          </w:tcPr>
          <w:p w14:paraId="2D9D8237" w14:textId="79532D8A" w:rsidR="005A3016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621EDCC" w14:textId="0706FAE7" w:rsidR="005A3016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8C90EBB" w14:textId="4B2AC342" w:rsidR="005A3016" w:rsidRPr="00987819" w:rsidRDefault="00245EEE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</w:t>
            </w:r>
          </w:p>
        </w:tc>
      </w:tr>
      <w:tr w:rsidR="00B75B6C" w:rsidRPr="00987819" w14:paraId="55AB4BE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987819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987819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0DC58EDD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5EF542E6" w:rsidR="00B75B6C" w:rsidRPr="00987819" w:rsidRDefault="00A41D86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021464CC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79C6E84F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5ECB298A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3305834D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67B40F6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50FC64AF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987819" w14:paraId="33912F4D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2A610993" w14:textId="7DAF677C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4F44A95" w14:textId="4D21FF0D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5E07A33" w14:textId="29C1D91F" w:rsidR="00B75B6C" w:rsidRPr="00987819" w:rsidRDefault="00A41D86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395" w:type="dxa"/>
            <w:shd w:val="clear" w:color="auto" w:fill="auto"/>
          </w:tcPr>
          <w:p w14:paraId="3ECDFB8E" w14:textId="3C243CD5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394" w:type="dxa"/>
            <w:shd w:val="clear" w:color="auto" w:fill="auto"/>
          </w:tcPr>
          <w:p w14:paraId="2E0ABBED" w14:textId="553E921E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03D6E2C" w14:textId="5A959420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395" w:type="dxa"/>
            <w:shd w:val="clear" w:color="auto" w:fill="auto"/>
          </w:tcPr>
          <w:p w14:paraId="2EE16D6E" w14:textId="37607DD8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F113E55" w14:textId="3F9E7A14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B75B6C" w:rsidRPr="00987819" w14:paraId="4F52987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4ECD2EE1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308C4841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10BCA947" w:rsidR="00B75B6C" w:rsidRPr="00987819" w:rsidRDefault="00A41D86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0BCEDCDA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19FB432E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7C60BCAE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26335839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05BF3F19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302</w:t>
            </w:r>
          </w:p>
        </w:tc>
      </w:tr>
      <w:tr w:rsidR="00B75B6C" w:rsidRPr="00987819" w14:paraId="0C781C0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987819" w14:paraId="1404927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987819" w:rsidRDefault="00B75B6C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987819" w14:paraId="5D3E5E81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14E46705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C278142" w14:textId="1950E27E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5A74224" w14:textId="76EEB66B" w:rsidR="00B75B6C" w:rsidRPr="00987819" w:rsidRDefault="00A41D86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395" w:type="dxa"/>
            <w:shd w:val="clear" w:color="auto" w:fill="auto"/>
          </w:tcPr>
          <w:p w14:paraId="226A2604" w14:textId="06D99618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394" w:type="dxa"/>
            <w:shd w:val="clear" w:color="auto" w:fill="auto"/>
          </w:tcPr>
          <w:p w14:paraId="28C96A92" w14:textId="645FCC24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A0DA02" w14:textId="76F963D8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395" w:type="dxa"/>
            <w:shd w:val="clear" w:color="auto" w:fill="auto"/>
          </w:tcPr>
          <w:p w14:paraId="04068A9E" w14:textId="58785F1C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E6D96C8" w14:textId="4E0F2B66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B75B6C" w:rsidRPr="00987819" w14:paraId="4C3CD73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3700C4D1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5D74972" w14:textId="338B5AD2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29A6798" w14:textId="27BBF811" w:rsidR="00B75B6C" w:rsidRPr="00987819" w:rsidRDefault="00A41D86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46,572</w:t>
            </w:r>
          </w:p>
        </w:tc>
        <w:tc>
          <w:tcPr>
            <w:tcW w:w="1395" w:type="dxa"/>
            <w:shd w:val="clear" w:color="auto" w:fill="auto"/>
          </w:tcPr>
          <w:p w14:paraId="1C95190A" w14:textId="0ACA6497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46,572</w:t>
            </w:r>
          </w:p>
        </w:tc>
        <w:tc>
          <w:tcPr>
            <w:tcW w:w="1394" w:type="dxa"/>
            <w:shd w:val="clear" w:color="auto" w:fill="auto"/>
          </w:tcPr>
          <w:p w14:paraId="3A05C12B" w14:textId="1181ADA7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DE710" w14:textId="324FB423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46,977</w:t>
            </w:r>
          </w:p>
        </w:tc>
        <w:tc>
          <w:tcPr>
            <w:tcW w:w="1395" w:type="dxa"/>
            <w:shd w:val="clear" w:color="auto" w:fill="auto"/>
          </w:tcPr>
          <w:p w14:paraId="6FC3860D" w14:textId="36BE742A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7F1A467" w14:textId="4E5280D0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46,977</w:t>
            </w:r>
          </w:p>
        </w:tc>
      </w:tr>
      <w:tr w:rsidR="00B75B6C" w:rsidRPr="00987819" w14:paraId="3859843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B75B6C" w:rsidRPr="0098781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60B217AF" w14:textId="67F0F4AA" w:rsidR="00B75B6C" w:rsidRPr="00987819" w:rsidRDefault="00A41D86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395" w:type="dxa"/>
            <w:shd w:val="clear" w:color="auto" w:fill="auto"/>
          </w:tcPr>
          <w:p w14:paraId="563FFB0C" w14:textId="21E70C21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7FFDB65" w14:textId="37C916D2" w:rsidR="00B75B6C" w:rsidRPr="00987819" w:rsidRDefault="00A41D86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6B4984B6" w:rsidR="00B75B6C" w:rsidRPr="00987819" w:rsidRDefault="00A41D86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394" w:type="dxa"/>
            <w:shd w:val="clear" w:color="auto" w:fill="auto"/>
          </w:tcPr>
          <w:p w14:paraId="36014A62" w14:textId="7E752603" w:rsidR="00B75B6C" w:rsidRPr="00987819" w:rsidRDefault="00A41D86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C94EDB" w14:textId="4FD76832" w:rsidR="00B75B6C" w:rsidRPr="00987819" w:rsidRDefault="00A41D86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395" w:type="dxa"/>
            <w:shd w:val="clear" w:color="auto" w:fill="auto"/>
          </w:tcPr>
          <w:p w14:paraId="4F2CF515" w14:textId="15C53669" w:rsidR="00B75B6C" w:rsidRPr="00987819" w:rsidRDefault="00A41D86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1AD490" w14:textId="0AFC5040" w:rsidR="00B75B6C" w:rsidRPr="00987819" w:rsidRDefault="00A41D86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</w:tr>
    </w:tbl>
    <w:p w14:paraId="3FBE05BB" w14:textId="77777777" w:rsidR="007278F3" w:rsidRPr="00987819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987819" w:rsidRDefault="00D069BB" w:rsidP="00533528"/>
    <w:p w14:paraId="57125F5E" w14:textId="77777777" w:rsidR="00AE6599" w:rsidRPr="00987819" w:rsidRDefault="00AE6599" w:rsidP="00533528"/>
    <w:p w14:paraId="55AC91C6" w14:textId="77777777" w:rsidR="00D069BB" w:rsidRPr="00987819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987819" w14:paraId="0C5CBBFD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98781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987819" w14:paraId="17044164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98781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9878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987819" w14:paraId="7CB53505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4CC70257" w:rsidR="00D069BB" w:rsidRPr="0098781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8781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98781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98781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987819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987819" w:rsidRDefault="00D069BB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878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69BB" w:rsidRPr="00987819" w14:paraId="33381628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98781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98781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987819" w14:paraId="52B73190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987819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98781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987819" w14:paraId="61AD47FE" w14:textId="77777777" w:rsidTr="007D6BC3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545DE828" w14:textId="1E85EC01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31A02564" w14:textId="44E2A31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1395" w:type="dxa"/>
            <w:shd w:val="clear" w:color="auto" w:fill="auto"/>
          </w:tcPr>
          <w:p w14:paraId="67C74584" w14:textId="49A04F0C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2C2D123" w14:textId="38D3CD53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</w:tcPr>
          <w:p w14:paraId="66DE130A" w14:textId="24DD3070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708D52FA" w14:textId="65C15C9B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B533AF" w14:textId="1E8C44D4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A8CABF2" w14:textId="5D77AC66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6F3C6D" w:rsidRPr="00987819" w14:paraId="39D8A43E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6F3C6D" w:rsidRPr="00987819" w:rsidRDefault="006F3C6D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6F3C6D" w:rsidRPr="00987819" w:rsidRDefault="006F3C6D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31B0710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7CDB814C" w:rsidR="006F3C6D" w:rsidRPr="00987819" w:rsidRDefault="006F3C6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63F3C3E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760B5308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036C908C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3A52B676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220087F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2CD637C1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</w:tr>
      <w:tr w:rsidR="006F3C6D" w:rsidRPr="00987819" w14:paraId="76F29805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1EA2DA1" w14:textId="0EA1F6C0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FE56FF3" w14:textId="3AAB2054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049DDC" w14:textId="3949EEC1" w:rsidR="006F3C6D" w:rsidRPr="00987819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5" w:type="dxa"/>
            <w:shd w:val="clear" w:color="auto" w:fill="auto"/>
          </w:tcPr>
          <w:p w14:paraId="2C28DFEF" w14:textId="4D8BFAC1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4" w:type="dxa"/>
            <w:shd w:val="clear" w:color="auto" w:fill="auto"/>
          </w:tcPr>
          <w:p w14:paraId="37239397" w14:textId="603136CF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E1D16F" w14:textId="6C1B2890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14:paraId="742C7766" w14:textId="476D179E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ED696E" w14:textId="5AAE91E0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6F3C6D" w:rsidRPr="00987819" w14:paraId="3449650F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18A230" w14:textId="3CC5160E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12F8AE" w14:textId="488F50E4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B24F8" w14:textId="6DB626CA" w:rsidR="006F3C6D" w:rsidRPr="00987819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261E60" w14:textId="5B739289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768325F" w14:textId="7A294638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15D1F" w14:textId="3A652729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3E5CC7" w14:textId="62840845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A3B7F" w14:textId="319013F6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</w:tr>
      <w:tr w:rsidR="006F3C6D" w:rsidRPr="00987819" w14:paraId="741A13D5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6A8DDC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D116E7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8578F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F3F944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FAE8A41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AD6AC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0A7673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EFE2F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987819" w14:paraId="641D37AF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9ED9A6D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4A2375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3F33DF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B5A8F0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11EB823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8ACBFE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C0885E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3C733A" w14:textId="77777777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987819" w14:paraId="0D0AB25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BE53315" w14:textId="4EFED0C2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E5AE7B" w14:textId="086FFBEE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637647" w14:textId="3905794B" w:rsidR="006F3C6D" w:rsidRPr="00987819" w:rsidRDefault="006F3C6D" w:rsidP="005335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5" w:type="dxa"/>
            <w:shd w:val="clear" w:color="auto" w:fill="auto"/>
          </w:tcPr>
          <w:p w14:paraId="62BD7A93" w14:textId="1CA1FC41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4" w:type="dxa"/>
            <w:shd w:val="clear" w:color="auto" w:fill="auto"/>
          </w:tcPr>
          <w:p w14:paraId="1A14521D" w14:textId="5E0163F9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EEDEA" w14:textId="236D133F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395" w:type="dxa"/>
            <w:shd w:val="clear" w:color="auto" w:fill="auto"/>
          </w:tcPr>
          <w:p w14:paraId="2419F982" w14:textId="415F327D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85BF5B" w14:textId="118EF252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</w:tr>
      <w:tr w:rsidR="006F3C6D" w:rsidRPr="00987819" w14:paraId="1AE55BD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3E09A8F0" w14:textId="07010000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A2CFE3" w14:textId="10B7C2BC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0E02FE" w14:textId="11C45C6F" w:rsidR="006F3C6D" w:rsidRPr="00987819" w:rsidRDefault="006F3C6D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987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</w:t>
            </w: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14:paraId="7C95A7B5" w14:textId="5F6F9CCC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40,06</w:t>
            </w:r>
            <w:r w:rsidRPr="00987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4" w:type="dxa"/>
            <w:shd w:val="clear" w:color="auto" w:fill="auto"/>
          </w:tcPr>
          <w:p w14:paraId="144FB801" w14:textId="26EB3CD4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152AB8B" w14:textId="13BED44F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  <w:tc>
          <w:tcPr>
            <w:tcW w:w="1395" w:type="dxa"/>
            <w:shd w:val="clear" w:color="auto" w:fill="auto"/>
          </w:tcPr>
          <w:p w14:paraId="6B8BE1A3" w14:textId="27566013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05C2ADD" w14:textId="067F93CF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</w:tr>
      <w:tr w:rsidR="006F3C6D" w:rsidRPr="00987819" w14:paraId="69F2C346" w14:textId="77777777" w:rsidTr="006A6C6F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6F3C6D" w:rsidRPr="0098781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7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0561D2AC" w14:textId="7065A65C" w:rsidR="006F3C6D" w:rsidRPr="00987819" w:rsidRDefault="006F3C6D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14DBC35D" w14:textId="0FCBCCA3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E28713" w14:textId="0E19A069" w:rsidR="006F3C6D" w:rsidRPr="00987819" w:rsidRDefault="006F3C6D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4B7E7" w14:textId="0CC3DAD2" w:rsidR="006F3C6D" w:rsidRPr="00987819" w:rsidRDefault="006F3C6D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4" w:type="dxa"/>
            <w:shd w:val="clear" w:color="auto" w:fill="auto"/>
          </w:tcPr>
          <w:p w14:paraId="60EFBDC8" w14:textId="4E8C0023" w:rsidR="006F3C6D" w:rsidRPr="00987819" w:rsidRDefault="006F3C6D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508994" w14:textId="2BB488C8" w:rsidR="006F3C6D" w:rsidRPr="00987819" w:rsidRDefault="006F3C6D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74BAF07E" w14:textId="625D95B5" w:rsidR="006F3C6D" w:rsidRPr="00987819" w:rsidRDefault="006F3C6D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2A90A09" w14:textId="69A91662" w:rsidR="006F3C6D" w:rsidRPr="00987819" w:rsidRDefault="006F3C6D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</w:tr>
    </w:tbl>
    <w:p w14:paraId="7D81DE55" w14:textId="58613E3B" w:rsidR="00467D72" w:rsidRPr="00987819" w:rsidRDefault="00467D72" w:rsidP="00533528">
      <w:pPr>
        <w:rPr>
          <w:cs/>
        </w:rPr>
      </w:pPr>
      <w:r w:rsidRPr="00987819">
        <w:br w:type="page"/>
      </w:r>
    </w:p>
    <w:p w14:paraId="2D486180" w14:textId="7F709935" w:rsidR="00E41D0B" w:rsidRPr="00987819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987819" w:rsidSect="00C21744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987819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987819">
        <w:rPr>
          <w:rFonts w:asciiTheme="majorBidi" w:hAnsiTheme="majorBidi" w:cstheme="majorBidi"/>
        </w:rPr>
        <w:t>2</w:t>
      </w:r>
      <w:r w:rsidRPr="00987819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987819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1A063994" w:rsidR="007278F3" w:rsidRPr="00987819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987819">
        <w:rPr>
          <w:rFonts w:asciiTheme="majorBidi" w:hAnsiTheme="majorBidi" w:cstheme="majorBidi"/>
        </w:rPr>
        <w:t>3</w:t>
      </w:r>
      <w:r w:rsidRPr="00987819">
        <w:rPr>
          <w:rFonts w:asciiTheme="majorBidi" w:hAnsiTheme="majorBidi" w:cstheme="majorBidi"/>
        </w:rPr>
        <w:t xml:space="preserve"> </w:t>
      </w:r>
      <w:r w:rsidRPr="00987819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987819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987819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987819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987819" w:rsidRDefault="00CC770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4C565C60" w14:textId="02A33FFC" w:rsidR="003B7AD9" w:rsidRPr="00987819" w:rsidRDefault="003B7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i/>
          <w:iCs/>
          <w:cs/>
        </w:rPr>
        <w:tab/>
      </w:r>
      <w:r w:rsidRPr="00987819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987819" w:rsidRDefault="00C67B0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71039C" w:rsidRPr="00987819" w14:paraId="534A1BFD" w14:textId="77777777" w:rsidTr="000A76F5">
        <w:tc>
          <w:tcPr>
            <w:tcW w:w="3870" w:type="dxa"/>
            <w:vAlign w:val="bottom"/>
          </w:tcPr>
          <w:p w14:paraId="330A52ED" w14:textId="77777777" w:rsidR="00367316" w:rsidRPr="00987819" w:rsidRDefault="00367316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9C485B5" w14:textId="6148F20F" w:rsidR="00367316" w:rsidRPr="00987819" w:rsidRDefault="0036731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71039C" w:rsidRPr="00987819" w14:paraId="076985C3" w14:textId="77777777" w:rsidTr="00345A9F">
        <w:tc>
          <w:tcPr>
            <w:tcW w:w="3870" w:type="dxa"/>
            <w:vAlign w:val="bottom"/>
            <w:hideMark/>
          </w:tcPr>
          <w:p w14:paraId="786A82B1" w14:textId="77777777" w:rsidR="0071039C" w:rsidRPr="00987819" w:rsidRDefault="0071039C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  <w:hideMark/>
          </w:tcPr>
          <w:p w14:paraId="600D1424" w14:textId="77777777" w:rsidR="0071039C" w:rsidRPr="00987819" w:rsidRDefault="0071039C" w:rsidP="0053352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2817BD2" w14:textId="70CA9B7E" w:rsidR="0071039C" w:rsidRPr="00987819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</w:rPr>
              <w:t>1</w:t>
            </w:r>
            <w:r w:rsidRPr="00987819">
              <w:rPr>
                <w:rFonts w:asciiTheme="majorBidi" w:hAnsiTheme="majorBidi" w:hint="cs"/>
                <w:cs/>
              </w:rPr>
              <w:t xml:space="preserve"> </w:t>
            </w:r>
            <w:r w:rsidRPr="00987819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350" w:type="dxa"/>
            <w:vAlign w:val="bottom"/>
            <w:hideMark/>
          </w:tcPr>
          <w:p w14:paraId="5BE51790" w14:textId="78A73AA3" w:rsidR="0071039C" w:rsidRPr="00987819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2078DA8" w14:textId="0E3D2C9C" w:rsidR="0071039C" w:rsidRPr="00987819" w:rsidRDefault="0071039C" w:rsidP="0053352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3858C835" w14:textId="77777777" w:rsidR="0071039C" w:rsidRPr="00987819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5C506F84" w14:textId="4589F7E1" w:rsidR="0071039C" w:rsidRPr="00987819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จากการแปลงค่างบการเงิน</w:t>
            </w:r>
          </w:p>
        </w:tc>
        <w:tc>
          <w:tcPr>
            <w:tcW w:w="1350" w:type="dxa"/>
            <w:vAlign w:val="bottom"/>
            <w:hideMark/>
          </w:tcPr>
          <w:p w14:paraId="7F3EDC4C" w14:textId="77777777" w:rsidR="0071039C" w:rsidRPr="00987819" w:rsidRDefault="0071039C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07DB9054" w:rsidR="0071039C" w:rsidRPr="00987819" w:rsidRDefault="005B1B69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30</w:t>
            </w:r>
            <w:r w:rsidR="004F5F36" w:rsidRPr="00987819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="0071039C" w:rsidRPr="0098781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4C22B9" w:rsidRPr="00987819" w14:paraId="4D7DACEA" w14:textId="77777777" w:rsidTr="0017207D">
        <w:tc>
          <w:tcPr>
            <w:tcW w:w="3870" w:type="dxa"/>
          </w:tcPr>
          <w:p w14:paraId="37DEA3DC" w14:textId="49DF373D" w:rsidR="004C22B9" w:rsidRPr="00987819" w:rsidRDefault="004C22B9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00" w:type="dxa"/>
            <w:gridSpan w:val="4"/>
          </w:tcPr>
          <w:p w14:paraId="5FAB663A" w14:textId="6FB58F87" w:rsidR="004C22B9" w:rsidRPr="00987819" w:rsidRDefault="004C22B9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9878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4EAE" w:rsidRPr="00987819" w14:paraId="3B3EB8C6" w14:textId="77777777" w:rsidTr="00345A9F">
        <w:tc>
          <w:tcPr>
            <w:tcW w:w="3870" w:type="dxa"/>
          </w:tcPr>
          <w:p w14:paraId="79D601A1" w14:textId="1356EC7D" w:rsidR="00944EAE" w:rsidRPr="00987819" w:rsidRDefault="00944EAE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</w:tcPr>
          <w:p w14:paraId="22096EC8" w14:textId="77777777" w:rsidR="00944EAE" w:rsidRPr="00987819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EEBBAB5" w14:textId="77777777" w:rsidR="00944EAE" w:rsidRPr="00987819" w:rsidRDefault="00944EA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66999C" w14:textId="77777777" w:rsidR="00944EAE" w:rsidRPr="00987819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1F9FB5" w14:textId="77777777" w:rsidR="00944EAE" w:rsidRPr="00987819" w:rsidRDefault="00944EA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1039C" w:rsidRPr="00987819" w14:paraId="1932021F" w14:textId="77777777" w:rsidTr="000A76F5">
        <w:tc>
          <w:tcPr>
            <w:tcW w:w="9270" w:type="dxa"/>
            <w:gridSpan w:val="5"/>
          </w:tcPr>
          <w:p w14:paraId="1F3D9962" w14:textId="28E50EE8" w:rsidR="0071039C" w:rsidRPr="00987819" w:rsidRDefault="0071039C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0A76F5" w:rsidRPr="00987819" w14:paraId="221D5071" w14:textId="77777777" w:rsidTr="00345A9F">
        <w:tc>
          <w:tcPr>
            <w:tcW w:w="3870" w:type="dxa"/>
          </w:tcPr>
          <w:p w14:paraId="2E88179C" w14:textId="77777777" w:rsidR="0071039C" w:rsidRPr="00987819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ตราสาร</w:t>
            </w:r>
            <w:r w:rsidRPr="00987819">
              <w:rPr>
                <w:rFonts w:hint="cs"/>
                <w:cs/>
              </w:rPr>
              <w:t>ทุน</w:t>
            </w:r>
            <w:r w:rsidRPr="00987819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987819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350" w:type="dxa"/>
          </w:tcPr>
          <w:p w14:paraId="3F6B748E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A852547" w14:textId="31FC844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02F3CDE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791DECE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76F5" w:rsidRPr="00987819" w14:paraId="31D2C8AA" w14:textId="77777777" w:rsidTr="00345A9F">
        <w:tc>
          <w:tcPr>
            <w:tcW w:w="3870" w:type="dxa"/>
          </w:tcPr>
          <w:p w14:paraId="59A3BD17" w14:textId="77777777" w:rsidR="0071039C" w:rsidRPr="00987819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2AD80CE" w14:textId="7BEE8188" w:rsidR="0071039C" w:rsidRPr="00987819" w:rsidRDefault="0047181A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50" w:type="dxa"/>
            <w:vAlign w:val="bottom"/>
          </w:tcPr>
          <w:p w14:paraId="6CA50D92" w14:textId="75DB8F56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350" w:type="dxa"/>
            <w:vAlign w:val="bottom"/>
          </w:tcPr>
          <w:p w14:paraId="7FD9685F" w14:textId="68551753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B52C815" w14:textId="091DFE21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28</w:t>
            </w:r>
          </w:p>
        </w:tc>
      </w:tr>
      <w:tr w:rsidR="000A76F5" w:rsidRPr="00987819" w14:paraId="674A677F" w14:textId="77777777" w:rsidTr="00345A9F">
        <w:tc>
          <w:tcPr>
            <w:tcW w:w="3870" w:type="dxa"/>
          </w:tcPr>
          <w:p w14:paraId="7E68DF1F" w14:textId="77777777" w:rsidR="0071039C" w:rsidRPr="00987819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9851158" w14:textId="597E8C4C" w:rsidR="0071039C" w:rsidRPr="00987819" w:rsidRDefault="0047181A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1,827</w:t>
            </w:r>
          </w:p>
        </w:tc>
        <w:tc>
          <w:tcPr>
            <w:tcW w:w="1350" w:type="dxa"/>
            <w:vAlign w:val="bottom"/>
          </w:tcPr>
          <w:p w14:paraId="671C8DAE" w14:textId="0AF4B1C9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(388)</w:t>
            </w:r>
          </w:p>
        </w:tc>
        <w:tc>
          <w:tcPr>
            <w:tcW w:w="1350" w:type="dxa"/>
            <w:vAlign w:val="bottom"/>
          </w:tcPr>
          <w:p w14:paraId="7F7F48E1" w14:textId="1FB0F482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50" w:type="dxa"/>
            <w:vAlign w:val="bottom"/>
          </w:tcPr>
          <w:p w14:paraId="3293B318" w14:textId="26810DDF" w:rsidR="0071039C" w:rsidRPr="00987819" w:rsidRDefault="00742A6D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1,488</w:t>
            </w:r>
          </w:p>
        </w:tc>
      </w:tr>
      <w:tr w:rsidR="009F3597" w:rsidRPr="00987819" w14:paraId="0F545ED4" w14:textId="77777777" w:rsidTr="00345A9F">
        <w:tc>
          <w:tcPr>
            <w:tcW w:w="3870" w:type="dxa"/>
          </w:tcPr>
          <w:p w14:paraId="1F2B5BD0" w14:textId="77777777" w:rsidR="009F3597" w:rsidRPr="00987819" w:rsidRDefault="009F3597" w:rsidP="00533528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D6E045E" w14:textId="77777777" w:rsidR="009F3597" w:rsidRPr="00987819" w:rsidRDefault="009F3597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0AA60C4" w14:textId="77777777" w:rsidR="009F3597" w:rsidRPr="00987819" w:rsidRDefault="009F3597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4F1826" w14:textId="77777777" w:rsidR="009F3597" w:rsidRPr="00987819" w:rsidRDefault="009F3597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C5E0E39" w14:textId="77777777" w:rsidR="009F3597" w:rsidRPr="00987819" w:rsidRDefault="009F3597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</w:tr>
      <w:tr w:rsidR="000A76F5" w:rsidRPr="00987819" w14:paraId="087B9CE9" w14:textId="77777777" w:rsidTr="00345A9F">
        <w:tc>
          <w:tcPr>
            <w:tcW w:w="3870" w:type="dxa"/>
            <w:hideMark/>
          </w:tcPr>
          <w:p w14:paraId="4285DADA" w14:textId="7BE107E1" w:rsidR="0071039C" w:rsidRPr="00987819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</w:tcPr>
          <w:p w14:paraId="0AF80718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F9E1302" w14:textId="60F75155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77A7C4B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A3B5A1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8E398D" w:rsidRPr="00987819" w14:paraId="64A4B3CB" w14:textId="77777777" w:rsidTr="000A76F5">
        <w:tc>
          <w:tcPr>
            <w:tcW w:w="9270" w:type="dxa"/>
            <w:gridSpan w:val="5"/>
            <w:hideMark/>
          </w:tcPr>
          <w:p w14:paraId="2AC863AD" w14:textId="4C149E2D" w:rsidR="008E398D" w:rsidRPr="00987819" w:rsidRDefault="008E398D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0A76F5" w:rsidRPr="00987819" w14:paraId="1BAA1FA7" w14:textId="77777777" w:rsidTr="00345A9F">
        <w:tc>
          <w:tcPr>
            <w:tcW w:w="3870" w:type="dxa"/>
          </w:tcPr>
          <w:p w14:paraId="1D926BAF" w14:textId="4D476D7E" w:rsidR="0071039C" w:rsidRPr="00987819" w:rsidRDefault="0071039C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ตราสาร</w:t>
            </w:r>
            <w:r w:rsidRPr="00987819">
              <w:rPr>
                <w:rFonts w:hint="cs"/>
                <w:cs/>
              </w:rPr>
              <w:t>ทุน</w:t>
            </w:r>
            <w:r w:rsidRPr="00987819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987819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350" w:type="dxa"/>
          </w:tcPr>
          <w:p w14:paraId="273F4E77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FC57A0C" w14:textId="2CDCA1FE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BFC12CC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49435D" w14:textId="77777777" w:rsidR="0071039C" w:rsidRPr="00987819" w:rsidRDefault="0071039C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76F5" w:rsidRPr="00987819" w14:paraId="7B2C2D96" w14:textId="77777777" w:rsidTr="00345A9F">
        <w:tc>
          <w:tcPr>
            <w:tcW w:w="3870" w:type="dxa"/>
          </w:tcPr>
          <w:p w14:paraId="1B8F6268" w14:textId="484061CD" w:rsidR="0071039C" w:rsidRPr="00987819" w:rsidRDefault="0071039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E1D59E" w14:textId="50A88614" w:rsidR="0071039C" w:rsidRPr="00987819" w:rsidRDefault="0071039C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8B11CF" w14:textId="58EDBB9F" w:rsidR="0071039C" w:rsidRPr="00987819" w:rsidRDefault="004F5F36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50" w:type="dxa"/>
          </w:tcPr>
          <w:p w14:paraId="4BBE5752" w14:textId="0A5D5148" w:rsidR="0071039C" w:rsidRPr="00987819" w:rsidRDefault="0071039C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938A45" w14:textId="67B63627" w:rsidR="0071039C" w:rsidRPr="00987819" w:rsidRDefault="0071039C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5</w:t>
            </w:r>
            <w:r w:rsidR="004F5F36" w:rsidRPr="00987819"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0A76F5" w:rsidRPr="00987819" w14:paraId="331D0748" w14:textId="77777777" w:rsidTr="00345A9F">
        <w:tc>
          <w:tcPr>
            <w:tcW w:w="3870" w:type="dxa"/>
            <w:hideMark/>
          </w:tcPr>
          <w:p w14:paraId="688D0D7A" w14:textId="2F9A73C1" w:rsidR="000A76F5" w:rsidRPr="00987819" w:rsidRDefault="000A76F5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5705A93E" w:rsidR="000A76F5" w:rsidRPr="00987819" w:rsidRDefault="000A76F5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FF5FF9" w14:textId="5CBF877D" w:rsidR="000A76F5" w:rsidRPr="00987819" w:rsidRDefault="000A76F5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(2</w:t>
            </w:r>
            <w:r w:rsidR="004F5F36" w:rsidRPr="00987819">
              <w:rPr>
                <w:rFonts w:asciiTheme="majorBidi" w:hAnsiTheme="majorBidi" w:cstheme="majorBidi" w:hint="cs"/>
                <w:cs/>
              </w:rPr>
              <w:t>15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29CEAD4" w14:textId="4F95A690" w:rsidR="000A76F5" w:rsidRPr="00987819" w:rsidRDefault="004F5F36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350" w:type="dxa"/>
          </w:tcPr>
          <w:p w14:paraId="081545A2" w14:textId="636F23EA" w:rsidR="000A76F5" w:rsidRPr="00987819" w:rsidRDefault="000A76F5" w:rsidP="0034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1,</w:t>
            </w:r>
            <w:r w:rsidR="004F5F36" w:rsidRPr="00987819">
              <w:rPr>
                <w:rFonts w:asciiTheme="majorBidi" w:hAnsiTheme="majorBidi" w:cstheme="majorBidi" w:hint="cs"/>
                <w:cs/>
              </w:rPr>
              <w:t>002</w:t>
            </w:r>
          </w:p>
        </w:tc>
      </w:tr>
    </w:tbl>
    <w:p w14:paraId="4ACDD349" w14:textId="77777777" w:rsidR="000A76F5" w:rsidRPr="00987819" w:rsidRDefault="000A76F5" w:rsidP="00533528"/>
    <w:p w14:paraId="172E12D5" w14:textId="77777777" w:rsidR="000A76F5" w:rsidRPr="00987819" w:rsidRDefault="000A76F5" w:rsidP="00533528"/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1660"/>
        <w:gridCol w:w="1660"/>
        <w:gridCol w:w="1661"/>
      </w:tblGrid>
      <w:tr w:rsidR="00AB7B76" w:rsidRPr="00987819" w14:paraId="366AA94C" w14:textId="77777777" w:rsidTr="000A76F5">
        <w:trPr>
          <w:tblHeader/>
        </w:trPr>
        <w:tc>
          <w:tcPr>
            <w:tcW w:w="4109" w:type="dxa"/>
            <w:vAlign w:val="bottom"/>
          </w:tcPr>
          <w:p w14:paraId="4167A9A5" w14:textId="77777777" w:rsidR="00AB7B76" w:rsidRPr="00987819" w:rsidRDefault="00AB7B76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81" w:type="dxa"/>
            <w:gridSpan w:val="3"/>
            <w:vAlign w:val="bottom"/>
          </w:tcPr>
          <w:p w14:paraId="6DBAE832" w14:textId="2E49850B" w:rsidR="00AB7B76" w:rsidRPr="00987819" w:rsidRDefault="00AB7B7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562A" w:rsidRPr="00987819" w14:paraId="1E9D1897" w14:textId="77777777" w:rsidTr="00280603">
        <w:trPr>
          <w:tblHeader/>
        </w:trPr>
        <w:tc>
          <w:tcPr>
            <w:tcW w:w="4109" w:type="dxa"/>
            <w:vAlign w:val="bottom"/>
            <w:hideMark/>
          </w:tcPr>
          <w:p w14:paraId="335D6EB7" w14:textId="0A356080" w:rsidR="00AC562A" w:rsidRPr="00987819" w:rsidRDefault="00FD6E6E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60" w:type="dxa"/>
            <w:vAlign w:val="bottom"/>
            <w:hideMark/>
          </w:tcPr>
          <w:p w14:paraId="226D2B50" w14:textId="77777777" w:rsidR="00AC562A" w:rsidRPr="00987819" w:rsidRDefault="00AC562A" w:rsidP="0053352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39FF7F75" w:rsidR="00AC562A" w:rsidRPr="00987819" w:rsidRDefault="00280603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  <w:r w:rsidR="00AC562A" w:rsidRPr="00987819">
              <w:rPr>
                <w:rFonts w:asciiTheme="majorBidi" w:hAnsiTheme="majorBidi" w:hint="cs"/>
                <w:cs/>
              </w:rPr>
              <w:t xml:space="preserve"> </w:t>
            </w:r>
            <w:r w:rsidR="00AC562A" w:rsidRPr="00987819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60" w:type="dxa"/>
            <w:vAlign w:val="bottom"/>
            <w:hideMark/>
          </w:tcPr>
          <w:p w14:paraId="7C5A5B2C" w14:textId="77777777" w:rsidR="00AC562A" w:rsidRPr="00987819" w:rsidRDefault="00AC562A" w:rsidP="0053352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61" w:type="dxa"/>
            <w:vAlign w:val="bottom"/>
            <w:hideMark/>
          </w:tcPr>
          <w:p w14:paraId="13D7B129" w14:textId="77777777" w:rsidR="00AC562A" w:rsidRPr="00987819" w:rsidRDefault="00AC562A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379D5F4A" w:rsidR="00AC562A" w:rsidRPr="00987819" w:rsidRDefault="00280603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30</w:t>
            </w:r>
            <w:r w:rsidR="00F367F1" w:rsidRPr="00987819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="00AC562A" w:rsidRPr="0098781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AC562A" w:rsidRPr="00987819" w14:paraId="33729A8A" w14:textId="77777777" w:rsidTr="00280603">
        <w:tc>
          <w:tcPr>
            <w:tcW w:w="4109" w:type="dxa"/>
            <w:hideMark/>
          </w:tcPr>
          <w:p w14:paraId="0585A630" w14:textId="55A731FB" w:rsidR="00AC562A" w:rsidRPr="0098781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60" w:type="dxa"/>
          </w:tcPr>
          <w:p w14:paraId="73452666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</w:tcPr>
          <w:p w14:paraId="0C6734F0" w14:textId="084B73B0" w:rsidR="00AC562A" w:rsidRPr="00987819" w:rsidRDefault="000A6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61" w:type="dxa"/>
          </w:tcPr>
          <w:p w14:paraId="70E8F101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6E" w:rsidRPr="00987819" w14:paraId="6585A03A" w14:textId="77777777" w:rsidTr="00280603">
        <w:tc>
          <w:tcPr>
            <w:tcW w:w="4109" w:type="dxa"/>
          </w:tcPr>
          <w:p w14:paraId="6701115D" w14:textId="5A8AB60C" w:rsidR="00FD6E6E" w:rsidRPr="00987819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</w:rPr>
              <w:t>2567</w:t>
            </w:r>
          </w:p>
        </w:tc>
        <w:tc>
          <w:tcPr>
            <w:tcW w:w="1660" w:type="dxa"/>
          </w:tcPr>
          <w:p w14:paraId="2F0409A8" w14:textId="77777777" w:rsidR="00FD6E6E" w:rsidRPr="00987819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</w:tcPr>
          <w:p w14:paraId="48F348F3" w14:textId="77777777" w:rsidR="00FD6E6E" w:rsidRPr="00987819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61" w:type="dxa"/>
          </w:tcPr>
          <w:p w14:paraId="384260BA" w14:textId="77777777" w:rsidR="00FD6E6E" w:rsidRPr="00987819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987819" w14:paraId="05E6AB03" w14:textId="77777777" w:rsidTr="00280603">
        <w:tc>
          <w:tcPr>
            <w:tcW w:w="4109" w:type="dxa"/>
            <w:hideMark/>
          </w:tcPr>
          <w:p w14:paraId="4E9F7E9E" w14:textId="77777777" w:rsidR="00AC562A" w:rsidRPr="0098781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vAlign w:val="bottom"/>
          </w:tcPr>
          <w:p w14:paraId="57C94F1C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60" w:type="dxa"/>
            <w:vAlign w:val="bottom"/>
          </w:tcPr>
          <w:p w14:paraId="774B9208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61" w:type="dxa"/>
            <w:vAlign w:val="bottom"/>
          </w:tcPr>
          <w:p w14:paraId="6D94F0CC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AC562A" w:rsidRPr="00987819" w14:paraId="610B699F" w14:textId="77777777" w:rsidTr="00280603">
        <w:tc>
          <w:tcPr>
            <w:tcW w:w="4109" w:type="dxa"/>
          </w:tcPr>
          <w:p w14:paraId="7D3B50F4" w14:textId="77777777" w:rsidR="00AC562A" w:rsidRPr="0098781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987819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987819">
              <w:rPr>
                <w:rFonts w:hint="cs"/>
                <w:color w:val="000000" w:themeColor="text1"/>
                <w:cs/>
              </w:rPr>
              <w:t>ทุน</w:t>
            </w:r>
            <w:r w:rsidRPr="00987819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987819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60" w:type="dxa"/>
          </w:tcPr>
          <w:p w14:paraId="679D89B0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60" w:type="dxa"/>
          </w:tcPr>
          <w:p w14:paraId="2E873DFF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</w:tcPr>
          <w:p w14:paraId="7130326D" w14:textId="77777777" w:rsidR="00AC562A" w:rsidRPr="0098781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987819" w14:paraId="48C99B02" w14:textId="77777777" w:rsidTr="00280603">
        <w:tc>
          <w:tcPr>
            <w:tcW w:w="4109" w:type="dxa"/>
            <w:hideMark/>
          </w:tcPr>
          <w:p w14:paraId="0DDFD381" w14:textId="77777777" w:rsidR="00B75B6C" w:rsidRPr="00987819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tcBorders>
              <w:top w:val="nil"/>
              <w:left w:val="nil"/>
            </w:tcBorders>
          </w:tcPr>
          <w:p w14:paraId="5EC1AE10" w14:textId="192FA53F" w:rsidR="00B75B6C" w:rsidRPr="00987819" w:rsidRDefault="007357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6C966B0A" w14:textId="2D9C16C9" w:rsidR="00B75B6C" w:rsidRPr="00987819" w:rsidRDefault="00E168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(10)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37B22887" w14:textId="316A8F10" w:rsidR="00B75B6C" w:rsidRPr="00987819" w:rsidRDefault="008B6BC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E1686E" w:rsidRPr="00987819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B75B6C" w:rsidRPr="00987819" w14:paraId="585BE6DE" w14:textId="77777777" w:rsidTr="00280603">
        <w:tc>
          <w:tcPr>
            <w:tcW w:w="4109" w:type="dxa"/>
            <w:hideMark/>
          </w:tcPr>
          <w:p w14:paraId="794C7F01" w14:textId="77777777" w:rsidR="00B75B6C" w:rsidRPr="00987819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781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14:paraId="06B13D0E" w14:textId="58114E7A" w:rsidR="00B75B6C" w:rsidRPr="00987819" w:rsidRDefault="007357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14:paraId="429748FB" w14:textId="27D75E78" w:rsidR="00B75B6C" w:rsidRPr="00987819" w:rsidRDefault="00E168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(80)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2B5E3675" w14:textId="129441DD" w:rsidR="00B75B6C" w:rsidRPr="00987819" w:rsidRDefault="00E168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7819">
              <w:rPr>
                <w:rFonts w:asciiTheme="majorBidi" w:hAnsiTheme="majorBidi" w:cstheme="majorBidi"/>
                <w:color w:val="000000" w:themeColor="text1"/>
              </w:rPr>
              <w:t>240</w:t>
            </w:r>
          </w:p>
        </w:tc>
      </w:tr>
      <w:tr w:rsidR="00AC562A" w:rsidRPr="00987819" w14:paraId="2CFB6F3F" w14:textId="77777777" w:rsidTr="00280603">
        <w:tc>
          <w:tcPr>
            <w:tcW w:w="4109" w:type="dxa"/>
          </w:tcPr>
          <w:p w14:paraId="6C503DAC" w14:textId="77777777" w:rsidR="00AC562A" w:rsidRPr="00987819" w:rsidRDefault="00AC562A" w:rsidP="00533528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DBAE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3D42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44DB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987819" w14:paraId="0EB78BC7" w14:textId="77777777" w:rsidTr="00280603">
        <w:tc>
          <w:tcPr>
            <w:tcW w:w="4109" w:type="dxa"/>
          </w:tcPr>
          <w:p w14:paraId="22C286A8" w14:textId="07C2B999" w:rsidR="00AC562A" w:rsidRPr="00987819" w:rsidRDefault="002D151D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987819" w14:paraId="656E3485" w14:textId="77777777" w:rsidTr="00280603">
        <w:tc>
          <w:tcPr>
            <w:tcW w:w="4109" w:type="dxa"/>
          </w:tcPr>
          <w:p w14:paraId="44E79269" w14:textId="6ADFD1CA" w:rsidR="00AC562A" w:rsidRPr="0098781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987819" w14:paraId="5B0AB937" w14:textId="77777777" w:rsidTr="00280603">
        <w:tc>
          <w:tcPr>
            <w:tcW w:w="4109" w:type="dxa"/>
          </w:tcPr>
          <w:p w14:paraId="4FE1B299" w14:textId="2780300A" w:rsidR="00AC562A" w:rsidRPr="0098781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987819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AC562A" w:rsidRPr="00987819" w:rsidRDefault="00AC562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F5F36" w:rsidRPr="00987819" w14:paraId="2DB10578" w14:textId="77777777" w:rsidTr="00280603">
        <w:tc>
          <w:tcPr>
            <w:tcW w:w="4109" w:type="dxa"/>
          </w:tcPr>
          <w:p w14:paraId="45705C7B" w14:textId="7BBFBAA2" w:rsidR="004F5F36" w:rsidRPr="00987819" w:rsidRDefault="004F5F36" w:rsidP="004F5F36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6D26B5E0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  <w:r w:rsidRPr="00987819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14:paraId="47C64615" w14:textId="6A0D27FC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46686329" w14:textId="17A57931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t>53</w:t>
            </w:r>
          </w:p>
        </w:tc>
      </w:tr>
      <w:tr w:rsidR="004F5F36" w:rsidRPr="00987819" w14:paraId="5FE1964F" w14:textId="77777777" w:rsidTr="00280603">
        <w:tc>
          <w:tcPr>
            <w:tcW w:w="4109" w:type="dxa"/>
          </w:tcPr>
          <w:p w14:paraId="5AE29D4B" w14:textId="0567D23D" w:rsidR="004F5F36" w:rsidRPr="00987819" w:rsidRDefault="004F5F36" w:rsidP="004F5F36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bottom"/>
          </w:tcPr>
          <w:p w14:paraId="42B938F6" w14:textId="38EE5AED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rPr>
                <w:rFonts w:asciiTheme="majorBidi" w:hAnsiTheme="majorBidi" w:cstheme="majorBidi" w:hint="cs"/>
                <w:color w:val="000000" w:themeColor="text1"/>
                <w:cs/>
              </w:rPr>
              <w:t>425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479A4FD9" w14:textId="71A662E5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t>13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4BB7A92A" w14:textId="313B3445" w:rsidR="004F5F36" w:rsidRPr="0098781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987819">
              <w:t>438</w:t>
            </w:r>
          </w:p>
        </w:tc>
      </w:tr>
    </w:tbl>
    <w:p w14:paraId="58B4AD9C" w14:textId="77777777" w:rsidR="00027638" w:rsidRPr="0098781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6752725" w14:textId="0F1554A2" w:rsidR="00027638" w:rsidRPr="0098781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987819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76B7860" w14:textId="77777777" w:rsidR="00027638" w:rsidRPr="0098781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2"/>
        <w:gridCol w:w="1442"/>
        <w:gridCol w:w="1442"/>
        <w:gridCol w:w="1443"/>
      </w:tblGrid>
      <w:tr w:rsidR="00D94FDB" w:rsidRPr="00987819" w14:paraId="171F4D7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A98A02" w14:textId="77777777" w:rsidR="00D94FDB" w:rsidRPr="0098781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2E73DA" w14:textId="20E6C795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4FDB" w:rsidRPr="00987819" w14:paraId="4D8049EE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D94FDB" w:rsidRPr="0098781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D94FDB" w:rsidRPr="0098781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0855A7" w14:textId="2EE76C05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987819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987819">
              <w:rPr>
                <w:rFonts w:asciiTheme="majorBidi" w:hAnsiTheme="majorBidi" w:cstheme="majorBidi"/>
              </w:rPr>
              <w:t>12</w:t>
            </w:r>
            <w:r w:rsidRPr="00987819">
              <w:rPr>
                <w:rFonts w:asciiTheme="majorBidi" w:hAnsi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773506" w14:textId="5F788DDE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987819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987819">
              <w:rPr>
                <w:rFonts w:asciiTheme="majorBidi" w:hAnsiTheme="majorBidi"/>
                <w:cs/>
              </w:rPr>
              <w:t xml:space="preserve">- </w:t>
            </w:r>
            <w:r w:rsidRPr="00987819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8D3A1B4" w14:textId="7F27C4A5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987819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987819">
              <w:rPr>
                <w:rFonts w:asciiTheme="majorBidi" w:hAnsiTheme="majorBidi" w:cstheme="majorBidi"/>
              </w:rPr>
              <w:t>-</w:t>
            </w:r>
            <w:r w:rsidRPr="00987819">
              <w:rPr>
                <w:rFonts w:asciiTheme="majorBidi" w:hAnsi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E5E49D" w14:textId="77777777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4FDB" w:rsidRPr="00987819" w14:paraId="4F03779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D94FDB" w:rsidRPr="0098781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4F1AC07" w14:textId="77777777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(</w:t>
            </w:r>
            <w:r w:rsidRPr="00987819">
              <w:rPr>
                <w:rFonts w:asciiTheme="majorBidi" w:hAnsiTheme="majorBidi" w:cstheme="majorBidi"/>
              </w:rPr>
              <w:t>Stage 1</w:t>
            </w:r>
            <w:r w:rsidRPr="009878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DD20043" w14:textId="77777777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(</w:t>
            </w:r>
            <w:r w:rsidRPr="00987819">
              <w:rPr>
                <w:rFonts w:asciiTheme="majorBidi" w:hAnsiTheme="majorBidi" w:cstheme="majorBidi"/>
              </w:rPr>
              <w:t>Stage 2</w:t>
            </w:r>
            <w:r w:rsidRPr="009878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A751D85" w14:textId="77777777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/>
                <w:cs/>
              </w:rPr>
              <w:t>(</w:t>
            </w:r>
            <w:r w:rsidRPr="00987819">
              <w:rPr>
                <w:rFonts w:asciiTheme="majorBidi" w:hAnsiTheme="majorBidi" w:cstheme="majorBidi"/>
              </w:rPr>
              <w:t>Stage 3</w:t>
            </w:r>
            <w:r w:rsidRPr="009878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14291" w14:textId="77777777" w:rsidR="00D94FDB" w:rsidRPr="0098781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987819" w14:paraId="5A35266F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355607" w14:textId="77777777" w:rsidR="00582C68" w:rsidRPr="00987819" w:rsidRDefault="00582C6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80471E" w14:textId="1168C620" w:rsidR="00582C68" w:rsidRPr="00987819" w:rsidRDefault="00582C6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A6CD2" w:rsidRPr="00987819" w14:paraId="3F2B718D" w14:textId="77777777" w:rsidTr="00AA6CD2">
        <w:trPr>
          <w:trHeight w:val="121"/>
        </w:trPr>
        <w:tc>
          <w:tcPr>
            <w:tcW w:w="3420" w:type="dxa"/>
            <w:shd w:val="clear" w:color="auto" w:fill="auto"/>
            <w:vAlign w:val="bottom"/>
          </w:tcPr>
          <w:p w14:paraId="26346715" w14:textId="5CCB6736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เงินให้กู้ยืมแก่กิจการที่เกี่ยวข้องกันและ</w:t>
            </w:r>
          </w:p>
        </w:tc>
        <w:tc>
          <w:tcPr>
            <w:tcW w:w="1442" w:type="dxa"/>
            <w:shd w:val="clear" w:color="auto" w:fill="auto"/>
          </w:tcPr>
          <w:p w14:paraId="4363588F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55494E2C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7848E139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1EF52F7C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</w:tr>
      <w:tr w:rsidR="00AA6CD2" w:rsidRPr="00987819" w14:paraId="72F54974" w14:textId="77777777" w:rsidTr="004C2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63D18C7" w14:textId="2751CF0F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ดอกเบี้ยค้างรับ</w:t>
            </w:r>
          </w:p>
        </w:tc>
        <w:tc>
          <w:tcPr>
            <w:tcW w:w="1442" w:type="dxa"/>
            <w:shd w:val="clear" w:color="auto" w:fill="auto"/>
          </w:tcPr>
          <w:p w14:paraId="40EC49E8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43DC2B4A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70757FD6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6B6194B" w14:textId="77777777" w:rsidR="00AA6CD2" w:rsidRPr="0098781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</w:tr>
      <w:tr w:rsidR="00620B6B" w:rsidRPr="00987819" w14:paraId="686BEAA6" w14:textId="77777777" w:rsidTr="004C2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0486940" w14:textId="3C1F3F75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  <w:cs/>
              </w:rPr>
              <w:t>มกราคม</w:t>
            </w:r>
            <w:r w:rsidRPr="00987819">
              <w:rPr>
                <w:rFonts w:asciiTheme="majorBidi" w:hAnsiTheme="majorBidi"/>
                <w:cs/>
              </w:rPr>
              <w:t xml:space="preserve"> </w:t>
            </w:r>
            <w:r w:rsidRPr="009878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64FA7951" w14:textId="15D2396F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80CF3AF" w14:textId="3CF20734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42" w:type="dxa"/>
            <w:shd w:val="clear" w:color="auto" w:fill="auto"/>
          </w:tcPr>
          <w:p w14:paraId="23ED89EB" w14:textId="2C0B325B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AD0D442" w14:textId="44978614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27</w:t>
            </w:r>
          </w:p>
        </w:tc>
      </w:tr>
      <w:tr w:rsidR="00620B6B" w:rsidRPr="00987819" w14:paraId="6CF57F9F" w14:textId="77777777" w:rsidTr="002963BE">
        <w:trPr>
          <w:trHeight w:val="567"/>
        </w:trPr>
        <w:tc>
          <w:tcPr>
            <w:tcW w:w="3420" w:type="dxa"/>
            <w:shd w:val="clear" w:color="auto" w:fill="auto"/>
            <w:vAlign w:val="bottom"/>
          </w:tcPr>
          <w:p w14:paraId="581C2AD3" w14:textId="0B7ECFAA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  <w:cs/>
              </w:rPr>
              <w:t>การวัดมูลค่าใหม่สุทธิของสำรอง</w:t>
            </w:r>
            <w:r w:rsidRPr="00987819">
              <w:rPr>
                <w:rFonts w:asciiTheme="majorBidi" w:hAnsiTheme="majorBidi" w:cstheme="majorBidi"/>
              </w:rPr>
              <w:br/>
            </w:r>
            <w:r w:rsidRPr="00987819">
              <w:rPr>
                <w:rFonts w:asciiTheme="majorBidi" w:hAnsiTheme="majorBidi" w:cstheme="majorBidi"/>
                <w:cs/>
              </w:rPr>
              <w:t>ผลขาดทุน</w:t>
            </w:r>
          </w:p>
        </w:tc>
        <w:tc>
          <w:tcPr>
            <w:tcW w:w="1442" w:type="dxa"/>
            <w:shd w:val="clear" w:color="auto" w:fill="auto"/>
          </w:tcPr>
          <w:p w14:paraId="543CF5AC" w14:textId="77777777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4BA3CF9F" w14:textId="41A99C27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4EE96A85" w14:textId="77777777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6660E0F9" w14:textId="4E807E1A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42" w:type="dxa"/>
            <w:shd w:val="clear" w:color="auto" w:fill="auto"/>
          </w:tcPr>
          <w:p w14:paraId="09F744B9" w14:textId="77777777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2DA3A4F9" w14:textId="6E142D31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0A1A0A33" w14:textId="77777777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79FCA93D" w14:textId="0F34FE79" w:rsidR="00620B6B" w:rsidRPr="00987819" w:rsidRDefault="00620B6B" w:rsidP="00620B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  <w:r w:rsidRPr="00987819">
              <w:rPr>
                <w:rFonts w:asciiTheme="majorBidi" w:hAnsiTheme="majorBidi" w:cstheme="majorBidi" w:hint="cs"/>
                <w:cs/>
              </w:rPr>
              <w:t>6</w:t>
            </w:r>
          </w:p>
        </w:tc>
      </w:tr>
      <w:tr w:rsidR="00620B6B" w:rsidRPr="00987819" w14:paraId="0B60F61D" w14:textId="77777777" w:rsidTr="002963BE">
        <w:trPr>
          <w:trHeight w:val="309"/>
        </w:trPr>
        <w:tc>
          <w:tcPr>
            <w:tcW w:w="3420" w:type="dxa"/>
            <w:shd w:val="clear" w:color="auto" w:fill="auto"/>
            <w:vAlign w:val="bottom"/>
          </w:tcPr>
          <w:p w14:paraId="2533786A" w14:textId="4A845F2F" w:rsidR="00620B6B" w:rsidRPr="0098781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98781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98781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98781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429F346D" w14:textId="76CAF608" w:rsidR="00620B6B" w:rsidRPr="00987819" w:rsidRDefault="00620B6B" w:rsidP="00620B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06E4654" w14:textId="6CAFA75D" w:rsidR="00620B6B" w:rsidRPr="00987819" w:rsidRDefault="00620B6B" w:rsidP="00620B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4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2754771D" w14:textId="2DB48F24" w:rsidR="00620B6B" w:rsidRPr="00987819" w:rsidRDefault="00620B6B" w:rsidP="00620B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01328D3C" w14:textId="1BD69A13" w:rsidR="00620B6B" w:rsidRPr="00987819" w:rsidRDefault="00620B6B" w:rsidP="00620B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4</w:t>
            </w: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</w:p>
        </w:tc>
      </w:tr>
    </w:tbl>
    <w:p w14:paraId="739B42E1" w14:textId="1840A9A9" w:rsidR="00765B48" w:rsidRPr="00987819" w:rsidRDefault="00765B48" w:rsidP="0053352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765B48" w:rsidRPr="00987819" w:rsidSect="00C21744">
          <w:head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987819">
        <w:rPr>
          <w:rFonts w:asciiTheme="majorBidi" w:hAnsiTheme="majorBidi" w:cstheme="majorBidi"/>
          <w:b/>
          <w:bCs/>
          <w:i/>
          <w:iCs/>
        </w:rPr>
        <w:tab/>
      </w:r>
    </w:p>
    <w:tbl>
      <w:tblPr>
        <w:tblpPr w:leftFromText="180" w:rightFromText="180" w:vertAnchor="text" w:horzAnchor="page" w:tblpX="1418" w:tblpYSpec="inside"/>
        <w:tblW w:w="14837" w:type="dxa"/>
        <w:tblLayout w:type="fixed"/>
        <w:tblLook w:val="01E0" w:firstRow="1" w:lastRow="1" w:firstColumn="1" w:lastColumn="1" w:noHBand="0" w:noVBand="0"/>
      </w:tblPr>
      <w:tblGrid>
        <w:gridCol w:w="4962"/>
        <w:gridCol w:w="1410"/>
        <w:gridCol w:w="1411"/>
        <w:gridCol w:w="1411"/>
        <w:gridCol w:w="1410"/>
        <w:gridCol w:w="1411"/>
        <w:gridCol w:w="1411"/>
        <w:gridCol w:w="1411"/>
      </w:tblGrid>
      <w:tr w:rsidR="001C7792" w:rsidRPr="00987819" w14:paraId="1AFF23B3" w14:textId="77777777" w:rsidTr="00995A0A">
        <w:tc>
          <w:tcPr>
            <w:tcW w:w="4962" w:type="dxa"/>
          </w:tcPr>
          <w:p w14:paraId="7426C468" w14:textId="77777777" w:rsidR="001C7792" w:rsidRPr="00987819" w:rsidRDefault="001C7792" w:rsidP="00C4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5"/>
            <w:vAlign w:val="center"/>
          </w:tcPr>
          <w:p w14:paraId="2AD24CA8" w14:textId="2DC8FE8B" w:rsidR="001C7792" w:rsidRPr="00987819" w:rsidRDefault="001C7792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center"/>
          </w:tcPr>
          <w:p w14:paraId="2CE652B1" w14:textId="07FDA8AF" w:rsidR="001C7792" w:rsidRPr="00987819" w:rsidRDefault="001C7792" w:rsidP="001C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52719" w:rsidRPr="00987819" w14:paraId="653EA602" w14:textId="77777777" w:rsidTr="00652A32">
        <w:tc>
          <w:tcPr>
            <w:tcW w:w="4962" w:type="dxa"/>
          </w:tcPr>
          <w:p w14:paraId="7A226B90" w14:textId="77777777" w:rsidR="00452719" w:rsidRPr="0098781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5855ED6" w14:textId="04EE2FAE" w:rsidR="00452719" w:rsidRPr="0098781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410" w:type="dxa"/>
            <w:vAlign w:val="center"/>
          </w:tcPr>
          <w:p w14:paraId="38940465" w14:textId="77777777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11" w:type="dxa"/>
            <w:vAlign w:val="center"/>
          </w:tcPr>
          <w:p w14:paraId="49D38F1B" w14:textId="7AED351D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411" w:type="dxa"/>
            <w:vAlign w:val="center"/>
          </w:tcPr>
          <w:p w14:paraId="4B0577EB" w14:textId="77777777" w:rsidR="00452719" w:rsidRPr="0098781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1DFD5F" w14:textId="2BD65D98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เงินยูโร</w:t>
            </w:r>
          </w:p>
        </w:tc>
        <w:tc>
          <w:tcPr>
            <w:tcW w:w="1410" w:type="dxa"/>
            <w:vAlign w:val="center"/>
          </w:tcPr>
          <w:p w14:paraId="0B097987" w14:textId="77777777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7D51A869" w14:textId="0587F069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อื่น ๆ</w:t>
            </w:r>
          </w:p>
        </w:tc>
        <w:tc>
          <w:tcPr>
            <w:tcW w:w="1411" w:type="dxa"/>
            <w:vAlign w:val="center"/>
          </w:tcPr>
          <w:p w14:paraId="40B6B49D" w14:textId="77777777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3C3BB73D" w14:textId="77777777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รวม</w:t>
            </w:r>
          </w:p>
        </w:tc>
        <w:tc>
          <w:tcPr>
            <w:tcW w:w="1411" w:type="dxa"/>
            <w:vAlign w:val="center"/>
          </w:tcPr>
          <w:p w14:paraId="59F16E95" w14:textId="425F08EC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11" w:type="dxa"/>
            <w:vAlign w:val="center"/>
          </w:tcPr>
          <w:p w14:paraId="72059619" w14:textId="77777777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3CD22768" w14:textId="5B5C1F50" w:rsidR="00452719" w:rsidRPr="0098781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รวม</w:t>
            </w:r>
          </w:p>
        </w:tc>
      </w:tr>
      <w:tr w:rsidR="001C7792" w:rsidRPr="00987819" w14:paraId="352A89BF" w14:textId="77777777" w:rsidTr="007F2DC7">
        <w:tc>
          <w:tcPr>
            <w:tcW w:w="4962" w:type="dxa"/>
          </w:tcPr>
          <w:p w14:paraId="527F8496" w14:textId="77777777" w:rsidR="001C7792" w:rsidRPr="00987819" w:rsidRDefault="001C7792" w:rsidP="00C4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5"/>
            <w:vAlign w:val="center"/>
          </w:tcPr>
          <w:p w14:paraId="6EA007DA" w14:textId="330C1938" w:rsidR="001C7792" w:rsidRPr="00987819" w:rsidRDefault="001C7792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asciiTheme="majorBidi" w:hAnsiTheme="majorBidi" w:cstheme="majorBidi"/>
                <w:i/>
                <w:iCs/>
              </w:rPr>
              <w:t>(</w:t>
            </w:r>
            <w:r w:rsidRPr="0098781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9878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822" w:type="dxa"/>
            <w:gridSpan w:val="2"/>
            <w:vAlign w:val="center"/>
          </w:tcPr>
          <w:p w14:paraId="7AC365EF" w14:textId="577831BC" w:rsidR="001C7792" w:rsidRPr="00987819" w:rsidRDefault="001C7792" w:rsidP="001C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7819">
              <w:rPr>
                <w:rFonts w:asciiTheme="majorBidi" w:hAnsiTheme="majorBidi" w:cstheme="majorBidi"/>
                <w:i/>
                <w:iCs/>
              </w:rPr>
              <w:t>(</w:t>
            </w:r>
            <w:r w:rsidRPr="0098781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9878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C454E7" w:rsidRPr="00987819" w14:paraId="6B025AFD" w14:textId="77777777" w:rsidTr="00C454E7">
        <w:tc>
          <w:tcPr>
            <w:tcW w:w="4962" w:type="dxa"/>
          </w:tcPr>
          <w:p w14:paraId="05A797FD" w14:textId="77777777" w:rsidR="00C454E7" w:rsidRPr="00987819" w:rsidRDefault="00C454E7" w:rsidP="00C454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0" w:type="dxa"/>
            <w:vAlign w:val="bottom"/>
          </w:tcPr>
          <w:p w14:paraId="097E6967" w14:textId="30785D35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9,104</w:t>
            </w:r>
          </w:p>
        </w:tc>
        <w:tc>
          <w:tcPr>
            <w:tcW w:w="1411" w:type="dxa"/>
            <w:vAlign w:val="bottom"/>
          </w:tcPr>
          <w:p w14:paraId="519E5980" w14:textId="438BD505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325</w:t>
            </w:r>
          </w:p>
        </w:tc>
        <w:tc>
          <w:tcPr>
            <w:tcW w:w="1411" w:type="dxa"/>
          </w:tcPr>
          <w:p w14:paraId="5B9A2B9B" w14:textId="4B580241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165</w:t>
            </w:r>
          </w:p>
        </w:tc>
        <w:tc>
          <w:tcPr>
            <w:tcW w:w="1410" w:type="dxa"/>
            <w:vAlign w:val="bottom"/>
          </w:tcPr>
          <w:p w14:paraId="1DAD44FC" w14:textId="0CE3270B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153</w:t>
            </w:r>
          </w:p>
        </w:tc>
        <w:tc>
          <w:tcPr>
            <w:tcW w:w="1411" w:type="dxa"/>
            <w:vAlign w:val="bottom"/>
          </w:tcPr>
          <w:p w14:paraId="1B3C2ABA" w14:textId="342B2FFB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9,747</w:t>
            </w:r>
          </w:p>
        </w:tc>
        <w:tc>
          <w:tcPr>
            <w:tcW w:w="1411" w:type="dxa"/>
            <w:vAlign w:val="bottom"/>
          </w:tcPr>
          <w:p w14:paraId="6E3FD75E" w14:textId="4AAECC6E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1,863</w:t>
            </w:r>
          </w:p>
        </w:tc>
        <w:tc>
          <w:tcPr>
            <w:tcW w:w="1411" w:type="dxa"/>
            <w:vAlign w:val="bottom"/>
          </w:tcPr>
          <w:p w14:paraId="10B781FC" w14:textId="58138527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1,863</w:t>
            </w:r>
          </w:p>
        </w:tc>
      </w:tr>
      <w:tr w:rsidR="00C454E7" w:rsidRPr="00987819" w14:paraId="387D71E2" w14:textId="77777777" w:rsidTr="00C454E7">
        <w:tc>
          <w:tcPr>
            <w:tcW w:w="4962" w:type="dxa"/>
          </w:tcPr>
          <w:p w14:paraId="54698FD3" w14:textId="77777777" w:rsidR="00C454E7" w:rsidRPr="00987819" w:rsidRDefault="00C454E7" w:rsidP="00C454E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10" w:type="dxa"/>
            <w:vAlign w:val="bottom"/>
          </w:tcPr>
          <w:p w14:paraId="70BF6B7D" w14:textId="698B8187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22,592</w:t>
            </w:r>
          </w:p>
        </w:tc>
        <w:tc>
          <w:tcPr>
            <w:tcW w:w="1411" w:type="dxa"/>
            <w:vAlign w:val="bottom"/>
          </w:tcPr>
          <w:p w14:paraId="7A8B9271" w14:textId="32E0120D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89</w:t>
            </w:r>
          </w:p>
        </w:tc>
        <w:tc>
          <w:tcPr>
            <w:tcW w:w="1411" w:type="dxa"/>
          </w:tcPr>
          <w:p w14:paraId="25DF1FBF" w14:textId="779F7D55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186</w:t>
            </w:r>
          </w:p>
        </w:tc>
        <w:tc>
          <w:tcPr>
            <w:tcW w:w="1410" w:type="dxa"/>
            <w:vAlign w:val="bottom"/>
          </w:tcPr>
          <w:p w14:paraId="16C484E1" w14:textId="015D91E3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</w:t>
            </w:r>
          </w:p>
        </w:tc>
        <w:tc>
          <w:tcPr>
            <w:tcW w:w="1411" w:type="dxa"/>
            <w:vAlign w:val="bottom"/>
          </w:tcPr>
          <w:p w14:paraId="0C2A7638" w14:textId="5757B89A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22,</w:t>
            </w:r>
            <w:r w:rsidR="004F06DB" w:rsidRPr="00987819">
              <w:t>868</w:t>
            </w:r>
          </w:p>
        </w:tc>
        <w:tc>
          <w:tcPr>
            <w:tcW w:w="1411" w:type="dxa"/>
            <w:vAlign w:val="bottom"/>
          </w:tcPr>
          <w:p w14:paraId="54060AF3" w14:textId="68BAA1DB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1,551</w:t>
            </w:r>
          </w:p>
        </w:tc>
        <w:tc>
          <w:tcPr>
            <w:tcW w:w="1411" w:type="dxa"/>
            <w:vAlign w:val="bottom"/>
          </w:tcPr>
          <w:p w14:paraId="303D3DED" w14:textId="7FE8118A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1,551</w:t>
            </w:r>
          </w:p>
        </w:tc>
      </w:tr>
      <w:tr w:rsidR="00C454E7" w:rsidRPr="00987819" w14:paraId="449F2A70" w14:textId="77777777" w:rsidTr="00C454E7">
        <w:tc>
          <w:tcPr>
            <w:tcW w:w="4962" w:type="dxa"/>
          </w:tcPr>
          <w:p w14:paraId="3F86BB33" w14:textId="77777777" w:rsidR="00C454E7" w:rsidRPr="00987819" w:rsidRDefault="00C454E7" w:rsidP="00C454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10" w:type="dxa"/>
            <w:vAlign w:val="bottom"/>
          </w:tcPr>
          <w:p w14:paraId="2EC87409" w14:textId="3041C4C6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</w:t>
            </w:r>
            <w:r w:rsidR="004F06DB" w:rsidRPr="00987819">
              <w:t>12,290</w:t>
            </w:r>
            <w:r w:rsidRPr="00987819">
              <w:t>)</w:t>
            </w:r>
          </w:p>
        </w:tc>
        <w:tc>
          <w:tcPr>
            <w:tcW w:w="1411" w:type="dxa"/>
            <w:vAlign w:val="bottom"/>
          </w:tcPr>
          <w:p w14:paraId="5B18554F" w14:textId="23038FF0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</w:tcPr>
          <w:p w14:paraId="32D96C2C" w14:textId="51DED233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0" w:type="dxa"/>
            <w:vAlign w:val="bottom"/>
          </w:tcPr>
          <w:p w14:paraId="078AB07C" w14:textId="25CB679E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(91)</w:t>
            </w:r>
          </w:p>
        </w:tc>
        <w:tc>
          <w:tcPr>
            <w:tcW w:w="1411" w:type="dxa"/>
            <w:vAlign w:val="bottom"/>
          </w:tcPr>
          <w:p w14:paraId="6EA14A47" w14:textId="5CABE6A6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</w:t>
            </w:r>
            <w:r w:rsidR="004F06DB" w:rsidRPr="00987819">
              <w:t>2,381</w:t>
            </w:r>
            <w:r w:rsidRPr="00987819">
              <w:t>)</w:t>
            </w:r>
          </w:p>
        </w:tc>
        <w:tc>
          <w:tcPr>
            <w:tcW w:w="1411" w:type="dxa"/>
            <w:vAlign w:val="bottom"/>
          </w:tcPr>
          <w:p w14:paraId="3CAB7FB4" w14:textId="5AE04192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411" w:type="dxa"/>
            <w:vAlign w:val="bottom"/>
          </w:tcPr>
          <w:p w14:paraId="5F972624" w14:textId="04F5DC50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</w:tr>
      <w:tr w:rsidR="00C454E7" w:rsidRPr="00987819" w14:paraId="7C241CF0" w14:textId="77777777" w:rsidTr="00C454E7">
        <w:tc>
          <w:tcPr>
            <w:tcW w:w="4962" w:type="dxa"/>
          </w:tcPr>
          <w:p w14:paraId="292BF217" w14:textId="77777777" w:rsidR="00C454E7" w:rsidRPr="00987819" w:rsidRDefault="00C454E7" w:rsidP="00C454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10" w:type="dxa"/>
            <w:vAlign w:val="bottom"/>
          </w:tcPr>
          <w:p w14:paraId="15F3294F" w14:textId="5201E85E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</w:t>
            </w:r>
            <w:r w:rsidR="004F06DB" w:rsidRPr="00987819">
              <w:t>32,118</w:t>
            </w:r>
            <w:r w:rsidRPr="00987819">
              <w:t>)</w:t>
            </w:r>
          </w:p>
        </w:tc>
        <w:tc>
          <w:tcPr>
            <w:tcW w:w="1411" w:type="dxa"/>
            <w:vAlign w:val="bottom"/>
          </w:tcPr>
          <w:p w14:paraId="2C848415" w14:textId="74235908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(126)</w:t>
            </w:r>
          </w:p>
        </w:tc>
        <w:tc>
          <w:tcPr>
            <w:tcW w:w="1411" w:type="dxa"/>
          </w:tcPr>
          <w:p w14:paraId="598B484A" w14:textId="2AFA5C55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(21)</w:t>
            </w:r>
          </w:p>
        </w:tc>
        <w:tc>
          <w:tcPr>
            <w:tcW w:w="1410" w:type="dxa"/>
            <w:vAlign w:val="bottom"/>
          </w:tcPr>
          <w:p w14:paraId="123477B4" w14:textId="798E6CA4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(191)</w:t>
            </w:r>
          </w:p>
        </w:tc>
        <w:tc>
          <w:tcPr>
            <w:tcW w:w="1411" w:type="dxa"/>
            <w:vAlign w:val="bottom"/>
          </w:tcPr>
          <w:p w14:paraId="01E0F80E" w14:textId="14BEE1F2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(3</w:t>
            </w:r>
            <w:r w:rsidR="004F06DB" w:rsidRPr="00987819">
              <w:t>2,456</w:t>
            </w:r>
            <w:r w:rsidRPr="00987819">
              <w:t>)</w:t>
            </w:r>
          </w:p>
        </w:tc>
        <w:tc>
          <w:tcPr>
            <w:tcW w:w="1411" w:type="dxa"/>
            <w:vAlign w:val="bottom"/>
          </w:tcPr>
          <w:p w14:paraId="2E98E563" w14:textId="085DEE04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(4,035)</w:t>
            </w:r>
          </w:p>
        </w:tc>
        <w:tc>
          <w:tcPr>
            <w:tcW w:w="1411" w:type="dxa"/>
            <w:vAlign w:val="bottom"/>
          </w:tcPr>
          <w:p w14:paraId="6114F5BC" w14:textId="6711A23B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(4,035)</w:t>
            </w:r>
          </w:p>
        </w:tc>
      </w:tr>
      <w:tr w:rsidR="00C454E7" w:rsidRPr="00987819" w14:paraId="63B663A5" w14:textId="77777777" w:rsidTr="00C454E7">
        <w:tc>
          <w:tcPr>
            <w:tcW w:w="4962" w:type="dxa"/>
          </w:tcPr>
          <w:p w14:paraId="107715C2" w14:textId="77777777" w:rsidR="00C454E7" w:rsidRPr="00987819" w:rsidRDefault="00C454E7" w:rsidP="00C454E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410" w:type="dxa"/>
            <w:vAlign w:val="bottom"/>
          </w:tcPr>
          <w:p w14:paraId="438A5C9D" w14:textId="0B4D73A1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4F06DB" w:rsidRPr="00987819">
              <w:rPr>
                <w:b/>
                <w:bCs/>
              </w:rPr>
              <w:t>12,712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2E0FC229" w14:textId="2AACB5D6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288</w:t>
            </w:r>
          </w:p>
        </w:tc>
        <w:tc>
          <w:tcPr>
            <w:tcW w:w="1411" w:type="dxa"/>
          </w:tcPr>
          <w:p w14:paraId="5BBBFA58" w14:textId="5BE052B8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330</w:t>
            </w:r>
          </w:p>
        </w:tc>
        <w:tc>
          <w:tcPr>
            <w:tcW w:w="1410" w:type="dxa"/>
            <w:vAlign w:val="bottom"/>
          </w:tcPr>
          <w:p w14:paraId="4C48A262" w14:textId="5A23D09F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(128)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98A6EFB" w14:textId="602540AF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4F06DB" w:rsidRPr="00987819">
              <w:rPr>
                <w:b/>
                <w:bCs/>
              </w:rPr>
              <w:t>12,222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6ED063CE" w14:textId="5FED1C14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(621)</w:t>
            </w:r>
          </w:p>
        </w:tc>
        <w:tc>
          <w:tcPr>
            <w:tcW w:w="1411" w:type="dxa"/>
            <w:vAlign w:val="bottom"/>
          </w:tcPr>
          <w:p w14:paraId="319CB41C" w14:textId="2A89A1FA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(621)</w:t>
            </w:r>
          </w:p>
        </w:tc>
      </w:tr>
      <w:tr w:rsidR="00C454E7" w:rsidRPr="00987819" w14:paraId="084759E2" w14:textId="77777777" w:rsidTr="00C454E7">
        <w:tc>
          <w:tcPr>
            <w:tcW w:w="4962" w:type="dxa"/>
          </w:tcPr>
          <w:p w14:paraId="46393A5B" w14:textId="77777777" w:rsidR="00C454E7" w:rsidRPr="00987819" w:rsidRDefault="00C454E7" w:rsidP="00C454E7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10" w:type="dxa"/>
            <w:vAlign w:val="bottom"/>
          </w:tcPr>
          <w:p w14:paraId="1C808C0E" w14:textId="485E24C1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124</w:t>
            </w:r>
          </w:p>
        </w:tc>
        <w:tc>
          <w:tcPr>
            <w:tcW w:w="1411" w:type="dxa"/>
            <w:vAlign w:val="bottom"/>
          </w:tcPr>
          <w:p w14:paraId="0A89AF9C" w14:textId="3EC89CB2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</w:tcPr>
          <w:p w14:paraId="248AEC99" w14:textId="47D23B2E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0" w:type="dxa"/>
            <w:vAlign w:val="bottom"/>
          </w:tcPr>
          <w:p w14:paraId="4EA717A8" w14:textId="511F20E8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B437978" w14:textId="613581BB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124</w:t>
            </w:r>
          </w:p>
        </w:tc>
        <w:tc>
          <w:tcPr>
            <w:tcW w:w="1411" w:type="dxa"/>
            <w:vAlign w:val="bottom"/>
          </w:tcPr>
          <w:p w14:paraId="6697F0F2" w14:textId="113DDC2D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  <w:vAlign w:val="bottom"/>
          </w:tcPr>
          <w:p w14:paraId="10AAECB3" w14:textId="3E3A998F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</w:tr>
      <w:tr w:rsidR="00C454E7" w:rsidRPr="00987819" w14:paraId="1EBCCB00" w14:textId="77777777" w:rsidTr="00C454E7">
        <w:tc>
          <w:tcPr>
            <w:tcW w:w="4962" w:type="dxa"/>
          </w:tcPr>
          <w:p w14:paraId="0204913D" w14:textId="50BF6961" w:rsidR="00C454E7" w:rsidRPr="00987819" w:rsidRDefault="00C454E7" w:rsidP="00C454E7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10" w:type="dxa"/>
            <w:vAlign w:val="bottom"/>
          </w:tcPr>
          <w:p w14:paraId="0444708F" w14:textId="79DD1C62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3,185</w:t>
            </w:r>
          </w:p>
        </w:tc>
        <w:tc>
          <w:tcPr>
            <w:tcW w:w="1411" w:type="dxa"/>
            <w:vAlign w:val="bottom"/>
          </w:tcPr>
          <w:p w14:paraId="509ED58C" w14:textId="31303D38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411" w:type="dxa"/>
          </w:tcPr>
          <w:p w14:paraId="1982F41A" w14:textId="67352CF3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0" w:type="dxa"/>
            <w:vAlign w:val="bottom"/>
          </w:tcPr>
          <w:p w14:paraId="790A50B9" w14:textId="323E42EB" w:rsidR="00C454E7" w:rsidRPr="00987819" w:rsidRDefault="004F06DB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BC7D134" w14:textId="37414ED9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3,185</w:t>
            </w:r>
          </w:p>
        </w:tc>
        <w:tc>
          <w:tcPr>
            <w:tcW w:w="1411" w:type="dxa"/>
            <w:vAlign w:val="bottom"/>
          </w:tcPr>
          <w:p w14:paraId="5BB18571" w14:textId="471D5EE6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3,185</w:t>
            </w:r>
          </w:p>
        </w:tc>
        <w:tc>
          <w:tcPr>
            <w:tcW w:w="1411" w:type="dxa"/>
            <w:vAlign w:val="bottom"/>
          </w:tcPr>
          <w:p w14:paraId="294031A2" w14:textId="17640B75" w:rsidR="00C454E7" w:rsidRPr="00987819" w:rsidRDefault="00C454E7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3,185</w:t>
            </w:r>
          </w:p>
        </w:tc>
      </w:tr>
      <w:tr w:rsidR="00C454E7" w:rsidRPr="00987819" w14:paraId="0FF9D198" w14:textId="77777777" w:rsidTr="00C454E7">
        <w:tc>
          <w:tcPr>
            <w:tcW w:w="4962" w:type="dxa"/>
          </w:tcPr>
          <w:p w14:paraId="4BC48CDA" w14:textId="63EE0271" w:rsidR="00C454E7" w:rsidRPr="00987819" w:rsidRDefault="00C454E7" w:rsidP="00C454E7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10" w:type="dxa"/>
            <w:vAlign w:val="bottom"/>
          </w:tcPr>
          <w:p w14:paraId="4E5C5678" w14:textId="05F11232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(2,153)</w:t>
            </w:r>
          </w:p>
        </w:tc>
        <w:tc>
          <w:tcPr>
            <w:tcW w:w="1411" w:type="dxa"/>
            <w:vAlign w:val="bottom"/>
          </w:tcPr>
          <w:p w14:paraId="476E1A2D" w14:textId="22A95E0B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</w:tcPr>
          <w:p w14:paraId="2B12EC02" w14:textId="7E0A4CED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0" w:type="dxa"/>
            <w:vAlign w:val="bottom"/>
          </w:tcPr>
          <w:p w14:paraId="1F2CFC30" w14:textId="1999F4A9" w:rsidR="00C454E7" w:rsidRPr="00987819" w:rsidRDefault="004F06DB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BD38705" w14:textId="0215D4CA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(2,153)</w:t>
            </w:r>
          </w:p>
        </w:tc>
        <w:tc>
          <w:tcPr>
            <w:tcW w:w="1411" w:type="dxa"/>
            <w:vAlign w:val="bottom"/>
          </w:tcPr>
          <w:p w14:paraId="1CEF8C88" w14:textId="2A4DF244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(2,153)</w:t>
            </w:r>
          </w:p>
        </w:tc>
        <w:tc>
          <w:tcPr>
            <w:tcW w:w="1411" w:type="dxa"/>
            <w:vAlign w:val="bottom"/>
          </w:tcPr>
          <w:p w14:paraId="6753ABFC" w14:textId="63C05CA4" w:rsidR="00C454E7" w:rsidRPr="00987819" w:rsidRDefault="00C454E7" w:rsidP="00C454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(2,153)</w:t>
            </w:r>
          </w:p>
        </w:tc>
      </w:tr>
      <w:tr w:rsidR="00C454E7" w:rsidRPr="00987819" w14:paraId="740FC48C" w14:textId="77777777" w:rsidTr="00C454E7">
        <w:trPr>
          <w:trHeight w:val="434"/>
        </w:trPr>
        <w:tc>
          <w:tcPr>
            <w:tcW w:w="4962" w:type="dxa"/>
          </w:tcPr>
          <w:p w14:paraId="7DEA6F09" w14:textId="77777777" w:rsidR="00C454E7" w:rsidRPr="00987819" w:rsidRDefault="00C454E7" w:rsidP="00C454E7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10" w:type="dxa"/>
            <w:vAlign w:val="bottom"/>
          </w:tcPr>
          <w:p w14:paraId="25B29CAA" w14:textId="41779107" w:rsidR="00C454E7" w:rsidRPr="00987819" w:rsidRDefault="00C454E7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4F06DB" w:rsidRPr="00987819">
              <w:rPr>
                <w:b/>
                <w:bCs/>
              </w:rPr>
              <w:t>11,556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5030EAEA" w14:textId="0977BEC9" w:rsidR="00C454E7" w:rsidRPr="00987819" w:rsidRDefault="004F06DB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288</w:t>
            </w:r>
          </w:p>
        </w:tc>
        <w:tc>
          <w:tcPr>
            <w:tcW w:w="1411" w:type="dxa"/>
          </w:tcPr>
          <w:p w14:paraId="40CA04AB" w14:textId="432E5ECE" w:rsidR="00C454E7" w:rsidRPr="00987819" w:rsidRDefault="004F06DB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330</w:t>
            </w:r>
          </w:p>
        </w:tc>
        <w:tc>
          <w:tcPr>
            <w:tcW w:w="1410" w:type="dxa"/>
            <w:vAlign w:val="bottom"/>
          </w:tcPr>
          <w:p w14:paraId="453E072E" w14:textId="615A866B" w:rsidR="00C454E7" w:rsidRPr="00987819" w:rsidRDefault="00A15FBE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(128)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7A649B2" w14:textId="0683AC32" w:rsidR="00C454E7" w:rsidRPr="00987819" w:rsidRDefault="00C454E7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4F06DB" w:rsidRPr="00987819">
              <w:rPr>
                <w:b/>
                <w:bCs/>
              </w:rPr>
              <w:t>11,066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416637A3" w14:textId="6D28B035" w:rsidR="00C454E7" w:rsidRPr="00987819" w:rsidRDefault="00C454E7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411</w:t>
            </w:r>
          </w:p>
        </w:tc>
        <w:tc>
          <w:tcPr>
            <w:tcW w:w="1411" w:type="dxa"/>
            <w:vAlign w:val="bottom"/>
          </w:tcPr>
          <w:p w14:paraId="57B273C2" w14:textId="40C03428" w:rsidR="00C454E7" w:rsidRPr="00987819" w:rsidRDefault="00C454E7" w:rsidP="00C454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411</w:t>
            </w:r>
          </w:p>
        </w:tc>
      </w:tr>
    </w:tbl>
    <w:p w14:paraId="43E57A8D" w14:textId="77777777" w:rsidR="00833140" w:rsidRPr="00987819" w:rsidRDefault="00833140" w:rsidP="00533528"/>
    <w:p w14:paraId="5AF32B3F" w14:textId="77777777" w:rsidR="00F95476" w:rsidRPr="00987819" w:rsidRDefault="00F95476" w:rsidP="00533528">
      <w:pPr>
        <w:rPr>
          <w:cs/>
        </w:rPr>
      </w:pPr>
    </w:p>
    <w:p w14:paraId="72C9D3EE" w14:textId="77777777" w:rsidR="00430A0E" w:rsidRPr="00987819" w:rsidRDefault="00430A0E" w:rsidP="00533528"/>
    <w:p w14:paraId="0EE5555B" w14:textId="77777777" w:rsidR="000C7EE0" w:rsidRPr="00987819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B5F7AFC" w14:textId="77777777" w:rsidR="000C7EE0" w:rsidRPr="00987819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1B9512" w14:textId="454035DF" w:rsidR="00F0121F" w:rsidRPr="00987819" w:rsidRDefault="00F0121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987819">
        <w:rPr>
          <w:cs/>
        </w:rPr>
        <w:br w:type="page"/>
      </w:r>
    </w:p>
    <w:p w14:paraId="7915F7BB" w14:textId="77777777" w:rsidR="00F0121F" w:rsidRPr="00987819" w:rsidRDefault="00F0121F" w:rsidP="00533528"/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1171"/>
        <w:gridCol w:w="1171"/>
        <w:gridCol w:w="1171"/>
        <w:gridCol w:w="1171"/>
        <w:gridCol w:w="1171"/>
        <w:gridCol w:w="1171"/>
        <w:gridCol w:w="1171"/>
      </w:tblGrid>
      <w:tr w:rsidR="00F95476" w:rsidRPr="00987819" w14:paraId="3A94A696" w14:textId="77777777" w:rsidTr="00F95476">
        <w:trPr>
          <w:trHeight w:val="73"/>
        </w:trPr>
        <w:tc>
          <w:tcPr>
            <w:tcW w:w="4950" w:type="dxa"/>
          </w:tcPr>
          <w:p w14:paraId="6109AA2E" w14:textId="77777777" w:rsidR="00F95476" w:rsidRPr="00987819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4" w:type="dxa"/>
            <w:gridSpan w:val="5"/>
            <w:vAlign w:val="center"/>
          </w:tcPr>
          <w:p w14:paraId="2B6F7F2D" w14:textId="7D3F66AF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3513" w:type="dxa"/>
            <w:gridSpan w:val="3"/>
            <w:vAlign w:val="center"/>
          </w:tcPr>
          <w:p w14:paraId="05F8F326" w14:textId="1EF44A50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95476" w:rsidRPr="00987819" w14:paraId="31327C6F" w14:textId="77777777" w:rsidTr="00F95476">
        <w:tc>
          <w:tcPr>
            <w:tcW w:w="4950" w:type="dxa"/>
          </w:tcPr>
          <w:p w14:paraId="3274A76E" w14:textId="77777777" w:rsidR="00F95476" w:rsidRPr="0098781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31F6829C" w14:textId="27B59E17" w:rsidR="00F95476" w:rsidRPr="00987819" w:rsidRDefault="00E7100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95476"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5476"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F95476"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987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7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center"/>
          </w:tcPr>
          <w:p w14:paraId="58FD7A47" w14:textId="68410BF6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171" w:type="dxa"/>
            <w:vAlign w:val="center"/>
          </w:tcPr>
          <w:p w14:paraId="2274CAF7" w14:textId="77777777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เงินเยน</w:t>
            </w:r>
          </w:p>
          <w:p w14:paraId="0F48ED4F" w14:textId="759B1D19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ญี่ปุ่น</w:t>
            </w:r>
          </w:p>
        </w:tc>
        <w:tc>
          <w:tcPr>
            <w:tcW w:w="1171" w:type="dxa"/>
            <w:vAlign w:val="center"/>
          </w:tcPr>
          <w:p w14:paraId="7BC4984F" w14:textId="5AB85133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171" w:type="dxa"/>
            <w:vAlign w:val="center"/>
          </w:tcPr>
          <w:p w14:paraId="6C0FFAF3" w14:textId="77777777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4013F9C6" w14:textId="3C1B2BEC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อื่น ๆ</w:t>
            </w:r>
          </w:p>
        </w:tc>
        <w:tc>
          <w:tcPr>
            <w:tcW w:w="1171" w:type="dxa"/>
            <w:vAlign w:val="center"/>
          </w:tcPr>
          <w:p w14:paraId="7970C915" w14:textId="77777777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5961EA22" w14:textId="76DF2E5A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รวม</w:t>
            </w:r>
          </w:p>
        </w:tc>
        <w:tc>
          <w:tcPr>
            <w:tcW w:w="1171" w:type="dxa"/>
            <w:vAlign w:val="center"/>
          </w:tcPr>
          <w:p w14:paraId="1C6005F3" w14:textId="4AF5403A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171" w:type="dxa"/>
            <w:vAlign w:val="center"/>
          </w:tcPr>
          <w:p w14:paraId="3DADC344" w14:textId="77777777" w:rsidR="00F95476" w:rsidRPr="0098781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2E1976" w14:textId="4E28EB82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เงินยูโร</w:t>
            </w:r>
          </w:p>
        </w:tc>
        <w:tc>
          <w:tcPr>
            <w:tcW w:w="1171" w:type="dxa"/>
            <w:vAlign w:val="center"/>
          </w:tcPr>
          <w:p w14:paraId="12DFB1F8" w14:textId="77777777" w:rsidR="00F95476" w:rsidRPr="0098781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10ED3" w14:textId="2ABB4578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987819">
              <w:rPr>
                <w:rFonts w:hint="cs"/>
                <w:cs/>
              </w:rPr>
              <w:t>รวม</w:t>
            </w:r>
          </w:p>
        </w:tc>
      </w:tr>
      <w:tr w:rsidR="00F95476" w:rsidRPr="00987819" w14:paraId="280D77C2" w14:textId="77777777" w:rsidTr="00F95476">
        <w:tc>
          <w:tcPr>
            <w:tcW w:w="4950" w:type="dxa"/>
          </w:tcPr>
          <w:p w14:paraId="09ED3FDC" w14:textId="77777777" w:rsidR="00F95476" w:rsidRPr="00987819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4" w:type="dxa"/>
            <w:gridSpan w:val="5"/>
            <w:vAlign w:val="center"/>
          </w:tcPr>
          <w:p w14:paraId="004F591E" w14:textId="086EE02D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7819">
              <w:rPr>
                <w:rFonts w:asciiTheme="majorBidi" w:hAnsiTheme="majorBidi" w:cstheme="majorBidi"/>
                <w:i/>
                <w:iCs/>
              </w:rPr>
              <w:t>(</w:t>
            </w:r>
            <w:r w:rsidRPr="0098781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9878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3513" w:type="dxa"/>
            <w:gridSpan w:val="3"/>
            <w:vAlign w:val="center"/>
          </w:tcPr>
          <w:p w14:paraId="375DE456" w14:textId="6CE091FE" w:rsidR="00F95476" w:rsidRPr="0098781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  <w:i/>
                <w:iCs/>
              </w:rPr>
              <w:t>(</w:t>
            </w:r>
            <w:r w:rsidRPr="0098781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98781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B3061" w:rsidRPr="00987819" w14:paraId="11DB3BC8" w14:textId="77777777" w:rsidTr="00F33C5E">
        <w:tc>
          <w:tcPr>
            <w:tcW w:w="4950" w:type="dxa"/>
          </w:tcPr>
          <w:p w14:paraId="1FA2FE87" w14:textId="77777777" w:rsidR="00AB3061" w:rsidRPr="0098781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B0B454D" w14:textId="4FFE8AD4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6,999</w:t>
            </w:r>
          </w:p>
        </w:tc>
        <w:tc>
          <w:tcPr>
            <w:tcW w:w="1171" w:type="dxa"/>
            <w:vAlign w:val="bottom"/>
          </w:tcPr>
          <w:p w14:paraId="0A6E8706" w14:textId="4A2EC7C2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</w:t>
            </w:r>
          </w:p>
        </w:tc>
        <w:tc>
          <w:tcPr>
            <w:tcW w:w="1171" w:type="dxa"/>
            <w:vAlign w:val="bottom"/>
          </w:tcPr>
          <w:p w14:paraId="4D3EA1CF" w14:textId="19621731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3,544</w:t>
            </w:r>
          </w:p>
        </w:tc>
        <w:tc>
          <w:tcPr>
            <w:tcW w:w="1171" w:type="dxa"/>
            <w:vAlign w:val="bottom"/>
          </w:tcPr>
          <w:p w14:paraId="795A7486" w14:textId="62D2D69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129</w:t>
            </w:r>
          </w:p>
        </w:tc>
        <w:tc>
          <w:tcPr>
            <w:tcW w:w="1171" w:type="dxa"/>
            <w:vAlign w:val="bottom"/>
          </w:tcPr>
          <w:p w14:paraId="76D2579D" w14:textId="4BD9133F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10,673</w:t>
            </w:r>
          </w:p>
        </w:tc>
        <w:tc>
          <w:tcPr>
            <w:tcW w:w="1171" w:type="dxa"/>
            <w:vAlign w:val="bottom"/>
          </w:tcPr>
          <w:p w14:paraId="7E7824EE" w14:textId="5263AD12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2,629</w:t>
            </w:r>
          </w:p>
        </w:tc>
        <w:tc>
          <w:tcPr>
            <w:tcW w:w="1171" w:type="dxa"/>
            <w:vAlign w:val="bottom"/>
          </w:tcPr>
          <w:p w14:paraId="740874D5" w14:textId="54F37C8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622DCB40" w14:textId="5E24933F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2,629</w:t>
            </w:r>
          </w:p>
        </w:tc>
      </w:tr>
      <w:tr w:rsidR="00AB3061" w:rsidRPr="00987819" w14:paraId="73127ED0" w14:textId="77777777" w:rsidTr="00F33C5E">
        <w:tc>
          <w:tcPr>
            <w:tcW w:w="4950" w:type="dxa"/>
          </w:tcPr>
          <w:p w14:paraId="22911FDB" w14:textId="608F24F1" w:rsidR="00AB3061" w:rsidRPr="0098781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47FD0E0" w14:textId="406F2A54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17,625</w:t>
            </w:r>
          </w:p>
        </w:tc>
        <w:tc>
          <w:tcPr>
            <w:tcW w:w="1171" w:type="dxa"/>
            <w:vAlign w:val="bottom"/>
          </w:tcPr>
          <w:p w14:paraId="267D03AF" w14:textId="3611C37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2503100A" w14:textId="145B4A40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54</w:t>
            </w:r>
          </w:p>
        </w:tc>
        <w:tc>
          <w:tcPr>
            <w:tcW w:w="1171" w:type="dxa"/>
            <w:vAlign w:val="bottom"/>
          </w:tcPr>
          <w:p w14:paraId="7AD1280D" w14:textId="38809B32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124</w:t>
            </w:r>
          </w:p>
        </w:tc>
        <w:tc>
          <w:tcPr>
            <w:tcW w:w="1171" w:type="dxa"/>
            <w:vAlign w:val="bottom"/>
          </w:tcPr>
          <w:p w14:paraId="018B23B5" w14:textId="6BEF3744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17,803</w:t>
            </w:r>
          </w:p>
        </w:tc>
        <w:tc>
          <w:tcPr>
            <w:tcW w:w="1171" w:type="dxa"/>
            <w:vAlign w:val="bottom"/>
          </w:tcPr>
          <w:p w14:paraId="51E58296" w14:textId="5D980EE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34</w:t>
            </w:r>
          </w:p>
        </w:tc>
        <w:tc>
          <w:tcPr>
            <w:tcW w:w="1171" w:type="dxa"/>
            <w:vAlign w:val="bottom"/>
          </w:tcPr>
          <w:p w14:paraId="08CBC265" w14:textId="2D80CDE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rPr>
                <w:rFonts w:hint="cs"/>
                <w:cs/>
              </w:rPr>
              <w:t>1</w:t>
            </w:r>
          </w:p>
        </w:tc>
        <w:tc>
          <w:tcPr>
            <w:tcW w:w="1171" w:type="dxa"/>
            <w:vAlign w:val="bottom"/>
          </w:tcPr>
          <w:p w14:paraId="6CCF984C" w14:textId="419C269A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35</w:t>
            </w:r>
          </w:p>
        </w:tc>
      </w:tr>
      <w:tr w:rsidR="00AB3061" w:rsidRPr="00987819" w14:paraId="022B9EA3" w14:textId="77777777" w:rsidTr="00F33C5E">
        <w:tc>
          <w:tcPr>
            <w:tcW w:w="4950" w:type="dxa"/>
          </w:tcPr>
          <w:p w14:paraId="2797DE49" w14:textId="667D8176" w:rsidR="00AB3061" w:rsidRPr="0098781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8375F94" w14:textId="42A2C912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(7,564)</w:t>
            </w:r>
          </w:p>
        </w:tc>
        <w:tc>
          <w:tcPr>
            <w:tcW w:w="1171" w:type="dxa"/>
            <w:vAlign w:val="bottom"/>
          </w:tcPr>
          <w:p w14:paraId="4F5A6810" w14:textId="3759156B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(1,606)</w:t>
            </w:r>
          </w:p>
        </w:tc>
        <w:tc>
          <w:tcPr>
            <w:tcW w:w="1171" w:type="dxa"/>
            <w:vAlign w:val="bottom"/>
          </w:tcPr>
          <w:p w14:paraId="5A570999" w14:textId="5CA8BDE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176BD5D9" w14:textId="4A8FBD8C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58181FFA" w14:textId="2765382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(9,170)</w:t>
            </w:r>
          </w:p>
        </w:tc>
        <w:tc>
          <w:tcPr>
            <w:tcW w:w="1171" w:type="dxa"/>
            <w:vAlign w:val="bottom"/>
          </w:tcPr>
          <w:p w14:paraId="308F9B27" w14:textId="72613BF0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56656883" w14:textId="1745618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rPr>
                <w:rFonts w:hint="cs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103FFF23" w14:textId="30AAA23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</w:tr>
      <w:tr w:rsidR="00AB3061" w:rsidRPr="00987819" w14:paraId="095BF145" w14:textId="77777777" w:rsidTr="00F33C5E">
        <w:tc>
          <w:tcPr>
            <w:tcW w:w="4950" w:type="dxa"/>
          </w:tcPr>
          <w:p w14:paraId="7EAC5304" w14:textId="131B0542" w:rsidR="00AB3061" w:rsidRPr="0098781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33F9AD8D" w14:textId="48CA27AC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(2</w:t>
            </w:r>
            <w:r w:rsidRPr="00987819">
              <w:rPr>
                <w:rFonts w:hint="cs"/>
                <w:cs/>
              </w:rPr>
              <w:t>5</w:t>
            </w:r>
            <w:r w:rsidRPr="00987819">
              <w:t>,</w:t>
            </w:r>
            <w:r w:rsidRPr="00987819">
              <w:rPr>
                <w:rFonts w:hint="cs"/>
                <w:cs/>
              </w:rPr>
              <w:t>595</w:t>
            </w:r>
            <w:r w:rsidRPr="00987819">
              <w:t>)</w:t>
            </w:r>
          </w:p>
        </w:tc>
        <w:tc>
          <w:tcPr>
            <w:tcW w:w="1171" w:type="dxa"/>
            <w:vAlign w:val="bottom"/>
          </w:tcPr>
          <w:p w14:paraId="0C83BFAF" w14:textId="32CC7C2B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(10)</w:t>
            </w:r>
          </w:p>
        </w:tc>
        <w:tc>
          <w:tcPr>
            <w:tcW w:w="1171" w:type="dxa"/>
            <w:vAlign w:val="bottom"/>
          </w:tcPr>
          <w:p w14:paraId="355D5EA9" w14:textId="71899CF4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(42)</w:t>
            </w:r>
          </w:p>
        </w:tc>
        <w:tc>
          <w:tcPr>
            <w:tcW w:w="1171" w:type="dxa"/>
            <w:vAlign w:val="bottom"/>
          </w:tcPr>
          <w:p w14:paraId="1C39F7F1" w14:textId="19A6FBBF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(119)</w:t>
            </w:r>
          </w:p>
        </w:tc>
        <w:tc>
          <w:tcPr>
            <w:tcW w:w="1171" w:type="dxa"/>
            <w:vAlign w:val="bottom"/>
          </w:tcPr>
          <w:p w14:paraId="5A055B2D" w14:textId="4D8458E9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(25,766)</w:t>
            </w:r>
          </w:p>
        </w:tc>
        <w:tc>
          <w:tcPr>
            <w:tcW w:w="1171" w:type="dxa"/>
            <w:vAlign w:val="bottom"/>
          </w:tcPr>
          <w:p w14:paraId="1A87A8C3" w14:textId="427113C2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(8,094)</w:t>
            </w:r>
          </w:p>
        </w:tc>
        <w:tc>
          <w:tcPr>
            <w:tcW w:w="1171" w:type="dxa"/>
            <w:vAlign w:val="bottom"/>
          </w:tcPr>
          <w:p w14:paraId="16B4A08E" w14:textId="070FE168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61620B64" w14:textId="4A6907EA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(8,094)</w:t>
            </w:r>
          </w:p>
        </w:tc>
      </w:tr>
      <w:tr w:rsidR="00AB3061" w:rsidRPr="00987819" w14:paraId="4DAFBAA8" w14:textId="77777777" w:rsidTr="00F33C5E">
        <w:tc>
          <w:tcPr>
            <w:tcW w:w="4950" w:type="dxa"/>
          </w:tcPr>
          <w:p w14:paraId="274393CC" w14:textId="6E2A6B23" w:rsidR="00AB3061" w:rsidRPr="0098781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vAlign w:val="bottom"/>
          </w:tcPr>
          <w:p w14:paraId="6689C7A2" w14:textId="4E63FC5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(8,535)</w:t>
            </w:r>
          </w:p>
        </w:tc>
        <w:tc>
          <w:tcPr>
            <w:tcW w:w="1171" w:type="dxa"/>
            <w:vAlign w:val="bottom"/>
          </w:tcPr>
          <w:p w14:paraId="4EBC797A" w14:textId="34D6FD1A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(1,615)</w:t>
            </w:r>
          </w:p>
        </w:tc>
        <w:tc>
          <w:tcPr>
            <w:tcW w:w="1171" w:type="dxa"/>
            <w:vAlign w:val="bottom"/>
          </w:tcPr>
          <w:p w14:paraId="2F8D1F2E" w14:textId="2E88055F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3,556</w:t>
            </w:r>
          </w:p>
        </w:tc>
        <w:tc>
          <w:tcPr>
            <w:tcW w:w="1171" w:type="dxa"/>
            <w:vAlign w:val="bottom"/>
          </w:tcPr>
          <w:p w14:paraId="7B6B1AA8" w14:textId="55DD74F7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134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53F1E3BA" w14:textId="5B4110C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(6,460)</w:t>
            </w:r>
          </w:p>
        </w:tc>
        <w:tc>
          <w:tcPr>
            <w:tcW w:w="1171" w:type="dxa"/>
            <w:vAlign w:val="bottom"/>
          </w:tcPr>
          <w:p w14:paraId="01BA435F" w14:textId="4B039433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(5,431)</w:t>
            </w:r>
          </w:p>
        </w:tc>
        <w:tc>
          <w:tcPr>
            <w:tcW w:w="1171" w:type="dxa"/>
            <w:vAlign w:val="bottom"/>
          </w:tcPr>
          <w:p w14:paraId="0FB4E553" w14:textId="63593567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</w:t>
            </w:r>
          </w:p>
        </w:tc>
        <w:tc>
          <w:tcPr>
            <w:tcW w:w="1171" w:type="dxa"/>
            <w:vAlign w:val="bottom"/>
          </w:tcPr>
          <w:p w14:paraId="61B73D18" w14:textId="11757F99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(5,430)</w:t>
            </w:r>
          </w:p>
        </w:tc>
      </w:tr>
      <w:tr w:rsidR="00AB3061" w:rsidRPr="00987819" w14:paraId="6B573EBA" w14:textId="77777777" w:rsidTr="003E28D8">
        <w:tc>
          <w:tcPr>
            <w:tcW w:w="4950" w:type="dxa"/>
          </w:tcPr>
          <w:p w14:paraId="69988FF4" w14:textId="77777777" w:rsidR="00AB3061" w:rsidRPr="0098781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CD76413" w14:textId="77777777" w:rsidR="00AB3061" w:rsidRPr="0098781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</w:rPr>
              <w:tab/>
            </w: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0E26FDFA" w14:textId="124D33EA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08EA27D5" w14:textId="00D217D0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180</w:t>
            </w:r>
          </w:p>
        </w:tc>
        <w:tc>
          <w:tcPr>
            <w:tcW w:w="1171" w:type="dxa"/>
            <w:vAlign w:val="bottom"/>
          </w:tcPr>
          <w:p w14:paraId="1A06B8D9" w14:textId="32A0539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00A9A108" w14:textId="75D8866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0EEE2597" w14:textId="279DAC7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180</w:t>
            </w:r>
          </w:p>
        </w:tc>
        <w:tc>
          <w:tcPr>
            <w:tcW w:w="1171" w:type="dxa"/>
            <w:vAlign w:val="bottom"/>
          </w:tcPr>
          <w:p w14:paraId="6124D3A4" w14:textId="75F5C49A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6BB114BC" w14:textId="7084373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5CD826D9" w14:textId="0F28A55E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</w:tr>
      <w:tr w:rsidR="00AB3061" w:rsidRPr="00987819" w14:paraId="5128A0A3" w14:textId="77777777" w:rsidTr="00F33C5E">
        <w:tc>
          <w:tcPr>
            <w:tcW w:w="4950" w:type="dxa"/>
          </w:tcPr>
          <w:p w14:paraId="0D0E54FE" w14:textId="77777777" w:rsidR="00AB3061" w:rsidRPr="00987819" w:rsidRDefault="00AB3061" w:rsidP="0053352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9DF4BA4" w14:textId="5F9182AD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122</w:t>
            </w:r>
          </w:p>
        </w:tc>
        <w:tc>
          <w:tcPr>
            <w:tcW w:w="1171" w:type="dxa"/>
            <w:vAlign w:val="bottom"/>
          </w:tcPr>
          <w:p w14:paraId="0665DBB3" w14:textId="30107822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0CAA2517" w14:textId="3C33C43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60808AF4" w14:textId="4C26D3F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765DACA2" w14:textId="4C93EB84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122</w:t>
            </w:r>
          </w:p>
        </w:tc>
        <w:tc>
          <w:tcPr>
            <w:tcW w:w="1171" w:type="dxa"/>
            <w:vAlign w:val="bottom"/>
          </w:tcPr>
          <w:p w14:paraId="02B4B56C" w14:textId="74AF186B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4A4D1CFA" w14:textId="7C48BEE6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69A0995E" w14:textId="0FB7ECC8" w:rsidR="00AB3061" w:rsidRPr="0098781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-</w:t>
            </w:r>
          </w:p>
        </w:tc>
      </w:tr>
      <w:tr w:rsidR="00AB3061" w:rsidRPr="00987819" w14:paraId="29647A55" w14:textId="77777777" w:rsidTr="00F33C5E">
        <w:tc>
          <w:tcPr>
            <w:tcW w:w="4950" w:type="dxa"/>
          </w:tcPr>
          <w:p w14:paraId="1EA776DE" w14:textId="77777777" w:rsidR="00AB3061" w:rsidRPr="00987819" w:rsidRDefault="00AB3061" w:rsidP="0053352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70" w:type="dxa"/>
            <w:vAlign w:val="bottom"/>
          </w:tcPr>
          <w:p w14:paraId="1987DA79" w14:textId="76D085F3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2,741</w:t>
            </w:r>
          </w:p>
        </w:tc>
        <w:tc>
          <w:tcPr>
            <w:tcW w:w="1171" w:type="dxa"/>
            <w:vAlign w:val="bottom"/>
          </w:tcPr>
          <w:p w14:paraId="0BD513CD" w14:textId="492B2A42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086549A9" w14:textId="51F65FA2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73E60F94" w14:textId="5D88D214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30C795FD" w14:textId="6BDB9057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2,741</w:t>
            </w:r>
          </w:p>
        </w:tc>
        <w:tc>
          <w:tcPr>
            <w:tcW w:w="1171" w:type="dxa"/>
            <w:vAlign w:val="bottom"/>
          </w:tcPr>
          <w:p w14:paraId="73D1CA39" w14:textId="05EF38CF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2,741</w:t>
            </w:r>
          </w:p>
        </w:tc>
        <w:tc>
          <w:tcPr>
            <w:tcW w:w="1171" w:type="dxa"/>
            <w:vAlign w:val="bottom"/>
          </w:tcPr>
          <w:p w14:paraId="1A596A07" w14:textId="45631240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987819">
              <w:t>-</w:t>
            </w:r>
          </w:p>
        </w:tc>
        <w:tc>
          <w:tcPr>
            <w:tcW w:w="1171" w:type="dxa"/>
            <w:vAlign w:val="bottom"/>
          </w:tcPr>
          <w:p w14:paraId="5247D934" w14:textId="51C60D69" w:rsidR="00AB3061" w:rsidRPr="0098781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987819">
              <w:t>2,741</w:t>
            </w:r>
          </w:p>
        </w:tc>
      </w:tr>
      <w:tr w:rsidR="00AB3061" w:rsidRPr="00987819" w14:paraId="76DE295B" w14:textId="77777777" w:rsidTr="00F33C5E">
        <w:trPr>
          <w:trHeight w:val="434"/>
        </w:trPr>
        <w:tc>
          <w:tcPr>
            <w:tcW w:w="4950" w:type="dxa"/>
          </w:tcPr>
          <w:p w14:paraId="0EB5CB93" w14:textId="77777777" w:rsidR="00AB3061" w:rsidRPr="00987819" w:rsidRDefault="00AB3061" w:rsidP="005335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vAlign w:val="bottom"/>
          </w:tcPr>
          <w:p w14:paraId="6F4F7ED2" w14:textId="4B064E69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243D60" w:rsidRPr="00987819">
              <w:rPr>
                <w:b/>
                <w:bCs/>
              </w:rPr>
              <w:t>5,672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171" w:type="dxa"/>
            <w:vAlign w:val="bottom"/>
          </w:tcPr>
          <w:p w14:paraId="57C135E0" w14:textId="5BDD0FE5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(1,435)</w:t>
            </w:r>
          </w:p>
        </w:tc>
        <w:tc>
          <w:tcPr>
            <w:tcW w:w="1171" w:type="dxa"/>
            <w:vAlign w:val="bottom"/>
          </w:tcPr>
          <w:p w14:paraId="2A3CA852" w14:textId="7A10ABC6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3,556</w:t>
            </w:r>
          </w:p>
        </w:tc>
        <w:tc>
          <w:tcPr>
            <w:tcW w:w="1171" w:type="dxa"/>
            <w:vAlign w:val="bottom"/>
          </w:tcPr>
          <w:p w14:paraId="350F2D4C" w14:textId="41C39EE4" w:rsidR="00AB3061" w:rsidRPr="00987819" w:rsidRDefault="00243D6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134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74121260" w14:textId="49440F5C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243D60" w:rsidRPr="00987819">
              <w:rPr>
                <w:b/>
                <w:bCs/>
              </w:rPr>
              <w:t>3,417)</w:t>
            </w:r>
          </w:p>
        </w:tc>
        <w:tc>
          <w:tcPr>
            <w:tcW w:w="1171" w:type="dxa"/>
            <w:vAlign w:val="bottom"/>
          </w:tcPr>
          <w:p w14:paraId="7457DCBD" w14:textId="513C31AF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(2,690)</w:t>
            </w:r>
          </w:p>
        </w:tc>
        <w:tc>
          <w:tcPr>
            <w:tcW w:w="1171" w:type="dxa"/>
            <w:vAlign w:val="bottom"/>
          </w:tcPr>
          <w:p w14:paraId="47273BC4" w14:textId="0D4AEE34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987819">
              <w:rPr>
                <w:b/>
                <w:bCs/>
              </w:rPr>
              <w:t>1</w:t>
            </w:r>
          </w:p>
        </w:tc>
        <w:tc>
          <w:tcPr>
            <w:tcW w:w="1171" w:type="dxa"/>
            <w:vAlign w:val="bottom"/>
          </w:tcPr>
          <w:p w14:paraId="69BC4634" w14:textId="50FF1DFB" w:rsidR="00AB3061" w:rsidRPr="0098781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987819">
              <w:rPr>
                <w:b/>
                <w:bCs/>
              </w:rPr>
              <w:t>(2,689)</w:t>
            </w:r>
          </w:p>
        </w:tc>
      </w:tr>
    </w:tbl>
    <w:p w14:paraId="42107C68" w14:textId="0D816FB6" w:rsidR="00027638" w:rsidRPr="0098781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04083D39" w14:textId="4B65C53B" w:rsidR="00027638" w:rsidRPr="0098781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987819">
        <w:rPr>
          <w:sz w:val="28"/>
          <w:szCs w:val="28"/>
          <w:cs/>
        </w:rPr>
        <w:tab/>
      </w:r>
    </w:p>
    <w:p w14:paraId="63B91664" w14:textId="4E9CE600" w:rsidR="00DF7445" w:rsidRPr="00987819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987819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sectPr w:rsidR="00DF7445" w:rsidRPr="00987819" w:rsidSect="00C21744">
          <w:head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987819" w:rsidRDefault="00F20DB7" w:rsidP="00533528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98781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p w14:paraId="2CCA8148" w14:textId="77777777" w:rsidR="00EC1ABA" w:rsidRPr="00987819" w:rsidRDefault="00EC1ABA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987819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98781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98781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98781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987819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98781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1D942878" w:rsidR="00027638" w:rsidRPr="00987819" w:rsidRDefault="00245EE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A7089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3" w:type="dxa"/>
          </w:tcPr>
          <w:p w14:paraId="1FA175B7" w14:textId="43F74B46" w:rsidR="00027638" w:rsidRPr="0098781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03C62C6F" w:rsidR="00027638" w:rsidRPr="00987819" w:rsidRDefault="00245EE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A7089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3" w:type="dxa"/>
          </w:tcPr>
          <w:p w14:paraId="43B80F54" w14:textId="7B317DD9" w:rsidR="00027638" w:rsidRPr="0098781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987819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98781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D2CAB0E" w:rsidR="00027638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39F1D8E" w14:textId="4522F636" w:rsidR="00027638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6A3DCE50" w14:textId="3B496BE5" w:rsidR="00027638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020CB52" w14:textId="30462508" w:rsidR="00027638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7638" w:rsidRPr="00987819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98781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98781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77FC" w:rsidRPr="00987819" w14:paraId="2CD57B22" w14:textId="77777777" w:rsidTr="00CC3C90">
        <w:tc>
          <w:tcPr>
            <w:tcW w:w="4140" w:type="dxa"/>
          </w:tcPr>
          <w:p w14:paraId="4078153F" w14:textId="19DBEE6C" w:rsidR="00A977FC" w:rsidRPr="00987819" w:rsidRDefault="00A977F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59D3EC40" w14:textId="77777777" w:rsidR="00A977FC" w:rsidRPr="0098781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1B2F57" w14:textId="77777777" w:rsidR="00A977FC" w:rsidRPr="0098781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7F3D925" w14:textId="77777777" w:rsidR="00A977FC" w:rsidRPr="0098781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DE57A7" w14:textId="77777777" w:rsidR="00A977FC" w:rsidRPr="0098781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A977FC" w:rsidRPr="00987819" w14:paraId="5C27F72B" w14:textId="77777777" w:rsidTr="00CC3C90">
        <w:tc>
          <w:tcPr>
            <w:tcW w:w="4140" w:type="dxa"/>
          </w:tcPr>
          <w:p w14:paraId="14E19C8C" w14:textId="70F7D7DF" w:rsidR="00A977FC" w:rsidRPr="00987819" w:rsidRDefault="00A977F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</w:tcPr>
          <w:p w14:paraId="2E3F6E7E" w14:textId="2A9B88C8" w:rsidR="00A977FC" w:rsidRPr="00987819" w:rsidRDefault="005D57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15,885</w:t>
            </w:r>
          </w:p>
        </w:tc>
        <w:tc>
          <w:tcPr>
            <w:tcW w:w="1283" w:type="dxa"/>
          </w:tcPr>
          <w:p w14:paraId="527EA420" w14:textId="4E893DBD" w:rsidR="00A977FC" w:rsidRPr="0098781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1,</w:t>
            </w:r>
            <w:r w:rsidR="00D54A5D" w:rsidRPr="00987819">
              <w:t>278</w:t>
            </w:r>
          </w:p>
        </w:tc>
        <w:tc>
          <w:tcPr>
            <w:tcW w:w="1282" w:type="dxa"/>
          </w:tcPr>
          <w:p w14:paraId="5F6B3CFC" w14:textId="15B56742" w:rsidR="00A977FC" w:rsidRPr="00987819" w:rsidRDefault="00BC7C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2,810</w:t>
            </w:r>
          </w:p>
        </w:tc>
        <w:tc>
          <w:tcPr>
            <w:tcW w:w="1283" w:type="dxa"/>
          </w:tcPr>
          <w:p w14:paraId="300F75D3" w14:textId="34497FB1" w:rsidR="00A977FC" w:rsidRPr="00987819" w:rsidRDefault="00F631A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510</w:t>
            </w:r>
          </w:p>
        </w:tc>
      </w:tr>
      <w:tr w:rsidR="00FE7661" w:rsidRPr="00987819" w14:paraId="33AA01A8" w14:textId="77777777" w:rsidTr="00CC3C90">
        <w:tc>
          <w:tcPr>
            <w:tcW w:w="4140" w:type="dxa"/>
          </w:tcPr>
          <w:p w14:paraId="04420C75" w14:textId="30E52F22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E4A431" w14:textId="349CCA59" w:rsidR="00FE7661" w:rsidRPr="00987819" w:rsidRDefault="008C14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</w:t>
            </w:r>
            <w:r w:rsidR="005D575C" w:rsidRPr="00987819">
              <w:rPr>
                <w:rFonts w:asciiTheme="majorBidi" w:hAnsiTheme="majorBidi" w:cstheme="majorBidi"/>
              </w:rPr>
              <w:t>89,474</w:t>
            </w:r>
            <w:r w:rsidRPr="009878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027BD4C8" w14:textId="34FFFB5B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(79,532)</w:t>
            </w:r>
          </w:p>
        </w:tc>
        <w:tc>
          <w:tcPr>
            <w:tcW w:w="1282" w:type="dxa"/>
          </w:tcPr>
          <w:p w14:paraId="639E9C33" w14:textId="1B10A2A6" w:rsidR="00FE7661" w:rsidRPr="00987819" w:rsidRDefault="00BC7C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(47,022)</w:t>
            </w:r>
          </w:p>
        </w:tc>
        <w:tc>
          <w:tcPr>
            <w:tcW w:w="1283" w:type="dxa"/>
          </w:tcPr>
          <w:p w14:paraId="56DB3C6D" w14:textId="5473DB72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87819">
              <w:t>(40,669)</w:t>
            </w:r>
          </w:p>
        </w:tc>
      </w:tr>
      <w:tr w:rsidR="00FE7661" w:rsidRPr="00987819" w14:paraId="456A590F" w14:textId="77777777" w:rsidTr="00CC3C90">
        <w:tc>
          <w:tcPr>
            <w:tcW w:w="4140" w:type="dxa"/>
          </w:tcPr>
          <w:p w14:paraId="1D1AC3C4" w14:textId="5228E7A9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E7661" w:rsidRPr="00987819" w14:paraId="59EF07A8" w14:textId="77777777" w:rsidTr="001E5112">
        <w:tc>
          <w:tcPr>
            <w:tcW w:w="4140" w:type="dxa"/>
          </w:tcPr>
          <w:p w14:paraId="1BE76A2B" w14:textId="064C1385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0BF644F2" w:rsidR="00FE7661" w:rsidRPr="00987819" w:rsidRDefault="008C14E7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(41,572)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0C06FE" w14:textId="393C1502" w:rsidR="00FE7661" w:rsidRPr="00987819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(44,656)</w:t>
            </w:r>
          </w:p>
        </w:tc>
        <w:tc>
          <w:tcPr>
            <w:tcW w:w="1282" w:type="dxa"/>
            <w:shd w:val="clear" w:color="auto" w:fill="auto"/>
          </w:tcPr>
          <w:p w14:paraId="5974F7E4" w14:textId="35D7E1D8" w:rsidR="00FE7661" w:rsidRPr="00987819" w:rsidRDefault="00BC7C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(11,629)</w:t>
            </w:r>
          </w:p>
        </w:tc>
        <w:tc>
          <w:tcPr>
            <w:tcW w:w="1283" w:type="dxa"/>
            <w:vAlign w:val="bottom"/>
          </w:tcPr>
          <w:p w14:paraId="7756D9D0" w14:textId="1942B08D" w:rsidR="00FE7661" w:rsidRPr="00987819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(12,556)</w:t>
            </w:r>
          </w:p>
        </w:tc>
      </w:tr>
      <w:tr w:rsidR="00FE7661" w:rsidRPr="00987819" w14:paraId="682F95C3" w14:textId="77777777" w:rsidTr="001E5112">
        <w:tc>
          <w:tcPr>
            <w:tcW w:w="4140" w:type="dxa"/>
          </w:tcPr>
          <w:p w14:paraId="602A7A83" w14:textId="4BD36899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4F1BD807" w:rsidR="00FE7661" w:rsidRPr="00987819" w:rsidRDefault="008C14E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(1</w:t>
            </w:r>
            <w:r w:rsidR="005D575C" w:rsidRPr="00987819">
              <w:rPr>
                <w:rFonts w:asciiTheme="majorBidi" w:hAnsiTheme="majorBidi" w:cstheme="majorBidi"/>
                <w:b/>
                <w:bCs/>
              </w:rPr>
              <w:t>15,161</w:t>
            </w:r>
            <w:r w:rsidRPr="0098781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E9D03D8" w14:textId="60AC2DB9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(12</w:t>
            </w:r>
            <w:r w:rsidR="00D56FB2" w:rsidRPr="00987819">
              <w:rPr>
                <w:b/>
                <w:bCs/>
              </w:rPr>
              <w:t>2</w:t>
            </w:r>
            <w:r w:rsidRPr="00987819">
              <w:rPr>
                <w:b/>
                <w:bCs/>
              </w:rPr>
              <w:t>,</w:t>
            </w:r>
            <w:r w:rsidR="00D56FB2" w:rsidRPr="00987819">
              <w:rPr>
                <w:b/>
                <w:bCs/>
              </w:rPr>
              <w:t>910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8A952D4" w14:textId="562FC1FD" w:rsidR="00FE7661" w:rsidRPr="00987819" w:rsidRDefault="00BC7C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(55,841)</w:t>
            </w:r>
          </w:p>
        </w:tc>
        <w:tc>
          <w:tcPr>
            <w:tcW w:w="1283" w:type="dxa"/>
            <w:vAlign w:val="bottom"/>
          </w:tcPr>
          <w:p w14:paraId="72DB754A" w14:textId="3D898E41" w:rsidR="00FE7661" w:rsidRPr="00987819" w:rsidRDefault="00FE76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987819">
              <w:rPr>
                <w:b/>
                <w:bCs/>
              </w:rPr>
              <w:t>(5</w:t>
            </w:r>
            <w:r w:rsidR="00F631A2" w:rsidRPr="00987819">
              <w:rPr>
                <w:b/>
                <w:bCs/>
              </w:rPr>
              <w:t>2,7</w:t>
            </w:r>
            <w:r w:rsidR="00D56FB2" w:rsidRPr="00987819">
              <w:rPr>
                <w:b/>
                <w:bCs/>
              </w:rPr>
              <w:t>1</w:t>
            </w:r>
            <w:r w:rsidRPr="00987819">
              <w:rPr>
                <w:b/>
                <w:bCs/>
              </w:rPr>
              <w:t>5)</w:t>
            </w:r>
          </w:p>
        </w:tc>
      </w:tr>
      <w:tr w:rsidR="00FE7661" w:rsidRPr="00987819" w14:paraId="20E6DBDB" w14:textId="77777777" w:rsidTr="00CC3C90">
        <w:tc>
          <w:tcPr>
            <w:tcW w:w="4140" w:type="dxa"/>
          </w:tcPr>
          <w:p w14:paraId="78E0158F" w14:textId="20B5D46F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5986223C" w:rsidR="00FE7661" w:rsidRPr="00987819" w:rsidRDefault="008C14E7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78702D73" w:rsidR="00FE7661" w:rsidRPr="00987819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537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0131F1E9" w:rsidR="00FE7661" w:rsidRPr="00987819" w:rsidRDefault="00BC7C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7195D20B" w:rsidR="00FE7661" w:rsidRPr="00987819" w:rsidRDefault="00FE76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-</w:t>
            </w:r>
          </w:p>
        </w:tc>
      </w:tr>
      <w:tr w:rsidR="00FE7661" w:rsidRPr="00987819" w14:paraId="063FEDB4" w14:textId="77777777" w:rsidTr="00CC3C90">
        <w:tc>
          <w:tcPr>
            <w:tcW w:w="4140" w:type="dxa"/>
          </w:tcPr>
          <w:p w14:paraId="538D2B90" w14:textId="54CFDC36" w:rsidR="00FE7661" w:rsidRPr="00987819" w:rsidRDefault="00FE766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6925BAEC" w:rsidR="00FE7661" w:rsidRPr="00987819" w:rsidRDefault="008C14E7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(</w:t>
            </w:r>
            <w:r w:rsidR="005D575C" w:rsidRPr="00987819">
              <w:rPr>
                <w:rFonts w:asciiTheme="majorBidi" w:hAnsiTheme="majorBidi" w:cstheme="majorBidi"/>
                <w:b/>
                <w:bCs/>
              </w:rPr>
              <w:t>115,008)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1B8DE5DE" w:rsidR="00FE7661" w:rsidRPr="00987819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b/>
                <w:bCs/>
              </w:rPr>
              <w:t>(12</w:t>
            </w:r>
            <w:r w:rsidR="00D56FB2" w:rsidRPr="00987819">
              <w:rPr>
                <w:b/>
                <w:bCs/>
              </w:rPr>
              <w:t>2</w:t>
            </w:r>
            <w:r w:rsidRPr="00987819">
              <w:rPr>
                <w:b/>
                <w:bCs/>
              </w:rPr>
              <w:t>,</w:t>
            </w:r>
            <w:r w:rsidR="00D56FB2" w:rsidRPr="00987819">
              <w:rPr>
                <w:b/>
                <w:bCs/>
              </w:rPr>
              <w:t>373</w:t>
            </w:r>
            <w:r w:rsidRPr="00987819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7F68EC77" w:rsidR="00FE7661" w:rsidRPr="00987819" w:rsidRDefault="00BC7C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(55,841)</w:t>
            </w:r>
          </w:p>
        </w:tc>
        <w:tc>
          <w:tcPr>
            <w:tcW w:w="1283" w:type="dxa"/>
            <w:vAlign w:val="bottom"/>
          </w:tcPr>
          <w:p w14:paraId="18797310" w14:textId="763CC3C4" w:rsidR="00FE7661" w:rsidRPr="00987819" w:rsidRDefault="00FE76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(</w:t>
            </w:r>
            <w:r w:rsidR="0001320D" w:rsidRPr="00987819">
              <w:rPr>
                <w:b/>
                <w:bCs/>
              </w:rPr>
              <w:t>5</w:t>
            </w:r>
            <w:r w:rsidR="00F631A2" w:rsidRPr="00987819">
              <w:rPr>
                <w:b/>
                <w:bCs/>
              </w:rPr>
              <w:t>2</w:t>
            </w:r>
            <w:r w:rsidR="0001320D" w:rsidRPr="00987819">
              <w:rPr>
                <w:b/>
                <w:bCs/>
              </w:rPr>
              <w:t>,</w:t>
            </w:r>
            <w:r w:rsidR="00F631A2" w:rsidRPr="00987819">
              <w:rPr>
                <w:b/>
                <w:bCs/>
              </w:rPr>
              <w:t>7</w:t>
            </w:r>
            <w:r w:rsidR="0001320D" w:rsidRPr="00987819">
              <w:rPr>
                <w:b/>
                <w:bCs/>
              </w:rPr>
              <w:t>15</w:t>
            </w:r>
            <w:r w:rsidRPr="00987819">
              <w:rPr>
                <w:b/>
                <w:bCs/>
              </w:rPr>
              <w:t>)</w:t>
            </w:r>
          </w:p>
        </w:tc>
      </w:tr>
    </w:tbl>
    <w:p w14:paraId="573E69A4" w14:textId="77777777" w:rsidR="00946D34" w:rsidRPr="00987819" w:rsidRDefault="00946D34" w:rsidP="00533528">
      <w:pPr>
        <w:rPr>
          <w:rFonts w:asciiTheme="majorBidi" w:hAnsiTheme="majorBidi" w:cstheme="majorBidi"/>
          <w:cs/>
        </w:rPr>
      </w:pPr>
    </w:p>
    <w:p w14:paraId="2F260F24" w14:textId="03525B0D" w:rsidR="00223349" w:rsidRPr="00987819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987819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987819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98781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98781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98781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987819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55727DB8" w:rsidR="006C5CF0" w:rsidRPr="00987819" w:rsidRDefault="00E821D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DDC"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7089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5A46D8CB" w:rsidR="006C5CF0" w:rsidRPr="0098781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047A03E9" w:rsidR="006C5CF0" w:rsidRPr="00987819" w:rsidRDefault="00E821D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DDC"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7089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7304B985" w:rsidR="006C5CF0" w:rsidRPr="0098781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987819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12111CC1" w:rsidR="006C5CF0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F0D659D" w14:textId="4BF4EDA9" w:rsidR="006C5CF0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00005F7" w14:textId="5AF47D2A" w:rsidR="006C5CF0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BF1849D" w14:textId="6B0BE76D" w:rsidR="006C5CF0" w:rsidRPr="0098781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5CF0" w:rsidRPr="00987819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98781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987819" w14:paraId="05E7425D" w14:textId="77777777" w:rsidTr="00823AF1">
        <w:tc>
          <w:tcPr>
            <w:tcW w:w="4050" w:type="dxa"/>
          </w:tcPr>
          <w:p w14:paraId="70B113DE" w14:textId="77777777" w:rsidR="006C5CF0" w:rsidRPr="0098781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98781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987819" w14:paraId="5F653017" w14:textId="77777777" w:rsidTr="004E3076">
        <w:tc>
          <w:tcPr>
            <w:tcW w:w="4050" w:type="dxa"/>
          </w:tcPr>
          <w:p w14:paraId="13E99180" w14:textId="764E3BE3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49BAEEBC" w:rsidR="0069287F" w:rsidRPr="00987819" w:rsidRDefault="004C37F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</w:t>
            </w:r>
            <w:r w:rsidR="00885869" w:rsidRPr="00987819">
              <w:rPr>
                <w:rFonts w:asciiTheme="majorBidi" w:hAnsiTheme="majorBidi" w:cstheme="majorBidi"/>
              </w:rPr>
              <w:t>1,191</w:t>
            </w:r>
          </w:p>
        </w:tc>
        <w:tc>
          <w:tcPr>
            <w:tcW w:w="1283" w:type="dxa"/>
            <w:shd w:val="clear" w:color="auto" w:fill="auto"/>
          </w:tcPr>
          <w:p w14:paraId="74298CA4" w14:textId="543056BD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17,36</w:t>
            </w:r>
            <w:r w:rsidRPr="00987819">
              <w:rPr>
                <w:rFonts w:hint="cs"/>
                <w:cs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79057613" w14:textId="40EAA991" w:rsidR="0069287F" w:rsidRPr="00987819" w:rsidRDefault="00BC7C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283" w:type="dxa"/>
          </w:tcPr>
          <w:p w14:paraId="618FA977" w14:textId="22E341F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640</w:t>
            </w:r>
          </w:p>
        </w:tc>
      </w:tr>
      <w:tr w:rsidR="0069287F" w:rsidRPr="00987819" w14:paraId="3A79B774" w14:textId="77777777" w:rsidTr="004E3076">
        <w:tc>
          <w:tcPr>
            <w:tcW w:w="4050" w:type="dxa"/>
          </w:tcPr>
          <w:p w14:paraId="4DA3706C" w14:textId="3ECFA18C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121CC417" w14:textId="24BAFB4F" w:rsidR="0069287F" w:rsidRPr="00987819" w:rsidRDefault="004C37F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749B6C8F" w14:textId="5D7C779C" w:rsidR="0069287F" w:rsidRPr="00987819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rPr>
                <w:rFonts w:hint="cs"/>
                <w:cs/>
              </w:rPr>
              <w:t>1</w:t>
            </w:r>
            <w:r w:rsidRPr="00987819">
              <w:t>5</w:t>
            </w:r>
          </w:p>
        </w:tc>
        <w:tc>
          <w:tcPr>
            <w:tcW w:w="1282" w:type="dxa"/>
            <w:shd w:val="clear" w:color="auto" w:fill="auto"/>
          </w:tcPr>
          <w:p w14:paraId="09A0B1B9" w14:textId="0577F8FF" w:rsidR="0069287F" w:rsidRPr="00987819" w:rsidRDefault="00BC7C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03666884" w:rsidR="0069287F" w:rsidRPr="00987819" w:rsidRDefault="006928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-</w:t>
            </w:r>
          </w:p>
        </w:tc>
      </w:tr>
      <w:tr w:rsidR="0069287F" w:rsidRPr="00987819" w14:paraId="32AB57C5" w14:textId="77777777" w:rsidTr="004E3076">
        <w:tc>
          <w:tcPr>
            <w:tcW w:w="4050" w:type="dxa"/>
          </w:tcPr>
          <w:p w14:paraId="47F2D7D8" w14:textId="77777777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766AD331" w:rsidR="0069287F" w:rsidRPr="00987819" w:rsidRDefault="004C37F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2</w:t>
            </w:r>
            <w:r w:rsidR="00885869" w:rsidRPr="00987819">
              <w:rPr>
                <w:rFonts w:asciiTheme="majorBidi" w:hAnsiTheme="majorBidi" w:cstheme="majorBidi"/>
                <w:b/>
                <w:bCs/>
              </w:rPr>
              <w:t>1</w:t>
            </w:r>
            <w:r w:rsidRPr="00987819">
              <w:rPr>
                <w:rFonts w:asciiTheme="majorBidi" w:hAnsiTheme="majorBidi" w:cstheme="majorBidi"/>
                <w:b/>
                <w:bCs/>
              </w:rPr>
              <w:t>,</w:t>
            </w:r>
            <w:r w:rsidR="00885869" w:rsidRPr="00987819">
              <w:rPr>
                <w:rFonts w:asciiTheme="majorBidi" w:hAnsiTheme="majorBidi" w:cstheme="majorBidi"/>
                <w:b/>
                <w:bCs/>
              </w:rPr>
              <w:t>192</w:t>
            </w:r>
          </w:p>
        </w:tc>
        <w:tc>
          <w:tcPr>
            <w:tcW w:w="1283" w:type="dxa"/>
            <w:shd w:val="clear" w:color="auto" w:fill="auto"/>
          </w:tcPr>
          <w:p w14:paraId="5F27DBC9" w14:textId="6EC70E3D" w:rsidR="0069287F" w:rsidRPr="00987819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17,</w:t>
            </w:r>
            <w:r w:rsidRPr="00987819">
              <w:rPr>
                <w:rFonts w:hint="cs"/>
                <w:b/>
                <w:bCs/>
                <w:cs/>
              </w:rPr>
              <w:t>380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6D2A09C2" w:rsidR="0069287F" w:rsidRPr="00987819" w:rsidRDefault="00BC7C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312</w:t>
            </w:r>
          </w:p>
        </w:tc>
        <w:tc>
          <w:tcPr>
            <w:tcW w:w="1283" w:type="dxa"/>
            <w:vAlign w:val="bottom"/>
          </w:tcPr>
          <w:p w14:paraId="644E80AD" w14:textId="266CE3DC" w:rsidR="0069287F" w:rsidRPr="00987819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640</w:t>
            </w:r>
          </w:p>
        </w:tc>
      </w:tr>
      <w:tr w:rsidR="0069287F" w:rsidRPr="00987819" w14:paraId="5179CCBE" w14:textId="77777777" w:rsidTr="00EE70EB">
        <w:tc>
          <w:tcPr>
            <w:tcW w:w="4050" w:type="dxa"/>
          </w:tcPr>
          <w:p w14:paraId="7253021F" w14:textId="1839FEC1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987819" w14:paraId="4A3E216C" w14:textId="77777777" w:rsidTr="00E23505">
        <w:tc>
          <w:tcPr>
            <w:tcW w:w="4050" w:type="dxa"/>
          </w:tcPr>
          <w:p w14:paraId="53335A95" w14:textId="77777777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987819" w14:paraId="77F4BF2C" w14:textId="77777777" w:rsidTr="00EE70EB">
        <w:tc>
          <w:tcPr>
            <w:tcW w:w="4050" w:type="dxa"/>
          </w:tcPr>
          <w:p w14:paraId="4C9519A1" w14:textId="77777777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0F2FA482" w:rsidR="0069287F" w:rsidRPr="00987819" w:rsidRDefault="004C37F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2,036</w:t>
            </w:r>
          </w:p>
        </w:tc>
        <w:tc>
          <w:tcPr>
            <w:tcW w:w="1283" w:type="dxa"/>
            <w:shd w:val="clear" w:color="auto" w:fill="auto"/>
          </w:tcPr>
          <w:p w14:paraId="51494E41" w14:textId="19B3FADA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1,980</w:t>
            </w:r>
          </w:p>
        </w:tc>
        <w:tc>
          <w:tcPr>
            <w:tcW w:w="1282" w:type="dxa"/>
            <w:shd w:val="clear" w:color="auto" w:fill="auto"/>
          </w:tcPr>
          <w:p w14:paraId="044BF6E6" w14:textId="2999EFCF" w:rsidR="0069287F" w:rsidRPr="00987819" w:rsidRDefault="00BC7C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283" w:type="dxa"/>
          </w:tcPr>
          <w:p w14:paraId="714B7C84" w14:textId="30245DF7" w:rsidR="0069287F" w:rsidRPr="0098781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t>126</w:t>
            </w:r>
          </w:p>
        </w:tc>
      </w:tr>
      <w:tr w:rsidR="0069287F" w:rsidRPr="00987819" w14:paraId="7B21F5A9" w14:textId="77777777" w:rsidTr="00EE70EB">
        <w:tc>
          <w:tcPr>
            <w:tcW w:w="4050" w:type="dxa"/>
          </w:tcPr>
          <w:p w14:paraId="44EA51C0" w14:textId="3C7165D6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19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  <w:shd w:val="clear" w:color="auto" w:fill="auto"/>
          </w:tcPr>
          <w:p w14:paraId="6C4F077E" w14:textId="46FD4578" w:rsidR="0069287F" w:rsidRPr="00987819" w:rsidRDefault="004C37F3" w:rsidP="00B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2,942</w:t>
            </w:r>
          </w:p>
        </w:tc>
        <w:tc>
          <w:tcPr>
            <w:tcW w:w="1283" w:type="dxa"/>
            <w:shd w:val="clear" w:color="auto" w:fill="auto"/>
          </w:tcPr>
          <w:p w14:paraId="2EDF5753" w14:textId="28AB2A01" w:rsidR="0069287F" w:rsidRPr="00987819" w:rsidRDefault="0069287F" w:rsidP="00B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1,581</w:t>
            </w:r>
          </w:p>
        </w:tc>
        <w:tc>
          <w:tcPr>
            <w:tcW w:w="1282" w:type="dxa"/>
            <w:shd w:val="clear" w:color="auto" w:fill="auto"/>
          </w:tcPr>
          <w:p w14:paraId="4925CA04" w14:textId="6A66991E" w:rsidR="0069287F" w:rsidRPr="00987819" w:rsidRDefault="00BC7C7F" w:rsidP="00B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2,942</w:t>
            </w:r>
          </w:p>
        </w:tc>
        <w:tc>
          <w:tcPr>
            <w:tcW w:w="1283" w:type="dxa"/>
          </w:tcPr>
          <w:p w14:paraId="49C3E481" w14:textId="7E35A9B7" w:rsidR="0069287F" w:rsidRPr="00987819" w:rsidRDefault="0069287F" w:rsidP="00B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1,269</w:t>
            </w:r>
          </w:p>
        </w:tc>
      </w:tr>
      <w:tr w:rsidR="00BC7C7F" w:rsidRPr="00987819" w14:paraId="0509AFEA" w14:textId="77777777" w:rsidTr="00EE70EB">
        <w:tc>
          <w:tcPr>
            <w:tcW w:w="4050" w:type="dxa"/>
          </w:tcPr>
          <w:p w14:paraId="315F8F71" w14:textId="39E2786E" w:rsidR="00BC7C7F" w:rsidRPr="00987819" w:rsidRDefault="00BC7C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8C1D36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</w:t>
            </w:r>
            <w:r w:rsidR="00194359" w:rsidRPr="00987819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่ค้า</w:t>
            </w:r>
          </w:p>
        </w:tc>
        <w:tc>
          <w:tcPr>
            <w:tcW w:w="1282" w:type="dxa"/>
            <w:shd w:val="clear" w:color="auto" w:fill="auto"/>
          </w:tcPr>
          <w:p w14:paraId="3A0EA9D5" w14:textId="12C11D1B" w:rsidR="00BC7C7F" w:rsidRPr="00987819" w:rsidRDefault="00D044C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2,842</w:t>
            </w:r>
          </w:p>
        </w:tc>
        <w:tc>
          <w:tcPr>
            <w:tcW w:w="1283" w:type="dxa"/>
            <w:shd w:val="clear" w:color="auto" w:fill="auto"/>
          </w:tcPr>
          <w:p w14:paraId="5F962AAA" w14:textId="4732133D" w:rsidR="00BC7C7F" w:rsidRPr="00987819" w:rsidRDefault="00492E7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t>-</w:t>
            </w:r>
          </w:p>
        </w:tc>
        <w:tc>
          <w:tcPr>
            <w:tcW w:w="1282" w:type="dxa"/>
            <w:shd w:val="clear" w:color="auto" w:fill="auto"/>
          </w:tcPr>
          <w:p w14:paraId="1EEFB73E" w14:textId="4738D893" w:rsidR="00BC7C7F" w:rsidRPr="00987819" w:rsidRDefault="00D044C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87819">
              <w:rPr>
                <w:rFonts w:asciiTheme="majorBidi" w:hAnsiTheme="majorBidi" w:cstheme="majorBidi"/>
              </w:rPr>
              <w:t>2,842</w:t>
            </w:r>
          </w:p>
        </w:tc>
        <w:tc>
          <w:tcPr>
            <w:tcW w:w="1283" w:type="dxa"/>
          </w:tcPr>
          <w:p w14:paraId="6D55862F" w14:textId="4007FB4F" w:rsidR="00BC7C7F" w:rsidRPr="00987819" w:rsidRDefault="00BC7C7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87819">
              <w:rPr>
                <w:rFonts w:hint="cs"/>
                <w:cs/>
              </w:rPr>
              <w:t>-</w:t>
            </w:r>
          </w:p>
        </w:tc>
      </w:tr>
      <w:tr w:rsidR="0069287F" w:rsidRPr="00987819" w14:paraId="18392F2F" w14:textId="77777777" w:rsidTr="00EE70EB">
        <w:tc>
          <w:tcPr>
            <w:tcW w:w="4050" w:type="dxa"/>
          </w:tcPr>
          <w:p w14:paraId="0356F87E" w14:textId="77777777" w:rsidR="0069287F" w:rsidRPr="0098781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779FBFB9" w:rsidR="0069287F" w:rsidRPr="00987819" w:rsidRDefault="00D044C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7,820</w:t>
            </w:r>
          </w:p>
        </w:tc>
        <w:tc>
          <w:tcPr>
            <w:tcW w:w="1283" w:type="dxa"/>
            <w:shd w:val="clear" w:color="auto" w:fill="auto"/>
          </w:tcPr>
          <w:p w14:paraId="037E315F" w14:textId="7D05EFA6" w:rsidR="0069287F" w:rsidRPr="00987819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87819">
              <w:rPr>
                <w:b/>
                <w:bCs/>
              </w:rPr>
              <w:t>3,561</w:t>
            </w:r>
          </w:p>
        </w:tc>
        <w:tc>
          <w:tcPr>
            <w:tcW w:w="1282" w:type="dxa"/>
            <w:shd w:val="clear" w:color="auto" w:fill="auto"/>
          </w:tcPr>
          <w:p w14:paraId="1B38C622" w14:textId="74A0370D" w:rsidR="0069287F" w:rsidRPr="00987819" w:rsidRDefault="00D044C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rFonts w:asciiTheme="majorBidi" w:hAnsiTheme="majorBidi" w:cstheme="majorBidi"/>
                <w:b/>
                <w:bCs/>
              </w:rPr>
              <w:t>5,861</w:t>
            </w:r>
          </w:p>
        </w:tc>
        <w:tc>
          <w:tcPr>
            <w:tcW w:w="1283" w:type="dxa"/>
          </w:tcPr>
          <w:p w14:paraId="6C15B7CD" w14:textId="42697EEA" w:rsidR="0069287F" w:rsidRPr="00987819" w:rsidRDefault="0069287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7819">
              <w:rPr>
                <w:b/>
                <w:bCs/>
              </w:rPr>
              <w:t>1,395</w:t>
            </w:r>
          </w:p>
        </w:tc>
      </w:tr>
    </w:tbl>
    <w:p w14:paraId="4B55699B" w14:textId="77777777" w:rsidR="00B2404A" w:rsidRPr="00987819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26C144EA" w14:textId="77777777" w:rsidR="00B2404A" w:rsidRPr="00987819" w:rsidRDefault="00B2404A" w:rsidP="00B2404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7D842C" w14:textId="46C15382" w:rsidR="00B2404A" w:rsidRPr="00987819" w:rsidRDefault="00B2404A" w:rsidP="00B2404A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8781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9.1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ในปี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แขวงบางจาก เขตพระโขนง กรุงเทพมหานคร โดยบริษัทถูกเรียกให้รื้อถอนอาคารและคืนทรัพย์สิน 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หากคืนไม่ได้ ให้ชดใช้เป็นเงินจำนวน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5,000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อนึ่ง เมื่อปี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2538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ดังกล่าว และในปี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ได้ถูกน้ำกัดเซาะกลายเป็น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แม่น้ำเจ้าพระยาไปหมดแล้ว การฟ้องคดีนี้เป็นการนำโฉนดที่ดิน </w:t>
      </w:r>
      <w:r w:rsidRPr="00987819">
        <w:rPr>
          <w:rFonts w:asciiTheme="majorBidi" w:hAnsiTheme="majorBidi" w:cstheme="majorBidi"/>
          <w:spacing w:val="-2"/>
          <w:sz w:val="30"/>
          <w:szCs w:val="30"/>
          <w:lang w:bidi="th-TH"/>
        </w:rPr>
        <w:t>2465</w:t>
      </w:r>
      <w:r w:rsidRPr="0098781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คดี </w:t>
      </w:r>
      <w:r w:rsidRPr="0098781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และเมื่อวันที่ </w:t>
      </w:r>
      <w:r w:rsidRPr="0098781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28 </w:t>
      </w:r>
      <w:r w:rsidRPr="0098781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ธันวาคม </w:t>
      </w:r>
      <w:r w:rsidRPr="0098781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2565 </w:t>
      </w:r>
      <w:r w:rsidRPr="0098781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ศาลชั้นต้นได้มีคำพิพากษาให้ยกฟ้องของโจทก์เนื่องจากรับฟังข้อเท็จจริงตามคำพิพ</w:t>
      </w:r>
      <w:r w:rsidRPr="00987819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าก</w:t>
      </w:r>
      <w:r w:rsidRPr="0098781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ษาศาลฎีกาในคดีก่อนว่าที่ดินโฉนด </w:t>
      </w:r>
      <w:r w:rsidRPr="0098781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2465 </w:t>
      </w:r>
      <w:r w:rsidRPr="0098781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ถูกน้ำกัดเซาะกลายเป็นแม่น้ำและตกเป็นสา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ธารณสมบัติของแผ่นดินไปหมดแล้ว ทั้งนี้โจทก์ได้ยื่นอุทธรณ์เม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ื่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อวันท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ี่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และบริษัทได้ยื่นคำแก้อุทธรณ์แล้วเมื่อวันที่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19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Pr="0098781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คดีอยู่ในระหว่างการพิจารณาของศาลอุทธรณ์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โดยบริษัทเชื่อว่าผลทางคดีจะไม่เกิดผลกระทบแก่บริษัท 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78456E" w:rsidRPr="0098781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78456E" w:rsidRPr="00987819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บริษัทจึงไม่ได้บันทึกหนี้สินที่อาจเกิดขึ้นจากคดีดังกล่าว</w:t>
      </w:r>
    </w:p>
    <w:p w14:paraId="6D446A8B" w14:textId="77777777" w:rsidR="00B2404A" w:rsidRPr="00987819" w:rsidRDefault="00B2404A" w:rsidP="00B2404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4B8392C" w14:textId="24E02168" w:rsidR="00B2404A" w:rsidRPr="00987819" w:rsidRDefault="00B2404A" w:rsidP="00B2404A">
      <w:pPr>
        <w:pStyle w:val="block"/>
        <w:spacing w:after="0" w:line="240" w:lineRule="auto"/>
        <w:ind w:right="-7" w:hanging="567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98781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9.2 </w:t>
      </w:r>
      <w:r w:rsidRPr="00987819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อ้างว่าบริษัทและบริษัทย่อยผิดสัญญาการลงทุนดังกล่าว เรียกร้องให้บริษัทและบริษัทย่อยชดใช้เงินจำนวนประมาณ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23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ข้อเรียกร้องอยู่ในกระบวนการอนุญาโตตุลาการแล้ว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</w:rPr>
        <w:t>โดยเ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มื่</w:t>
      </w:r>
      <w:r w:rsidRPr="00987819">
        <w:rPr>
          <w:rFonts w:asciiTheme="majorBidi" w:hAnsiTheme="majorBidi" w:cstheme="majorBidi"/>
          <w:sz w:val="30"/>
          <w:szCs w:val="30"/>
          <w:cs/>
        </w:rPr>
        <w:t>อวัน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Pr="00987819">
        <w:rPr>
          <w:rFonts w:asciiTheme="majorBidi" w:hAnsiTheme="majorBidi" w:cstheme="majorBidi"/>
          <w:sz w:val="30"/>
          <w:szCs w:val="30"/>
          <w:lang w:bidi="th-TH"/>
        </w:rPr>
        <w:t xml:space="preserve"> 2566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บริษัทและบริษัทย่อยได้</w:t>
      </w:r>
      <w:r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>ยื่</w:t>
      </w:r>
      <w:r w:rsidRPr="00987819">
        <w:rPr>
          <w:rFonts w:asciiTheme="majorBidi" w:hAnsiTheme="majorBidi" w:cstheme="majorBidi"/>
          <w:sz w:val="30"/>
          <w:szCs w:val="30"/>
          <w:cs/>
        </w:rPr>
        <w:t xml:space="preserve">นคำคัดค้านเสนอต่อคณะอนุญาโตตุลาการแล้ว 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78456E" w:rsidRPr="0098781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78456E" w:rsidRPr="00987819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78456E" w:rsidRPr="009878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987819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บริษัทและบริษัทย่อยไม่ได้บันทึกหนี้สินหรือผลกระทบอื่นที่อาจ</w:t>
      </w:r>
      <w:r w:rsidRPr="00987819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เกิดขึ้นจากข้อพิพาทดังกล่าว</w:t>
      </w:r>
    </w:p>
    <w:p w14:paraId="5A7655BA" w14:textId="77777777" w:rsidR="00B2404A" w:rsidRPr="00987819" w:rsidRDefault="00B2404A" w:rsidP="00B2404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A20989B" w14:textId="7923B92F" w:rsidR="00FF4D1A" w:rsidRPr="00987819" w:rsidRDefault="00FF4D1A" w:rsidP="00FF4D1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3" w:name="_Hlk150157314"/>
      <w:r w:rsidRPr="0098781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13"/>
      <w:r w:rsidRPr="0098781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0360EE22" w14:textId="77777777" w:rsidR="00207F70" w:rsidRPr="00987819" w:rsidRDefault="00207F70" w:rsidP="006131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942EE47" w14:textId="77777777" w:rsidR="00207F70" w:rsidRPr="00987819" w:rsidRDefault="00207F70" w:rsidP="00207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987819">
        <w:rPr>
          <w:rFonts w:asciiTheme="majorBidi" w:hAnsiTheme="majorBidi" w:cstheme="majorBidi" w:hint="cs"/>
          <w:i/>
          <w:iCs/>
          <w:cs/>
        </w:rPr>
        <w:t>เงินกู้ยืมและหุ้นกู้</w:t>
      </w:r>
    </w:p>
    <w:p w14:paraId="67BBD343" w14:textId="77777777" w:rsidR="00207F70" w:rsidRPr="00987819" w:rsidRDefault="00207F70" w:rsidP="006131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BA49765" w14:textId="3BCA5D88" w:rsidR="00207F70" w:rsidRPr="00987819" w:rsidRDefault="004F610C" w:rsidP="00207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987819">
        <w:rPr>
          <w:rFonts w:asciiTheme="majorBidi" w:hAnsiTheme="majorBidi" w:cstheme="majorBidi" w:hint="cs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 xml:space="preserve">26 </w:t>
      </w:r>
      <w:r w:rsidR="00207F70" w:rsidRPr="00987819">
        <w:rPr>
          <w:rFonts w:asciiTheme="majorBidi" w:hAnsiTheme="majorBidi" w:hint="cs"/>
          <w:cs/>
        </w:rPr>
        <w:t xml:space="preserve">กรกฏาคม </w:t>
      </w:r>
      <w:r w:rsidR="00043BC7" w:rsidRPr="00987819">
        <w:rPr>
          <w:rFonts w:asciiTheme="majorBidi" w:hAnsiTheme="majorBidi"/>
        </w:rPr>
        <w:t>2567</w:t>
      </w:r>
      <w:r w:rsidR="00207F70" w:rsidRPr="00987819">
        <w:rPr>
          <w:rFonts w:asciiTheme="majorBidi" w:hAnsiTheme="majorBidi" w:hint="cs"/>
          <w:cs/>
        </w:rPr>
        <w:t xml:space="preserve"> บริษัทได้ทำสัญญากู้ยืมประเภทไม่มีหลักประกันกับสถาบันการเงินแห่งหนึ่งโดยมีวงเงิ</w:t>
      </w:r>
      <w:r w:rsidR="003005E7" w:rsidRPr="00987819">
        <w:rPr>
          <w:rFonts w:asciiTheme="majorBidi" w:hAnsiTheme="majorBidi" w:hint="cs"/>
          <w:cs/>
        </w:rPr>
        <w:t xml:space="preserve">น </w:t>
      </w:r>
      <w:r w:rsidR="00207F70" w:rsidRPr="00987819">
        <w:rPr>
          <w:rFonts w:asciiTheme="majorBidi" w:hAnsiTheme="majorBidi" w:hint="cs"/>
          <w:cs/>
        </w:rPr>
        <w:t>1</w:t>
      </w:r>
      <w:r w:rsidR="00207F70" w:rsidRPr="00987819">
        <w:rPr>
          <w:rFonts w:asciiTheme="majorBidi" w:hAnsiTheme="majorBidi"/>
        </w:rPr>
        <w:t>,300 </w:t>
      </w:r>
      <w:r w:rsidR="00207F70" w:rsidRPr="00987819">
        <w:rPr>
          <w:rFonts w:asciiTheme="majorBidi" w:hAnsiTheme="majorBidi" w:hint="cs"/>
          <w:cs/>
        </w:rPr>
        <w:t xml:space="preserve">ล้านบาท โดยอ้างอิงอัตราดอกเบี้ย </w:t>
      </w:r>
      <w:r w:rsidR="00207F70" w:rsidRPr="00987819">
        <w:rPr>
          <w:rFonts w:asciiTheme="majorBidi" w:hAnsiTheme="majorBidi" w:cstheme="majorBidi"/>
        </w:rPr>
        <w:t>Thai Overnight Repurchase Rate</w:t>
      </w:r>
      <w:r w:rsidR="00207F70" w:rsidRPr="00987819">
        <w:rPr>
          <w:rFonts w:asciiTheme="majorBidi" w:hAnsiTheme="majorBidi" w:hint="cs"/>
          <w:cs/>
        </w:rPr>
        <w:t xml:space="preserve"> </w:t>
      </w:r>
      <w:r w:rsidR="00207F70" w:rsidRPr="00987819">
        <w:rPr>
          <w:rFonts w:asciiTheme="majorBidi" w:hAnsiTheme="majorBidi"/>
        </w:rPr>
        <w:t xml:space="preserve">(THOR) </w:t>
      </w:r>
      <w:r w:rsidR="00207F70" w:rsidRPr="00987819">
        <w:rPr>
          <w:rFonts w:asciiTheme="majorBidi" w:hAnsiTheme="majorBidi" w:hint="cs"/>
          <w:cs/>
        </w:rPr>
        <w:t xml:space="preserve">บวกส่วนเพิ่มต่อปี อายุ </w:t>
      </w:r>
      <w:r w:rsidR="00043BC7" w:rsidRPr="00987819">
        <w:rPr>
          <w:rFonts w:asciiTheme="majorBidi" w:hAnsiTheme="majorBidi"/>
        </w:rPr>
        <w:t>3</w:t>
      </w:r>
      <w:r w:rsidR="00207F70" w:rsidRPr="00987819">
        <w:rPr>
          <w:rFonts w:asciiTheme="majorBidi" w:hAnsiTheme="majorBidi" w:hint="cs"/>
          <w:cs/>
        </w:rPr>
        <w:t xml:space="preserve"> ปี</w:t>
      </w:r>
      <w:r w:rsidR="00B2404A" w:rsidRPr="00987819">
        <w:rPr>
          <w:rFonts w:asciiTheme="majorBidi" w:hAnsiTheme="majorBidi" w:hint="cs"/>
          <w:cs/>
        </w:rPr>
        <w:t xml:space="preserve"> </w:t>
      </w:r>
      <w:r w:rsidR="00207F70" w:rsidRPr="00987819">
        <w:rPr>
          <w:rFonts w:asciiTheme="majorBidi" w:hAnsiTheme="majorBidi" w:hint="cs"/>
          <w:cs/>
        </w:rPr>
        <w:t xml:space="preserve">โดยกำหนดชำระคืนเงินต้นเป็นรายไตรมาสนับจากวันเบิกเงินกู้ครั้งแรก ทั้งนี้บริษัทยังไม่ได้มีการเบิกเงินกู้ยืมดังกล่าว </w:t>
      </w:r>
    </w:p>
    <w:p w14:paraId="40104E25" w14:textId="77777777" w:rsidR="004C4F19" w:rsidRPr="00987819" w:rsidRDefault="004C4F19" w:rsidP="006131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3869212" w14:textId="7713BAE6" w:rsidR="004C4F19" w:rsidRPr="00987819" w:rsidRDefault="004C4F19" w:rsidP="004C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87819">
        <w:rPr>
          <w:rFonts w:asciiTheme="majorBidi" w:hAnsiTheme="majorBidi" w:cstheme="majorBidi" w:hint="cs"/>
          <w:cs/>
        </w:rPr>
        <w:t xml:space="preserve">เมื่อวันที่ </w:t>
      </w:r>
      <w:r w:rsidRPr="00987819">
        <w:rPr>
          <w:rFonts w:asciiTheme="majorBidi" w:hAnsiTheme="majorBidi" w:cstheme="majorBidi"/>
        </w:rPr>
        <w:t xml:space="preserve">31 </w:t>
      </w:r>
      <w:r w:rsidRPr="00987819">
        <w:rPr>
          <w:rFonts w:asciiTheme="majorBidi" w:hAnsiTheme="majorBidi" w:cstheme="majorBidi" w:hint="cs"/>
          <w:cs/>
        </w:rPr>
        <w:t xml:space="preserve">กรกฎาคม </w:t>
      </w:r>
      <w:r w:rsidRPr="00987819">
        <w:rPr>
          <w:rFonts w:asciiTheme="majorBidi" w:hAnsiTheme="majorBidi" w:cstheme="majorBidi"/>
        </w:rPr>
        <w:t xml:space="preserve">2567 </w:t>
      </w:r>
      <w:r w:rsidR="00B2404A" w:rsidRPr="00987819">
        <w:rPr>
          <w:rFonts w:asciiTheme="majorBidi" w:hAnsiTheme="majorBidi" w:cstheme="majorBidi"/>
          <w:cs/>
        </w:rPr>
        <w:t>บริษัท บางจาก ศรีราชา จำกัด (มหาชน)</w:t>
      </w:r>
      <w:r w:rsidR="00B2404A" w:rsidRPr="00987819">
        <w:rPr>
          <w:rFonts w:asciiTheme="majorBidi" w:hAnsiTheme="majorBidi" w:cstheme="majorBidi" w:hint="cs"/>
          <w:cs/>
        </w:rPr>
        <w:t xml:space="preserve"> </w:t>
      </w:r>
      <w:r w:rsidR="00041A95" w:rsidRPr="00987819">
        <w:rPr>
          <w:rFonts w:asciiTheme="majorBidi" w:hAnsiTheme="majorBidi" w:cstheme="majorBidi" w:hint="cs"/>
          <w:cs/>
        </w:rPr>
        <w:t>ซึ่งเป็นบริษัทย่อยของกลุ่มบริษัท</w:t>
      </w:r>
      <w:r w:rsidRPr="00987819">
        <w:rPr>
          <w:rFonts w:asciiTheme="majorBidi" w:hAnsiTheme="majorBidi" w:cstheme="majorBidi" w:hint="cs"/>
          <w:cs/>
        </w:rPr>
        <w:t xml:space="preserve">ได้ดำเนินการออกหุ้นกู้ ครั้งที่ </w:t>
      </w:r>
      <w:r w:rsidRPr="00987819">
        <w:rPr>
          <w:rFonts w:asciiTheme="majorBidi" w:hAnsiTheme="majorBidi" w:cstheme="majorBidi"/>
        </w:rPr>
        <w:t xml:space="preserve">1/2567 </w:t>
      </w:r>
      <w:r w:rsidRPr="00987819">
        <w:rPr>
          <w:rFonts w:asciiTheme="majorBidi" w:hAnsiTheme="majorBidi" w:cstheme="majorBidi" w:hint="cs"/>
          <w:cs/>
        </w:rPr>
        <w:t xml:space="preserve">ประเภทไม่ด้อยสิทธิ ไม่มีประกัน และไม่มีผู้แทนผู้ถือหุ้นกู้ มูลค่าที่ตราไว้รวมทั้งสิ้น </w:t>
      </w:r>
      <w:r w:rsidRPr="00987819">
        <w:rPr>
          <w:rFonts w:asciiTheme="majorBidi" w:hAnsiTheme="majorBidi" w:cstheme="majorBidi"/>
        </w:rPr>
        <w:t xml:space="preserve">4,000 </w:t>
      </w:r>
      <w:r w:rsidRPr="00987819">
        <w:rPr>
          <w:rFonts w:asciiTheme="majorBidi" w:hAnsiTheme="majorBidi" w:cstheme="majorBidi" w:hint="cs"/>
          <w:cs/>
        </w:rPr>
        <w:t>ล้านบาท</w:t>
      </w:r>
    </w:p>
    <w:p w14:paraId="78F76FFB" w14:textId="77777777" w:rsidR="006131AA" w:rsidRPr="00987819" w:rsidRDefault="006131AA" w:rsidP="006131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FA628C9" w14:textId="18F3F18A" w:rsidR="00246D9C" w:rsidRPr="00987819" w:rsidRDefault="00042D5D" w:rsidP="00E6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987819">
        <w:rPr>
          <w:rFonts w:asciiTheme="majorBidi" w:hAnsiTheme="majorBidi" w:cstheme="majorBidi"/>
          <w:i/>
          <w:iCs/>
          <w:cs/>
        </w:rPr>
        <w:t>บริษัท บ</w:t>
      </w:r>
      <w:r w:rsidRPr="00987819">
        <w:rPr>
          <w:rFonts w:asciiTheme="majorBidi" w:hAnsiTheme="majorBidi" w:cstheme="majorBidi" w:hint="cs"/>
          <w:i/>
          <w:iCs/>
          <w:cs/>
        </w:rPr>
        <w:t>ีซีพีอาร์</w:t>
      </w:r>
      <w:r w:rsidRPr="00987819">
        <w:rPr>
          <w:rFonts w:asciiTheme="majorBidi" w:hAnsiTheme="majorBidi" w:cstheme="majorBidi"/>
          <w:i/>
          <w:iCs/>
          <w:cs/>
        </w:rPr>
        <w:t xml:space="preserve"> จ</w:t>
      </w:r>
      <w:r w:rsidRPr="00987819">
        <w:rPr>
          <w:rFonts w:asciiTheme="majorBidi" w:hAnsiTheme="majorBidi" w:cstheme="majorBidi" w:hint="cs"/>
          <w:i/>
          <w:iCs/>
          <w:cs/>
        </w:rPr>
        <w:t>ำ</w:t>
      </w:r>
      <w:r w:rsidRPr="00987819">
        <w:rPr>
          <w:rFonts w:asciiTheme="majorBidi" w:hAnsiTheme="majorBidi" w:cstheme="majorBidi"/>
          <w:i/>
          <w:iCs/>
          <w:cs/>
        </w:rPr>
        <w:t>กัด</w:t>
      </w:r>
    </w:p>
    <w:p w14:paraId="6E80B5E7" w14:textId="77777777" w:rsidR="00042D5D" w:rsidRPr="00987819" w:rsidRDefault="00042D5D" w:rsidP="006131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99BE30E" w14:textId="2B226ACB" w:rsidR="00533220" w:rsidRPr="00194359" w:rsidRDefault="00104E19" w:rsidP="00E6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87819">
        <w:rPr>
          <w:rFonts w:asciiTheme="majorBidi" w:hAnsiTheme="majorBidi" w:cstheme="majorBidi" w:hint="cs"/>
          <w:spacing w:val="-4"/>
          <w:cs/>
        </w:rPr>
        <w:t>เมื่อ</w:t>
      </w:r>
      <w:r w:rsidRPr="00987819">
        <w:rPr>
          <w:rFonts w:asciiTheme="majorBidi" w:hAnsiTheme="majorBidi" w:cstheme="majorBidi"/>
          <w:spacing w:val="-4"/>
          <w:cs/>
        </w:rPr>
        <w:t>วันที่</w:t>
      </w:r>
      <w:r w:rsidRPr="00987819">
        <w:rPr>
          <w:rFonts w:asciiTheme="majorBidi" w:hAnsiTheme="majorBidi" w:cstheme="majorBidi"/>
          <w:spacing w:val="-4"/>
        </w:rPr>
        <w:t xml:space="preserve"> 27 </w:t>
      </w:r>
      <w:r w:rsidRPr="00987819">
        <w:rPr>
          <w:rFonts w:asciiTheme="majorBidi" w:hAnsiTheme="majorBidi" w:cstheme="majorBidi" w:hint="cs"/>
          <w:spacing w:val="-4"/>
          <w:cs/>
        </w:rPr>
        <w:t xml:space="preserve">มิถุนายน </w:t>
      </w:r>
      <w:r w:rsidRPr="00987819">
        <w:rPr>
          <w:rFonts w:asciiTheme="majorBidi" w:hAnsiTheme="majorBidi" w:cstheme="majorBidi"/>
          <w:spacing w:val="-4"/>
        </w:rPr>
        <w:t xml:space="preserve">2567 </w:t>
      </w:r>
      <w:r w:rsidRPr="00987819">
        <w:rPr>
          <w:rFonts w:asciiTheme="majorBidi" w:hAnsiTheme="majorBidi" w:cstheme="majorBidi"/>
          <w:spacing w:val="-4"/>
          <w:cs/>
        </w:rPr>
        <w:t>ที่ประชุมวิสามัญผู้ถือหุ้นของบริษัท บ</w:t>
      </w:r>
      <w:r w:rsidRPr="00987819">
        <w:rPr>
          <w:rFonts w:asciiTheme="majorBidi" w:hAnsiTheme="majorBidi" w:cstheme="majorBidi" w:hint="cs"/>
          <w:spacing w:val="-4"/>
          <w:cs/>
        </w:rPr>
        <w:t>ีซีพีอาร์</w:t>
      </w:r>
      <w:r w:rsidRPr="00987819">
        <w:rPr>
          <w:rFonts w:asciiTheme="majorBidi" w:hAnsiTheme="majorBidi" w:cstheme="majorBidi"/>
          <w:spacing w:val="-4"/>
          <w:cs/>
        </w:rPr>
        <w:t xml:space="preserve"> จ</w:t>
      </w:r>
      <w:r w:rsidRPr="00987819">
        <w:rPr>
          <w:rFonts w:asciiTheme="majorBidi" w:hAnsiTheme="majorBidi" w:cstheme="majorBidi" w:hint="cs"/>
          <w:spacing w:val="-4"/>
          <w:cs/>
        </w:rPr>
        <w:t>ำ</w:t>
      </w:r>
      <w:r w:rsidRPr="00987819">
        <w:rPr>
          <w:rFonts w:asciiTheme="majorBidi" w:hAnsiTheme="majorBidi" w:cstheme="majorBidi"/>
          <w:spacing w:val="-4"/>
          <w:cs/>
        </w:rPr>
        <w:t xml:space="preserve">กัด </w:t>
      </w:r>
      <w:r w:rsidR="008A5610" w:rsidRPr="00987819">
        <w:rPr>
          <w:rFonts w:asciiTheme="majorBidi" w:hAnsiTheme="majorBidi" w:cstheme="majorBidi"/>
          <w:spacing w:val="-4"/>
        </w:rPr>
        <w:t>(“BCPRTH”)</w:t>
      </w:r>
      <w:r w:rsidR="00DD10BD" w:rsidRPr="00987819">
        <w:rPr>
          <w:rFonts w:asciiTheme="majorBidi" w:hAnsiTheme="majorBidi" w:cstheme="majorBidi" w:hint="cs"/>
          <w:spacing w:val="-4"/>
          <w:cs/>
        </w:rPr>
        <w:t xml:space="preserve"> </w:t>
      </w:r>
      <w:r w:rsidRPr="00987819">
        <w:rPr>
          <w:rFonts w:asciiTheme="majorBidi" w:hAnsiTheme="majorBidi" w:cstheme="majorBidi"/>
          <w:spacing w:val="-4"/>
          <w:cs/>
        </w:rPr>
        <w:t>ได้มีมติ</w:t>
      </w:r>
      <w:r w:rsidRPr="00987819">
        <w:rPr>
          <w:rFonts w:asciiTheme="majorBidi" w:hAnsiTheme="majorBidi" w:cstheme="majorBidi" w:hint="cs"/>
          <w:spacing w:val="-4"/>
          <w:cs/>
        </w:rPr>
        <w:t xml:space="preserve">เพิ่มทุนจดทะเบียนอีกจำนวน </w:t>
      </w:r>
      <w:r w:rsidRPr="00987819">
        <w:rPr>
          <w:rFonts w:asciiTheme="majorBidi" w:hAnsiTheme="majorBidi" w:cstheme="majorBidi"/>
          <w:spacing w:val="-4"/>
        </w:rPr>
        <w:t xml:space="preserve">1,875 </w:t>
      </w:r>
      <w:r w:rsidRPr="00987819">
        <w:rPr>
          <w:rFonts w:asciiTheme="majorBidi" w:hAnsiTheme="majorBidi" w:cstheme="majorBidi" w:hint="cs"/>
          <w:spacing w:val="-4"/>
          <w:cs/>
        </w:rPr>
        <w:t xml:space="preserve">ล้านบาท จากทุนจดทะเบียนเดิม </w:t>
      </w:r>
      <w:r w:rsidRPr="00987819">
        <w:rPr>
          <w:rFonts w:asciiTheme="majorBidi" w:hAnsiTheme="majorBidi" w:cstheme="majorBidi"/>
          <w:spacing w:val="-4"/>
        </w:rPr>
        <w:t xml:space="preserve">661 </w:t>
      </w:r>
      <w:r w:rsidRPr="00987819">
        <w:rPr>
          <w:rFonts w:asciiTheme="majorBidi" w:hAnsiTheme="majorBidi" w:cstheme="majorBidi" w:hint="cs"/>
          <w:spacing w:val="-4"/>
          <w:cs/>
        </w:rPr>
        <w:t xml:space="preserve">ล้านบาท เป็นทุนจดทะเบียนใหม่จำนวน </w:t>
      </w:r>
      <w:r w:rsidRPr="00987819">
        <w:rPr>
          <w:rFonts w:asciiTheme="majorBidi" w:hAnsiTheme="majorBidi" w:cstheme="majorBidi"/>
          <w:spacing w:val="-4"/>
        </w:rPr>
        <w:t xml:space="preserve">2,536 </w:t>
      </w:r>
      <w:r w:rsidRPr="00987819">
        <w:rPr>
          <w:rFonts w:asciiTheme="majorBidi" w:hAnsiTheme="majorBidi" w:cstheme="majorBidi" w:hint="cs"/>
          <w:spacing w:val="-4"/>
          <w:cs/>
        </w:rPr>
        <w:t xml:space="preserve">ล้านบาท โดยการออกหุ้นสามัญเพิ่มทุน จำนวน </w:t>
      </w:r>
      <w:r w:rsidRPr="00987819">
        <w:rPr>
          <w:rFonts w:asciiTheme="majorBidi" w:hAnsiTheme="majorBidi" w:cstheme="majorBidi"/>
          <w:spacing w:val="-4"/>
        </w:rPr>
        <w:t xml:space="preserve">19 </w:t>
      </w:r>
      <w:r w:rsidR="00347B4C" w:rsidRPr="00987819">
        <w:rPr>
          <w:rFonts w:asciiTheme="majorBidi" w:hAnsiTheme="majorBidi" w:cstheme="majorBidi" w:hint="cs"/>
          <w:spacing w:val="-4"/>
          <w:cs/>
        </w:rPr>
        <w:t>ล้าน</w:t>
      </w:r>
      <w:r w:rsidRPr="00987819">
        <w:rPr>
          <w:rFonts w:asciiTheme="majorBidi" w:hAnsiTheme="majorBidi" w:cstheme="majorBidi" w:hint="cs"/>
          <w:spacing w:val="-4"/>
          <w:cs/>
        </w:rPr>
        <w:t>หุ้น มูลค่าหุ้นที่ตราไว้หุ้นละ</w:t>
      </w:r>
      <w:r w:rsidR="00042D5D" w:rsidRPr="00987819">
        <w:rPr>
          <w:rFonts w:asciiTheme="majorBidi" w:hAnsiTheme="majorBidi" w:cstheme="majorBidi" w:hint="cs"/>
          <w:spacing w:val="-4"/>
          <w:cs/>
        </w:rPr>
        <w:t xml:space="preserve"> </w:t>
      </w:r>
      <w:r w:rsidR="00042D5D" w:rsidRPr="00987819">
        <w:rPr>
          <w:rFonts w:asciiTheme="majorBidi" w:hAnsiTheme="majorBidi" w:cstheme="majorBidi"/>
          <w:spacing w:val="-4"/>
        </w:rPr>
        <w:t xml:space="preserve">100 </w:t>
      </w:r>
      <w:r w:rsidR="00042D5D" w:rsidRPr="00987819">
        <w:rPr>
          <w:rFonts w:asciiTheme="majorBidi" w:hAnsiTheme="majorBidi" w:cstheme="majorBidi" w:hint="cs"/>
          <w:spacing w:val="-4"/>
          <w:cs/>
        </w:rPr>
        <w:t xml:space="preserve">บาท </w:t>
      </w:r>
      <w:r w:rsidR="008A5610" w:rsidRPr="00987819">
        <w:rPr>
          <w:rFonts w:asciiTheme="majorBidi" w:hAnsiTheme="majorBidi" w:cstheme="majorBidi"/>
          <w:spacing w:val="-4"/>
        </w:rPr>
        <w:t>BCPRTH</w:t>
      </w:r>
      <w:r w:rsidR="008A5610" w:rsidRPr="00987819">
        <w:rPr>
          <w:rFonts w:asciiTheme="majorBidi" w:hAnsiTheme="majorBidi" w:cstheme="majorBidi" w:hint="cs"/>
          <w:spacing w:val="-4"/>
          <w:cs/>
        </w:rPr>
        <w:t xml:space="preserve"> ได้รับ</w:t>
      </w:r>
      <w:r w:rsidR="008A5610" w:rsidRPr="00987819">
        <w:rPr>
          <w:rFonts w:asciiTheme="majorBidi" w:hAnsiTheme="majorBidi" w:cstheme="majorBidi" w:hint="cs"/>
          <w:cs/>
        </w:rPr>
        <w:t xml:space="preserve">ชำระค่าหุ้นและจดทะเบียนเพิ่มทุนแล้วเสร็จในเดือนกรกฎาคม </w:t>
      </w:r>
      <w:r w:rsidR="00042D5D" w:rsidRPr="00987819">
        <w:rPr>
          <w:rFonts w:asciiTheme="majorBidi" w:hAnsiTheme="majorBidi" w:cstheme="majorBidi" w:hint="cs"/>
          <w:cs/>
        </w:rPr>
        <w:t xml:space="preserve">โดยมีวัตถุประสงค์นำเงินที่ได้ไปใช้ในการซื้อหุ้นเพิ่มทุนของ </w:t>
      </w:r>
      <w:r w:rsidR="00042D5D" w:rsidRPr="00987819">
        <w:rPr>
          <w:rFonts w:asciiTheme="majorBidi" w:hAnsiTheme="majorBidi" w:cstheme="majorBidi"/>
        </w:rPr>
        <w:t xml:space="preserve">BCPR PTE. LTD. </w:t>
      </w:r>
      <w:r w:rsidR="008A5610" w:rsidRPr="00987819">
        <w:rPr>
          <w:rFonts w:asciiTheme="majorBidi" w:hAnsiTheme="majorBidi" w:cstheme="majorBidi"/>
        </w:rPr>
        <w:t>(“BCPRSG”)</w:t>
      </w:r>
      <w:r w:rsidR="008A5610" w:rsidRPr="00987819">
        <w:rPr>
          <w:rFonts w:asciiTheme="majorBidi" w:hAnsiTheme="majorBidi" w:cstheme="majorBidi" w:hint="cs"/>
          <w:cs/>
        </w:rPr>
        <w:t xml:space="preserve"> </w:t>
      </w:r>
      <w:r w:rsidR="00042D5D" w:rsidRPr="00987819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ซึ่งเป็นบริษัทย่อยทางอ้อมของกลุ่มบริษัทในประเทศสิงคโปร์ จำนวน </w:t>
      </w:r>
      <w:r w:rsidR="00DD10BD" w:rsidRPr="00987819">
        <w:rPr>
          <w:rFonts w:asciiTheme="majorBidi" w:hAnsiTheme="majorBidi" w:cstheme="majorBidi"/>
        </w:rPr>
        <w:t xml:space="preserve">50 </w:t>
      </w:r>
      <w:r w:rsidR="00042D5D" w:rsidRPr="00987819">
        <w:rPr>
          <w:rFonts w:asciiTheme="majorBidi" w:hAnsiTheme="majorBidi" w:cstheme="majorBidi" w:hint="cs"/>
          <w:cs/>
        </w:rPr>
        <w:t>ล้านเหรียญดอลลาร์สหร</w:t>
      </w:r>
      <w:r w:rsidR="008A5610" w:rsidRPr="00987819">
        <w:rPr>
          <w:rFonts w:asciiTheme="majorBidi" w:hAnsiTheme="majorBidi" w:cstheme="majorBidi" w:hint="cs"/>
          <w:cs/>
        </w:rPr>
        <w:t>ั</w:t>
      </w:r>
      <w:r w:rsidR="00042D5D" w:rsidRPr="00987819">
        <w:rPr>
          <w:rFonts w:asciiTheme="majorBidi" w:hAnsiTheme="majorBidi" w:cstheme="majorBidi" w:hint="cs"/>
          <w:cs/>
        </w:rPr>
        <w:t xml:space="preserve">ฐ </w:t>
      </w:r>
      <w:r w:rsidR="00DD10BD" w:rsidRPr="00987819">
        <w:rPr>
          <w:rFonts w:asciiTheme="majorBidi" w:hAnsiTheme="majorBidi" w:cstheme="majorBidi"/>
        </w:rPr>
        <w:t>(</w:t>
      </w:r>
      <w:r w:rsidR="00DD10BD" w:rsidRPr="00987819">
        <w:rPr>
          <w:rFonts w:asciiTheme="majorBidi" w:hAnsiTheme="majorBidi" w:cstheme="majorBidi" w:hint="cs"/>
          <w:cs/>
        </w:rPr>
        <w:t xml:space="preserve">ประมาณ </w:t>
      </w:r>
      <w:r w:rsidR="00DD10BD" w:rsidRPr="00987819">
        <w:rPr>
          <w:rFonts w:asciiTheme="majorBidi" w:hAnsiTheme="majorBidi" w:cstheme="majorBidi"/>
        </w:rPr>
        <w:t xml:space="preserve">1,788 </w:t>
      </w:r>
      <w:r w:rsidR="00DD10BD" w:rsidRPr="00987819">
        <w:rPr>
          <w:rFonts w:asciiTheme="majorBidi" w:hAnsiTheme="majorBidi" w:cstheme="majorBidi" w:hint="cs"/>
          <w:cs/>
        </w:rPr>
        <w:t>ล้านบาท</w:t>
      </w:r>
      <w:r w:rsidR="00DD10BD" w:rsidRPr="00987819">
        <w:rPr>
          <w:rFonts w:asciiTheme="majorBidi" w:hAnsiTheme="majorBidi" w:cstheme="majorBidi"/>
        </w:rPr>
        <w:t xml:space="preserve">) </w:t>
      </w:r>
      <w:r w:rsidR="008A5610" w:rsidRPr="00987819">
        <w:rPr>
          <w:rFonts w:asciiTheme="majorBidi" w:hAnsiTheme="majorBidi" w:cstheme="majorBidi"/>
        </w:rPr>
        <w:t>BCPRSG</w:t>
      </w:r>
      <w:r w:rsidR="008A5610" w:rsidRPr="00987819">
        <w:rPr>
          <w:rFonts w:asciiTheme="majorBidi" w:hAnsiTheme="majorBidi" w:cstheme="majorBidi" w:hint="cs"/>
          <w:cs/>
        </w:rPr>
        <w:t xml:space="preserve"> ได้รับชำระค่าหุ้นและจดทะเบียนเพิ่มทุนแล้วเสร็จใน</w:t>
      </w:r>
      <w:r w:rsidR="00DD10BD" w:rsidRPr="00987819">
        <w:rPr>
          <w:rFonts w:asciiTheme="majorBidi" w:hAnsiTheme="majorBidi" w:cstheme="majorBidi" w:hint="cs"/>
          <w:cs/>
        </w:rPr>
        <w:t>เดือน</w:t>
      </w:r>
      <w:r w:rsidR="008A5610" w:rsidRPr="00987819">
        <w:rPr>
          <w:rFonts w:asciiTheme="majorBidi" w:hAnsiTheme="majorBidi" w:cstheme="majorBidi" w:hint="cs"/>
          <w:cs/>
        </w:rPr>
        <w:t xml:space="preserve">เดียวกัน </w:t>
      </w:r>
      <w:r w:rsidR="00042D5D" w:rsidRPr="00987819">
        <w:rPr>
          <w:rFonts w:asciiTheme="majorBidi" w:hAnsiTheme="majorBidi" w:cstheme="majorBidi" w:hint="cs"/>
          <w:cs/>
        </w:rPr>
        <w:t>เพื่อใช้ในการลงทุนในกองทุน</w:t>
      </w:r>
      <w:r w:rsidR="00B2404A" w:rsidRPr="00987819">
        <w:rPr>
          <w:rFonts w:asciiTheme="majorBidi" w:hAnsiTheme="majorBidi" w:cstheme="majorBidi" w:hint="cs"/>
          <w:cs/>
        </w:rPr>
        <w:t>ประเภทตราสารทุนที่วัดมูลค่าด้วยมูลค่ายุติธรรม</w:t>
      </w:r>
    </w:p>
    <w:p w14:paraId="55269CDC" w14:textId="77777777" w:rsidR="00462F0E" w:rsidRPr="00194359" w:rsidRDefault="00462F0E" w:rsidP="006131A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E3AC0EE" w14:textId="620696CB" w:rsidR="00297F1A" w:rsidRPr="00AE2CDF" w:rsidRDefault="00297F1A" w:rsidP="00DF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sectPr w:rsidR="00297F1A" w:rsidRPr="00AE2CDF" w:rsidSect="00C21744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CDE91" w14:textId="77777777" w:rsidR="008874FD" w:rsidRDefault="008874FD">
      <w:r>
        <w:separator/>
      </w:r>
    </w:p>
    <w:p w14:paraId="62A350FE" w14:textId="77777777" w:rsidR="008874FD" w:rsidRDefault="008874FD"/>
  </w:endnote>
  <w:endnote w:type="continuationSeparator" w:id="0">
    <w:p w14:paraId="413109B7" w14:textId="77777777" w:rsidR="008874FD" w:rsidRDefault="008874FD">
      <w:r>
        <w:continuationSeparator/>
      </w:r>
    </w:p>
    <w:p w14:paraId="114E7D03" w14:textId="77777777" w:rsidR="008874FD" w:rsidRDefault="00887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7AB2545" w14:textId="77777777" w:rsidR="00F87A70" w:rsidRPr="003E089A" w:rsidRDefault="00F87A70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BBA67" w14:textId="77777777" w:rsidR="008874FD" w:rsidRDefault="008874FD"/>
  </w:footnote>
  <w:footnote w:type="continuationSeparator" w:id="0">
    <w:p w14:paraId="440EA40F" w14:textId="77777777" w:rsidR="008874FD" w:rsidRDefault="008874FD">
      <w:r>
        <w:continuationSeparator/>
      </w:r>
    </w:p>
    <w:p w14:paraId="00B8AA25" w14:textId="77777777" w:rsidR="008874FD" w:rsidRDefault="00887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F3613" w14:textId="77777777" w:rsidR="00F87A70" w:rsidRPr="00F47951" w:rsidRDefault="00F87A7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AEA55B0" w14:textId="77777777" w:rsidR="00F87A70" w:rsidRPr="00F47951" w:rsidRDefault="00F87A7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7AE61228" w14:textId="1AA5AF86" w:rsidR="00F87A70" w:rsidRPr="00564725" w:rsidRDefault="00784ECA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bookmarkStart w:id="6" w:name="_Hlk141207131"/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</w:t>
    </w:r>
    <w:r w:rsidR="00F87A70" w:rsidRPr="00564725">
      <w:rPr>
        <w:bCs/>
        <w:sz w:val="32"/>
        <w:szCs w:val="32"/>
        <w:cs/>
        <w:lang w:val="en-GB"/>
      </w:rPr>
      <w:t>)</w:t>
    </w:r>
    <w:bookmarkEnd w:id="6"/>
  </w:p>
  <w:p w14:paraId="675384D6" w14:textId="77777777" w:rsidR="00F87A70" w:rsidRPr="00B8432C" w:rsidRDefault="00F87A70" w:rsidP="00B843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2F068A2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4D85A6" w14:textId="77777777" w:rsidR="00506AF6" w:rsidRPr="002D1C8F" w:rsidRDefault="00506AF6" w:rsidP="00617971">
    <w:pPr>
      <w:pStyle w:val="Header"/>
      <w:rPr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BEAB237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20A5F490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5DD42549" w14:textId="77777777" w:rsidR="00506AF6" w:rsidRPr="00DF35D2" w:rsidRDefault="00506AF6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62C5BC09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D54414D" w14:textId="77777777" w:rsidR="00506AF6" w:rsidRPr="00DF35D2" w:rsidRDefault="00506AF6" w:rsidP="00DF35D2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95395C5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BDDDF78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6A59F6C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62B3AE" w14:textId="77777777" w:rsidR="00506AF6" w:rsidRPr="006672E5" w:rsidRDefault="00506AF6" w:rsidP="00617971">
    <w:pPr>
      <w:pStyle w:val="Header"/>
      <w:rPr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E1F1E9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EDBB193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410770" w:rsidRDefault="00506AF6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D38465E" w14:textId="7777777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30</w:t>
    </w:r>
    <w:r w:rsidRPr="00A21611">
      <w:rPr>
        <w:bCs/>
        <w:sz w:val="32"/>
        <w:szCs w:val="32"/>
        <w:cs/>
        <w:lang w:val="en-GB"/>
      </w:rPr>
      <w:t xml:space="preserve"> </w:t>
    </w:r>
    <w:r w:rsidRPr="00A21611">
      <w:rPr>
        <w:rFonts w:hint="cs"/>
        <w:bCs/>
        <w:sz w:val="32"/>
        <w:szCs w:val="32"/>
        <w:cs/>
        <w:lang w:val="en-GB"/>
      </w:rPr>
      <w:t>มิถุ</w:t>
    </w:r>
    <w:r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8BB828" w14:textId="77777777" w:rsidR="00506AF6" w:rsidRPr="002D1C8F" w:rsidRDefault="00506AF6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4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4"/>
  </w:num>
  <w:num w:numId="4" w16cid:durableId="111750632">
    <w:abstractNumId w:val="7"/>
  </w:num>
  <w:num w:numId="5" w16cid:durableId="1596356204">
    <w:abstractNumId w:val="5"/>
  </w:num>
  <w:num w:numId="6" w16cid:durableId="1955090523">
    <w:abstractNumId w:val="0"/>
  </w:num>
  <w:num w:numId="7" w16cid:durableId="675691300">
    <w:abstractNumId w:val="6"/>
  </w:num>
  <w:num w:numId="8" w16cid:durableId="4368733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5C6"/>
    <w:rsid w:val="00007B57"/>
    <w:rsid w:val="00007CC9"/>
    <w:rsid w:val="00007EED"/>
    <w:rsid w:val="0001007D"/>
    <w:rsid w:val="00010265"/>
    <w:rsid w:val="000106B0"/>
    <w:rsid w:val="00010794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258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B81"/>
    <w:rsid w:val="000213CB"/>
    <w:rsid w:val="000213FB"/>
    <w:rsid w:val="00021687"/>
    <w:rsid w:val="0002172B"/>
    <w:rsid w:val="00021848"/>
    <w:rsid w:val="00021947"/>
    <w:rsid w:val="000219C5"/>
    <w:rsid w:val="00021F40"/>
    <w:rsid w:val="0002244C"/>
    <w:rsid w:val="0002286D"/>
    <w:rsid w:val="00022B31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B5"/>
    <w:rsid w:val="00031008"/>
    <w:rsid w:val="000312C2"/>
    <w:rsid w:val="000316C8"/>
    <w:rsid w:val="00031958"/>
    <w:rsid w:val="00031AB8"/>
    <w:rsid w:val="00031B6B"/>
    <w:rsid w:val="00031BA0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95"/>
    <w:rsid w:val="00041ABA"/>
    <w:rsid w:val="00041C82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E7"/>
    <w:rsid w:val="0005021C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A44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FB3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2F7"/>
    <w:rsid w:val="0007231D"/>
    <w:rsid w:val="0007242A"/>
    <w:rsid w:val="00072C65"/>
    <w:rsid w:val="00072D94"/>
    <w:rsid w:val="0007305E"/>
    <w:rsid w:val="00073138"/>
    <w:rsid w:val="0007317C"/>
    <w:rsid w:val="000734BC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796"/>
    <w:rsid w:val="000777BB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3E22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1A3"/>
    <w:rsid w:val="000C52F1"/>
    <w:rsid w:val="000C539F"/>
    <w:rsid w:val="000C545E"/>
    <w:rsid w:val="000C5774"/>
    <w:rsid w:val="000C583D"/>
    <w:rsid w:val="000C58AF"/>
    <w:rsid w:val="000C5B0B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CAE"/>
    <w:rsid w:val="000E4DA2"/>
    <w:rsid w:val="000E4FCA"/>
    <w:rsid w:val="000E51C9"/>
    <w:rsid w:val="000E51CF"/>
    <w:rsid w:val="000E53BA"/>
    <w:rsid w:val="000E53C5"/>
    <w:rsid w:val="000E568C"/>
    <w:rsid w:val="000E5721"/>
    <w:rsid w:val="000E57BD"/>
    <w:rsid w:val="000E57FD"/>
    <w:rsid w:val="000E5C0B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E7B29"/>
    <w:rsid w:val="000F0166"/>
    <w:rsid w:val="000F0287"/>
    <w:rsid w:val="000F035A"/>
    <w:rsid w:val="000F0534"/>
    <w:rsid w:val="000F072F"/>
    <w:rsid w:val="000F077B"/>
    <w:rsid w:val="000F0B0D"/>
    <w:rsid w:val="000F0E5B"/>
    <w:rsid w:val="000F11C3"/>
    <w:rsid w:val="000F1229"/>
    <w:rsid w:val="000F1246"/>
    <w:rsid w:val="000F13E0"/>
    <w:rsid w:val="000F1CAB"/>
    <w:rsid w:val="000F1E34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937"/>
    <w:rsid w:val="00107998"/>
    <w:rsid w:val="00107AA6"/>
    <w:rsid w:val="00107C4F"/>
    <w:rsid w:val="00110043"/>
    <w:rsid w:val="001100D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090"/>
    <w:rsid w:val="00124201"/>
    <w:rsid w:val="0012428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D59"/>
    <w:rsid w:val="00134E5E"/>
    <w:rsid w:val="00134F1E"/>
    <w:rsid w:val="00134FA3"/>
    <w:rsid w:val="001350FA"/>
    <w:rsid w:val="001353C6"/>
    <w:rsid w:val="001353F2"/>
    <w:rsid w:val="00135477"/>
    <w:rsid w:val="0013559C"/>
    <w:rsid w:val="0013571A"/>
    <w:rsid w:val="00135BD2"/>
    <w:rsid w:val="00135C3F"/>
    <w:rsid w:val="00135C63"/>
    <w:rsid w:val="00135C95"/>
    <w:rsid w:val="00135CDA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ED9"/>
    <w:rsid w:val="00141647"/>
    <w:rsid w:val="001419E2"/>
    <w:rsid w:val="00141B22"/>
    <w:rsid w:val="00141C40"/>
    <w:rsid w:val="00141DA9"/>
    <w:rsid w:val="00141DC0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A0F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78B"/>
    <w:rsid w:val="00155CB7"/>
    <w:rsid w:val="00155E62"/>
    <w:rsid w:val="00156049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6174"/>
    <w:rsid w:val="0016628C"/>
    <w:rsid w:val="001664D4"/>
    <w:rsid w:val="0016664D"/>
    <w:rsid w:val="00166699"/>
    <w:rsid w:val="00166B1A"/>
    <w:rsid w:val="00166B4D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C3B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742"/>
    <w:rsid w:val="001A19D4"/>
    <w:rsid w:val="001A1AFC"/>
    <w:rsid w:val="001A1B98"/>
    <w:rsid w:val="001A1CB7"/>
    <w:rsid w:val="001A1F5B"/>
    <w:rsid w:val="001A2108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5B2"/>
    <w:rsid w:val="001C1634"/>
    <w:rsid w:val="001C1727"/>
    <w:rsid w:val="001C1A71"/>
    <w:rsid w:val="001C1AB3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759"/>
    <w:rsid w:val="001D47AF"/>
    <w:rsid w:val="001D499E"/>
    <w:rsid w:val="001D4B53"/>
    <w:rsid w:val="001D4B97"/>
    <w:rsid w:val="001D4C21"/>
    <w:rsid w:val="001D4C53"/>
    <w:rsid w:val="001D4EC0"/>
    <w:rsid w:val="001D4FE7"/>
    <w:rsid w:val="001D5587"/>
    <w:rsid w:val="001D55DD"/>
    <w:rsid w:val="001D57F5"/>
    <w:rsid w:val="001D581B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54D"/>
    <w:rsid w:val="002108CD"/>
    <w:rsid w:val="002109F3"/>
    <w:rsid w:val="00210BED"/>
    <w:rsid w:val="00210CBA"/>
    <w:rsid w:val="00210F9D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C8A"/>
    <w:rsid w:val="00213029"/>
    <w:rsid w:val="00213055"/>
    <w:rsid w:val="00213097"/>
    <w:rsid w:val="002131C0"/>
    <w:rsid w:val="002131C2"/>
    <w:rsid w:val="002131C5"/>
    <w:rsid w:val="002131F0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3AB"/>
    <w:rsid w:val="00216417"/>
    <w:rsid w:val="00216448"/>
    <w:rsid w:val="00216688"/>
    <w:rsid w:val="002167D9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136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F35"/>
    <w:rsid w:val="00233012"/>
    <w:rsid w:val="002330D7"/>
    <w:rsid w:val="002332A3"/>
    <w:rsid w:val="002335B5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798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905"/>
    <w:rsid w:val="00282964"/>
    <w:rsid w:val="002829C3"/>
    <w:rsid w:val="00282D64"/>
    <w:rsid w:val="00282DD7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98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019"/>
    <w:rsid w:val="002C01BF"/>
    <w:rsid w:val="002C0288"/>
    <w:rsid w:val="002C038C"/>
    <w:rsid w:val="002C0545"/>
    <w:rsid w:val="002C062A"/>
    <w:rsid w:val="002C06B1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9E1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C2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D43"/>
    <w:rsid w:val="00302E0C"/>
    <w:rsid w:val="00302E18"/>
    <w:rsid w:val="00302ECD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91"/>
    <w:rsid w:val="00311727"/>
    <w:rsid w:val="0031179D"/>
    <w:rsid w:val="00311A0B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23"/>
    <w:rsid w:val="00324772"/>
    <w:rsid w:val="00324774"/>
    <w:rsid w:val="0032499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60B"/>
    <w:rsid w:val="0033392A"/>
    <w:rsid w:val="00333A3C"/>
    <w:rsid w:val="00333B20"/>
    <w:rsid w:val="00333DA2"/>
    <w:rsid w:val="00333F48"/>
    <w:rsid w:val="00334390"/>
    <w:rsid w:val="00334625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6BDC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21"/>
    <w:rsid w:val="003449F4"/>
    <w:rsid w:val="00344C41"/>
    <w:rsid w:val="00344CBF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1ED"/>
    <w:rsid w:val="0036040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90046"/>
    <w:rsid w:val="003902BD"/>
    <w:rsid w:val="00390491"/>
    <w:rsid w:val="003904D5"/>
    <w:rsid w:val="0039062D"/>
    <w:rsid w:val="00390809"/>
    <w:rsid w:val="00390E3B"/>
    <w:rsid w:val="00390E89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2038"/>
    <w:rsid w:val="0039293C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859"/>
    <w:rsid w:val="003A4876"/>
    <w:rsid w:val="003A48C4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6EBB"/>
    <w:rsid w:val="003B72EE"/>
    <w:rsid w:val="003B7311"/>
    <w:rsid w:val="003B73D5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60D1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D5B"/>
    <w:rsid w:val="003F6E27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335"/>
    <w:rsid w:val="00401371"/>
    <w:rsid w:val="00401641"/>
    <w:rsid w:val="00401B1F"/>
    <w:rsid w:val="00401BA5"/>
    <w:rsid w:val="00401E72"/>
    <w:rsid w:val="00401EBF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5C3"/>
    <w:rsid w:val="0040661F"/>
    <w:rsid w:val="0040665F"/>
    <w:rsid w:val="00406793"/>
    <w:rsid w:val="0040690F"/>
    <w:rsid w:val="00406ACE"/>
    <w:rsid w:val="00406B17"/>
    <w:rsid w:val="00406D56"/>
    <w:rsid w:val="00406F9F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EC"/>
    <w:rsid w:val="00407BF1"/>
    <w:rsid w:val="00407DD4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3AB"/>
    <w:rsid w:val="00411563"/>
    <w:rsid w:val="0041175A"/>
    <w:rsid w:val="004118A1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306"/>
    <w:rsid w:val="00425473"/>
    <w:rsid w:val="0042552B"/>
    <w:rsid w:val="0042596F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51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B8A"/>
    <w:rsid w:val="00455C95"/>
    <w:rsid w:val="00455FD0"/>
    <w:rsid w:val="00456235"/>
    <w:rsid w:val="004563B2"/>
    <w:rsid w:val="004563EC"/>
    <w:rsid w:val="0045643C"/>
    <w:rsid w:val="0045643F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F9"/>
    <w:rsid w:val="00463634"/>
    <w:rsid w:val="004636C1"/>
    <w:rsid w:val="00463A00"/>
    <w:rsid w:val="00463B01"/>
    <w:rsid w:val="00463CF9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D8"/>
    <w:rsid w:val="004701BD"/>
    <w:rsid w:val="00470444"/>
    <w:rsid w:val="00470928"/>
    <w:rsid w:val="0047094B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1A"/>
    <w:rsid w:val="00471875"/>
    <w:rsid w:val="00471B5A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58D"/>
    <w:rsid w:val="004735E3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5F2"/>
    <w:rsid w:val="004A2683"/>
    <w:rsid w:val="004A2781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891"/>
    <w:rsid w:val="004A5D50"/>
    <w:rsid w:val="004A61D9"/>
    <w:rsid w:val="004A63A8"/>
    <w:rsid w:val="004A63D3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4B8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488"/>
    <w:rsid w:val="004D0602"/>
    <w:rsid w:val="004D06AC"/>
    <w:rsid w:val="004D06D2"/>
    <w:rsid w:val="004D0AD3"/>
    <w:rsid w:val="004D0BB7"/>
    <w:rsid w:val="004D0C4C"/>
    <w:rsid w:val="004D0C65"/>
    <w:rsid w:val="004D0EDA"/>
    <w:rsid w:val="004D0FB4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BB7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BE8"/>
    <w:rsid w:val="004D7D51"/>
    <w:rsid w:val="004E00BA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D70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E77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5E47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F19"/>
    <w:rsid w:val="00506FED"/>
    <w:rsid w:val="00506FF4"/>
    <w:rsid w:val="0050714E"/>
    <w:rsid w:val="005072D8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C5D"/>
    <w:rsid w:val="00522C84"/>
    <w:rsid w:val="00522CD7"/>
    <w:rsid w:val="005236A6"/>
    <w:rsid w:val="00523820"/>
    <w:rsid w:val="0052395B"/>
    <w:rsid w:val="00523A6E"/>
    <w:rsid w:val="00523A8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3D9"/>
    <w:rsid w:val="00535404"/>
    <w:rsid w:val="005354B5"/>
    <w:rsid w:val="005356E4"/>
    <w:rsid w:val="005357D1"/>
    <w:rsid w:val="00535AEB"/>
    <w:rsid w:val="00535B02"/>
    <w:rsid w:val="00535C1B"/>
    <w:rsid w:val="00535CBA"/>
    <w:rsid w:val="00535D6D"/>
    <w:rsid w:val="00535DBD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3FE0"/>
    <w:rsid w:val="0054400D"/>
    <w:rsid w:val="005443E5"/>
    <w:rsid w:val="00544504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B9"/>
    <w:rsid w:val="0055142A"/>
    <w:rsid w:val="00551545"/>
    <w:rsid w:val="005515D3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209A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C4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5EDA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D5"/>
    <w:rsid w:val="00585A8D"/>
    <w:rsid w:val="00585D69"/>
    <w:rsid w:val="00585E83"/>
    <w:rsid w:val="00585EC4"/>
    <w:rsid w:val="00585F11"/>
    <w:rsid w:val="005866FB"/>
    <w:rsid w:val="0058677E"/>
    <w:rsid w:val="005867B8"/>
    <w:rsid w:val="005867C0"/>
    <w:rsid w:val="00586911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4F"/>
    <w:rsid w:val="005A0F65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C5"/>
    <w:rsid w:val="005A69D3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F3"/>
    <w:rsid w:val="005E19DC"/>
    <w:rsid w:val="005E1AB7"/>
    <w:rsid w:val="005E1B90"/>
    <w:rsid w:val="005E1C1F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255"/>
    <w:rsid w:val="00604320"/>
    <w:rsid w:val="00604368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92E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99"/>
    <w:rsid w:val="00615A7C"/>
    <w:rsid w:val="00615CAE"/>
    <w:rsid w:val="00615D8C"/>
    <w:rsid w:val="00615E91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2C3"/>
    <w:rsid w:val="006223C1"/>
    <w:rsid w:val="006224CF"/>
    <w:rsid w:val="00622793"/>
    <w:rsid w:val="006227E2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C2"/>
    <w:rsid w:val="006315F7"/>
    <w:rsid w:val="00631A26"/>
    <w:rsid w:val="00631BFD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799"/>
    <w:rsid w:val="00633EBE"/>
    <w:rsid w:val="006343B8"/>
    <w:rsid w:val="00634469"/>
    <w:rsid w:val="006344E0"/>
    <w:rsid w:val="0063450A"/>
    <w:rsid w:val="006347A2"/>
    <w:rsid w:val="00634A10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D6"/>
    <w:rsid w:val="00641F0C"/>
    <w:rsid w:val="00641F3D"/>
    <w:rsid w:val="00642531"/>
    <w:rsid w:val="006426F2"/>
    <w:rsid w:val="00642795"/>
    <w:rsid w:val="0064285C"/>
    <w:rsid w:val="00642BFC"/>
    <w:rsid w:val="00642D1E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DAD"/>
    <w:rsid w:val="00684F63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93E"/>
    <w:rsid w:val="00686AF5"/>
    <w:rsid w:val="00686B9A"/>
    <w:rsid w:val="00686E49"/>
    <w:rsid w:val="00687079"/>
    <w:rsid w:val="0068709A"/>
    <w:rsid w:val="006870DD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07"/>
    <w:rsid w:val="0069212D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D4"/>
    <w:rsid w:val="006B1FA1"/>
    <w:rsid w:val="006B2211"/>
    <w:rsid w:val="006B23DE"/>
    <w:rsid w:val="006B28C0"/>
    <w:rsid w:val="006B29B7"/>
    <w:rsid w:val="006B2A2F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CBA"/>
    <w:rsid w:val="006C3D1E"/>
    <w:rsid w:val="006C41C1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859"/>
    <w:rsid w:val="006D489A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BD"/>
    <w:rsid w:val="006F2FB6"/>
    <w:rsid w:val="006F30BF"/>
    <w:rsid w:val="006F3304"/>
    <w:rsid w:val="006F331E"/>
    <w:rsid w:val="006F341F"/>
    <w:rsid w:val="006F35FE"/>
    <w:rsid w:val="006F3723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6E72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10F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AF2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B0"/>
    <w:rsid w:val="00724A08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C0D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96D"/>
    <w:rsid w:val="00766A13"/>
    <w:rsid w:val="00766D5F"/>
    <w:rsid w:val="00766DB8"/>
    <w:rsid w:val="00766EA5"/>
    <w:rsid w:val="00766F3D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A49"/>
    <w:rsid w:val="00770C52"/>
    <w:rsid w:val="00770D51"/>
    <w:rsid w:val="00770DDB"/>
    <w:rsid w:val="00770E59"/>
    <w:rsid w:val="00770E7C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A0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3E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1BF"/>
    <w:rsid w:val="007E3308"/>
    <w:rsid w:val="007E36F5"/>
    <w:rsid w:val="007E3955"/>
    <w:rsid w:val="007E3977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BE"/>
    <w:rsid w:val="007E7272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72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6EC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66A"/>
    <w:rsid w:val="00822BC2"/>
    <w:rsid w:val="00822C72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E2B"/>
    <w:rsid w:val="00833E3F"/>
    <w:rsid w:val="00833F8C"/>
    <w:rsid w:val="008347AA"/>
    <w:rsid w:val="0083491F"/>
    <w:rsid w:val="00834AE7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CC6"/>
    <w:rsid w:val="00840DEC"/>
    <w:rsid w:val="00841065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1EEB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6FE"/>
    <w:rsid w:val="00855742"/>
    <w:rsid w:val="00855918"/>
    <w:rsid w:val="008559C4"/>
    <w:rsid w:val="00855BEC"/>
    <w:rsid w:val="00855D02"/>
    <w:rsid w:val="00856040"/>
    <w:rsid w:val="008560F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1BF"/>
    <w:rsid w:val="00873205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BC2"/>
    <w:rsid w:val="00883CDC"/>
    <w:rsid w:val="00883E58"/>
    <w:rsid w:val="00883F85"/>
    <w:rsid w:val="00883FB1"/>
    <w:rsid w:val="00884283"/>
    <w:rsid w:val="0088444A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D90"/>
    <w:rsid w:val="008863C7"/>
    <w:rsid w:val="008864B8"/>
    <w:rsid w:val="008866A8"/>
    <w:rsid w:val="0088671A"/>
    <w:rsid w:val="00886AC2"/>
    <w:rsid w:val="00886CBA"/>
    <w:rsid w:val="00886CD4"/>
    <w:rsid w:val="00886DD8"/>
    <w:rsid w:val="00887048"/>
    <w:rsid w:val="008870E9"/>
    <w:rsid w:val="0088715A"/>
    <w:rsid w:val="0088729B"/>
    <w:rsid w:val="00887419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610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BC"/>
    <w:rsid w:val="008A7B2A"/>
    <w:rsid w:val="008A7B82"/>
    <w:rsid w:val="008A7C44"/>
    <w:rsid w:val="008A7CB5"/>
    <w:rsid w:val="008A7D7A"/>
    <w:rsid w:val="008A7DA0"/>
    <w:rsid w:val="008B0328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36A"/>
    <w:rsid w:val="008B579A"/>
    <w:rsid w:val="008B59DC"/>
    <w:rsid w:val="008B5D39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7129"/>
    <w:rsid w:val="008D7235"/>
    <w:rsid w:val="008D7376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D87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1086"/>
    <w:rsid w:val="00901438"/>
    <w:rsid w:val="009014A9"/>
    <w:rsid w:val="0090156D"/>
    <w:rsid w:val="009016D2"/>
    <w:rsid w:val="009016EF"/>
    <w:rsid w:val="00901736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8E"/>
    <w:rsid w:val="009104F8"/>
    <w:rsid w:val="00910920"/>
    <w:rsid w:val="00910A1A"/>
    <w:rsid w:val="00910B30"/>
    <w:rsid w:val="00910CAA"/>
    <w:rsid w:val="00910D59"/>
    <w:rsid w:val="00911101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A07"/>
    <w:rsid w:val="00957AF4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2027"/>
    <w:rsid w:val="009621D5"/>
    <w:rsid w:val="00962A67"/>
    <w:rsid w:val="00962B8D"/>
    <w:rsid w:val="00962D28"/>
    <w:rsid w:val="00962D99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D24"/>
    <w:rsid w:val="00965E31"/>
    <w:rsid w:val="009660D3"/>
    <w:rsid w:val="009663F1"/>
    <w:rsid w:val="00966485"/>
    <w:rsid w:val="009664C6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A4C"/>
    <w:rsid w:val="00974B5C"/>
    <w:rsid w:val="00974D6E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819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C53"/>
    <w:rsid w:val="00993D2B"/>
    <w:rsid w:val="00994067"/>
    <w:rsid w:val="0099406A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DF"/>
    <w:rsid w:val="0099731C"/>
    <w:rsid w:val="0099757A"/>
    <w:rsid w:val="00997731"/>
    <w:rsid w:val="009978BD"/>
    <w:rsid w:val="0099792A"/>
    <w:rsid w:val="0099797D"/>
    <w:rsid w:val="00997997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50B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217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3F87"/>
    <w:rsid w:val="009B41DF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EE4"/>
    <w:rsid w:val="009C2F0A"/>
    <w:rsid w:val="009C2F19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172"/>
    <w:rsid w:val="009C5416"/>
    <w:rsid w:val="009C5436"/>
    <w:rsid w:val="009C5719"/>
    <w:rsid w:val="009C57F3"/>
    <w:rsid w:val="009C5AA6"/>
    <w:rsid w:val="009C5BF7"/>
    <w:rsid w:val="009C5E21"/>
    <w:rsid w:val="009C5F37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BC7"/>
    <w:rsid w:val="009E5BEC"/>
    <w:rsid w:val="009E5BFB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1B5"/>
    <w:rsid w:val="009F1319"/>
    <w:rsid w:val="009F145E"/>
    <w:rsid w:val="009F16D3"/>
    <w:rsid w:val="009F16D6"/>
    <w:rsid w:val="009F18AB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342"/>
    <w:rsid w:val="00A273E6"/>
    <w:rsid w:val="00A275F8"/>
    <w:rsid w:val="00A27913"/>
    <w:rsid w:val="00A27C2C"/>
    <w:rsid w:val="00A27D0A"/>
    <w:rsid w:val="00A27E62"/>
    <w:rsid w:val="00A27EAA"/>
    <w:rsid w:val="00A27F77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3D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372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7D5"/>
    <w:rsid w:val="00A557D8"/>
    <w:rsid w:val="00A55800"/>
    <w:rsid w:val="00A55A95"/>
    <w:rsid w:val="00A55AC6"/>
    <w:rsid w:val="00A55C0D"/>
    <w:rsid w:val="00A55E00"/>
    <w:rsid w:val="00A55E43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6C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2A"/>
    <w:rsid w:val="00A65485"/>
    <w:rsid w:val="00A655FD"/>
    <w:rsid w:val="00A65759"/>
    <w:rsid w:val="00A657C7"/>
    <w:rsid w:val="00A65830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A0117"/>
    <w:rsid w:val="00AA0140"/>
    <w:rsid w:val="00AA0408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7AA"/>
    <w:rsid w:val="00AB37FC"/>
    <w:rsid w:val="00AB3856"/>
    <w:rsid w:val="00AB39B8"/>
    <w:rsid w:val="00AB3FD8"/>
    <w:rsid w:val="00AB41E3"/>
    <w:rsid w:val="00AB4279"/>
    <w:rsid w:val="00AB460C"/>
    <w:rsid w:val="00AB4733"/>
    <w:rsid w:val="00AB479E"/>
    <w:rsid w:val="00AB48CA"/>
    <w:rsid w:val="00AB498A"/>
    <w:rsid w:val="00AB4998"/>
    <w:rsid w:val="00AB4ACF"/>
    <w:rsid w:val="00AB4C37"/>
    <w:rsid w:val="00AB4C6A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208A"/>
    <w:rsid w:val="00AC21EF"/>
    <w:rsid w:val="00AC2252"/>
    <w:rsid w:val="00AC238E"/>
    <w:rsid w:val="00AC252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764"/>
    <w:rsid w:val="00AC7A6A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924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12"/>
    <w:rsid w:val="00AF2A28"/>
    <w:rsid w:val="00AF2D68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4FDF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473"/>
    <w:rsid w:val="00B0050A"/>
    <w:rsid w:val="00B0059F"/>
    <w:rsid w:val="00B00667"/>
    <w:rsid w:val="00B0090F"/>
    <w:rsid w:val="00B00979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78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37E"/>
    <w:rsid w:val="00B224C7"/>
    <w:rsid w:val="00B227F1"/>
    <w:rsid w:val="00B2282D"/>
    <w:rsid w:val="00B22B7F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DC"/>
    <w:rsid w:val="00B2601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41C"/>
    <w:rsid w:val="00B404E7"/>
    <w:rsid w:val="00B4060B"/>
    <w:rsid w:val="00B406BC"/>
    <w:rsid w:val="00B40787"/>
    <w:rsid w:val="00B4087C"/>
    <w:rsid w:val="00B40AED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457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BE"/>
    <w:rsid w:val="00B50D2D"/>
    <w:rsid w:val="00B51010"/>
    <w:rsid w:val="00B513A8"/>
    <w:rsid w:val="00B515C9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233"/>
    <w:rsid w:val="00B54561"/>
    <w:rsid w:val="00B5485C"/>
    <w:rsid w:val="00B54A5C"/>
    <w:rsid w:val="00B54B79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5F"/>
    <w:rsid w:val="00B57085"/>
    <w:rsid w:val="00B57360"/>
    <w:rsid w:val="00B573AD"/>
    <w:rsid w:val="00B577EA"/>
    <w:rsid w:val="00B57895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590"/>
    <w:rsid w:val="00B635DF"/>
    <w:rsid w:val="00B6381C"/>
    <w:rsid w:val="00B6395B"/>
    <w:rsid w:val="00B639F8"/>
    <w:rsid w:val="00B63ABC"/>
    <w:rsid w:val="00B63D28"/>
    <w:rsid w:val="00B63D70"/>
    <w:rsid w:val="00B63F23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70092"/>
    <w:rsid w:val="00B705CF"/>
    <w:rsid w:val="00B708DC"/>
    <w:rsid w:val="00B70963"/>
    <w:rsid w:val="00B70A25"/>
    <w:rsid w:val="00B70A3C"/>
    <w:rsid w:val="00B70A5E"/>
    <w:rsid w:val="00B70BD4"/>
    <w:rsid w:val="00B70D1F"/>
    <w:rsid w:val="00B710AA"/>
    <w:rsid w:val="00B71464"/>
    <w:rsid w:val="00B714C7"/>
    <w:rsid w:val="00B71526"/>
    <w:rsid w:val="00B71663"/>
    <w:rsid w:val="00B71AAD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2FCE"/>
    <w:rsid w:val="00B9309E"/>
    <w:rsid w:val="00B931CC"/>
    <w:rsid w:val="00B931E9"/>
    <w:rsid w:val="00B9368D"/>
    <w:rsid w:val="00B937A0"/>
    <w:rsid w:val="00B937F4"/>
    <w:rsid w:val="00B9383D"/>
    <w:rsid w:val="00B93BCE"/>
    <w:rsid w:val="00B93C18"/>
    <w:rsid w:val="00B93E3E"/>
    <w:rsid w:val="00B93F43"/>
    <w:rsid w:val="00B940D7"/>
    <w:rsid w:val="00B94111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D9C"/>
    <w:rsid w:val="00BC3F21"/>
    <w:rsid w:val="00BC4068"/>
    <w:rsid w:val="00BC422F"/>
    <w:rsid w:val="00BC4487"/>
    <w:rsid w:val="00BC463D"/>
    <w:rsid w:val="00BC4714"/>
    <w:rsid w:val="00BC4B88"/>
    <w:rsid w:val="00BC4DF0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AA1"/>
    <w:rsid w:val="00BF2E2C"/>
    <w:rsid w:val="00BF31EA"/>
    <w:rsid w:val="00BF321E"/>
    <w:rsid w:val="00BF3508"/>
    <w:rsid w:val="00BF3545"/>
    <w:rsid w:val="00BF37FD"/>
    <w:rsid w:val="00BF3980"/>
    <w:rsid w:val="00BF3C9D"/>
    <w:rsid w:val="00BF3E92"/>
    <w:rsid w:val="00BF4267"/>
    <w:rsid w:val="00BF433A"/>
    <w:rsid w:val="00BF44FE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D"/>
    <w:rsid w:val="00C04834"/>
    <w:rsid w:val="00C04983"/>
    <w:rsid w:val="00C04993"/>
    <w:rsid w:val="00C04DE0"/>
    <w:rsid w:val="00C04E97"/>
    <w:rsid w:val="00C05861"/>
    <w:rsid w:val="00C05BFE"/>
    <w:rsid w:val="00C05CA9"/>
    <w:rsid w:val="00C0603E"/>
    <w:rsid w:val="00C063AC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BAD"/>
    <w:rsid w:val="00C31F07"/>
    <w:rsid w:val="00C31FB6"/>
    <w:rsid w:val="00C31FF2"/>
    <w:rsid w:val="00C320AA"/>
    <w:rsid w:val="00C320C4"/>
    <w:rsid w:val="00C3217C"/>
    <w:rsid w:val="00C322E4"/>
    <w:rsid w:val="00C3248E"/>
    <w:rsid w:val="00C3258F"/>
    <w:rsid w:val="00C325B5"/>
    <w:rsid w:val="00C32600"/>
    <w:rsid w:val="00C32773"/>
    <w:rsid w:val="00C329C8"/>
    <w:rsid w:val="00C32C3C"/>
    <w:rsid w:val="00C32D3E"/>
    <w:rsid w:val="00C32DBF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DD2"/>
    <w:rsid w:val="00C34DFC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C3A"/>
    <w:rsid w:val="00C47CD1"/>
    <w:rsid w:val="00C47F4D"/>
    <w:rsid w:val="00C5034A"/>
    <w:rsid w:val="00C50391"/>
    <w:rsid w:val="00C5058E"/>
    <w:rsid w:val="00C505CF"/>
    <w:rsid w:val="00C506A5"/>
    <w:rsid w:val="00C50752"/>
    <w:rsid w:val="00C507D0"/>
    <w:rsid w:val="00C50828"/>
    <w:rsid w:val="00C50897"/>
    <w:rsid w:val="00C508D2"/>
    <w:rsid w:val="00C50931"/>
    <w:rsid w:val="00C50AF4"/>
    <w:rsid w:val="00C50BD2"/>
    <w:rsid w:val="00C50BFB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615"/>
    <w:rsid w:val="00C536CA"/>
    <w:rsid w:val="00C5373D"/>
    <w:rsid w:val="00C53C21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4A7"/>
    <w:rsid w:val="00C654AC"/>
    <w:rsid w:val="00C656D8"/>
    <w:rsid w:val="00C657EF"/>
    <w:rsid w:val="00C6590D"/>
    <w:rsid w:val="00C65A25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E9"/>
    <w:rsid w:val="00C702AC"/>
    <w:rsid w:val="00C70639"/>
    <w:rsid w:val="00C70837"/>
    <w:rsid w:val="00C708C8"/>
    <w:rsid w:val="00C708F5"/>
    <w:rsid w:val="00C709E6"/>
    <w:rsid w:val="00C70F6F"/>
    <w:rsid w:val="00C712CE"/>
    <w:rsid w:val="00C7140A"/>
    <w:rsid w:val="00C71541"/>
    <w:rsid w:val="00C7183D"/>
    <w:rsid w:val="00C718F0"/>
    <w:rsid w:val="00C71929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43"/>
    <w:rsid w:val="00C850A0"/>
    <w:rsid w:val="00C850F0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996"/>
    <w:rsid w:val="00C91A70"/>
    <w:rsid w:val="00C91A96"/>
    <w:rsid w:val="00C91A9B"/>
    <w:rsid w:val="00C91ADF"/>
    <w:rsid w:val="00C91BC0"/>
    <w:rsid w:val="00C91E27"/>
    <w:rsid w:val="00C91FA8"/>
    <w:rsid w:val="00C92974"/>
    <w:rsid w:val="00C92A68"/>
    <w:rsid w:val="00C92D3E"/>
    <w:rsid w:val="00C92DBC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80"/>
    <w:rsid w:val="00C95714"/>
    <w:rsid w:val="00C95896"/>
    <w:rsid w:val="00C9591B"/>
    <w:rsid w:val="00C95A69"/>
    <w:rsid w:val="00C95B52"/>
    <w:rsid w:val="00C95D8E"/>
    <w:rsid w:val="00C95E3F"/>
    <w:rsid w:val="00C961A8"/>
    <w:rsid w:val="00C961EF"/>
    <w:rsid w:val="00C962A6"/>
    <w:rsid w:val="00C963A8"/>
    <w:rsid w:val="00C96565"/>
    <w:rsid w:val="00C9663D"/>
    <w:rsid w:val="00C96686"/>
    <w:rsid w:val="00C96830"/>
    <w:rsid w:val="00C968CA"/>
    <w:rsid w:val="00C96A3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5B4"/>
    <w:rsid w:val="00CB48BA"/>
    <w:rsid w:val="00CB4C72"/>
    <w:rsid w:val="00CB51A7"/>
    <w:rsid w:val="00CB51BD"/>
    <w:rsid w:val="00CB52B6"/>
    <w:rsid w:val="00CB5314"/>
    <w:rsid w:val="00CB56D3"/>
    <w:rsid w:val="00CB5BA5"/>
    <w:rsid w:val="00CB5DAB"/>
    <w:rsid w:val="00CB5E54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2CBB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78B"/>
    <w:rsid w:val="00CE1943"/>
    <w:rsid w:val="00CE19B8"/>
    <w:rsid w:val="00CE1A3E"/>
    <w:rsid w:val="00CE1CC4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DA"/>
    <w:rsid w:val="00CF7291"/>
    <w:rsid w:val="00CF72C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B46"/>
    <w:rsid w:val="00D17D27"/>
    <w:rsid w:val="00D2000B"/>
    <w:rsid w:val="00D203FB"/>
    <w:rsid w:val="00D2040F"/>
    <w:rsid w:val="00D204A5"/>
    <w:rsid w:val="00D2088C"/>
    <w:rsid w:val="00D208B1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842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B74"/>
    <w:rsid w:val="00D40DBE"/>
    <w:rsid w:val="00D40E4A"/>
    <w:rsid w:val="00D40EB9"/>
    <w:rsid w:val="00D40FCB"/>
    <w:rsid w:val="00D418E8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247"/>
    <w:rsid w:val="00D5024E"/>
    <w:rsid w:val="00D502DB"/>
    <w:rsid w:val="00D505AD"/>
    <w:rsid w:val="00D50656"/>
    <w:rsid w:val="00D50740"/>
    <w:rsid w:val="00D50BA6"/>
    <w:rsid w:val="00D50C86"/>
    <w:rsid w:val="00D50CAE"/>
    <w:rsid w:val="00D50EDE"/>
    <w:rsid w:val="00D50F50"/>
    <w:rsid w:val="00D51005"/>
    <w:rsid w:val="00D51074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1E8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8A"/>
    <w:rsid w:val="00D945C5"/>
    <w:rsid w:val="00D946AF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563"/>
    <w:rsid w:val="00DA2673"/>
    <w:rsid w:val="00DA2748"/>
    <w:rsid w:val="00DA2BA7"/>
    <w:rsid w:val="00DA2D51"/>
    <w:rsid w:val="00DA2D64"/>
    <w:rsid w:val="00DA305D"/>
    <w:rsid w:val="00DA3235"/>
    <w:rsid w:val="00DA3331"/>
    <w:rsid w:val="00DA349A"/>
    <w:rsid w:val="00DA3911"/>
    <w:rsid w:val="00DA3AE7"/>
    <w:rsid w:val="00DA3CCB"/>
    <w:rsid w:val="00DA3F2D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E23"/>
    <w:rsid w:val="00DC3F11"/>
    <w:rsid w:val="00DC4077"/>
    <w:rsid w:val="00DC4089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21"/>
    <w:rsid w:val="00DD3337"/>
    <w:rsid w:val="00DD3396"/>
    <w:rsid w:val="00DD3481"/>
    <w:rsid w:val="00DD3831"/>
    <w:rsid w:val="00DD391D"/>
    <w:rsid w:val="00DD3941"/>
    <w:rsid w:val="00DD3C3D"/>
    <w:rsid w:val="00DD3C52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E00F1"/>
    <w:rsid w:val="00DE01C4"/>
    <w:rsid w:val="00DE03D8"/>
    <w:rsid w:val="00DE05B3"/>
    <w:rsid w:val="00DE062B"/>
    <w:rsid w:val="00DE0B55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433"/>
    <w:rsid w:val="00DF579F"/>
    <w:rsid w:val="00DF596B"/>
    <w:rsid w:val="00DF59A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EE6"/>
    <w:rsid w:val="00E0425E"/>
    <w:rsid w:val="00E043E1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4D5E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15"/>
    <w:rsid w:val="00E50C8C"/>
    <w:rsid w:val="00E50DE7"/>
    <w:rsid w:val="00E51169"/>
    <w:rsid w:val="00E51891"/>
    <w:rsid w:val="00E5194D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50D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8A2"/>
    <w:rsid w:val="00E90AF7"/>
    <w:rsid w:val="00E90CF4"/>
    <w:rsid w:val="00E90DEA"/>
    <w:rsid w:val="00E90E94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8F7"/>
    <w:rsid w:val="00E92A5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83E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EF"/>
    <w:rsid w:val="00EC0EC1"/>
    <w:rsid w:val="00EC0F4A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14"/>
    <w:rsid w:val="00EC2A6A"/>
    <w:rsid w:val="00EC2CCF"/>
    <w:rsid w:val="00EC301E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543"/>
    <w:rsid w:val="00EC56A9"/>
    <w:rsid w:val="00EC5878"/>
    <w:rsid w:val="00EC5929"/>
    <w:rsid w:val="00EC603B"/>
    <w:rsid w:val="00EC627A"/>
    <w:rsid w:val="00EC6312"/>
    <w:rsid w:val="00EC648D"/>
    <w:rsid w:val="00EC66CF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658"/>
    <w:rsid w:val="00EE572E"/>
    <w:rsid w:val="00EE59CF"/>
    <w:rsid w:val="00EE5C43"/>
    <w:rsid w:val="00EE5DB6"/>
    <w:rsid w:val="00EE5E28"/>
    <w:rsid w:val="00EE62F9"/>
    <w:rsid w:val="00EE6486"/>
    <w:rsid w:val="00EE64A8"/>
    <w:rsid w:val="00EE66C0"/>
    <w:rsid w:val="00EE6809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3DB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B55"/>
    <w:rsid w:val="00F05CBD"/>
    <w:rsid w:val="00F05F3E"/>
    <w:rsid w:val="00F06112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D4"/>
    <w:rsid w:val="00F07BD5"/>
    <w:rsid w:val="00F10287"/>
    <w:rsid w:val="00F107E9"/>
    <w:rsid w:val="00F10ACF"/>
    <w:rsid w:val="00F10B32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DB"/>
    <w:rsid w:val="00F122F5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DB7"/>
    <w:rsid w:val="00F21057"/>
    <w:rsid w:val="00F2106C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98"/>
    <w:rsid w:val="00F240C5"/>
    <w:rsid w:val="00F2428A"/>
    <w:rsid w:val="00F2434D"/>
    <w:rsid w:val="00F2469E"/>
    <w:rsid w:val="00F24867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F18"/>
    <w:rsid w:val="00F60F9A"/>
    <w:rsid w:val="00F610E8"/>
    <w:rsid w:val="00F6124E"/>
    <w:rsid w:val="00F6173E"/>
    <w:rsid w:val="00F61CCD"/>
    <w:rsid w:val="00F61EEA"/>
    <w:rsid w:val="00F61EEE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E85"/>
    <w:rsid w:val="00F63066"/>
    <w:rsid w:val="00F63067"/>
    <w:rsid w:val="00F6308C"/>
    <w:rsid w:val="00F630FF"/>
    <w:rsid w:val="00F631A2"/>
    <w:rsid w:val="00F635D3"/>
    <w:rsid w:val="00F636CC"/>
    <w:rsid w:val="00F638DF"/>
    <w:rsid w:val="00F63ECF"/>
    <w:rsid w:val="00F63FA7"/>
    <w:rsid w:val="00F63FDB"/>
    <w:rsid w:val="00F64217"/>
    <w:rsid w:val="00F64491"/>
    <w:rsid w:val="00F64502"/>
    <w:rsid w:val="00F6483A"/>
    <w:rsid w:val="00F64C17"/>
    <w:rsid w:val="00F64C3E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3C9"/>
    <w:rsid w:val="00F7140A"/>
    <w:rsid w:val="00F71508"/>
    <w:rsid w:val="00F7211D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B4"/>
    <w:rsid w:val="00F96D47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0EE6"/>
    <w:rsid w:val="00FA1094"/>
    <w:rsid w:val="00FA1119"/>
    <w:rsid w:val="00FA1190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0D5"/>
    <w:rsid w:val="00FA7274"/>
    <w:rsid w:val="00FA729A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108F"/>
    <w:rsid w:val="00FB1136"/>
    <w:rsid w:val="00FB115C"/>
    <w:rsid w:val="00FB11DA"/>
    <w:rsid w:val="00FB1851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4F7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72F"/>
    <w:rsid w:val="00FC4942"/>
    <w:rsid w:val="00FC4E6F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D1"/>
    <w:rsid w:val="00FE77D8"/>
    <w:rsid w:val="00FE7B7F"/>
    <w:rsid w:val="00FE7C01"/>
    <w:rsid w:val="00FE7C3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Props1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90910-302B-4474-B119-EAE08E0139B3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354918e4-0f3b-41b6-ab41-df14ce3ca1cd"/>
    <ds:schemaRef ds:uri="http://schemas.microsoft.com/office/infopath/2007/PartnerControls"/>
    <ds:schemaRef ds:uri="http://schemas.openxmlformats.org/package/2006/metadata/core-properties"/>
    <ds:schemaRef ds:uri="fdadd34b-cb27-4b57-87e8-9ce69876593e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10031</TotalTime>
  <Pages>36</Pages>
  <Words>7192</Words>
  <Characters>40998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Nattinan Morakotsriwan (NMS)</cp:lastModifiedBy>
  <cp:revision>1096</cp:revision>
  <cp:lastPrinted>2024-05-06T05:18:00Z</cp:lastPrinted>
  <dcterms:created xsi:type="dcterms:W3CDTF">2023-08-08T07:04:00Z</dcterms:created>
  <dcterms:modified xsi:type="dcterms:W3CDTF">2024-08-07T09:34:00Z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