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652CE57D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rPr>
          <w:rFonts w:asciiTheme="majorBidi" w:hAnsiTheme="majorBidi" w:cstheme="majorBidi"/>
          <w:sz w:val="18"/>
          <w:szCs w:val="18"/>
        </w:rPr>
      </w:pPr>
    </w:p>
    <w:p w14:paraId="3BB8CD20" w14:textId="77777777" w:rsidR="009A030A" w:rsidRPr="00A4230F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BA20D62" w14:textId="77777777" w:rsidR="009A030A" w:rsidRPr="003F6F38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2E82A63" w14:textId="77777777" w:rsidR="009A030A" w:rsidRPr="003F6F38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AF043D" w14:textId="77777777" w:rsidR="009A030A" w:rsidRPr="00745AAA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F849EE">
          <w:headerReference w:type="default" r:id="rId11"/>
          <w:pgSz w:w="11909" w:h="16834" w:code="9"/>
          <w:pgMar w:top="691" w:right="1109" w:bottom="576" w:left="1260" w:header="720" w:footer="720" w:gutter="0"/>
          <w:pgNumType w:start="0"/>
          <w:cols w:space="720"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1D049555" w:rsidR="00505283" w:rsidRPr="00CE7F3A" w:rsidRDefault="00505283" w:rsidP="00CE7F3A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30</w:t>
      </w:r>
      <w:r w:rsidR="00CE7F3A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2567</w:t>
      </w:r>
      <w:r w:rsidR="00CE7F3A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CE7F3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สามเดือนและหกเดือนสิ้นสุดวันที่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30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2567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</w:t>
      </w:r>
      <w:r w:rsidR="00435DBB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="00CB4989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งวดหกเดือนสิ้นสุดวันที่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4"/>
          <w:sz w:val="30"/>
          <w:szCs w:val="30"/>
        </w:rPr>
        <w:t>30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4"/>
          <w:sz w:val="30"/>
          <w:szCs w:val="30"/>
        </w:rPr>
        <w:t>2567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C40F99">
        <w:rPr>
          <w:rFonts w:ascii="Angsana New" w:hAnsi="Angsana New" w:cs="Angsana New"/>
          <w:spacing w:val="-2"/>
          <w:sz w:val="30"/>
          <w:szCs w:val="30"/>
          <w:cs/>
          <w:lang w:val="th-TH"/>
        </w:rPr>
        <w:br/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</w:t>
      </w:r>
      <w:r w:rsidR="00CD29A4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="007E306E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1826899" w14:textId="77777777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556B0E4" w14:textId="77777777" w:rsidR="00C06C4A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  <w:sectPr w:rsidR="00C06C4A" w:rsidSect="00F849EE">
          <w:pgSz w:w="11909" w:h="16834" w:code="9"/>
          <w:pgMar w:top="691" w:right="1109" w:bottom="576" w:left="1260" w:header="720" w:footer="720" w:gutter="0"/>
          <w:pgNumType w:start="0"/>
          <w:cols w:space="720"/>
          <w:docGrid w:linePitch="360"/>
        </w:sect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หว่างกาลในสาระสำคัญจากการสอบทานของข้าพเจ้า</w:t>
      </w:r>
    </w:p>
    <w:p w14:paraId="3012613C" w14:textId="7777777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16BCD58A" w:rsidR="00380D2B" w:rsidRPr="00CB1D97" w:rsidRDefault="00380D2B" w:rsidP="00CB1D9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5A09F0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>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A77DE9">
        <w:rPr>
          <w:rFonts w:ascii="Angsana New" w:hAnsi="Angsana New" w:cs="Angsana New" w:hint="cs"/>
          <w:sz w:val="30"/>
          <w:szCs w:val="30"/>
          <w:cs/>
        </w:rPr>
        <w:t>ผู้</w:t>
      </w:r>
      <w:r w:rsidRPr="0025717D">
        <w:rPr>
          <w:rFonts w:ascii="Angsana New" w:hAnsi="Angsana New" w:cs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B26891">
        <w:rPr>
          <w:rFonts w:ascii="Angsana New" w:hAnsi="Angsana New" w:cs="Angsana New"/>
          <w:sz w:val="30"/>
          <w:szCs w:val="30"/>
        </w:rPr>
        <w:t>9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B26891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1D97">
        <w:rPr>
          <w:rFonts w:ascii="Angsana New" w:hAnsi="Angsana New" w:cs="Angsana New"/>
          <w:sz w:val="30"/>
          <w:szCs w:val="30"/>
        </w:rPr>
        <w:br/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สามเดือนและหกเดือนสิ้นสุดวันที่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CB1D97">
        <w:rPr>
          <w:rFonts w:ascii="Angsana New" w:hAnsi="Angsana New" w:cs="Angsana New"/>
          <w:sz w:val="30"/>
          <w:szCs w:val="30"/>
        </w:rPr>
        <w:t>30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CB1D97">
        <w:rPr>
          <w:rFonts w:ascii="Angsana New" w:hAnsi="Angsana New" w:cs="Angsana New"/>
          <w:sz w:val="30"/>
          <w:szCs w:val="30"/>
        </w:rPr>
        <w:t>2566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ส่วนของผู้ถือหุ้นรวมและงบการเปลี่ยนแปลง</w:t>
      </w:r>
      <w:r w:rsidR="00A83B9C">
        <w:rPr>
          <w:rFonts w:ascii="Angsana New" w:hAnsi="Angsana New" w:cs="Angsana New"/>
          <w:spacing w:val="-4"/>
          <w:sz w:val="30"/>
          <w:szCs w:val="30"/>
        </w:rPr>
        <w:br/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2639F5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 สำหรับ</w:t>
      </w:r>
      <w:r w:rsidR="000E3E59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25203C" w:rsidRPr="0025203C">
        <w:rPr>
          <w:rFonts w:ascii="Angsana New" w:hAnsi="Angsana New" w:cs="Angsana New" w:hint="cs"/>
          <w:spacing w:val="-4"/>
          <w:sz w:val="30"/>
          <w:szCs w:val="30"/>
          <w:cs/>
        </w:rPr>
        <w:t>หกเดือนสิ้นสุดวันที่</w:t>
      </w:r>
      <w:r w:rsidR="002639F5">
        <w:rPr>
          <w:rFonts w:ascii="Angsana New" w:hAnsi="Angsana New" w:cs="Angsana New"/>
          <w:spacing w:val="-4"/>
          <w:sz w:val="30"/>
          <w:szCs w:val="30"/>
        </w:rPr>
        <w:br/>
      </w:r>
      <w:r w:rsidR="006347BD">
        <w:rPr>
          <w:rFonts w:ascii="Angsana New" w:hAnsi="Angsana New" w:cs="Angsana New"/>
          <w:spacing w:val="-4"/>
          <w:sz w:val="30"/>
          <w:szCs w:val="30"/>
        </w:rPr>
        <w:t>30</w:t>
      </w:r>
      <w:r w:rsidR="0025203C" w:rsidRPr="0025203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5203C" w:rsidRPr="0025203C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25203C" w:rsidRPr="0025203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5203C">
        <w:rPr>
          <w:rFonts w:ascii="Angsana New" w:hAnsi="Angsana New" w:cs="Angsana New"/>
          <w:spacing w:val="-4"/>
          <w:sz w:val="30"/>
          <w:szCs w:val="30"/>
        </w:rPr>
        <w:t>2566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โดยให้ข้อสรุปอย่างไม่มีเงื่อนไข ตามรายงานลงวันที่ </w:t>
      </w:r>
      <w:r w:rsidR="004176F5"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="004176F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57DC3AF2" w:rsidR="001D2D9F" w:rsidRPr="00C43AD4" w:rsidRDefault="00210820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8B5C86" w:rsidRPr="003243C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8B5C86" w:rsidRPr="003243C1">
        <w:rPr>
          <w:rFonts w:ascii="Angsana New" w:hAnsi="Angsana New" w:cs="Angsana New"/>
          <w:sz w:val="30"/>
          <w:szCs w:val="30"/>
        </w:rPr>
        <w:t>2567</w:t>
      </w:r>
    </w:p>
    <w:sectPr w:rsidR="001D2D9F" w:rsidRPr="00C43AD4" w:rsidSect="00F849EE">
      <w:footerReference w:type="default" r:id="rId12"/>
      <w:pgSz w:w="11909" w:h="16834" w:code="9"/>
      <w:pgMar w:top="691" w:right="1109" w:bottom="576" w:left="126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489A6" w14:textId="77777777" w:rsidR="00213B6C" w:rsidRDefault="00213B6C">
      <w:r>
        <w:separator/>
      </w:r>
    </w:p>
  </w:endnote>
  <w:endnote w:type="continuationSeparator" w:id="0">
    <w:p w14:paraId="5570B0E9" w14:textId="77777777" w:rsidR="00213B6C" w:rsidRDefault="00213B6C">
      <w:r>
        <w:continuationSeparator/>
      </w:r>
    </w:p>
  </w:endnote>
  <w:endnote w:type="continuationNotice" w:id="1">
    <w:p w14:paraId="28B6F956" w14:textId="77777777" w:rsidR="00213B6C" w:rsidRDefault="00213B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637140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0D8039" w14:textId="50090946" w:rsidR="00C06C4A" w:rsidRPr="00C06C4A" w:rsidRDefault="00C06C4A" w:rsidP="00C06C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6C4A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9ACD9" w14:textId="77777777" w:rsidR="00213B6C" w:rsidRDefault="00213B6C">
      <w:r>
        <w:separator/>
      </w:r>
    </w:p>
  </w:footnote>
  <w:footnote w:type="continuationSeparator" w:id="0">
    <w:p w14:paraId="6991BBBA" w14:textId="77777777" w:rsidR="00213B6C" w:rsidRDefault="00213B6C">
      <w:r>
        <w:continuationSeparator/>
      </w:r>
    </w:p>
  </w:footnote>
  <w:footnote w:type="continuationNotice" w:id="1">
    <w:p w14:paraId="064859C2" w14:textId="77777777" w:rsidR="00213B6C" w:rsidRDefault="00213B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727D" w14:textId="77777777" w:rsidR="00C06C4A" w:rsidRDefault="00C06C4A">
    <w:pPr>
      <w:pStyle w:val="Header"/>
    </w:pPr>
  </w:p>
  <w:p w14:paraId="0286A39D" w14:textId="77777777" w:rsidR="003E0664" w:rsidRDefault="003E0664">
    <w:pPr>
      <w:pStyle w:val="Header"/>
    </w:pPr>
  </w:p>
  <w:p w14:paraId="5970A38D" w14:textId="77777777" w:rsidR="003E0664" w:rsidRDefault="003E0664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6ECD93FE" w14:textId="77777777" w:rsidR="00C06C4A" w:rsidRDefault="00C0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9E9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201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E59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60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820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B6C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03C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39F5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64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6F5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BB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BDA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7BD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6E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8E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CE5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30A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CBF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4EB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3B9C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75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9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1D97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989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9A4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3A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CEE5EFE65C349B6DA2A29AEFDBC1A" ma:contentTypeVersion="13" ma:contentTypeDescription="Create a new document." ma:contentTypeScope="" ma:versionID="57a5bed524bd8967fb7560fd995a52c9">
  <xsd:schema xmlns:xsd="http://www.w3.org/2001/XMLSchema" xmlns:xs="http://www.w3.org/2001/XMLSchema" xmlns:p="http://schemas.microsoft.com/office/2006/metadata/properties" xmlns:ns3="94c06755-a4b5-4372-b374-24d29c3b927f" xmlns:ns4="9c52c133-0873-48aa-8f83-b2ffc1d9def3" targetNamespace="http://schemas.microsoft.com/office/2006/metadata/properties" ma:root="true" ma:fieldsID="2b0bd13b4e32d0adfc85952a31c4a38d" ns3:_="" ns4:_="">
    <xsd:import namespace="94c06755-a4b5-4372-b374-24d29c3b927f"/>
    <xsd:import namespace="9c52c133-0873-48aa-8f83-b2ffc1d9def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06755-a4b5-4372-b374-24d29c3b927f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2c133-0873-48aa-8f83-b2ffc1d9def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c06755-a4b5-4372-b374-24d29c3b92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69F8F-27A7-4613-AD55-341E03BB7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06755-a4b5-4372-b374-24d29c3b927f"/>
    <ds:schemaRef ds:uri="9c52c133-0873-48aa-8f83-b2ffc1d9de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Supannee, Nooniem</cp:lastModifiedBy>
  <cp:revision>4</cp:revision>
  <cp:lastPrinted>2024-07-31T06:14:00Z</cp:lastPrinted>
  <dcterms:created xsi:type="dcterms:W3CDTF">2024-08-02T09:05:00Z</dcterms:created>
  <dcterms:modified xsi:type="dcterms:W3CDTF">2024-08-06T14:39:00Z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</Properties>
</file>